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6F664" w14:textId="76A65C4E" w:rsidR="003F7774" w:rsidRPr="003B4CEA" w:rsidRDefault="005421E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B4CEA">
        <w:rPr>
          <w:rFonts w:ascii="Angsana New" w:hAnsi="Angsana New"/>
          <w:b/>
          <w:bCs/>
          <w:sz w:val="26"/>
          <w:szCs w:val="26"/>
        </w:rPr>
        <w:t>1</w:t>
      </w:r>
      <w:r w:rsidR="003F7774" w:rsidRPr="003B4CEA">
        <w:rPr>
          <w:rFonts w:ascii="Angsana New" w:hAnsi="Angsana New"/>
          <w:b/>
          <w:bCs/>
          <w:sz w:val="26"/>
          <w:szCs w:val="26"/>
          <w:cs/>
        </w:rPr>
        <w:t>.</w:t>
      </w:r>
      <w:r w:rsidR="003F7774" w:rsidRPr="003B4CEA">
        <w:rPr>
          <w:rFonts w:ascii="Angsana New" w:hAnsi="Angsana New"/>
          <w:b/>
          <w:bCs/>
          <w:sz w:val="26"/>
          <w:szCs w:val="26"/>
        </w:rPr>
        <w:tab/>
      </w:r>
      <w:r w:rsidR="003F7774" w:rsidRPr="003B4CEA">
        <w:rPr>
          <w:rFonts w:ascii="Angsana New" w:hAnsi="Angsana New"/>
          <w:b/>
          <w:bCs/>
          <w:sz w:val="26"/>
          <w:szCs w:val="26"/>
          <w:cs/>
        </w:rPr>
        <w:t>ทั่วไป</w:t>
      </w:r>
    </w:p>
    <w:p w14:paraId="09672051" w14:textId="77777777" w:rsidR="003F7774" w:rsidRPr="003B4CEA" w:rsidRDefault="003F777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p w14:paraId="544F6990" w14:textId="77777777" w:rsidR="003F7774" w:rsidRPr="003B4CEA" w:rsidRDefault="007E142B" w:rsidP="003B4CEA">
      <w:pPr>
        <w:pStyle w:val="Heading6"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lang w:val="en-US"/>
        </w:rPr>
      </w:pPr>
      <w:r w:rsidRPr="003B4CEA">
        <w:rPr>
          <w:rFonts w:ascii="Angsana New" w:hAnsi="Angsana New"/>
          <w:sz w:val="26"/>
          <w:szCs w:val="26"/>
          <w:cs/>
        </w:rPr>
        <w:t>บริษัท</w:t>
      </w:r>
    </w:p>
    <w:p w14:paraId="0591A49D" w14:textId="77777777" w:rsidR="003F7774" w:rsidRPr="003B4CEA" w:rsidRDefault="003F777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p w14:paraId="3F64D2B5" w14:textId="77777777" w:rsidR="00BE0570" w:rsidRPr="003B4CEA" w:rsidRDefault="006053D6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6"/>
          <w:szCs w:val="26"/>
        </w:rPr>
      </w:pPr>
      <w:r w:rsidRPr="003B4CEA">
        <w:rPr>
          <w:rFonts w:ascii="Angsana New" w:hAnsi="Angsana New"/>
          <w:color w:val="000000"/>
          <w:sz w:val="26"/>
          <w:szCs w:val="26"/>
          <w:cs/>
        </w:rPr>
        <w:t>บริษัท ยูนิค เอ็นจิเนียริ่ง แอนด์ คอนสตรัคชั่น จำกัด (มหาชน)</w:t>
      </w:r>
      <w:r w:rsidR="007C5170" w:rsidRPr="003B4CEA">
        <w:rPr>
          <w:rFonts w:ascii="Angsana New" w:hAnsi="Angsana New"/>
          <w:color w:val="000000"/>
          <w:sz w:val="26"/>
          <w:szCs w:val="26"/>
          <w:cs/>
        </w:rPr>
        <w:t xml:space="preserve"> (</w:t>
      </w:r>
      <w:r w:rsidR="007C5170" w:rsidRPr="003B4CEA">
        <w:rPr>
          <w:rFonts w:ascii="Angsana New" w:hAnsi="Angsana New"/>
          <w:color w:val="000000"/>
          <w:sz w:val="26"/>
          <w:szCs w:val="26"/>
        </w:rPr>
        <w:t>“</w:t>
      </w:r>
      <w:r w:rsidR="007C5170" w:rsidRPr="003B4CEA">
        <w:rPr>
          <w:rFonts w:ascii="Angsana New" w:hAnsi="Angsana New"/>
          <w:color w:val="000000"/>
          <w:sz w:val="26"/>
          <w:szCs w:val="26"/>
          <w:cs/>
        </w:rPr>
        <w:t>บริษัท</w:t>
      </w:r>
      <w:r w:rsidR="007C5170" w:rsidRPr="003B4CEA">
        <w:rPr>
          <w:rFonts w:ascii="Angsana New" w:hAnsi="Angsana New"/>
          <w:color w:val="000000"/>
          <w:sz w:val="26"/>
          <w:szCs w:val="26"/>
        </w:rPr>
        <w:t>”</w:t>
      </w:r>
      <w:r w:rsidR="007C5170" w:rsidRPr="003B4CEA">
        <w:rPr>
          <w:rFonts w:ascii="Angsana New" w:hAnsi="Angsana New"/>
          <w:color w:val="000000"/>
          <w:sz w:val="26"/>
          <w:szCs w:val="26"/>
          <w:cs/>
        </w:rPr>
        <w:t>)</w:t>
      </w:r>
      <w:r w:rsidR="003F7774" w:rsidRPr="003B4CEA">
        <w:rPr>
          <w:rFonts w:ascii="Angsana New" w:hAnsi="Angsana New"/>
          <w:color w:val="000000"/>
          <w:sz w:val="26"/>
          <w:szCs w:val="26"/>
          <w:cs/>
        </w:rPr>
        <w:t xml:space="preserve"> จดทะเบ</w:t>
      </w:r>
      <w:r w:rsidR="007F39AF" w:rsidRPr="003B4CEA">
        <w:rPr>
          <w:rFonts w:ascii="Angsana New" w:hAnsi="Angsana New"/>
          <w:color w:val="000000"/>
          <w:sz w:val="26"/>
          <w:szCs w:val="26"/>
          <w:cs/>
        </w:rPr>
        <w:t>ียนเป็นบริษัทจำกัดในประเทศไทย</w:t>
      </w:r>
      <w:r w:rsidR="00884506" w:rsidRPr="003B4CEA">
        <w:rPr>
          <w:rFonts w:ascii="Angsana New" w:hAnsi="Angsana New"/>
          <w:color w:val="000000"/>
          <w:sz w:val="26"/>
          <w:szCs w:val="26"/>
          <w:cs/>
        </w:rPr>
        <w:t>เมื่อวันที่</w:t>
      </w:r>
      <w:r w:rsidR="00C31A0C" w:rsidRPr="003B4CEA">
        <w:rPr>
          <w:rFonts w:ascii="Angsana New" w:hAnsi="Angsana New"/>
          <w:color w:val="000000"/>
          <w:sz w:val="26"/>
          <w:szCs w:val="26"/>
        </w:rPr>
        <w:t xml:space="preserve"> 29 </w:t>
      </w:r>
      <w:r w:rsidR="00C31A0C" w:rsidRPr="003B4CEA">
        <w:rPr>
          <w:rFonts w:ascii="Angsana New" w:hAnsi="Angsana New"/>
          <w:color w:val="000000"/>
          <w:sz w:val="26"/>
          <w:szCs w:val="26"/>
          <w:cs/>
        </w:rPr>
        <w:t xml:space="preserve">กรกฎาคม </w:t>
      </w:r>
      <w:r w:rsidR="00FE61F6" w:rsidRPr="003B4CEA">
        <w:rPr>
          <w:rFonts w:ascii="Angsana New" w:hAnsi="Angsana New"/>
          <w:color w:val="000000"/>
          <w:sz w:val="26"/>
          <w:szCs w:val="26"/>
        </w:rPr>
        <w:t>2537</w:t>
      </w:r>
      <w:r w:rsidR="003F7774" w:rsidRPr="003B4CE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AA56A3" w:rsidRPr="003B4CEA">
        <w:rPr>
          <w:rFonts w:ascii="Angsana New" w:hAnsi="Angsana New"/>
          <w:color w:val="000000"/>
          <w:sz w:val="26"/>
          <w:szCs w:val="26"/>
          <w:cs/>
        </w:rPr>
        <w:t xml:space="preserve">และได้แปลงสภาพเป็นบริษัทมหาชนเมื่อวันที่ </w:t>
      </w:r>
      <w:r w:rsidR="00FE61F6" w:rsidRPr="003B4CEA">
        <w:rPr>
          <w:rFonts w:ascii="Angsana New" w:hAnsi="Angsana New"/>
          <w:color w:val="000000"/>
          <w:sz w:val="26"/>
          <w:szCs w:val="26"/>
        </w:rPr>
        <w:t>23</w:t>
      </w:r>
      <w:r w:rsidR="00AA56A3" w:rsidRPr="003B4CEA">
        <w:rPr>
          <w:rFonts w:ascii="Angsana New" w:hAnsi="Angsana New"/>
          <w:color w:val="000000"/>
          <w:sz w:val="26"/>
          <w:szCs w:val="26"/>
          <w:cs/>
        </w:rPr>
        <w:t xml:space="preserve"> มิถุนายน </w:t>
      </w:r>
      <w:r w:rsidR="00FE61F6" w:rsidRPr="003B4CEA">
        <w:rPr>
          <w:rFonts w:ascii="Angsana New" w:hAnsi="Angsana New"/>
          <w:color w:val="000000"/>
          <w:sz w:val="26"/>
          <w:szCs w:val="26"/>
        </w:rPr>
        <w:t>2548</w:t>
      </w:r>
      <w:r w:rsidR="00906AEA" w:rsidRPr="003B4CEA">
        <w:rPr>
          <w:rFonts w:ascii="Angsana New" w:hAnsi="Angsana New"/>
          <w:color w:val="000000"/>
          <w:sz w:val="26"/>
          <w:szCs w:val="26"/>
          <w:cs/>
        </w:rPr>
        <w:t xml:space="preserve">  ต่อมาเมื่อวันที่ </w:t>
      </w:r>
      <w:r w:rsidR="00906AEA" w:rsidRPr="003B4CEA">
        <w:rPr>
          <w:rFonts w:ascii="Angsana New" w:hAnsi="Angsana New"/>
          <w:color w:val="000000"/>
          <w:sz w:val="26"/>
          <w:szCs w:val="26"/>
        </w:rPr>
        <w:t xml:space="preserve">30 </w:t>
      </w:r>
      <w:r w:rsidR="00906AEA" w:rsidRPr="003B4CEA">
        <w:rPr>
          <w:rFonts w:ascii="Angsana New" w:hAnsi="Angsana New"/>
          <w:color w:val="000000"/>
          <w:sz w:val="26"/>
          <w:szCs w:val="26"/>
          <w:cs/>
        </w:rPr>
        <w:t xml:space="preserve">มีนาคม </w:t>
      </w:r>
      <w:r w:rsidR="00906AEA" w:rsidRPr="003B4CEA">
        <w:rPr>
          <w:rFonts w:ascii="Angsana New" w:hAnsi="Angsana New"/>
          <w:color w:val="000000"/>
          <w:sz w:val="26"/>
          <w:szCs w:val="26"/>
        </w:rPr>
        <w:t xml:space="preserve">2550 </w:t>
      </w:r>
      <w:r w:rsidR="00906AEA" w:rsidRPr="003B4CEA">
        <w:rPr>
          <w:rFonts w:ascii="Angsana New" w:hAnsi="Angsana New"/>
          <w:sz w:val="26"/>
          <w:szCs w:val="26"/>
          <w:cs/>
        </w:rPr>
        <w:t>หุ้นสามัญของบริษัทได้รับอนุญาตให้เป็นหลักทรัพย์จดทะเบียนในตลาดหลักทรัพย์แห่งประเทศไทย</w:t>
      </w:r>
      <w:r w:rsidR="00AA56A3" w:rsidRPr="003B4CE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3F7774" w:rsidRPr="003B4CEA">
        <w:rPr>
          <w:rFonts w:ascii="Angsana New" w:hAnsi="Angsana New"/>
          <w:color w:val="000000"/>
          <w:sz w:val="26"/>
          <w:szCs w:val="26"/>
          <w:cs/>
        </w:rPr>
        <w:t>บริษัทดำเนินธุรกิจเกี่ยวกับการ</w:t>
      </w:r>
      <w:r w:rsidR="00F70F7F" w:rsidRPr="003B4CEA">
        <w:rPr>
          <w:rFonts w:ascii="Angsana New" w:hAnsi="Angsana New"/>
          <w:color w:val="000000"/>
          <w:sz w:val="26"/>
          <w:szCs w:val="26"/>
          <w:cs/>
        </w:rPr>
        <w:t>รับเหมาก่อสร้าง</w:t>
      </w:r>
      <w:r w:rsidR="00F70F7F" w:rsidRPr="003B4CEA">
        <w:rPr>
          <w:rFonts w:ascii="Angsana New" w:hAnsi="Angsana New"/>
          <w:color w:val="000000"/>
          <w:sz w:val="26"/>
          <w:szCs w:val="26"/>
        </w:rPr>
        <w:t xml:space="preserve"> </w:t>
      </w:r>
      <w:r w:rsidR="00583333" w:rsidRPr="003B4CEA">
        <w:rPr>
          <w:rFonts w:ascii="Angsana New" w:hAnsi="Angsana New"/>
          <w:color w:val="000000"/>
          <w:sz w:val="26"/>
          <w:szCs w:val="26"/>
          <w:cs/>
        </w:rPr>
        <w:t>การพัฒนาที่ดินและ</w:t>
      </w:r>
      <w:r w:rsidR="00764E6A" w:rsidRPr="003B4CEA">
        <w:rPr>
          <w:rFonts w:ascii="Angsana New" w:hAnsi="Angsana New"/>
          <w:color w:val="000000"/>
          <w:sz w:val="26"/>
          <w:szCs w:val="26"/>
          <w:cs/>
        </w:rPr>
        <w:t>ก่อสร้างอสังหาริมทรัพย์</w:t>
      </w:r>
      <w:r w:rsidR="00583333" w:rsidRPr="003B4CEA">
        <w:rPr>
          <w:rFonts w:ascii="Angsana New" w:hAnsi="Angsana New"/>
          <w:color w:val="000000"/>
          <w:sz w:val="26"/>
          <w:szCs w:val="26"/>
          <w:cs/>
        </w:rPr>
        <w:t>เพื่อขาย</w:t>
      </w:r>
      <w:r w:rsidRPr="003B4CEA">
        <w:rPr>
          <w:rFonts w:ascii="Angsana New" w:hAnsi="Angsana New"/>
          <w:color w:val="000000"/>
          <w:sz w:val="26"/>
          <w:szCs w:val="26"/>
          <w:cs/>
        </w:rPr>
        <w:t xml:space="preserve"> </w:t>
      </w:r>
    </w:p>
    <w:p w14:paraId="19F44206" w14:textId="77777777" w:rsidR="00BE0570" w:rsidRPr="003B4CEA" w:rsidRDefault="00BE057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p w14:paraId="4A95929B" w14:textId="27637086" w:rsidR="005937CC" w:rsidRPr="003B4CEA" w:rsidRDefault="006053D6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6"/>
          <w:szCs w:val="26"/>
          <w:u w:val="single"/>
        </w:rPr>
      </w:pPr>
      <w:r w:rsidRPr="003B4CEA">
        <w:rPr>
          <w:rFonts w:ascii="Angsana New" w:hAnsi="Angsana New"/>
          <w:color w:val="000000"/>
          <w:sz w:val="26"/>
          <w:szCs w:val="26"/>
          <w:cs/>
        </w:rPr>
        <w:t>ที่อยู่ของบริษัทตามที</w:t>
      </w:r>
      <w:r w:rsidR="00AA56A3" w:rsidRPr="003B4CEA">
        <w:rPr>
          <w:rFonts w:ascii="Angsana New" w:hAnsi="Angsana New"/>
          <w:color w:val="000000"/>
          <w:sz w:val="26"/>
          <w:szCs w:val="26"/>
          <w:cs/>
        </w:rPr>
        <w:t>่</w:t>
      </w:r>
      <w:r w:rsidR="005937CC" w:rsidRPr="003B4CEA">
        <w:rPr>
          <w:rFonts w:ascii="Angsana New" w:hAnsi="Angsana New"/>
          <w:color w:val="000000"/>
          <w:sz w:val="26"/>
          <w:szCs w:val="26"/>
          <w:cs/>
        </w:rPr>
        <w:t xml:space="preserve">จดทะเบียนตั้งอยู่เลขที่ </w:t>
      </w:r>
      <w:r w:rsidR="005937CC" w:rsidRPr="003B4CEA">
        <w:rPr>
          <w:rFonts w:ascii="Angsana New" w:hAnsi="Angsana New"/>
          <w:color w:val="000000"/>
          <w:sz w:val="26"/>
          <w:szCs w:val="26"/>
        </w:rPr>
        <w:t xml:space="preserve">200 </w:t>
      </w:r>
      <w:r w:rsidR="005937CC" w:rsidRPr="003B4CEA">
        <w:rPr>
          <w:rFonts w:ascii="Angsana New" w:hAnsi="Angsana New"/>
          <w:color w:val="000000"/>
          <w:sz w:val="26"/>
          <w:szCs w:val="26"/>
          <w:cs/>
        </w:rPr>
        <w:t xml:space="preserve">จัสมิน อินเตอร์เนชั่นแนล ทาวเวอร์ ชั้น </w:t>
      </w:r>
      <w:r w:rsidR="005937CC" w:rsidRPr="003B4CEA">
        <w:rPr>
          <w:rFonts w:ascii="Angsana New" w:hAnsi="Angsana New"/>
          <w:color w:val="000000"/>
          <w:sz w:val="26"/>
          <w:szCs w:val="26"/>
        </w:rPr>
        <w:t>1</w:t>
      </w:r>
      <w:r w:rsidR="00B60C22" w:rsidRPr="003B4CEA">
        <w:rPr>
          <w:rFonts w:ascii="Angsana New" w:hAnsi="Angsana New"/>
          <w:color w:val="000000"/>
          <w:sz w:val="26"/>
          <w:szCs w:val="26"/>
        </w:rPr>
        <w:t>5</w:t>
      </w:r>
      <w:r w:rsidR="005937CC" w:rsidRPr="003B4CEA">
        <w:rPr>
          <w:rFonts w:ascii="Angsana New" w:hAnsi="Angsana New"/>
          <w:color w:val="000000"/>
          <w:sz w:val="26"/>
          <w:szCs w:val="26"/>
          <w:cs/>
        </w:rPr>
        <w:t xml:space="preserve"> หมู่ </w:t>
      </w:r>
      <w:r w:rsidR="005937CC" w:rsidRPr="003B4CEA">
        <w:rPr>
          <w:rFonts w:ascii="Angsana New" w:hAnsi="Angsana New"/>
          <w:color w:val="000000"/>
          <w:sz w:val="26"/>
          <w:szCs w:val="26"/>
        </w:rPr>
        <w:t>4</w:t>
      </w:r>
      <w:r w:rsidR="009368C3" w:rsidRPr="003B4CEA">
        <w:rPr>
          <w:rFonts w:ascii="Angsana New" w:hAnsi="Angsana New"/>
          <w:color w:val="000000"/>
          <w:sz w:val="26"/>
          <w:szCs w:val="26"/>
          <w:cs/>
        </w:rPr>
        <w:t xml:space="preserve"> ถนน</w:t>
      </w:r>
      <w:r w:rsidR="005937CC" w:rsidRPr="003B4CEA">
        <w:rPr>
          <w:rFonts w:ascii="Angsana New" w:hAnsi="Angsana New"/>
          <w:color w:val="000000"/>
          <w:sz w:val="26"/>
          <w:szCs w:val="26"/>
          <w:cs/>
        </w:rPr>
        <w:t>แจ้งวัฒนะ ตำบลปากเกร็ด อำเภอ</w:t>
      </w:r>
      <w:r w:rsidR="00351FEF" w:rsidRPr="003B4CEA">
        <w:rPr>
          <w:rFonts w:ascii="Angsana New" w:hAnsi="Angsana New"/>
          <w:color w:val="000000"/>
          <w:sz w:val="26"/>
          <w:szCs w:val="26"/>
          <w:cs/>
        </w:rPr>
        <w:t xml:space="preserve">  </w:t>
      </w:r>
      <w:r w:rsidR="005937CC" w:rsidRPr="003B4CEA">
        <w:rPr>
          <w:rFonts w:ascii="Angsana New" w:hAnsi="Angsana New"/>
          <w:color w:val="000000"/>
          <w:sz w:val="26"/>
          <w:szCs w:val="26"/>
          <w:cs/>
        </w:rPr>
        <w:t xml:space="preserve">ปากเกร็ด จังหวัดนนทบุรี </w:t>
      </w:r>
      <w:r w:rsidR="00FE61F6" w:rsidRPr="003B4CEA">
        <w:rPr>
          <w:rFonts w:ascii="Angsana New" w:hAnsi="Angsana New"/>
          <w:color w:val="000000"/>
          <w:sz w:val="26"/>
          <w:szCs w:val="26"/>
        </w:rPr>
        <w:t>11120</w:t>
      </w:r>
      <w:r w:rsidR="00121B7F" w:rsidRPr="003B4CE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5937CC" w:rsidRPr="003B4CEA">
        <w:rPr>
          <w:rFonts w:ascii="Angsana New" w:hAnsi="Angsana New"/>
          <w:color w:val="000000"/>
          <w:sz w:val="26"/>
          <w:szCs w:val="26"/>
          <w:cs/>
        </w:rPr>
        <w:t>ประเทศไทย</w:t>
      </w:r>
    </w:p>
    <w:p w14:paraId="67262783" w14:textId="77777777" w:rsidR="00BD32B2" w:rsidRPr="003B4CEA" w:rsidRDefault="00BD32B2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p w14:paraId="3DC6B950" w14:textId="2E0E5C9B" w:rsidR="00A93CF0" w:rsidRPr="003B4CEA" w:rsidRDefault="00A93CF0" w:rsidP="003B4CEA">
      <w:pPr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B4CEA">
        <w:rPr>
          <w:rFonts w:ascii="Angsana New" w:hAnsi="Angsana New"/>
          <w:sz w:val="26"/>
          <w:szCs w:val="26"/>
        </w:rPr>
        <w:t>31</w:t>
      </w:r>
      <w:r w:rsidRPr="003B4CE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Pr="003B4CEA">
        <w:rPr>
          <w:rFonts w:ascii="Angsana New" w:hAnsi="Angsana New"/>
          <w:sz w:val="26"/>
          <w:szCs w:val="26"/>
          <w:cs/>
        </w:rPr>
        <w:t xml:space="preserve"> 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ผู้ถือหุ้นของบริษัทสรุปได้ดังนี้</w:t>
      </w:r>
    </w:p>
    <w:p w14:paraId="0BBFFB0C" w14:textId="77777777" w:rsidR="00A93CF0" w:rsidRPr="003B4CEA" w:rsidRDefault="00A93CF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8"/>
        <w:gridCol w:w="237"/>
        <w:gridCol w:w="1530"/>
        <w:gridCol w:w="236"/>
        <w:gridCol w:w="1687"/>
      </w:tblGrid>
      <w:tr w:rsidR="00A93CF0" w:rsidRPr="003B4CEA" w14:paraId="41EAAD44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5F0EABB0" w14:textId="77777777" w:rsidR="00A93CF0" w:rsidRPr="003B4CEA" w:rsidRDefault="00A93CF0" w:rsidP="003B4CEA">
            <w:pPr>
              <w:ind w:left="72"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0DD5ED8" w14:textId="77777777" w:rsidR="00A93CF0" w:rsidRPr="003B4CEA" w:rsidRDefault="00A93CF0" w:rsidP="003B4CEA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C717D" w14:textId="77777777" w:rsidR="00A93CF0" w:rsidRPr="003B4CEA" w:rsidRDefault="00A93CF0" w:rsidP="003B4CEA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A93CF0" w:rsidRPr="003B4CEA" w14:paraId="2601A118" w14:textId="77777777" w:rsidTr="00F841FF">
        <w:tc>
          <w:tcPr>
            <w:tcW w:w="59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5CFE9" w14:textId="77777777" w:rsidR="00A93CF0" w:rsidRPr="003B4CEA" w:rsidRDefault="00A93CF0" w:rsidP="003B4CEA">
            <w:pPr>
              <w:ind w:left="72"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105FF0C" w14:textId="77777777" w:rsidR="00A93CF0" w:rsidRPr="003B4CEA" w:rsidRDefault="00A93CF0" w:rsidP="003B4CEA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674A9" w14:textId="752FBC08" w:rsidR="00A93CF0" w:rsidRPr="003B4CEA" w:rsidRDefault="0033646C" w:rsidP="003B4CEA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63045" w14:textId="77777777" w:rsidR="00A93CF0" w:rsidRPr="003B4CEA" w:rsidRDefault="00A93CF0" w:rsidP="003B4CEA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F6755F" w14:textId="386C4E15" w:rsidR="00A93CF0" w:rsidRPr="003B4CEA" w:rsidRDefault="0033646C" w:rsidP="003B4CEA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164A15" w:rsidRPr="003B4CEA" w14:paraId="074263FD" w14:textId="77777777" w:rsidTr="00F841FF">
        <w:tc>
          <w:tcPr>
            <w:tcW w:w="59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DD88E" w14:textId="77777777" w:rsidR="00164A15" w:rsidRPr="003B4CEA" w:rsidRDefault="00164A15" w:rsidP="003B4CEA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นางถนอมศรี สุดโต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7B99A54" w14:textId="77777777" w:rsidR="00164A15" w:rsidRPr="003B4CEA" w:rsidRDefault="00164A15" w:rsidP="003B4CEA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23AB7" w14:textId="07AA54E3" w:rsidR="00164A15" w:rsidRPr="003B4CEA" w:rsidRDefault="00B802EA" w:rsidP="003B4CEA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23.046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737325" w14:textId="77777777" w:rsidR="00164A15" w:rsidRPr="003B4CEA" w:rsidRDefault="00164A15" w:rsidP="003B4CEA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5253D" w14:textId="70BBFAE6" w:rsidR="00164A15" w:rsidRPr="003B4CEA" w:rsidRDefault="00164A15" w:rsidP="003B4CEA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23.046</w:t>
            </w:r>
          </w:p>
        </w:tc>
      </w:tr>
      <w:tr w:rsidR="00164A15" w:rsidRPr="003B4CEA" w14:paraId="5995888A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190297AF" w14:textId="77777777" w:rsidR="00164A15" w:rsidRPr="003B4CEA" w:rsidRDefault="00164A15" w:rsidP="003B4CEA">
            <w:pPr>
              <w:ind w:left="-18" w:right="-10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นายเกรียงศักดิ์ สุวิวัฒน์ธนชัย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381E5F3" w14:textId="77777777" w:rsidR="00164A15" w:rsidRPr="003B4CEA" w:rsidRDefault="00164A15" w:rsidP="003B4CEA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F58CA" w14:textId="7E46E9C5" w:rsidR="00164A15" w:rsidRPr="003B4CEA" w:rsidRDefault="00B802EA" w:rsidP="003B4CEA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12.463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DE4274" w14:textId="77777777" w:rsidR="00164A15" w:rsidRPr="003B4CEA" w:rsidRDefault="00164A15" w:rsidP="003B4CEA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3EA84CC2" w14:textId="57D6CDAC" w:rsidR="00164A15" w:rsidRPr="003B4CEA" w:rsidRDefault="00164A15" w:rsidP="003B4CEA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12.463</w:t>
            </w:r>
          </w:p>
        </w:tc>
      </w:tr>
      <w:tr w:rsidR="00164A15" w:rsidRPr="003B4CEA" w14:paraId="3E8FAFBE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1D85319D" w14:textId="1318D7D8" w:rsidR="00164A15" w:rsidRPr="003B4CEA" w:rsidRDefault="00164A15" w:rsidP="003B4CEA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นางมุกดา อาริยวัฒน์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9CD0651" w14:textId="77777777" w:rsidR="00164A15" w:rsidRPr="003B4CEA" w:rsidRDefault="00164A15" w:rsidP="003B4CEA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80054" w14:textId="4C169B42" w:rsidR="00164A15" w:rsidRPr="003B4CEA" w:rsidRDefault="00B802EA" w:rsidP="003B4CEA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13.621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B18B7B" w14:textId="77777777" w:rsidR="00164A15" w:rsidRPr="003B4CEA" w:rsidRDefault="00164A15" w:rsidP="003B4CEA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2540B5EB" w14:textId="3831252A" w:rsidR="00164A15" w:rsidRPr="003B4CEA" w:rsidRDefault="00164A15" w:rsidP="003B4CEA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11.917</w:t>
            </w:r>
          </w:p>
        </w:tc>
      </w:tr>
      <w:tr w:rsidR="00164A15" w:rsidRPr="003B4CEA" w14:paraId="6587572A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5AF461D1" w14:textId="77777777" w:rsidR="00164A15" w:rsidRPr="003B4CEA" w:rsidRDefault="00164A15" w:rsidP="003B4CEA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นายธวัช เสริมคชสีห์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C5988C2" w14:textId="77777777" w:rsidR="00164A15" w:rsidRPr="003B4CEA" w:rsidRDefault="00164A15" w:rsidP="003B4CEA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061A7" w14:textId="266949C3" w:rsidR="00164A15" w:rsidRPr="003B4CEA" w:rsidRDefault="00B802EA" w:rsidP="003B4CEA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3.297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0F2227" w14:textId="77777777" w:rsidR="00164A15" w:rsidRPr="003B4CEA" w:rsidRDefault="00164A15" w:rsidP="003B4CEA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579E0DE1" w14:textId="48E8E015" w:rsidR="00164A15" w:rsidRPr="003B4CEA" w:rsidRDefault="00164A15" w:rsidP="003B4CEA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3.297</w:t>
            </w:r>
          </w:p>
        </w:tc>
      </w:tr>
      <w:tr w:rsidR="00164A15" w:rsidRPr="003B4CEA" w14:paraId="63B88038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54D0D53D" w14:textId="7C14F5DF" w:rsidR="00164A15" w:rsidRPr="003B4CEA" w:rsidRDefault="00164A15" w:rsidP="003B4CEA">
            <w:pPr>
              <w:ind w:left="-18" w:right="-10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South East Asia UK (Type C) Nominees Limited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A915EB2" w14:textId="77777777" w:rsidR="00164A15" w:rsidRPr="003B4CEA" w:rsidRDefault="00164A15" w:rsidP="003B4CEA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AD530" w14:textId="03123AAB" w:rsidR="00164A15" w:rsidRPr="003B4CEA" w:rsidRDefault="00B802EA" w:rsidP="003B4CEA">
            <w:pPr>
              <w:ind w:left="162" w:right="276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017C4F" w14:textId="77777777" w:rsidR="00164A15" w:rsidRPr="003B4CEA" w:rsidRDefault="00164A15" w:rsidP="003B4CEA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3D0AD5CA" w14:textId="1E33B6EC" w:rsidR="00164A15" w:rsidRPr="003B4CEA" w:rsidRDefault="00164A15" w:rsidP="003B4CEA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1.636</w:t>
            </w:r>
          </w:p>
        </w:tc>
      </w:tr>
      <w:tr w:rsidR="00B802EA" w:rsidRPr="003B4CEA" w14:paraId="40C434B6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4DDC9DC8" w14:textId="27D36995" w:rsidR="00B802EA" w:rsidRPr="003B4CEA" w:rsidRDefault="00B802EA" w:rsidP="003B4CEA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นายศิลา วินัยวัฒนวงศ์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39DD2A8" w14:textId="77777777" w:rsidR="00B802EA" w:rsidRPr="003B4CEA" w:rsidRDefault="00B802EA" w:rsidP="003B4CEA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73811" w14:textId="5555CD71" w:rsidR="00B802EA" w:rsidRPr="003B4CEA" w:rsidRDefault="00B802EA" w:rsidP="003B4CEA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1.536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1ED77E" w14:textId="77777777" w:rsidR="00B802EA" w:rsidRPr="003B4CEA" w:rsidRDefault="00B802EA" w:rsidP="003B4CEA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343DC53B" w14:textId="28447923" w:rsidR="00B802EA" w:rsidRPr="003B4CEA" w:rsidRDefault="00B802EA" w:rsidP="003B4CEA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1.536</w:t>
            </w:r>
          </w:p>
        </w:tc>
      </w:tr>
      <w:tr w:rsidR="00B802EA" w:rsidRPr="003B4CEA" w14:paraId="08D40486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13CEFA7C" w14:textId="3AC3B1DA" w:rsidR="00B802EA" w:rsidRPr="003B4CEA" w:rsidRDefault="00B802EA" w:rsidP="003B4CEA">
            <w:pPr>
              <w:ind w:left="-18" w:right="-10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นายณัฐพงษ์ เลิศล้ำประเสริฐกุล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66C107C" w14:textId="77777777" w:rsidR="00B802EA" w:rsidRPr="003B4CEA" w:rsidRDefault="00B802EA" w:rsidP="003B4CEA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129AE" w14:textId="50010BEB" w:rsidR="00B802EA" w:rsidRPr="003B4CEA" w:rsidRDefault="00B802EA" w:rsidP="003B4CEA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1.505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68E0BC" w14:textId="77777777" w:rsidR="00B802EA" w:rsidRPr="003B4CEA" w:rsidRDefault="00B802EA" w:rsidP="003B4CEA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5582751F" w14:textId="0D9BA986" w:rsidR="00B802EA" w:rsidRPr="003B4CEA" w:rsidRDefault="00B802EA" w:rsidP="003B4CEA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1.468</w:t>
            </w:r>
          </w:p>
        </w:tc>
      </w:tr>
      <w:tr w:rsidR="00164A15" w:rsidRPr="003B4CEA" w14:paraId="7723AAA5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1427CBB7" w14:textId="77777777" w:rsidR="00164A15" w:rsidRPr="003B4CEA" w:rsidRDefault="00164A15" w:rsidP="003B4CEA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ไทยเอ็นวีดีอาร์ จำกัด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5BEDCB5" w14:textId="77777777" w:rsidR="00164A15" w:rsidRPr="003B4CEA" w:rsidRDefault="00164A15" w:rsidP="003B4CEA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5F28F" w14:textId="2CE0E71E" w:rsidR="00164A15" w:rsidRPr="003B4CEA" w:rsidRDefault="00B802EA" w:rsidP="003B4CEA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1.348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D71384" w14:textId="77777777" w:rsidR="00164A15" w:rsidRPr="003B4CEA" w:rsidRDefault="00164A15" w:rsidP="003B4CEA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7E14984D" w14:textId="4BA740B0" w:rsidR="00164A15" w:rsidRPr="003B4CEA" w:rsidRDefault="00164A15" w:rsidP="003B4CEA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1.164</w:t>
            </w:r>
          </w:p>
        </w:tc>
      </w:tr>
      <w:tr w:rsidR="00164A15" w:rsidRPr="003B4CEA" w14:paraId="7109F86A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2E5672B4" w14:textId="77777777" w:rsidR="00164A15" w:rsidRPr="003B4CEA" w:rsidRDefault="00164A15" w:rsidP="003B4CEA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57B397C" w14:textId="77777777" w:rsidR="00164A15" w:rsidRPr="003B4CEA" w:rsidRDefault="00164A15" w:rsidP="003B4CEA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91893" w14:textId="6E4A4039" w:rsidR="00164A15" w:rsidRPr="003B4CEA" w:rsidRDefault="00B802EA" w:rsidP="003B4CEA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43.18</w:t>
            </w:r>
            <w:r w:rsidR="0013493E" w:rsidRPr="003B4CE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1080AB" w14:textId="77777777" w:rsidR="00164A15" w:rsidRPr="003B4CEA" w:rsidRDefault="00164A15" w:rsidP="003B4CEA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4DB9E" w14:textId="4D89DA37" w:rsidR="00164A15" w:rsidRPr="003B4CEA" w:rsidRDefault="00B802EA" w:rsidP="003B4CEA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43.473</w:t>
            </w:r>
          </w:p>
        </w:tc>
      </w:tr>
      <w:tr w:rsidR="00164A15" w:rsidRPr="003B4CEA" w14:paraId="3751E69A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268BE74E" w14:textId="77777777" w:rsidR="00164A15" w:rsidRPr="003B4CEA" w:rsidRDefault="00164A15" w:rsidP="003B4CEA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0356B48" w14:textId="77777777" w:rsidR="00164A15" w:rsidRPr="003B4CEA" w:rsidRDefault="00164A15" w:rsidP="003B4CEA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61A216" w14:textId="3FD3B7CE" w:rsidR="00164A15" w:rsidRPr="003B4CEA" w:rsidRDefault="0013493E" w:rsidP="003B4CEA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100.000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942CA3" w14:textId="77777777" w:rsidR="00164A15" w:rsidRPr="003B4CEA" w:rsidRDefault="00164A15" w:rsidP="003B4CEA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8152C9" w14:textId="258B6F2E" w:rsidR="00164A15" w:rsidRPr="003B4CEA" w:rsidRDefault="00164A15" w:rsidP="003B4CEA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100.000</w:t>
            </w:r>
          </w:p>
        </w:tc>
      </w:tr>
    </w:tbl>
    <w:p w14:paraId="5C0865E7" w14:textId="77777777" w:rsidR="00BF7E43" w:rsidRPr="003B4CEA" w:rsidRDefault="00BF7E43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p w14:paraId="493A4574" w14:textId="77777777" w:rsidR="002047AD" w:rsidRPr="003B4CEA" w:rsidRDefault="00BF7E43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3B4CEA">
        <w:rPr>
          <w:rFonts w:ascii="Angsana New" w:hAnsi="Angsana New"/>
          <w:b/>
          <w:bCs/>
          <w:color w:val="000000"/>
          <w:sz w:val="26"/>
          <w:szCs w:val="26"/>
          <w:cs/>
        </w:rPr>
        <w:t>บริษัทย่อย</w:t>
      </w:r>
    </w:p>
    <w:p w14:paraId="5B875A9E" w14:textId="77777777" w:rsidR="00BF7E43" w:rsidRPr="003B4CEA" w:rsidRDefault="00BF7E43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tbl>
      <w:tblPr>
        <w:tblW w:w="9859" w:type="dxa"/>
        <w:tblInd w:w="-90" w:type="dxa"/>
        <w:tblLook w:val="04A0" w:firstRow="1" w:lastRow="0" w:firstColumn="1" w:lastColumn="0" w:noHBand="0" w:noVBand="1"/>
      </w:tblPr>
      <w:tblGrid>
        <w:gridCol w:w="3020"/>
        <w:gridCol w:w="257"/>
        <w:gridCol w:w="971"/>
        <w:gridCol w:w="267"/>
        <w:gridCol w:w="1314"/>
        <w:gridCol w:w="266"/>
        <w:gridCol w:w="2563"/>
        <w:gridCol w:w="264"/>
        <w:gridCol w:w="937"/>
      </w:tblGrid>
      <w:tr w:rsidR="00262AFE" w:rsidRPr="003B4CEA" w14:paraId="20CD12D4" w14:textId="77777777" w:rsidTr="00262AFE">
        <w:tc>
          <w:tcPr>
            <w:tcW w:w="3020" w:type="dxa"/>
          </w:tcPr>
          <w:p w14:paraId="72AC3351" w14:textId="77777777" w:rsidR="00262AFE" w:rsidRPr="003B4CEA" w:rsidRDefault="00262AFE" w:rsidP="003B4CE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5339950C" w14:textId="77777777" w:rsidR="00262AFE" w:rsidRPr="003B4CEA" w:rsidRDefault="00262AFE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6317D97B" w14:textId="77777777" w:rsidR="00262AFE" w:rsidRPr="003B4CEA" w:rsidRDefault="00262AFE" w:rsidP="003B4CEA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67" w:type="dxa"/>
          </w:tcPr>
          <w:p w14:paraId="24FF21A5" w14:textId="77777777" w:rsidR="00262AFE" w:rsidRPr="003B4CEA" w:rsidRDefault="00262AFE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ABA883C" w14:textId="77777777" w:rsidR="00262AFE" w:rsidRPr="003B4CEA" w:rsidRDefault="00262AFE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11096913" w14:textId="77777777" w:rsidR="00262AFE" w:rsidRPr="003B4CEA" w:rsidRDefault="00262AFE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3110BA5F" w14:textId="77777777" w:rsidR="00262AFE" w:rsidRPr="003B4CEA" w:rsidRDefault="00262AFE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dxa"/>
          </w:tcPr>
          <w:p w14:paraId="69CA9864" w14:textId="77777777" w:rsidR="00262AFE" w:rsidRPr="003B4CEA" w:rsidRDefault="00262AFE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1C4511EB" w14:textId="77777777" w:rsidR="00262AFE" w:rsidRPr="003B4CEA" w:rsidRDefault="00262AFE" w:rsidP="003B4CEA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</w:p>
        </w:tc>
      </w:tr>
      <w:tr w:rsidR="00262AFE" w:rsidRPr="003B4CEA" w14:paraId="208FD384" w14:textId="77777777" w:rsidTr="00262AFE">
        <w:tc>
          <w:tcPr>
            <w:tcW w:w="3020" w:type="dxa"/>
            <w:tcBorders>
              <w:bottom w:val="single" w:sz="4" w:space="0" w:color="auto"/>
            </w:tcBorders>
          </w:tcPr>
          <w:p w14:paraId="76581A2A" w14:textId="77777777" w:rsidR="00262AFE" w:rsidRPr="003B4CEA" w:rsidRDefault="00262AFE" w:rsidP="003B4CE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57" w:type="dxa"/>
          </w:tcPr>
          <w:p w14:paraId="2CF0C494" w14:textId="77777777" w:rsidR="00262AFE" w:rsidRPr="003B4CEA" w:rsidRDefault="00262AFE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2BB23D68" w14:textId="77777777" w:rsidR="00262AFE" w:rsidRPr="003B4CEA" w:rsidRDefault="00262AFE" w:rsidP="003B4CEA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67" w:type="dxa"/>
          </w:tcPr>
          <w:p w14:paraId="6FEA77E0" w14:textId="77777777" w:rsidR="00262AFE" w:rsidRPr="003B4CEA" w:rsidRDefault="00262AFE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105B5F4" w14:textId="77777777" w:rsidR="00262AFE" w:rsidRPr="003B4CEA" w:rsidRDefault="00262AFE" w:rsidP="003B4CEA">
            <w:pPr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วันที่จดทะเบียน</w:t>
            </w:r>
          </w:p>
        </w:tc>
        <w:tc>
          <w:tcPr>
            <w:tcW w:w="266" w:type="dxa"/>
          </w:tcPr>
          <w:p w14:paraId="23220292" w14:textId="77777777" w:rsidR="00262AFE" w:rsidRPr="003B4CEA" w:rsidRDefault="00262AFE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  <w:tcBorders>
              <w:bottom w:val="single" w:sz="4" w:space="0" w:color="auto"/>
            </w:tcBorders>
          </w:tcPr>
          <w:p w14:paraId="6AC965F7" w14:textId="77777777" w:rsidR="00262AFE" w:rsidRPr="003B4CEA" w:rsidRDefault="00262AFE" w:rsidP="003B4CEA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64" w:type="dxa"/>
          </w:tcPr>
          <w:p w14:paraId="4B59A725" w14:textId="77777777" w:rsidR="00262AFE" w:rsidRPr="003B4CEA" w:rsidRDefault="00262AFE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496E1E5E" w14:textId="77777777" w:rsidR="00262AFE" w:rsidRPr="003B4CEA" w:rsidRDefault="00262AFE" w:rsidP="003B4CEA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</w:tr>
      <w:tr w:rsidR="00262AFE" w:rsidRPr="003B4CEA" w14:paraId="10FE3B3B" w14:textId="77777777" w:rsidTr="00262AFE">
        <w:tc>
          <w:tcPr>
            <w:tcW w:w="3020" w:type="dxa"/>
          </w:tcPr>
          <w:p w14:paraId="54D180BD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0444B6C5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5B244A74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1A492866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39F85E2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19DFE4C1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3D5775B0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5F4AB5E8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50315E5F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3B4CEA" w14:paraId="0E39E311" w14:textId="77777777" w:rsidTr="00262AFE">
        <w:tc>
          <w:tcPr>
            <w:tcW w:w="3020" w:type="dxa"/>
          </w:tcPr>
          <w:p w14:paraId="0432FC50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บริษัท กิจการร่วมค้า ยูคิว-เอสอาร์ซี จำกัด</w:t>
            </w:r>
          </w:p>
        </w:tc>
        <w:tc>
          <w:tcPr>
            <w:tcW w:w="257" w:type="dxa"/>
          </w:tcPr>
          <w:p w14:paraId="33062D2E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0F000652" w14:textId="77777777" w:rsidR="00262AFE" w:rsidRPr="003B4CEA" w:rsidRDefault="00262AFE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0EFF2BA5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E3A00BA" w14:textId="77777777" w:rsidR="00262AFE" w:rsidRPr="003B4CEA" w:rsidRDefault="00262AFE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</w:rPr>
              <w:t xml:space="preserve">12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3B4CEA">
              <w:rPr>
                <w:rFonts w:ascii="Angsana New" w:hAnsi="Angsana New"/>
                <w:sz w:val="24"/>
                <w:szCs w:val="24"/>
              </w:rPr>
              <w:t>2554</w:t>
            </w:r>
          </w:p>
        </w:tc>
        <w:tc>
          <w:tcPr>
            <w:tcW w:w="266" w:type="dxa"/>
          </w:tcPr>
          <w:p w14:paraId="423ACAB8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647FC517" w14:textId="77777777" w:rsidR="00262AFE" w:rsidRPr="003B4CEA" w:rsidRDefault="00262AFE" w:rsidP="003B4CEA">
            <w:pPr>
              <w:tabs>
                <w:tab w:val="left" w:pos="540"/>
              </w:tabs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ประมูลงานในอนาคต  จนถึงปัจจุบัน</w:t>
            </w:r>
            <w:r w:rsidRPr="003B4CE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>ยังไม่ได้เริ่มดำเนินพาณิชยกิจใด ๆ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4" w:type="dxa"/>
          </w:tcPr>
          <w:p w14:paraId="14B8F1CE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16211546" w14:textId="77777777" w:rsidR="00262AFE" w:rsidRPr="003B4CEA" w:rsidRDefault="00262AFE" w:rsidP="003B4CEA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89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</w:p>
        </w:tc>
      </w:tr>
      <w:tr w:rsidR="00262AFE" w:rsidRPr="003B4CEA" w14:paraId="76E9CD55" w14:textId="77777777" w:rsidTr="00262AFE">
        <w:tc>
          <w:tcPr>
            <w:tcW w:w="3020" w:type="dxa"/>
          </w:tcPr>
          <w:p w14:paraId="5DC8C556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7A475CFD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1EC75391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5FDDACAD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5636623B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7F635529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20C6FD08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0CE5EE8E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6BFD7E79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3B4CEA" w14:paraId="6D047553" w14:textId="77777777" w:rsidTr="00262AFE">
        <w:tc>
          <w:tcPr>
            <w:tcW w:w="3020" w:type="dxa"/>
          </w:tcPr>
          <w:p w14:paraId="02772CF2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บริษัท ยูนิค แมชชีนเนอรี่ จำกัด</w:t>
            </w:r>
          </w:p>
        </w:tc>
        <w:tc>
          <w:tcPr>
            <w:tcW w:w="257" w:type="dxa"/>
          </w:tcPr>
          <w:p w14:paraId="3103E528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7D7AED92" w14:textId="77777777" w:rsidR="00262AFE" w:rsidRPr="003B4CEA" w:rsidRDefault="00262AFE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6FF8FA2A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DA20E7A" w14:textId="77777777" w:rsidR="00262AFE" w:rsidRPr="003B4CEA" w:rsidRDefault="00262AFE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ตุลาคม </w:t>
            </w:r>
            <w:r w:rsidRPr="003B4CEA">
              <w:rPr>
                <w:rFonts w:ascii="Angsana New" w:hAnsi="Angsana New"/>
                <w:sz w:val="24"/>
                <w:szCs w:val="24"/>
              </w:rPr>
              <w:t>2555</w:t>
            </w:r>
          </w:p>
        </w:tc>
        <w:tc>
          <w:tcPr>
            <w:tcW w:w="266" w:type="dxa"/>
          </w:tcPr>
          <w:p w14:paraId="0D12237C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0BE7F244" w14:textId="77777777" w:rsidR="00262AFE" w:rsidRPr="003B4CEA" w:rsidRDefault="00262AFE" w:rsidP="003B4CEA">
            <w:pPr>
              <w:tabs>
                <w:tab w:val="left" w:pos="540"/>
              </w:tabs>
              <w:ind w:right="-90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ให้บริการเช่าเครื่องจักร</w:t>
            </w:r>
          </w:p>
        </w:tc>
        <w:tc>
          <w:tcPr>
            <w:tcW w:w="264" w:type="dxa"/>
          </w:tcPr>
          <w:p w14:paraId="5C45C03E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7AECE46F" w14:textId="77777777" w:rsidR="00262AFE" w:rsidRPr="003B4CEA" w:rsidRDefault="00262AFE" w:rsidP="003B4CEA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</w:p>
        </w:tc>
      </w:tr>
    </w:tbl>
    <w:p w14:paraId="376A32D1" w14:textId="77777777" w:rsidR="004260C7" w:rsidRPr="003B4CEA" w:rsidRDefault="004260C7" w:rsidP="003B4CEA">
      <w:bookmarkStart w:id="0" w:name="_Hlk125631733"/>
      <w:r w:rsidRPr="003B4CEA">
        <w:br w:type="page"/>
      </w:r>
    </w:p>
    <w:tbl>
      <w:tblPr>
        <w:tblW w:w="9859" w:type="dxa"/>
        <w:tblInd w:w="-90" w:type="dxa"/>
        <w:tblLook w:val="04A0" w:firstRow="1" w:lastRow="0" w:firstColumn="1" w:lastColumn="0" w:noHBand="0" w:noVBand="1"/>
      </w:tblPr>
      <w:tblGrid>
        <w:gridCol w:w="3020"/>
        <w:gridCol w:w="257"/>
        <w:gridCol w:w="971"/>
        <w:gridCol w:w="267"/>
        <w:gridCol w:w="1314"/>
        <w:gridCol w:w="266"/>
        <w:gridCol w:w="2563"/>
        <w:gridCol w:w="264"/>
        <w:gridCol w:w="937"/>
      </w:tblGrid>
      <w:tr w:rsidR="00423CD2" w:rsidRPr="003B4CEA" w14:paraId="483D68BC" w14:textId="77777777" w:rsidTr="00320E03">
        <w:tc>
          <w:tcPr>
            <w:tcW w:w="3020" w:type="dxa"/>
          </w:tcPr>
          <w:p w14:paraId="6AA4A10D" w14:textId="29FBAEB6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48C366EF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0B50B84B" w14:textId="77777777" w:rsidR="00423CD2" w:rsidRPr="003B4CEA" w:rsidRDefault="00423CD2" w:rsidP="003B4CEA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67" w:type="dxa"/>
          </w:tcPr>
          <w:p w14:paraId="32BAC414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4200FAE6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AA615E8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10A342A5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dxa"/>
          </w:tcPr>
          <w:p w14:paraId="624073DA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5DA97013" w14:textId="77777777" w:rsidR="00423CD2" w:rsidRPr="003B4CEA" w:rsidRDefault="00423CD2" w:rsidP="003B4CEA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</w:p>
        </w:tc>
      </w:tr>
      <w:tr w:rsidR="00423CD2" w:rsidRPr="003B4CEA" w14:paraId="4076ADA5" w14:textId="77777777" w:rsidTr="00320E03">
        <w:tc>
          <w:tcPr>
            <w:tcW w:w="3020" w:type="dxa"/>
            <w:tcBorders>
              <w:bottom w:val="single" w:sz="4" w:space="0" w:color="auto"/>
            </w:tcBorders>
          </w:tcPr>
          <w:p w14:paraId="76E7DA59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57" w:type="dxa"/>
          </w:tcPr>
          <w:p w14:paraId="37B0714F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06F7A99C" w14:textId="77777777" w:rsidR="00423CD2" w:rsidRPr="003B4CEA" w:rsidRDefault="00423CD2" w:rsidP="003B4CEA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67" w:type="dxa"/>
          </w:tcPr>
          <w:p w14:paraId="66328B34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C13394F" w14:textId="77777777" w:rsidR="00423CD2" w:rsidRPr="003B4CEA" w:rsidRDefault="00423CD2" w:rsidP="003B4CEA">
            <w:pPr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วันที่จดทะเบียน</w:t>
            </w:r>
          </w:p>
        </w:tc>
        <w:tc>
          <w:tcPr>
            <w:tcW w:w="266" w:type="dxa"/>
          </w:tcPr>
          <w:p w14:paraId="488A695C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  <w:tcBorders>
              <w:bottom w:val="single" w:sz="4" w:space="0" w:color="auto"/>
            </w:tcBorders>
          </w:tcPr>
          <w:p w14:paraId="00F8CA37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64" w:type="dxa"/>
          </w:tcPr>
          <w:p w14:paraId="637240A6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312701A4" w14:textId="77777777" w:rsidR="00423CD2" w:rsidRPr="003B4CEA" w:rsidRDefault="00423CD2" w:rsidP="003B4CEA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</w:tr>
      <w:tr w:rsidR="00262AFE" w:rsidRPr="003B4CEA" w14:paraId="3F0E42D9" w14:textId="77777777" w:rsidTr="00262AFE">
        <w:tc>
          <w:tcPr>
            <w:tcW w:w="3020" w:type="dxa"/>
          </w:tcPr>
          <w:p w14:paraId="063871A4" w14:textId="3D92EC84" w:rsidR="00262AFE" w:rsidRPr="003B4CEA" w:rsidRDefault="00600B3D" w:rsidP="003B4CEA">
            <w:pPr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บริษัท ทรัสตี้ คอนสตรัคชั่น จำกัด</w:t>
            </w:r>
            <w:bookmarkEnd w:id="0"/>
          </w:p>
        </w:tc>
        <w:tc>
          <w:tcPr>
            <w:tcW w:w="257" w:type="dxa"/>
          </w:tcPr>
          <w:p w14:paraId="3E6C5374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5CCA6FCA" w14:textId="77777777" w:rsidR="00262AFE" w:rsidRPr="003B4CEA" w:rsidRDefault="00262AFE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5D2F92BD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51D4E41" w14:textId="77777777" w:rsidR="00262AFE" w:rsidRPr="003B4CEA" w:rsidRDefault="00262AFE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</w:rPr>
              <w:t xml:space="preserve">8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ตุลาคม </w:t>
            </w:r>
            <w:r w:rsidRPr="003B4CEA">
              <w:rPr>
                <w:rFonts w:ascii="Angsana New" w:hAnsi="Angsana New"/>
                <w:sz w:val="24"/>
                <w:szCs w:val="24"/>
              </w:rPr>
              <w:t>2555</w:t>
            </w:r>
          </w:p>
        </w:tc>
        <w:tc>
          <w:tcPr>
            <w:tcW w:w="266" w:type="dxa"/>
          </w:tcPr>
          <w:p w14:paraId="504FD52D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21B1F6B7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ผลิตวัสดุเพื่อใช้ในการก่อสร้าง</w:t>
            </w:r>
          </w:p>
        </w:tc>
        <w:tc>
          <w:tcPr>
            <w:tcW w:w="264" w:type="dxa"/>
          </w:tcPr>
          <w:p w14:paraId="43529C61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5345FD2B" w14:textId="77777777" w:rsidR="00262AFE" w:rsidRPr="003B4CEA" w:rsidRDefault="00262AFE" w:rsidP="003B4CEA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</w:p>
        </w:tc>
      </w:tr>
      <w:tr w:rsidR="00262AFE" w:rsidRPr="003B4CEA" w14:paraId="1BD5926B" w14:textId="77777777" w:rsidTr="00262AFE">
        <w:tc>
          <w:tcPr>
            <w:tcW w:w="3020" w:type="dxa"/>
          </w:tcPr>
          <w:p w14:paraId="21274BB6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7B904687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68EE98D5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246A23E2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6EF5C49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77B4256C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550C9652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5EEFABD1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2B9F5D93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3B4CEA" w14:paraId="1DA1A57F" w14:textId="77777777" w:rsidTr="00262AFE">
        <w:tc>
          <w:tcPr>
            <w:tcW w:w="3020" w:type="dxa"/>
          </w:tcPr>
          <w:p w14:paraId="6B5EC752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บริษัท ยูนิค ทันเนลลิ่ง จำกัด</w:t>
            </w:r>
          </w:p>
        </w:tc>
        <w:tc>
          <w:tcPr>
            <w:tcW w:w="257" w:type="dxa"/>
          </w:tcPr>
          <w:p w14:paraId="2E117453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6EA85E67" w14:textId="77777777" w:rsidR="00262AFE" w:rsidRPr="003B4CEA" w:rsidRDefault="00262AFE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4C3A95D8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E936631" w14:textId="77777777" w:rsidR="00262AFE" w:rsidRPr="003B4CEA" w:rsidRDefault="00262AFE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</w:rPr>
              <w:t>2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 พฤศจิกายน </w:t>
            </w:r>
            <w:r w:rsidRPr="003B4CEA">
              <w:rPr>
                <w:rFonts w:ascii="Angsana New" w:hAnsi="Angsana New"/>
                <w:sz w:val="24"/>
                <w:szCs w:val="24"/>
              </w:rPr>
              <w:t>2555</w:t>
            </w:r>
          </w:p>
        </w:tc>
        <w:tc>
          <w:tcPr>
            <w:tcW w:w="266" w:type="dxa"/>
          </w:tcPr>
          <w:p w14:paraId="77C46720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44B5243F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การรับเหมาก่อสร้าง</w:t>
            </w:r>
          </w:p>
        </w:tc>
        <w:tc>
          <w:tcPr>
            <w:tcW w:w="264" w:type="dxa"/>
          </w:tcPr>
          <w:p w14:paraId="743C54D5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98F6850" w14:textId="358232D8" w:rsidR="007A456A" w:rsidRPr="003B4CEA" w:rsidRDefault="00262AFE" w:rsidP="003B4CEA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</w:p>
        </w:tc>
      </w:tr>
      <w:tr w:rsidR="00262AFE" w:rsidRPr="003B4CEA" w14:paraId="6191551F" w14:textId="77777777" w:rsidTr="00C34E0D">
        <w:tc>
          <w:tcPr>
            <w:tcW w:w="3020" w:type="dxa"/>
          </w:tcPr>
          <w:p w14:paraId="5D56CA35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598419F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1D1A5FF5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" w:type="dxa"/>
          </w:tcPr>
          <w:p w14:paraId="17E002C3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7D6B4A1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52DC4A65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681EF096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060099EA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601D5D4E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768E6" w:rsidRPr="003B4CEA" w14:paraId="4CFD0BD1" w14:textId="77777777" w:rsidTr="0093675D">
        <w:tc>
          <w:tcPr>
            <w:tcW w:w="3020" w:type="dxa"/>
          </w:tcPr>
          <w:p w14:paraId="410E5A48" w14:textId="77777777" w:rsidR="00E768E6" w:rsidRPr="003B4CEA" w:rsidRDefault="00E768E6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บริษัท ยูนิค บิลท์ จำกัด</w:t>
            </w:r>
          </w:p>
        </w:tc>
        <w:tc>
          <w:tcPr>
            <w:tcW w:w="257" w:type="dxa"/>
          </w:tcPr>
          <w:p w14:paraId="5EAA50C0" w14:textId="77777777" w:rsidR="00E768E6" w:rsidRPr="003B4CEA" w:rsidRDefault="00E768E6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46E8B25C" w14:textId="77777777" w:rsidR="00E768E6" w:rsidRPr="003B4CEA" w:rsidRDefault="00E768E6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680F60BD" w14:textId="77777777" w:rsidR="00E768E6" w:rsidRPr="003B4CEA" w:rsidRDefault="00E768E6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0FF3363" w14:textId="77777777" w:rsidR="00E768E6" w:rsidRPr="003B4CEA" w:rsidRDefault="00E768E6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</w:rPr>
              <w:t>14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3B4CEA">
              <w:rPr>
                <w:rFonts w:ascii="Angsana New" w:hAnsi="Angsana New"/>
                <w:sz w:val="24"/>
                <w:szCs w:val="24"/>
              </w:rPr>
              <w:t>2556</w:t>
            </w:r>
          </w:p>
        </w:tc>
        <w:tc>
          <w:tcPr>
            <w:tcW w:w="266" w:type="dxa"/>
          </w:tcPr>
          <w:p w14:paraId="4963390D" w14:textId="77777777" w:rsidR="00E768E6" w:rsidRPr="003B4CEA" w:rsidRDefault="00E768E6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7E908AA0" w14:textId="77777777" w:rsidR="00E768E6" w:rsidRPr="003B4CEA" w:rsidRDefault="00E768E6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ให้บริการเกี่ยวกับงานรับเหมาก่อสร้างอาคาร</w:t>
            </w:r>
          </w:p>
        </w:tc>
        <w:tc>
          <w:tcPr>
            <w:tcW w:w="264" w:type="dxa"/>
          </w:tcPr>
          <w:p w14:paraId="0A231357" w14:textId="77777777" w:rsidR="00E768E6" w:rsidRPr="003B4CEA" w:rsidRDefault="00E768E6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7EA9A3C7" w14:textId="77777777" w:rsidR="00E768E6" w:rsidRPr="003B4CEA" w:rsidRDefault="00E768E6" w:rsidP="003B4CEA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</w:p>
        </w:tc>
      </w:tr>
      <w:tr w:rsidR="00E768E6" w:rsidRPr="003B4CEA" w14:paraId="02A3C6C9" w14:textId="77777777" w:rsidTr="0093675D">
        <w:tc>
          <w:tcPr>
            <w:tcW w:w="3020" w:type="dxa"/>
          </w:tcPr>
          <w:p w14:paraId="48F10363" w14:textId="77777777" w:rsidR="00E768E6" w:rsidRPr="003B4CEA" w:rsidRDefault="00E768E6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11BD497" w14:textId="77777777" w:rsidR="00E768E6" w:rsidRPr="003B4CEA" w:rsidRDefault="00E768E6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03B786B7" w14:textId="77777777" w:rsidR="00E768E6" w:rsidRPr="003B4CEA" w:rsidRDefault="00E768E6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32B7D680" w14:textId="77777777" w:rsidR="00E768E6" w:rsidRPr="003B4CEA" w:rsidRDefault="00E768E6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51ACB2EF" w14:textId="77777777" w:rsidR="00E768E6" w:rsidRPr="003B4CEA" w:rsidRDefault="00E768E6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69594AC5" w14:textId="77777777" w:rsidR="00E768E6" w:rsidRPr="003B4CEA" w:rsidRDefault="00E768E6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21966081" w14:textId="77777777" w:rsidR="00E768E6" w:rsidRPr="003B4CEA" w:rsidRDefault="00E768E6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2100EEC9" w14:textId="77777777" w:rsidR="00E768E6" w:rsidRPr="003B4CEA" w:rsidRDefault="00E768E6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3BD55828" w14:textId="77777777" w:rsidR="00E768E6" w:rsidRPr="003B4CEA" w:rsidRDefault="00E768E6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3B4CEA" w14:paraId="671363BE" w14:textId="77777777" w:rsidTr="00262AFE">
        <w:tc>
          <w:tcPr>
            <w:tcW w:w="3020" w:type="dxa"/>
          </w:tcPr>
          <w:p w14:paraId="01260C00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บริษัท ยูนิค ซิสเท็ม จำกัด</w:t>
            </w:r>
          </w:p>
        </w:tc>
        <w:tc>
          <w:tcPr>
            <w:tcW w:w="257" w:type="dxa"/>
          </w:tcPr>
          <w:p w14:paraId="2BA703DD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414C010A" w14:textId="77777777" w:rsidR="00262AFE" w:rsidRPr="003B4CEA" w:rsidRDefault="00262AFE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1BD0B41D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09A85AB" w14:textId="77777777" w:rsidR="00262AFE" w:rsidRPr="003B4CEA" w:rsidRDefault="00262AFE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</w:rPr>
              <w:t>22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3B4CEA">
              <w:rPr>
                <w:rFonts w:ascii="Angsana New" w:hAnsi="Angsana New"/>
                <w:sz w:val="24"/>
                <w:szCs w:val="24"/>
              </w:rPr>
              <w:t>2556</w:t>
            </w:r>
          </w:p>
        </w:tc>
        <w:tc>
          <w:tcPr>
            <w:tcW w:w="266" w:type="dxa"/>
          </w:tcPr>
          <w:p w14:paraId="3306AF63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228340A2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บริการเกี่ยวกับงานระบบสาธารณูปโภค  </w:t>
            </w:r>
          </w:p>
        </w:tc>
        <w:tc>
          <w:tcPr>
            <w:tcW w:w="264" w:type="dxa"/>
          </w:tcPr>
          <w:p w14:paraId="20534E43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36EE17CA" w14:textId="77777777" w:rsidR="00262AFE" w:rsidRPr="003B4CEA" w:rsidRDefault="00262AFE" w:rsidP="003B4CEA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</w:p>
        </w:tc>
      </w:tr>
      <w:tr w:rsidR="00262AFE" w:rsidRPr="003B4CEA" w14:paraId="4C5FE64C" w14:textId="77777777" w:rsidTr="00262AFE">
        <w:tc>
          <w:tcPr>
            <w:tcW w:w="3020" w:type="dxa"/>
          </w:tcPr>
          <w:p w14:paraId="6DE6552D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385E816E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1C9829F6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148E8368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A53F9BC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42A069AE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1F02FD86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50C4B1D4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24E6FC0B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3B4CEA" w14:paraId="131D816D" w14:textId="77777777" w:rsidTr="00262AFE">
        <w:tc>
          <w:tcPr>
            <w:tcW w:w="3020" w:type="dxa"/>
          </w:tcPr>
          <w:p w14:paraId="1612C336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บริษัท ยูนิค อินโนเวชั่น จำกัด</w:t>
            </w:r>
          </w:p>
        </w:tc>
        <w:tc>
          <w:tcPr>
            <w:tcW w:w="257" w:type="dxa"/>
          </w:tcPr>
          <w:p w14:paraId="68D79AAC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3255B132" w14:textId="77777777" w:rsidR="00262AFE" w:rsidRPr="003B4CEA" w:rsidRDefault="00262AFE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1C7B968B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4C4B21FF" w14:textId="77777777" w:rsidR="00262AFE" w:rsidRPr="003B4CEA" w:rsidRDefault="00262AFE" w:rsidP="003B4CEA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</w:rPr>
              <w:t>17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 เมษายน </w:t>
            </w:r>
            <w:r w:rsidRPr="003B4CEA">
              <w:rPr>
                <w:rFonts w:ascii="Angsana New" w:hAnsi="Angsana New"/>
                <w:sz w:val="24"/>
                <w:szCs w:val="24"/>
              </w:rPr>
              <w:t>2556</w:t>
            </w:r>
          </w:p>
        </w:tc>
        <w:tc>
          <w:tcPr>
            <w:tcW w:w="266" w:type="dxa"/>
          </w:tcPr>
          <w:p w14:paraId="796402C2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0CCAC57D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ให้บริการโรงหล่องานคอนกรีตและคอนกรีตสำเร็จรูป  </w:t>
            </w:r>
          </w:p>
        </w:tc>
        <w:tc>
          <w:tcPr>
            <w:tcW w:w="264" w:type="dxa"/>
          </w:tcPr>
          <w:p w14:paraId="5A070D5F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5B98E1DB" w14:textId="77777777" w:rsidR="00262AFE" w:rsidRPr="003B4CEA" w:rsidRDefault="00262AFE" w:rsidP="003B4CEA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</w:p>
        </w:tc>
      </w:tr>
      <w:tr w:rsidR="00262AFE" w:rsidRPr="003B4CEA" w14:paraId="746F7B76" w14:textId="77777777" w:rsidTr="00262AFE">
        <w:tc>
          <w:tcPr>
            <w:tcW w:w="3020" w:type="dxa"/>
          </w:tcPr>
          <w:p w14:paraId="6DFAF787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4FF6FA71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50F29964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05F37117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7463813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0BE21E00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7CA5AB75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7AAF8FF3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3C326593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3B4CEA" w14:paraId="16EBA73A" w14:textId="77777777" w:rsidTr="00262AFE">
        <w:tc>
          <w:tcPr>
            <w:tcW w:w="3020" w:type="dxa"/>
          </w:tcPr>
          <w:p w14:paraId="73E04D82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บริษัท ยูนิค เมทัล จำกัด</w:t>
            </w:r>
          </w:p>
        </w:tc>
        <w:tc>
          <w:tcPr>
            <w:tcW w:w="257" w:type="dxa"/>
          </w:tcPr>
          <w:p w14:paraId="7F0A66F0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4D1C08FC" w14:textId="77777777" w:rsidR="00262AFE" w:rsidRPr="003B4CEA" w:rsidRDefault="00262AFE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479198DE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7A25703" w14:textId="77777777" w:rsidR="00262AFE" w:rsidRPr="003B4CEA" w:rsidRDefault="00262AFE" w:rsidP="003B4CEA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</w:rPr>
              <w:t>4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 กันยายน </w:t>
            </w:r>
            <w:r w:rsidRPr="003B4CEA">
              <w:rPr>
                <w:rFonts w:ascii="Angsana New" w:hAnsi="Angsana New"/>
                <w:sz w:val="24"/>
                <w:szCs w:val="24"/>
              </w:rPr>
              <w:t>2556</w:t>
            </w:r>
          </w:p>
        </w:tc>
        <w:tc>
          <w:tcPr>
            <w:tcW w:w="266" w:type="dxa"/>
          </w:tcPr>
          <w:p w14:paraId="69F0EA2D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5A54A340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ให้บริการเกี่ยวกับงานเชื่อม กลึง และงานเหล็ก</w:t>
            </w:r>
          </w:p>
        </w:tc>
        <w:tc>
          <w:tcPr>
            <w:tcW w:w="264" w:type="dxa"/>
          </w:tcPr>
          <w:p w14:paraId="7C07C575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512F1955" w14:textId="77777777" w:rsidR="00262AFE" w:rsidRPr="003B4CEA" w:rsidRDefault="00262AFE" w:rsidP="003B4CEA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97</w:t>
            </w:r>
          </w:p>
        </w:tc>
      </w:tr>
      <w:tr w:rsidR="00262AFE" w:rsidRPr="003B4CEA" w14:paraId="44838516" w14:textId="77777777" w:rsidTr="00262AFE">
        <w:tc>
          <w:tcPr>
            <w:tcW w:w="3020" w:type="dxa"/>
          </w:tcPr>
          <w:p w14:paraId="697B0B46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306C66E7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49B48A07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2E200DC7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EBD5FF7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621743F2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3196841D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76572745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088A8100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3B4CEA" w14:paraId="10B081F2" w14:textId="77777777" w:rsidTr="00262AFE">
        <w:tc>
          <w:tcPr>
            <w:tcW w:w="3020" w:type="dxa"/>
          </w:tcPr>
          <w:p w14:paraId="04957DA7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บริษัท ยูนิค แพรคติก้า จำกัด</w:t>
            </w:r>
          </w:p>
        </w:tc>
        <w:tc>
          <w:tcPr>
            <w:tcW w:w="257" w:type="dxa"/>
          </w:tcPr>
          <w:p w14:paraId="76022F47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4CDCBF29" w14:textId="77777777" w:rsidR="00262AFE" w:rsidRPr="003B4CEA" w:rsidRDefault="00262AFE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4B9E7836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976942C" w14:textId="77777777" w:rsidR="00262AFE" w:rsidRPr="003B4CEA" w:rsidRDefault="00262AFE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</w:rPr>
              <w:t>4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 กันยายน </w:t>
            </w:r>
            <w:r w:rsidRPr="003B4CEA">
              <w:rPr>
                <w:rFonts w:ascii="Angsana New" w:hAnsi="Angsana New"/>
                <w:sz w:val="24"/>
                <w:szCs w:val="24"/>
              </w:rPr>
              <w:t>2556</w:t>
            </w:r>
          </w:p>
        </w:tc>
        <w:tc>
          <w:tcPr>
            <w:tcW w:w="266" w:type="dxa"/>
          </w:tcPr>
          <w:p w14:paraId="751F2CAE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4802011A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ให้บริการงานติดตั้งประกอบ</w:t>
            </w:r>
          </w:p>
        </w:tc>
        <w:tc>
          <w:tcPr>
            <w:tcW w:w="264" w:type="dxa"/>
          </w:tcPr>
          <w:p w14:paraId="0FF11FE2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3060E7FC" w14:textId="77777777" w:rsidR="00262AFE" w:rsidRPr="003B4CEA" w:rsidRDefault="00262AFE" w:rsidP="003B4CEA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97</w:t>
            </w:r>
          </w:p>
        </w:tc>
      </w:tr>
      <w:tr w:rsidR="00262AFE" w:rsidRPr="003B4CEA" w14:paraId="5E559E1D" w14:textId="77777777" w:rsidTr="00262AFE">
        <w:tc>
          <w:tcPr>
            <w:tcW w:w="3020" w:type="dxa"/>
          </w:tcPr>
          <w:p w14:paraId="5E75DAC2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A562701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06234C1A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132B22CB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8E272B3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22573CA2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07BDD338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185CBFF2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393C6E06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3B4CEA" w14:paraId="368DC8EE" w14:textId="77777777" w:rsidTr="00262AFE">
        <w:tc>
          <w:tcPr>
            <w:tcW w:w="3020" w:type="dxa"/>
          </w:tcPr>
          <w:p w14:paraId="159FB8BF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บริษัท ยูนิค เอ็กซพลอเรชั่น จำกัด</w:t>
            </w:r>
          </w:p>
        </w:tc>
        <w:tc>
          <w:tcPr>
            <w:tcW w:w="257" w:type="dxa"/>
          </w:tcPr>
          <w:p w14:paraId="2B7F34AE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4A14C104" w14:textId="77777777" w:rsidR="00262AFE" w:rsidRPr="003B4CEA" w:rsidRDefault="00262AFE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193D8D13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959C47A" w14:textId="77777777" w:rsidR="00262AFE" w:rsidRPr="003B4CEA" w:rsidRDefault="00262AFE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</w:rPr>
              <w:t>4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 กันยายน </w:t>
            </w:r>
            <w:r w:rsidRPr="003B4CEA">
              <w:rPr>
                <w:rFonts w:ascii="Angsana New" w:hAnsi="Angsana New"/>
                <w:sz w:val="24"/>
                <w:szCs w:val="24"/>
              </w:rPr>
              <w:t>2556</w:t>
            </w:r>
          </w:p>
        </w:tc>
        <w:tc>
          <w:tcPr>
            <w:tcW w:w="266" w:type="dxa"/>
          </w:tcPr>
          <w:p w14:paraId="33D36D77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511B2C58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ให้บริการสำรวจ รังวัด วางผังและทำระดับ</w:t>
            </w:r>
          </w:p>
        </w:tc>
        <w:tc>
          <w:tcPr>
            <w:tcW w:w="264" w:type="dxa"/>
          </w:tcPr>
          <w:p w14:paraId="1A811C10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661E6176" w14:textId="77777777" w:rsidR="00262AFE" w:rsidRPr="003B4CEA" w:rsidRDefault="00262AFE" w:rsidP="003B4CEA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97</w:t>
            </w:r>
          </w:p>
        </w:tc>
      </w:tr>
      <w:tr w:rsidR="00262AFE" w:rsidRPr="003B4CEA" w14:paraId="2B8C2457" w14:textId="77777777" w:rsidTr="00262AFE">
        <w:tc>
          <w:tcPr>
            <w:tcW w:w="3020" w:type="dxa"/>
          </w:tcPr>
          <w:p w14:paraId="78621CDD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6FA3249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2767F8DB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5AC2B755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B00268B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4FD3AD90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06B64BF3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1A8C6C91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182DAE80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3B4CEA" w14:paraId="70FC6CCB" w14:textId="77777777" w:rsidTr="00262AFE">
        <w:tc>
          <w:tcPr>
            <w:tcW w:w="3020" w:type="dxa"/>
          </w:tcPr>
          <w:p w14:paraId="3A5AEE27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บริษัท ยูนิค อีควิปเม้นท์ เซอร์วิส จำกัด</w:t>
            </w:r>
          </w:p>
        </w:tc>
        <w:tc>
          <w:tcPr>
            <w:tcW w:w="257" w:type="dxa"/>
          </w:tcPr>
          <w:p w14:paraId="4D6F321F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3DE2B4F1" w14:textId="77777777" w:rsidR="00262AFE" w:rsidRPr="003B4CEA" w:rsidRDefault="00262AFE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3D4447AF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F7EDF02" w14:textId="77777777" w:rsidR="00262AFE" w:rsidRPr="003B4CEA" w:rsidRDefault="00262AFE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</w:rPr>
              <w:t>3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3B4CEA">
              <w:rPr>
                <w:rFonts w:ascii="Angsana New" w:hAnsi="Angsana New"/>
                <w:sz w:val="24"/>
                <w:szCs w:val="24"/>
              </w:rPr>
              <w:t>2556</w:t>
            </w:r>
          </w:p>
        </w:tc>
        <w:tc>
          <w:tcPr>
            <w:tcW w:w="266" w:type="dxa"/>
          </w:tcPr>
          <w:p w14:paraId="413E5925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0FEEBF61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ให้บริการซ่อมแซมและบำรุงรักษาเครื่องจักรและเครื่องมือเครื่องใช้</w:t>
            </w:r>
          </w:p>
        </w:tc>
        <w:tc>
          <w:tcPr>
            <w:tcW w:w="264" w:type="dxa"/>
          </w:tcPr>
          <w:p w14:paraId="5530A508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63817F8" w14:textId="77777777" w:rsidR="00262AFE" w:rsidRPr="003B4CEA" w:rsidRDefault="00262AFE" w:rsidP="003B4CEA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97</w:t>
            </w:r>
          </w:p>
        </w:tc>
      </w:tr>
      <w:tr w:rsidR="00262AFE" w:rsidRPr="003B4CEA" w14:paraId="67CB36F7" w14:textId="77777777" w:rsidTr="00262AFE">
        <w:tc>
          <w:tcPr>
            <w:tcW w:w="3020" w:type="dxa"/>
          </w:tcPr>
          <w:p w14:paraId="1EE69093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0E450F61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0A6BA3A7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5E7205F9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575C0629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00653188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4529F1B1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7529F17C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652216A2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3B4CEA" w14:paraId="6BD1D7C0" w14:textId="77777777" w:rsidTr="00262AFE">
        <w:tc>
          <w:tcPr>
            <w:tcW w:w="3020" w:type="dxa"/>
          </w:tcPr>
          <w:p w14:paraId="7A089411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ซัน เทคโนโลยี แอนด์ คอนสตรัคชั่น จำกัด</w:t>
            </w:r>
          </w:p>
        </w:tc>
        <w:tc>
          <w:tcPr>
            <w:tcW w:w="257" w:type="dxa"/>
          </w:tcPr>
          <w:p w14:paraId="3625576C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51979ED4" w14:textId="77777777" w:rsidR="00262AFE" w:rsidRPr="003B4CEA" w:rsidRDefault="00262AFE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40B507A1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BF27271" w14:textId="77777777" w:rsidR="00262AFE" w:rsidRPr="003B4CEA" w:rsidRDefault="00262AFE" w:rsidP="003B4CEA">
            <w:pPr>
              <w:ind w:left="-105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</w:rPr>
              <w:t xml:space="preserve">19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3B4CEA">
              <w:rPr>
                <w:rFonts w:ascii="Angsana New" w:hAnsi="Angsana New"/>
                <w:sz w:val="24"/>
                <w:szCs w:val="24"/>
              </w:rPr>
              <w:t>2557</w:t>
            </w:r>
          </w:p>
        </w:tc>
        <w:tc>
          <w:tcPr>
            <w:tcW w:w="266" w:type="dxa"/>
          </w:tcPr>
          <w:p w14:paraId="1F1D59C8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440A0388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เพื่อประมูลงานในอนาคต  จนถึงปัจจุบัน</w:t>
            </w:r>
            <w:r w:rsidRPr="003B4CE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>ยังไม่ได้เริ่มดำเนินพาณิชยกิจใด</w:t>
            </w:r>
            <w:r w:rsidRPr="003B4CE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264" w:type="dxa"/>
          </w:tcPr>
          <w:p w14:paraId="4F3642E2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6FB0C711" w14:textId="77777777" w:rsidR="00262AFE" w:rsidRPr="003B4CEA" w:rsidRDefault="00262AFE" w:rsidP="003B4CEA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</w:p>
        </w:tc>
      </w:tr>
    </w:tbl>
    <w:p w14:paraId="6C4ED543" w14:textId="77777777" w:rsidR="00471E20" w:rsidRPr="003B4CEA" w:rsidRDefault="00471E20" w:rsidP="003B4CEA">
      <w:pPr>
        <w:jc w:val="both"/>
        <w:rPr>
          <w:rFonts w:ascii="Angsana New" w:hAnsi="Angsana New"/>
          <w:color w:val="000000"/>
          <w:sz w:val="26"/>
          <w:szCs w:val="26"/>
        </w:rPr>
      </w:pPr>
    </w:p>
    <w:p w14:paraId="27585690" w14:textId="606A3966" w:rsidR="00356C39" w:rsidRPr="003B4CEA" w:rsidRDefault="00A47EFC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3B4CEA">
        <w:rPr>
          <w:rFonts w:ascii="Angsana New" w:hAnsi="Angsana New"/>
          <w:b/>
          <w:bCs/>
          <w:color w:val="000000"/>
          <w:sz w:val="26"/>
          <w:szCs w:val="26"/>
          <w:cs/>
        </w:rPr>
        <w:t>การดำเนินงานร่วมกัน</w:t>
      </w:r>
    </w:p>
    <w:p w14:paraId="02FDA975" w14:textId="77777777" w:rsidR="00456220" w:rsidRPr="003B4CEA" w:rsidRDefault="00456220" w:rsidP="003B4CEA">
      <w:pPr>
        <w:jc w:val="both"/>
        <w:rPr>
          <w:rFonts w:ascii="Angsana New" w:hAnsi="Angsana New"/>
          <w:color w:val="000000"/>
          <w:sz w:val="26"/>
          <w:szCs w:val="26"/>
        </w:rPr>
      </w:pPr>
    </w:p>
    <w:tbl>
      <w:tblPr>
        <w:tblW w:w="9819" w:type="dxa"/>
        <w:tblInd w:w="-90" w:type="dxa"/>
        <w:tblLook w:val="04A0" w:firstRow="1" w:lastRow="0" w:firstColumn="1" w:lastColumn="0" w:noHBand="0" w:noVBand="1"/>
      </w:tblPr>
      <w:tblGrid>
        <w:gridCol w:w="2306"/>
        <w:gridCol w:w="261"/>
        <w:gridCol w:w="799"/>
        <w:gridCol w:w="269"/>
        <w:gridCol w:w="1315"/>
        <w:gridCol w:w="269"/>
        <w:gridCol w:w="2052"/>
        <w:gridCol w:w="266"/>
        <w:gridCol w:w="2282"/>
      </w:tblGrid>
      <w:tr w:rsidR="00456220" w:rsidRPr="003B4CEA" w14:paraId="00749E61" w14:textId="77777777" w:rsidTr="007F0251">
        <w:tc>
          <w:tcPr>
            <w:tcW w:w="2306" w:type="dxa"/>
          </w:tcPr>
          <w:p w14:paraId="585AAA7F" w14:textId="77777777" w:rsidR="00456220" w:rsidRPr="003B4CEA" w:rsidRDefault="00456220" w:rsidP="003B4CE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bookmarkStart w:id="1" w:name="_Hlk63539162"/>
          </w:p>
        </w:tc>
        <w:tc>
          <w:tcPr>
            <w:tcW w:w="261" w:type="dxa"/>
          </w:tcPr>
          <w:p w14:paraId="294B9E6F" w14:textId="77777777" w:rsidR="00456220" w:rsidRPr="003B4CEA" w:rsidRDefault="00456220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5509E010" w14:textId="77777777" w:rsidR="00456220" w:rsidRPr="003B4CEA" w:rsidRDefault="00456220" w:rsidP="003B4CEA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69" w:type="dxa"/>
          </w:tcPr>
          <w:p w14:paraId="76E5BA8C" w14:textId="77777777" w:rsidR="00456220" w:rsidRPr="003B4CEA" w:rsidRDefault="00456220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6328CE9" w14:textId="77777777" w:rsidR="00456220" w:rsidRPr="003B4CEA" w:rsidRDefault="00456220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C54B0D2" w14:textId="77777777" w:rsidR="00456220" w:rsidRPr="003B4CEA" w:rsidRDefault="00456220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18102A87" w14:textId="77777777" w:rsidR="00456220" w:rsidRPr="003B4CEA" w:rsidRDefault="00456220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F3C4666" w14:textId="77777777" w:rsidR="00456220" w:rsidRPr="003B4CEA" w:rsidRDefault="00456220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06658A3B" w14:textId="77777777" w:rsidR="00456220" w:rsidRPr="003B4CEA" w:rsidRDefault="00456220" w:rsidP="003B4CEA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</w:p>
        </w:tc>
      </w:tr>
      <w:tr w:rsidR="005231A4" w:rsidRPr="003B4CEA" w14:paraId="5569CC4A" w14:textId="77777777" w:rsidTr="007F0251">
        <w:tc>
          <w:tcPr>
            <w:tcW w:w="2306" w:type="dxa"/>
            <w:tcBorders>
              <w:bottom w:val="single" w:sz="4" w:space="0" w:color="auto"/>
            </w:tcBorders>
          </w:tcPr>
          <w:p w14:paraId="14EC9169" w14:textId="77777777" w:rsidR="005231A4" w:rsidRPr="003B4CEA" w:rsidRDefault="005231A4" w:rsidP="003B4CE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ชื่อ</w:t>
            </w:r>
            <w:r w:rsidR="00D4052C" w:rsidRPr="003B4CEA">
              <w:rPr>
                <w:rFonts w:ascii="Angsana New" w:hAnsi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261" w:type="dxa"/>
          </w:tcPr>
          <w:p w14:paraId="52931607" w14:textId="77777777" w:rsidR="005231A4" w:rsidRPr="003B4CEA" w:rsidRDefault="005231A4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6FC0E850" w14:textId="77777777" w:rsidR="005231A4" w:rsidRPr="003B4CEA" w:rsidRDefault="005231A4" w:rsidP="003B4CEA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69" w:type="dxa"/>
          </w:tcPr>
          <w:p w14:paraId="569D3E72" w14:textId="77777777" w:rsidR="005231A4" w:rsidRPr="003B4CEA" w:rsidRDefault="005231A4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69717F24" w14:textId="77777777" w:rsidR="005231A4" w:rsidRPr="003B4CEA" w:rsidRDefault="005231A4" w:rsidP="003B4CEA">
            <w:pPr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วันที่จดทะเบียน</w:t>
            </w:r>
          </w:p>
        </w:tc>
        <w:tc>
          <w:tcPr>
            <w:tcW w:w="269" w:type="dxa"/>
          </w:tcPr>
          <w:p w14:paraId="42277F37" w14:textId="77777777" w:rsidR="005231A4" w:rsidRPr="003B4CEA" w:rsidRDefault="005231A4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14:paraId="0048337B" w14:textId="77777777" w:rsidR="005231A4" w:rsidRPr="003B4CEA" w:rsidRDefault="001866F3" w:rsidP="003B4CEA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ลักษณะ</w:t>
            </w:r>
            <w:r w:rsidR="005231A4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ธุรกิจ</w:t>
            </w:r>
          </w:p>
        </w:tc>
        <w:tc>
          <w:tcPr>
            <w:tcW w:w="266" w:type="dxa"/>
          </w:tcPr>
          <w:p w14:paraId="6CEBA8A2" w14:textId="77777777" w:rsidR="005231A4" w:rsidRPr="003B4CEA" w:rsidRDefault="005231A4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27B13C7A" w14:textId="77777777" w:rsidR="005231A4" w:rsidRPr="003B4CEA" w:rsidRDefault="005231A4" w:rsidP="003B4CEA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</w:tr>
      <w:bookmarkEnd w:id="1"/>
      <w:tr w:rsidR="00262AFE" w:rsidRPr="003B4CEA" w14:paraId="0C3BC526" w14:textId="77777777" w:rsidTr="00DE6416">
        <w:tc>
          <w:tcPr>
            <w:tcW w:w="2306" w:type="dxa"/>
          </w:tcPr>
          <w:p w14:paraId="115F867C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กิจการร่วมค้า เอสเอช - ยูเอ็น</w:t>
            </w:r>
          </w:p>
        </w:tc>
        <w:tc>
          <w:tcPr>
            <w:tcW w:w="261" w:type="dxa"/>
          </w:tcPr>
          <w:p w14:paraId="18B709A2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40F94360" w14:textId="77777777" w:rsidR="00262AFE" w:rsidRPr="003B4CEA" w:rsidRDefault="00262AFE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</w:tcPr>
          <w:p w14:paraId="359A8434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3CE9FED" w14:textId="77777777" w:rsidR="00262AFE" w:rsidRPr="003B4CEA" w:rsidRDefault="00262AFE" w:rsidP="003B4CEA">
            <w:pPr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พฤศจิกายน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2553</w:t>
            </w:r>
          </w:p>
        </w:tc>
        <w:tc>
          <w:tcPr>
            <w:tcW w:w="269" w:type="dxa"/>
          </w:tcPr>
          <w:p w14:paraId="28DA0331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4EB93C33" w14:textId="0AC8B1AF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การรับเหมาก่อสร้างโครงการระบบรถไฟฟ้า</w:t>
            </w:r>
            <w:r w:rsidR="00CD019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เตาปูน-ท่าพระ (สายสีน้ำเงิน) ช่วงหัวลำโพง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บางแค และช่วงบางซื่อ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ท่าพระ (สัญญาที่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) กับการรถไฟฟ้าขนส่งมวลชนแห่งประเทศ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lastRenderedPageBreak/>
              <w:t>ไทย</w:t>
            </w:r>
          </w:p>
        </w:tc>
        <w:tc>
          <w:tcPr>
            <w:tcW w:w="266" w:type="dxa"/>
          </w:tcPr>
          <w:p w14:paraId="334762B8" w14:textId="77777777" w:rsidR="00262AFE" w:rsidRPr="003B4CEA" w:rsidRDefault="00262AFE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54A2FFCA" w14:textId="77777777" w:rsidR="00262AFE" w:rsidRPr="003B4CEA" w:rsidRDefault="00262AFE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proofErr w:type="spellStart"/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Sinohydro</w:t>
            </w:r>
            <w:proofErr w:type="spellEnd"/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 Corporation Limited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(ส่วนแบ่งร้อยละ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) และบริษัท (ส่วนแบ่งร้อยละ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23CD2" w:rsidRPr="003B4CEA" w14:paraId="581ADB65" w14:textId="77777777" w:rsidTr="00320E03">
        <w:tc>
          <w:tcPr>
            <w:tcW w:w="2306" w:type="dxa"/>
          </w:tcPr>
          <w:p w14:paraId="74DFD92C" w14:textId="538F907C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4A9B550F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441B05D4" w14:textId="77777777" w:rsidR="00423CD2" w:rsidRPr="003B4CEA" w:rsidRDefault="00423CD2" w:rsidP="003B4CEA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69" w:type="dxa"/>
          </w:tcPr>
          <w:p w14:paraId="5BBB66A3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F5D6623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D242E45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700FF9EF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FF4432E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48C21134" w14:textId="77777777" w:rsidR="00423CD2" w:rsidRPr="003B4CEA" w:rsidRDefault="00423CD2" w:rsidP="003B4CEA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</w:p>
        </w:tc>
      </w:tr>
      <w:tr w:rsidR="00423CD2" w:rsidRPr="003B4CEA" w14:paraId="3C41E79B" w14:textId="77777777" w:rsidTr="00320E03">
        <w:tc>
          <w:tcPr>
            <w:tcW w:w="2306" w:type="dxa"/>
            <w:tcBorders>
              <w:bottom w:val="single" w:sz="4" w:space="0" w:color="auto"/>
            </w:tcBorders>
          </w:tcPr>
          <w:p w14:paraId="195F93ED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1" w:type="dxa"/>
          </w:tcPr>
          <w:p w14:paraId="02BAA399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4D22D669" w14:textId="77777777" w:rsidR="00423CD2" w:rsidRPr="003B4CEA" w:rsidRDefault="00423CD2" w:rsidP="003B4CEA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69" w:type="dxa"/>
          </w:tcPr>
          <w:p w14:paraId="4C884BF8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23D74110" w14:textId="77777777" w:rsidR="00423CD2" w:rsidRPr="003B4CEA" w:rsidRDefault="00423CD2" w:rsidP="003B4CEA">
            <w:pPr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วันที่จดทะเบียน</w:t>
            </w:r>
          </w:p>
        </w:tc>
        <w:tc>
          <w:tcPr>
            <w:tcW w:w="269" w:type="dxa"/>
          </w:tcPr>
          <w:p w14:paraId="13E7BFBB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14:paraId="3CB33643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66" w:type="dxa"/>
          </w:tcPr>
          <w:p w14:paraId="42356D33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16AB1499" w14:textId="77777777" w:rsidR="00423CD2" w:rsidRPr="003B4CEA" w:rsidRDefault="00423CD2" w:rsidP="003B4CEA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</w:tr>
      <w:tr w:rsidR="005231A4" w:rsidRPr="003B4CEA" w14:paraId="4A2431EF" w14:textId="77777777" w:rsidTr="007F0251">
        <w:tc>
          <w:tcPr>
            <w:tcW w:w="2306" w:type="dxa"/>
          </w:tcPr>
          <w:p w14:paraId="11E81E2F" w14:textId="77777777" w:rsidR="005231A4" w:rsidRPr="003B4CEA" w:rsidRDefault="005231A4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กิจการร่วมค้า เอส ยู</w:t>
            </w:r>
          </w:p>
        </w:tc>
        <w:tc>
          <w:tcPr>
            <w:tcW w:w="261" w:type="dxa"/>
          </w:tcPr>
          <w:p w14:paraId="10DABEEE" w14:textId="77777777" w:rsidR="005231A4" w:rsidRPr="003B4CEA" w:rsidRDefault="005231A4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32DB595F" w14:textId="77777777" w:rsidR="005231A4" w:rsidRPr="003B4CEA" w:rsidRDefault="005231A4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</w:tcPr>
          <w:p w14:paraId="24007219" w14:textId="77777777" w:rsidR="005231A4" w:rsidRPr="003B4CEA" w:rsidRDefault="005231A4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025E1BA" w14:textId="77777777" w:rsidR="005231A4" w:rsidRPr="003B4CEA" w:rsidRDefault="005231A4" w:rsidP="00E62F88">
            <w:pPr>
              <w:ind w:right="-3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</w:rPr>
              <w:t>13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 กันยายน </w:t>
            </w:r>
            <w:r w:rsidRPr="003B4CEA">
              <w:rPr>
                <w:rFonts w:ascii="Angsana New" w:hAnsi="Angsana New"/>
                <w:sz w:val="24"/>
                <w:szCs w:val="24"/>
              </w:rPr>
              <w:t>2555</w:t>
            </w:r>
          </w:p>
        </w:tc>
        <w:tc>
          <w:tcPr>
            <w:tcW w:w="269" w:type="dxa"/>
          </w:tcPr>
          <w:p w14:paraId="085182B4" w14:textId="77777777" w:rsidR="005231A4" w:rsidRPr="003B4CEA" w:rsidRDefault="005231A4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3A0FD69C" w14:textId="77777777" w:rsidR="005231A4" w:rsidRPr="003B4CEA" w:rsidRDefault="005231A4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การรับเหมาก่อสร้างโครงการระบบขนส่งมวลชนในกรุงเทพ (สายสีแดง) สัญญาที่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งานโยธาสำหรับสถานีกลางบางซื่อและศูนย์ซ่อมบำรุง</w:t>
            </w:r>
            <w:r w:rsidR="00684FFA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กับการรถไฟแห่งประเทศไทย</w:t>
            </w:r>
          </w:p>
        </w:tc>
        <w:tc>
          <w:tcPr>
            <w:tcW w:w="266" w:type="dxa"/>
          </w:tcPr>
          <w:p w14:paraId="0CA8E063" w14:textId="77777777" w:rsidR="005231A4" w:rsidRPr="003B4CEA" w:rsidRDefault="005231A4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45B4F4E8" w14:textId="77777777" w:rsidR="005231A4" w:rsidRPr="003B4CEA" w:rsidRDefault="005231A4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บริษัท ซิโน-ไทย เอ็นจิเนียริ่ง แอนด์ คอนสตรัคชั่น จำกัด (มหาชน)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(ส่วนแบ่งร้อยละ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60)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และบริษัท (ส่วนแบ่งร้อยละ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40)</w:t>
            </w:r>
          </w:p>
        </w:tc>
      </w:tr>
      <w:tr w:rsidR="00C2316F" w:rsidRPr="003B4CEA" w14:paraId="085ABD3A" w14:textId="77777777" w:rsidTr="007F0251">
        <w:tc>
          <w:tcPr>
            <w:tcW w:w="2306" w:type="dxa"/>
          </w:tcPr>
          <w:p w14:paraId="699C8CDE" w14:textId="77777777" w:rsidR="00C2316F" w:rsidRPr="003B4CEA" w:rsidRDefault="00C2316F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35D501D5" w14:textId="77777777" w:rsidR="00C2316F" w:rsidRPr="003B4CEA" w:rsidRDefault="00C2316F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47B41268" w14:textId="77777777" w:rsidR="00C2316F" w:rsidRPr="003B4CEA" w:rsidRDefault="00C2316F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62330B4D" w14:textId="77777777" w:rsidR="00C2316F" w:rsidRPr="003B4CEA" w:rsidRDefault="00C2316F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B457BE9" w14:textId="77777777" w:rsidR="00C2316F" w:rsidRPr="003B4CEA" w:rsidRDefault="00C2316F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3AF8BEA" w14:textId="77777777" w:rsidR="00C2316F" w:rsidRPr="003B4CEA" w:rsidRDefault="00C2316F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5097438F" w14:textId="77777777" w:rsidR="00C2316F" w:rsidRPr="003B4CEA" w:rsidRDefault="00C2316F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56079D97" w14:textId="77777777" w:rsidR="00C2316F" w:rsidRPr="003B4CEA" w:rsidRDefault="00C2316F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7D357F1F" w14:textId="77777777" w:rsidR="00C2316F" w:rsidRPr="003B4CEA" w:rsidRDefault="00C2316F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2316F" w:rsidRPr="003B4CEA" w14:paraId="39961E33" w14:textId="77777777" w:rsidTr="007F0251">
        <w:tc>
          <w:tcPr>
            <w:tcW w:w="2306" w:type="dxa"/>
          </w:tcPr>
          <w:p w14:paraId="1C1A2261" w14:textId="77777777" w:rsidR="00C2316F" w:rsidRPr="003B4CEA" w:rsidRDefault="00C2316F" w:rsidP="003B4CEA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กิจการร่วมค้า </w:t>
            </w:r>
            <w:r w:rsidRPr="003B4CEA">
              <w:rPr>
                <w:rFonts w:ascii="Angsana New" w:hAnsi="Angsana New"/>
                <w:sz w:val="24"/>
                <w:szCs w:val="24"/>
                <w:lang w:val="en-GB"/>
              </w:rPr>
              <w:t>UN-SH-CH</w:t>
            </w:r>
          </w:p>
        </w:tc>
        <w:tc>
          <w:tcPr>
            <w:tcW w:w="261" w:type="dxa"/>
          </w:tcPr>
          <w:p w14:paraId="31A5A194" w14:textId="77777777" w:rsidR="00C2316F" w:rsidRPr="003B4CEA" w:rsidRDefault="00C2316F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3A348967" w14:textId="77777777" w:rsidR="00C2316F" w:rsidRPr="003B4CEA" w:rsidRDefault="00C2316F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</w:tcPr>
          <w:p w14:paraId="0C87F7B5" w14:textId="77777777" w:rsidR="00C2316F" w:rsidRPr="003B4CEA" w:rsidRDefault="00C2316F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7369293" w14:textId="77777777" w:rsidR="00C2316F" w:rsidRPr="003B4CEA" w:rsidRDefault="00C2316F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lang w:val="en-GB"/>
              </w:rPr>
              <w:t xml:space="preserve">27 </w:t>
            </w:r>
            <w:r w:rsidRPr="003B4CEA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มีนา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คม </w:t>
            </w:r>
            <w:r w:rsidRPr="003B4CEA">
              <w:rPr>
                <w:rFonts w:ascii="Angsana New" w:hAnsi="Angsana New"/>
                <w:sz w:val="24"/>
                <w:szCs w:val="24"/>
                <w:lang w:val="en-GB"/>
              </w:rPr>
              <w:t>2558</w:t>
            </w:r>
          </w:p>
        </w:tc>
        <w:tc>
          <w:tcPr>
            <w:tcW w:w="269" w:type="dxa"/>
          </w:tcPr>
          <w:p w14:paraId="63A1F79A" w14:textId="77777777" w:rsidR="00C2316F" w:rsidRPr="003B4CEA" w:rsidRDefault="00C2316F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57A4C5DB" w14:textId="77777777" w:rsidR="00C2316F" w:rsidRPr="003B4CEA" w:rsidRDefault="00C2316F" w:rsidP="003B4CEA">
            <w:pPr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การรับเหมาก่อสร้าง</w:t>
            </w:r>
            <w:r w:rsidR="00A73B42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โครงการระบบขนส่งมวลชนในกรุงเทพ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สายสีเขียว</w:t>
            </w:r>
            <w:r w:rsidR="00A73B42"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A73B42" w:rsidRPr="003B4CEA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(เหนือ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) สัญญาที่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="00FE769E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การก่อสร้างงานโยธา ช่วงสะพานใหม่-คูคต</w:t>
            </w:r>
            <w:r w:rsidR="00CB63EA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กับการรถไฟฟ้าขนส่งมวลชนแห่งประเทศไทย</w:t>
            </w:r>
          </w:p>
        </w:tc>
        <w:tc>
          <w:tcPr>
            <w:tcW w:w="266" w:type="dxa"/>
          </w:tcPr>
          <w:p w14:paraId="67474683" w14:textId="77777777" w:rsidR="00C2316F" w:rsidRPr="003B4CEA" w:rsidRDefault="00C2316F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3468F545" w14:textId="77777777" w:rsidR="00C2316F" w:rsidRPr="003B4CEA" w:rsidRDefault="00C2316F" w:rsidP="003B4CEA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Sinohydro Corporation Limited (ส่วนแบ่งร้อยละ </w:t>
            </w:r>
            <w:r w:rsidRPr="003B4CEA">
              <w:rPr>
                <w:rFonts w:ascii="Angsana New" w:hAnsi="Angsana New"/>
                <w:sz w:val="24"/>
                <w:szCs w:val="24"/>
                <w:lang w:val="en-GB"/>
              </w:rPr>
              <w:t>25)</w:t>
            </w:r>
            <w:r w:rsidRPr="003B4CEA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, China Harbour Engineering Company Limited (ส่วนแบ่งร้อยละ </w:t>
            </w:r>
            <w:r w:rsidRPr="003B4CEA">
              <w:rPr>
                <w:rFonts w:ascii="Angsana New" w:hAnsi="Angsana New"/>
                <w:sz w:val="24"/>
                <w:szCs w:val="24"/>
                <w:lang w:val="en-GB"/>
              </w:rPr>
              <w:t xml:space="preserve">25) </w:t>
            </w:r>
            <w:r w:rsidRPr="003B4CEA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และบริษัท (ส่วนแบ่งร้อยละ </w:t>
            </w:r>
            <w:r w:rsidRPr="003B4CEA">
              <w:rPr>
                <w:rFonts w:ascii="Angsana New" w:hAnsi="Angsana New"/>
                <w:sz w:val="24"/>
                <w:szCs w:val="24"/>
                <w:lang w:val="en-GB"/>
              </w:rPr>
              <w:t>50)</w:t>
            </w:r>
          </w:p>
        </w:tc>
      </w:tr>
      <w:tr w:rsidR="00DD626F" w:rsidRPr="003B4CEA" w14:paraId="473AEA86" w14:textId="77777777" w:rsidTr="007F0251">
        <w:tc>
          <w:tcPr>
            <w:tcW w:w="2306" w:type="dxa"/>
          </w:tcPr>
          <w:p w14:paraId="4F1164F7" w14:textId="77777777" w:rsidR="00DD626F" w:rsidRPr="003B4CEA" w:rsidRDefault="00DD626F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695B3AC9" w14:textId="77777777" w:rsidR="00DD626F" w:rsidRPr="003B4CEA" w:rsidRDefault="00DD626F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6BEB0FCD" w14:textId="77777777" w:rsidR="00DD626F" w:rsidRPr="003B4CEA" w:rsidRDefault="00DD626F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33CA230F" w14:textId="77777777" w:rsidR="00DD626F" w:rsidRPr="003B4CEA" w:rsidRDefault="00DD626F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CAFCC64" w14:textId="77777777" w:rsidR="00DD626F" w:rsidRPr="003B4CEA" w:rsidRDefault="00DD626F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F40FF48" w14:textId="77777777" w:rsidR="00DD626F" w:rsidRPr="003B4CEA" w:rsidRDefault="00DD626F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6B8E36CF" w14:textId="77777777" w:rsidR="00DD626F" w:rsidRPr="003B4CEA" w:rsidRDefault="00DD626F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49D9923E" w14:textId="77777777" w:rsidR="00DD626F" w:rsidRPr="003B4CEA" w:rsidRDefault="00DD626F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3ACC35DB" w14:textId="77777777" w:rsidR="00DD626F" w:rsidRPr="003B4CEA" w:rsidRDefault="00DD626F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82C43" w:rsidRPr="003B4CEA" w14:paraId="29DDCEEC" w14:textId="77777777" w:rsidTr="007F0251">
        <w:tc>
          <w:tcPr>
            <w:tcW w:w="2306" w:type="dxa"/>
          </w:tcPr>
          <w:p w14:paraId="3A43F9F6" w14:textId="77777777" w:rsidR="00482C43" w:rsidRPr="003B4CEA" w:rsidRDefault="00482C43" w:rsidP="003B4CEA">
            <w:pPr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กิจการร่วมค้า ยูเอ</w:t>
            </w:r>
          </w:p>
        </w:tc>
        <w:tc>
          <w:tcPr>
            <w:tcW w:w="261" w:type="dxa"/>
          </w:tcPr>
          <w:p w14:paraId="5CD91FB1" w14:textId="77777777" w:rsidR="00482C43" w:rsidRPr="003B4CEA" w:rsidRDefault="00482C43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0A1B487" w14:textId="77777777" w:rsidR="00482C43" w:rsidRPr="003B4CEA" w:rsidRDefault="00482C43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</w:tcPr>
          <w:p w14:paraId="26974FC0" w14:textId="77777777" w:rsidR="00482C43" w:rsidRPr="003B4CEA" w:rsidRDefault="00482C43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5DB2EC7" w14:textId="77777777" w:rsidR="00482C43" w:rsidRPr="003B4CEA" w:rsidRDefault="00482C43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lang w:val="en-GB"/>
              </w:rPr>
              <w:t xml:space="preserve">11 </w:t>
            </w:r>
            <w:r w:rsidRPr="003B4CEA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มกราคม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4CEA">
              <w:rPr>
                <w:rFonts w:ascii="Angsana New" w:hAnsi="Angsana New"/>
                <w:sz w:val="24"/>
                <w:szCs w:val="24"/>
                <w:lang w:val="en-GB"/>
              </w:rPr>
              <w:t>255</w:t>
            </w:r>
            <w:r w:rsidRPr="003B4CEA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69" w:type="dxa"/>
          </w:tcPr>
          <w:p w14:paraId="149E3A59" w14:textId="77777777" w:rsidR="00482C43" w:rsidRPr="003B4CEA" w:rsidRDefault="00482C43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153128B3" w14:textId="77777777" w:rsidR="00482C43" w:rsidRPr="003B4CEA" w:rsidRDefault="00482C43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การรับเหมาก่อสร้างโครงการถนนต่อเชื่อมถนนราชพฤกษ์-ถนนกาญจนาภิเษก (แนวเหนือ </w:t>
            </w:r>
            <w:r w:rsidR="007301ED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ใต้) </w:t>
            </w:r>
          </w:p>
          <w:p w14:paraId="19F30FA1" w14:textId="77777777" w:rsidR="00482C43" w:rsidRPr="003B4CEA" w:rsidRDefault="00482C43" w:rsidP="003B4CEA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left" w:pos="162"/>
              </w:tabs>
              <w:ind w:left="162" w:hanging="15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ตอน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NS1</w:t>
            </w:r>
          </w:p>
          <w:p w14:paraId="1CAB5A99" w14:textId="77777777" w:rsidR="00482C43" w:rsidRPr="003B4CEA" w:rsidRDefault="00482C43" w:rsidP="003B4CEA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left" w:pos="162"/>
              </w:tabs>
              <w:ind w:left="162" w:hanging="15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ตอน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NS2</w:t>
            </w:r>
          </w:p>
          <w:p w14:paraId="74BF6184" w14:textId="77777777" w:rsidR="00482C43" w:rsidRPr="003B4CEA" w:rsidRDefault="00482C43" w:rsidP="003B4CEA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left" w:pos="162"/>
              </w:tabs>
              <w:ind w:left="162" w:hanging="15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ตอน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NS3</w:t>
            </w:r>
          </w:p>
          <w:p w14:paraId="6D0CFF29" w14:textId="77777777" w:rsidR="00482C43" w:rsidRPr="003B4CEA" w:rsidRDefault="00482C43" w:rsidP="003B4CEA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left" w:pos="162"/>
              </w:tabs>
              <w:ind w:left="162" w:hanging="15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ตอน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CD Road</w:t>
            </w:r>
          </w:p>
        </w:tc>
        <w:tc>
          <w:tcPr>
            <w:tcW w:w="266" w:type="dxa"/>
          </w:tcPr>
          <w:p w14:paraId="26A5ABA0" w14:textId="77777777" w:rsidR="00482C43" w:rsidRPr="003B4CEA" w:rsidRDefault="00482C43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3CB5E9F9" w14:textId="77777777" w:rsidR="00482C43" w:rsidRPr="003B4CEA" w:rsidRDefault="00482C4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บริษัท อสิตากิจ จำกัด (ส่วนแบ่งสำหรับ ตอน </w:t>
            </w:r>
            <w:r w:rsidRPr="003B4CEA">
              <w:rPr>
                <w:rFonts w:ascii="Angsana New" w:hAnsi="Angsana New"/>
                <w:sz w:val="24"/>
                <w:szCs w:val="24"/>
              </w:rPr>
              <w:t xml:space="preserve">NS1, NS2, NS3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และ ตอน </w:t>
            </w:r>
            <w:r w:rsidRPr="003B4CEA">
              <w:rPr>
                <w:rFonts w:ascii="Angsana New" w:hAnsi="Angsana New"/>
                <w:sz w:val="24"/>
                <w:szCs w:val="24"/>
              </w:rPr>
              <w:t xml:space="preserve">CD Road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คือ ร้อยละ </w:t>
            </w:r>
            <w:r w:rsidRPr="003B4CEA">
              <w:rPr>
                <w:rFonts w:ascii="Angsana New" w:hAnsi="Angsana New"/>
                <w:sz w:val="24"/>
                <w:szCs w:val="24"/>
              </w:rPr>
              <w:t xml:space="preserve">60, </w:t>
            </w:r>
            <w:r w:rsidR="00704516" w:rsidRPr="003B4CEA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3B4CEA">
              <w:rPr>
                <w:rFonts w:ascii="Angsana New" w:hAnsi="Angsana New"/>
                <w:sz w:val="24"/>
                <w:szCs w:val="24"/>
              </w:rPr>
              <w:t xml:space="preserve">50,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3B4CEA">
              <w:rPr>
                <w:rFonts w:ascii="Angsana New" w:hAnsi="Angsana New"/>
                <w:sz w:val="24"/>
                <w:szCs w:val="24"/>
              </w:rPr>
              <w:t xml:space="preserve">50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และร้อยละ </w:t>
            </w:r>
            <w:r w:rsidRPr="003B4CEA">
              <w:rPr>
                <w:rFonts w:ascii="Angsana New" w:hAnsi="Angsana New"/>
                <w:sz w:val="24"/>
                <w:szCs w:val="24"/>
              </w:rPr>
              <w:t xml:space="preserve">70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>ตามลำดับ) และ</w:t>
            </w: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(ส่วนแบ่งสำหรับ ตอน </w:t>
            </w:r>
            <w:r w:rsidRPr="003B4CEA">
              <w:rPr>
                <w:rFonts w:ascii="Angsana New" w:hAnsi="Angsana New"/>
                <w:sz w:val="24"/>
                <w:szCs w:val="24"/>
              </w:rPr>
              <w:t xml:space="preserve">NS1, NS2, NS3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และ ตอน </w:t>
            </w:r>
            <w:r w:rsidRPr="003B4CEA">
              <w:rPr>
                <w:rFonts w:ascii="Angsana New" w:hAnsi="Angsana New"/>
                <w:sz w:val="24"/>
                <w:szCs w:val="24"/>
              </w:rPr>
              <w:t xml:space="preserve">CD Road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คือ ร้อยละ </w:t>
            </w:r>
            <w:r w:rsidRPr="003B4CEA">
              <w:rPr>
                <w:rFonts w:ascii="Angsana New" w:hAnsi="Angsana New"/>
                <w:sz w:val="24"/>
                <w:szCs w:val="24"/>
              </w:rPr>
              <w:t xml:space="preserve">40,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3B4CEA">
              <w:rPr>
                <w:rFonts w:ascii="Angsana New" w:hAnsi="Angsana New"/>
                <w:sz w:val="24"/>
                <w:szCs w:val="24"/>
              </w:rPr>
              <w:t xml:space="preserve">50,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3B4CEA">
              <w:rPr>
                <w:rFonts w:ascii="Angsana New" w:hAnsi="Angsana New"/>
                <w:sz w:val="24"/>
                <w:szCs w:val="24"/>
              </w:rPr>
              <w:t xml:space="preserve">50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และร้อยละ </w:t>
            </w:r>
            <w:r w:rsidRPr="003B4CE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>ตามลำดับ)</w:t>
            </w:r>
          </w:p>
        </w:tc>
      </w:tr>
      <w:tr w:rsidR="00892435" w:rsidRPr="003B4CEA" w14:paraId="34967822" w14:textId="77777777" w:rsidTr="00DE6416">
        <w:tc>
          <w:tcPr>
            <w:tcW w:w="2306" w:type="dxa"/>
          </w:tcPr>
          <w:p w14:paraId="3D5808EE" w14:textId="77777777" w:rsidR="00892435" w:rsidRPr="003B4CEA" w:rsidRDefault="00F841FF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261" w:type="dxa"/>
          </w:tcPr>
          <w:p w14:paraId="755B5A17" w14:textId="77777777" w:rsidR="00892435" w:rsidRPr="003B4CEA" w:rsidRDefault="00892435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4C9C1712" w14:textId="77777777" w:rsidR="00892435" w:rsidRPr="003B4CEA" w:rsidRDefault="00892435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1B2DEAFA" w14:textId="77777777" w:rsidR="00892435" w:rsidRPr="003B4CEA" w:rsidRDefault="00892435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B9C3FB4" w14:textId="77777777" w:rsidR="00892435" w:rsidRPr="003B4CEA" w:rsidRDefault="00892435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444AFC9" w14:textId="77777777" w:rsidR="00892435" w:rsidRPr="003B4CEA" w:rsidRDefault="00892435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1A18923B" w14:textId="77777777" w:rsidR="00892435" w:rsidRPr="003B4CEA" w:rsidRDefault="00892435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3BAE9D9A" w14:textId="77777777" w:rsidR="00892435" w:rsidRPr="003B4CEA" w:rsidRDefault="00892435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34E0F151" w14:textId="77777777" w:rsidR="00892435" w:rsidRPr="003B4CEA" w:rsidRDefault="00892435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92435" w:rsidRPr="003B4CEA" w14:paraId="2E891DEB" w14:textId="77777777" w:rsidTr="00DE6416">
        <w:tc>
          <w:tcPr>
            <w:tcW w:w="2306" w:type="dxa"/>
          </w:tcPr>
          <w:p w14:paraId="0B8B83AD" w14:textId="77777777" w:rsidR="00892435" w:rsidRPr="003B4CEA" w:rsidRDefault="00892435" w:rsidP="003B4CEA">
            <w:pPr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กิจการร่วมค้า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>ยูนิค - อสิตากิจ</w:t>
            </w:r>
          </w:p>
        </w:tc>
        <w:tc>
          <w:tcPr>
            <w:tcW w:w="261" w:type="dxa"/>
          </w:tcPr>
          <w:p w14:paraId="024736BA" w14:textId="77777777" w:rsidR="00892435" w:rsidRPr="003B4CEA" w:rsidRDefault="00892435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010B3DDD" w14:textId="77777777" w:rsidR="00892435" w:rsidRPr="003B4CEA" w:rsidRDefault="00892435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</w:tcPr>
          <w:p w14:paraId="2750F4EC" w14:textId="77777777" w:rsidR="00892435" w:rsidRPr="003B4CEA" w:rsidRDefault="00892435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7D0BD98" w14:textId="77777777" w:rsidR="00892435" w:rsidRPr="003B4CEA" w:rsidRDefault="00892435" w:rsidP="003B4CEA">
            <w:pPr>
              <w:ind w:left="-92" w:right="-12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lang w:val="en-GB"/>
              </w:rPr>
              <w:t xml:space="preserve">18 </w:t>
            </w:r>
            <w:r w:rsidRPr="003B4CEA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กุมภาพันธ์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4CEA">
              <w:rPr>
                <w:rFonts w:ascii="Angsana New" w:hAnsi="Angsana New"/>
                <w:sz w:val="24"/>
                <w:szCs w:val="24"/>
                <w:lang w:val="en-GB"/>
              </w:rPr>
              <w:t>255</w:t>
            </w:r>
            <w:r w:rsidRPr="003B4CEA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69" w:type="dxa"/>
          </w:tcPr>
          <w:p w14:paraId="4E06624C" w14:textId="77777777" w:rsidR="00892435" w:rsidRPr="003B4CEA" w:rsidRDefault="00892435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65F5D952" w14:textId="431409DE" w:rsidR="00892435" w:rsidRPr="003B4CEA" w:rsidRDefault="00892435" w:rsidP="003B4CEA">
            <w:pPr>
              <w:tabs>
                <w:tab w:val="clear" w:pos="1871"/>
              </w:tabs>
              <w:ind w:right="-98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จนถึงปัจจุบัน กิจการร่วมค้าดังกล่าวยังไม่เริ่มดำเนินการ</w:t>
            </w:r>
            <w:r w:rsidR="004260C7" w:rsidRPr="003B4CE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ใด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266" w:type="dxa"/>
          </w:tcPr>
          <w:p w14:paraId="239F0538" w14:textId="77777777" w:rsidR="00892435" w:rsidRPr="003B4CEA" w:rsidRDefault="00892435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2697F46F" w14:textId="77777777" w:rsidR="00892435" w:rsidRPr="003B4CEA" w:rsidRDefault="00892435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บริษัท อสิตากิจ จำกัด (ส่วน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แบ่งร้อยละ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50)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และบริษัท (ส่วนแบ่งร้อยละ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50)</w:t>
            </w:r>
          </w:p>
        </w:tc>
      </w:tr>
      <w:tr w:rsidR="00014859" w:rsidRPr="003B4CEA" w14:paraId="793F6E60" w14:textId="77777777" w:rsidTr="00DE6416">
        <w:tc>
          <w:tcPr>
            <w:tcW w:w="2306" w:type="dxa"/>
          </w:tcPr>
          <w:p w14:paraId="5D4D80CF" w14:textId="77777777" w:rsidR="00014859" w:rsidRPr="003B4CEA" w:rsidRDefault="00014859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01536722" w14:textId="77777777" w:rsidR="00014859" w:rsidRPr="003B4CEA" w:rsidRDefault="00014859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77A84656" w14:textId="77777777" w:rsidR="00014859" w:rsidRPr="003B4CEA" w:rsidRDefault="00014859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0D9F39EC" w14:textId="77777777" w:rsidR="00014859" w:rsidRPr="003B4CEA" w:rsidRDefault="00014859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07DC84F" w14:textId="77777777" w:rsidR="00014859" w:rsidRPr="003B4CEA" w:rsidRDefault="00014859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47A53AA" w14:textId="77777777" w:rsidR="00014859" w:rsidRPr="003B4CEA" w:rsidRDefault="00014859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43E8A036" w14:textId="77777777" w:rsidR="00014859" w:rsidRPr="003B4CEA" w:rsidRDefault="00014859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4E571055" w14:textId="77777777" w:rsidR="00014859" w:rsidRPr="003B4CEA" w:rsidRDefault="00014859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7D1A691D" w14:textId="77777777" w:rsidR="00014859" w:rsidRPr="003B4CEA" w:rsidRDefault="00014859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14859" w:rsidRPr="003B4CEA" w14:paraId="1B367CD9" w14:textId="77777777" w:rsidTr="00DE6416">
        <w:tc>
          <w:tcPr>
            <w:tcW w:w="2306" w:type="dxa"/>
          </w:tcPr>
          <w:p w14:paraId="117A47FF" w14:textId="77777777" w:rsidR="00014859" w:rsidRPr="003B4CEA" w:rsidRDefault="00014859" w:rsidP="003B4CEA">
            <w:pPr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กิจการร่วมค้า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ยูเอ็น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 -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เอสเอช </w:t>
            </w:r>
          </w:p>
        </w:tc>
        <w:tc>
          <w:tcPr>
            <w:tcW w:w="261" w:type="dxa"/>
          </w:tcPr>
          <w:p w14:paraId="1B28C380" w14:textId="77777777" w:rsidR="00014859" w:rsidRPr="003B4CEA" w:rsidRDefault="00014859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05E0D261" w14:textId="77777777" w:rsidR="00014859" w:rsidRPr="003B4CEA" w:rsidRDefault="00014859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</w:tcPr>
          <w:p w14:paraId="1CF394A7" w14:textId="77777777" w:rsidR="00014859" w:rsidRPr="003B4CEA" w:rsidRDefault="00014859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79A9419" w14:textId="77777777" w:rsidR="00014859" w:rsidRPr="003B4CEA" w:rsidRDefault="00014859" w:rsidP="003B4CEA">
            <w:pPr>
              <w:ind w:left="-92" w:right="-12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lang w:val="en-GB"/>
              </w:rPr>
              <w:t xml:space="preserve">12 </w:t>
            </w:r>
            <w:r w:rsidRPr="003B4CEA">
              <w:rPr>
                <w:rFonts w:ascii="Angsana New" w:hAnsi="Angsana New"/>
                <w:sz w:val="24"/>
                <w:szCs w:val="24"/>
                <w:cs/>
                <w:lang w:val="en-GB"/>
              </w:rPr>
              <w:t>ธันวาคม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4CEA">
              <w:rPr>
                <w:rFonts w:ascii="Angsana New" w:hAnsi="Angsan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269" w:type="dxa"/>
          </w:tcPr>
          <w:p w14:paraId="10305D39" w14:textId="77777777" w:rsidR="00014859" w:rsidRPr="003B4CEA" w:rsidRDefault="00014859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2A751AE4" w14:textId="77777777" w:rsidR="00014859" w:rsidRPr="003B4CEA" w:rsidRDefault="00014859" w:rsidP="003B4CEA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การรับเหมาก่อสร้างโครงการระบบขนส่งมวลชน โครงการรถไฟทางคู่ ช่วงลพบุรี - ปากน้ำโพ สัญญาที่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1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ช่วงบ้านกลับ - โคกกระเทียม (ทางรถไฟยกระดับ)</w:t>
            </w:r>
          </w:p>
        </w:tc>
        <w:tc>
          <w:tcPr>
            <w:tcW w:w="266" w:type="dxa"/>
          </w:tcPr>
          <w:p w14:paraId="699565BB" w14:textId="77777777" w:rsidR="00014859" w:rsidRPr="003B4CEA" w:rsidRDefault="00014859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236CAD06" w14:textId="77777777" w:rsidR="00014859" w:rsidRPr="003B4CEA" w:rsidRDefault="00014859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proofErr w:type="spellStart"/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Sinohydro</w:t>
            </w:r>
            <w:proofErr w:type="spellEnd"/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 Corporation Limited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(ส่วนแบ่งร้อยละ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49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) และบริษัท (ส่วนแบ่งร้อยละ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51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F1F9D" w:rsidRPr="003B4CEA" w14:paraId="44DE9D32" w14:textId="77777777" w:rsidTr="0052606F">
        <w:tc>
          <w:tcPr>
            <w:tcW w:w="2306" w:type="dxa"/>
          </w:tcPr>
          <w:p w14:paraId="76461D92" w14:textId="77777777" w:rsidR="008F1F9D" w:rsidRPr="003B4CEA" w:rsidRDefault="008F1F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7AE96DAF" w14:textId="77777777" w:rsidR="008F1F9D" w:rsidRPr="003B4CEA" w:rsidRDefault="008F1F9D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6821D852" w14:textId="77777777" w:rsidR="008F1F9D" w:rsidRPr="003B4CEA" w:rsidRDefault="008F1F9D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7574A477" w14:textId="77777777" w:rsidR="008F1F9D" w:rsidRPr="003B4CEA" w:rsidRDefault="008F1F9D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6D671E7" w14:textId="77777777" w:rsidR="008F1F9D" w:rsidRPr="003B4CEA" w:rsidRDefault="008F1F9D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BDC6A62" w14:textId="77777777" w:rsidR="008F1F9D" w:rsidRPr="003B4CEA" w:rsidRDefault="008F1F9D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11EA05AD" w14:textId="77777777" w:rsidR="008F1F9D" w:rsidRPr="003B4CEA" w:rsidRDefault="008F1F9D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59E869AE" w14:textId="77777777" w:rsidR="008F1F9D" w:rsidRPr="003B4CEA" w:rsidRDefault="008F1F9D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442B1C04" w14:textId="77777777" w:rsidR="008F1F9D" w:rsidRPr="003B4CEA" w:rsidRDefault="008F1F9D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23CD2" w:rsidRPr="003B4CEA" w14:paraId="27383BFE" w14:textId="77777777" w:rsidTr="00320E03">
        <w:tc>
          <w:tcPr>
            <w:tcW w:w="2306" w:type="dxa"/>
          </w:tcPr>
          <w:p w14:paraId="05CCE148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1FEB334B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D1B7733" w14:textId="77777777" w:rsidR="00423CD2" w:rsidRPr="003B4CEA" w:rsidRDefault="00423CD2" w:rsidP="003B4CEA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69" w:type="dxa"/>
          </w:tcPr>
          <w:p w14:paraId="41B8A6C9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3E33CE4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FA3E8CC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6E269826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9A7D2EE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1653C84F" w14:textId="77777777" w:rsidR="00423CD2" w:rsidRPr="003B4CEA" w:rsidRDefault="00423CD2" w:rsidP="003B4CEA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</w:p>
        </w:tc>
      </w:tr>
      <w:tr w:rsidR="00423CD2" w:rsidRPr="003B4CEA" w14:paraId="4F4F2219" w14:textId="77777777" w:rsidTr="00320E03">
        <w:tc>
          <w:tcPr>
            <w:tcW w:w="2306" w:type="dxa"/>
            <w:tcBorders>
              <w:bottom w:val="single" w:sz="4" w:space="0" w:color="auto"/>
            </w:tcBorders>
          </w:tcPr>
          <w:p w14:paraId="33624914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1" w:type="dxa"/>
          </w:tcPr>
          <w:p w14:paraId="5C9A5AE2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289D690B" w14:textId="77777777" w:rsidR="00423CD2" w:rsidRPr="003B4CEA" w:rsidRDefault="00423CD2" w:rsidP="003B4CEA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69" w:type="dxa"/>
          </w:tcPr>
          <w:p w14:paraId="39D395C6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0525B16A" w14:textId="77777777" w:rsidR="00423CD2" w:rsidRPr="003B4CEA" w:rsidRDefault="00423CD2" w:rsidP="003B4CEA">
            <w:pPr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วันที่จดทะเบียน</w:t>
            </w:r>
          </w:p>
        </w:tc>
        <w:tc>
          <w:tcPr>
            <w:tcW w:w="269" w:type="dxa"/>
          </w:tcPr>
          <w:p w14:paraId="1213D2E1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14:paraId="1D8DAB07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66" w:type="dxa"/>
          </w:tcPr>
          <w:p w14:paraId="5EE6E23D" w14:textId="77777777" w:rsidR="00423CD2" w:rsidRPr="003B4CEA" w:rsidRDefault="00423CD2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5A822EED" w14:textId="77777777" w:rsidR="00423CD2" w:rsidRPr="003B4CEA" w:rsidRDefault="00423CD2" w:rsidP="003B4CEA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</w:tr>
      <w:tr w:rsidR="004260C7" w:rsidRPr="003B4CEA" w14:paraId="28B35742" w14:textId="77777777" w:rsidTr="00C76BA4">
        <w:tc>
          <w:tcPr>
            <w:tcW w:w="2306" w:type="dxa"/>
            <w:shd w:val="clear" w:color="auto" w:fill="auto"/>
          </w:tcPr>
          <w:p w14:paraId="2AF9D3C7" w14:textId="77777777" w:rsidR="004260C7" w:rsidRPr="003B4CEA" w:rsidRDefault="004260C7" w:rsidP="003B4CEA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61" w:type="dxa"/>
            <w:shd w:val="clear" w:color="auto" w:fill="auto"/>
          </w:tcPr>
          <w:p w14:paraId="4D3E3CBA" w14:textId="77777777" w:rsidR="004260C7" w:rsidRPr="003B4CEA" w:rsidRDefault="004260C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67AC97B1" w14:textId="77777777" w:rsidR="004260C7" w:rsidRPr="003B4CEA" w:rsidRDefault="004260C7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63443F42" w14:textId="77777777" w:rsidR="004260C7" w:rsidRPr="003B4CEA" w:rsidRDefault="004260C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4C3BBEA3" w14:textId="77777777" w:rsidR="004260C7" w:rsidRPr="003B4CEA" w:rsidRDefault="004260C7" w:rsidP="003B4CEA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2B0D5021" w14:textId="77777777" w:rsidR="004260C7" w:rsidRPr="003B4CEA" w:rsidRDefault="004260C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38C7BE75" w14:textId="77777777" w:rsidR="004260C7" w:rsidRPr="003B4CEA" w:rsidRDefault="004260C7" w:rsidP="003B4CEA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61E25862" w14:textId="77777777" w:rsidR="004260C7" w:rsidRPr="003B4CEA" w:rsidRDefault="004260C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43658530" w14:textId="77777777" w:rsidR="004260C7" w:rsidRPr="003B4CEA" w:rsidRDefault="004260C7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4260C7" w:rsidRPr="003B4CEA" w14:paraId="099E18FC" w14:textId="77777777" w:rsidTr="00C76BA4">
        <w:tc>
          <w:tcPr>
            <w:tcW w:w="2306" w:type="dxa"/>
            <w:shd w:val="clear" w:color="auto" w:fill="auto"/>
          </w:tcPr>
          <w:p w14:paraId="7247C7D8" w14:textId="77777777" w:rsidR="004260C7" w:rsidRPr="003B4CEA" w:rsidRDefault="004260C7" w:rsidP="003B4CEA">
            <w:pPr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กิจการร่วมค้า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บีที </w:t>
            </w:r>
            <w:r w:rsidRPr="003B4CEA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ยูเอ็น </w:t>
            </w:r>
          </w:p>
        </w:tc>
        <w:tc>
          <w:tcPr>
            <w:tcW w:w="261" w:type="dxa"/>
            <w:shd w:val="clear" w:color="auto" w:fill="auto"/>
          </w:tcPr>
          <w:p w14:paraId="46CAAEFE" w14:textId="77777777" w:rsidR="004260C7" w:rsidRPr="003B4CEA" w:rsidRDefault="004260C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68A8141F" w14:textId="77777777" w:rsidR="004260C7" w:rsidRPr="003B4CEA" w:rsidRDefault="004260C7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  <w:shd w:val="clear" w:color="auto" w:fill="auto"/>
          </w:tcPr>
          <w:p w14:paraId="1318DEE7" w14:textId="77777777" w:rsidR="004260C7" w:rsidRPr="003B4CEA" w:rsidRDefault="004260C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3C2BFE23" w14:textId="77777777" w:rsidR="004260C7" w:rsidRPr="003B4CEA" w:rsidRDefault="004260C7" w:rsidP="003B4CEA">
            <w:pPr>
              <w:ind w:left="-92" w:right="-12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lang w:val="en-GB"/>
              </w:rPr>
              <w:t xml:space="preserve">12 </w:t>
            </w:r>
            <w:r w:rsidRPr="003B4CEA">
              <w:rPr>
                <w:rFonts w:ascii="Angsana New" w:hAnsi="Angsana New"/>
                <w:sz w:val="24"/>
                <w:szCs w:val="24"/>
                <w:cs/>
                <w:lang w:val="en-GB"/>
              </w:rPr>
              <w:t>ธันวาคม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4CEA">
              <w:rPr>
                <w:rFonts w:ascii="Angsana New" w:hAnsi="Angsan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14:paraId="7EC163B8" w14:textId="77777777" w:rsidR="004260C7" w:rsidRPr="003B4CEA" w:rsidRDefault="004260C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5C1B9655" w14:textId="77777777" w:rsidR="004260C7" w:rsidRPr="003B4CEA" w:rsidRDefault="004260C7" w:rsidP="003B4CEA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การรับเหมาก่อสร้างโครงการจัดหาและติดตั้งระบบอาณัติสัญญาณและโทรคมนาคม ในโครงการก่อสร้างรถไฟทางคู่ ช่วงลพบุรี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ปากน้ำโพ</w:t>
            </w:r>
          </w:p>
        </w:tc>
        <w:tc>
          <w:tcPr>
            <w:tcW w:w="266" w:type="dxa"/>
            <w:shd w:val="clear" w:color="auto" w:fill="auto"/>
          </w:tcPr>
          <w:p w14:paraId="29632AE6" w14:textId="77777777" w:rsidR="004260C7" w:rsidRPr="003B4CEA" w:rsidRDefault="004260C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5C71823C" w14:textId="77777777" w:rsidR="004260C7" w:rsidRPr="003B4CEA" w:rsidRDefault="004260C7" w:rsidP="003B4CE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อัลสตอม (ประเทศไทย) จำกัด (เดิมชื่อ บริษัท บอมบาร์ดิเอร์ ทรานสปอร์เทชั่น ซิกแนล (ประเทศไทย) จำกัด) (ส่วนแบ่งร้อยละ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37.41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) และบริษัท (ส่วนแบ่งร้อยละ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62.59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260C7" w:rsidRPr="003B4CEA" w14:paraId="1A508ABA" w14:textId="77777777" w:rsidTr="00F841FF">
        <w:tc>
          <w:tcPr>
            <w:tcW w:w="2306" w:type="dxa"/>
            <w:shd w:val="clear" w:color="auto" w:fill="auto"/>
          </w:tcPr>
          <w:p w14:paraId="2CB78F4D" w14:textId="77777777" w:rsidR="004260C7" w:rsidRPr="003B4CEA" w:rsidRDefault="004260C7" w:rsidP="003B4CEA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61" w:type="dxa"/>
            <w:shd w:val="clear" w:color="auto" w:fill="auto"/>
          </w:tcPr>
          <w:p w14:paraId="19015AB6" w14:textId="77777777" w:rsidR="004260C7" w:rsidRPr="003B4CEA" w:rsidRDefault="004260C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6401B482" w14:textId="77777777" w:rsidR="004260C7" w:rsidRPr="003B4CEA" w:rsidRDefault="004260C7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3076C881" w14:textId="77777777" w:rsidR="004260C7" w:rsidRPr="003B4CEA" w:rsidRDefault="004260C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57F6B835" w14:textId="77777777" w:rsidR="004260C7" w:rsidRPr="003B4CEA" w:rsidRDefault="004260C7" w:rsidP="003B4CEA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2F059DB3" w14:textId="77777777" w:rsidR="004260C7" w:rsidRPr="003B4CEA" w:rsidRDefault="004260C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057FAAB5" w14:textId="77777777" w:rsidR="004260C7" w:rsidRPr="003B4CEA" w:rsidRDefault="004260C7" w:rsidP="003B4CEA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0DC48A98" w14:textId="77777777" w:rsidR="004260C7" w:rsidRPr="003B4CEA" w:rsidRDefault="004260C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48059C78" w14:textId="77777777" w:rsidR="004260C7" w:rsidRPr="003B4CEA" w:rsidRDefault="004260C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D7487" w:rsidRPr="003B4CEA" w14:paraId="77A0B4B0" w14:textId="77777777" w:rsidTr="00F841FF">
        <w:tc>
          <w:tcPr>
            <w:tcW w:w="2306" w:type="dxa"/>
            <w:shd w:val="clear" w:color="auto" w:fill="auto"/>
          </w:tcPr>
          <w:p w14:paraId="5105239E" w14:textId="5585A2AE" w:rsidR="00BD7487" w:rsidRPr="003B4CEA" w:rsidRDefault="00BD7487" w:rsidP="003B4CEA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กิจการร่วมค้า ยูเอ็น - เอเอส</w:t>
            </w:r>
          </w:p>
        </w:tc>
        <w:tc>
          <w:tcPr>
            <w:tcW w:w="261" w:type="dxa"/>
            <w:shd w:val="clear" w:color="auto" w:fill="auto"/>
          </w:tcPr>
          <w:p w14:paraId="4D3455B1" w14:textId="77777777" w:rsidR="00BD7487" w:rsidRPr="003B4CEA" w:rsidRDefault="00BD748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6BC8335A" w14:textId="31932FAC" w:rsidR="00BD7487" w:rsidRPr="003B4CEA" w:rsidRDefault="00BD7487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  <w:shd w:val="clear" w:color="auto" w:fill="auto"/>
          </w:tcPr>
          <w:p w14:paraId="7A66EB8B" w14:textId="77777777" w:rsidR="00BD7487" w:rsidRPr="003B4CEA" w:rsidRDefault="00BD748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59672A68" w14:textId="30EA23B8" w:rsidR="00BD7487" w:rsidRPr="003B4CEA" w:rsidRDefault="00017930" w:rsidP="003B4CEA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B4CEA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Pr="003B4CEA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กรกฎาคม </w:t>
            </w:r>
            <w:r w:rsidRPr="003B4CEA">
              <w:rPr>
                <w:rFonts w:ascii="Angsana New" w:hAnsi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65D2BBCF" w14:textId="77777777" w:rsidR="00BD7487" w:rsidRPr="003B4CEA" w:rsidRDefault="00BD748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607BE0D8" w14:textId="6073D5CC" w:rsidR="00BD7487" w:rsidRPr="003B4CEA" w:rsidRDefault="00BD7487" w:rsidP="003B4CEA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การรับเหมาก่อสร้างโครงการขุดคลองระบายน้ำหลากพร้อมอาคารประกอบ สัญญาที่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1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โครงการคลองระบายน้ำหลากบางบาล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บางไทร จังหวัดพระนครศรีอยุธยา กับกรมชลประทาน</w:t>
            </w:r>
          </w:p>
        </w:tc>
        <w:tc>
          <w:tcPr>
            <w:tcW w:w="266" w:type="dxa"/>
            <w:shd w:val="clear" w:color="auto" w:fill="auto"/>
          </w:tcPr>
          <w:p w14:paraId="0B6DA6D9" w14:textId="77777777" w:rsidR="00BD7487" w:rsidRPr="003B4CEA" w:rsidRDefault="00BD748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245A7944" w14:textId="53E7A2B8" w:rsidR="005C7C8C" w:rsidRPr="003B4CEA" w:rsidRDefault="00BD748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บริษัท อสิตากิจ จำกัด </w:t>
            </w:r>
            <w:r w:rsidR="005C7C8C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(ส่วนแบ่งร้อยละ </w:t>
            </w:r>
            <w:r w:rsidR="005C7C8C" w:rsidRPr="003B4CEA"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 w:rsidR="005C7C8C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="005C7C8C"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</w:t>
            </w:r>
          </w:p>
          <w:p w14:paraId="08A68749" w14:textId="7136622E" w:rsidR="00BD7487" w:rsidRPr="003B4CEA" w:rsidRDefault="005C7C8C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(ส่วนแบ่งร้อยละ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70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BD7487" w:rsidRPr="003B4CEA" w14:paraId="49E73FAE" w14:textId="77777777" w:rsidTr="00F841FF">
        <w:tc>
          <w:tcPr>
            <w:tcW w:w="2306" w:type="dxa"/>
            <w:shd w:val="clear" w:color="auto" w:fill="auto"/>
          </w:tcPr>
          <w:p w14:paraId="50033F67" w14:textId="77777777" w:rsidR="00BD7487" w:rsidRPr="003B4CEA" w:rsidRDefault="00BD7487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27A4272A" w14:textId="77777777" w:rsidR="00BD7487" w:rsidRPr="003B4CEA" w:rsidRDefault="00BD748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5F7F3A71" w14:textId="77777777" w:rsidR="00BD7487" w:rsidRPr="003B4CEA" w:rsidRDefault="00BD7487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2EF1E621" w14:textId="77777777" w:rsidR="00BD7487" w:rsidRPr="003B4CEA" w:rsidRDefault="00BD748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11165B1B" w14:textId="77777777" w:rsidR="00BD7487" w:rsidRPr="003B4CEA" w:rsidRDefault="00BD748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21B1C97E" w14:textId="77777777" w:rsidR="00BD7487" w:rsidRPr="003B4CEA" w:rsidRDefault="00BD748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3C8BA078" w14:textId="77777777" w:rsidR="00BD7487" w:rsidRPr="003B4CEA" w:rsidRDefault="00BD7487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5397F030" w14:textId="77777777" w:rsidR="00BD7487" w:rsidRPr="003B4CEA" w:rsidRDefault="00BD748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06E63E0D" w14:textId="77777777" w:rsidR="00BD7487" w:rsidRPr="003B4CEA" w:rsidRDefault="00BD7487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D091B" w:rsidRPr="003B4CEA" w14:paraId="507FD96E" w14:textId="77777777" w:rsidTr="00F841FF">
        <w:tc>
          <w:tcPr>
            <w:tcW w:w="2306" w:type="dxa"/>
            <w:shd w:val="clear" w:color="auto" w:fill="auto"/>
          </w:tcPr>
          <w:p w14:paraId="4032B01F" w14:textId="073EE21E" w:rsidR="007D091B" w:rsidRPr="003B4CEA" w:rsidRDefault="007D091B" w:rsidP="003B4CEA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กิจการร่วมค้า ยูเอ็น - เอเอสที</w:t>
            </w:r>
          </w:p>
        </w:tc>
        <w:tc>
          <w:tcPr>
            <w:tcW w:w="261" w:type="dxa"/>
            <w:shd w:val="clear" w:color="auto" w:fill="auto"/>
          </w:tcPr>
          <w:p w14:paraId="739B638F" w14:textId="77777777" w:rsidR="007D091B" w:rsidRPr="003B4CEA" w:rsidRDefault="007D091B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2B475E09" w14:textId="2C3BD271" w:rsidR="007D091B" w:rsidRPr="003B4CEA" w:rsidRDefault="007D091B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  <w:shd w:val="clear" w:color="auto" w:fill="auto"/>
          </w:tcPr>
          <w:p w14:paraId="6BEF4720" w14:textId="77777777" w:rsidR="007D091B" w:rsidRPr="003B4CEA" w:rsidRDefault="007D091B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558877E2" w14:textId="105BC088" w:rsidR="007D091B" w:rsidRPr="003B4CEA" w:rsidRDefault="007D091B" w:rsidP="003B4CEA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B4CEA">
              <w:rPr>
                <w:rFonts w:ascii="Angsana New" w:hAnsi="Angsana New"/>
                <w:sz w:val="24"/>
                <w:szCs w:val="24"/>
                <w:lang w:val="en-GB"/>
              </w:rPr>
              <w:t>20</w:t>
            </w:r>
            <w:r w:rsidRPr="003B4CEA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สิงหาคม </w:t>
            </w:r>
            <w:r w:rsidRPr="003B4CEA">
              <w:rPr>
                <w:rFonts w:ascii="Angsana New" w:hAnsi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6F6BEA3F" w14:textId="77777777" w:rsidR="007D091B" w:rsidRPr="003B4CEA" w:rsidRDefault="007D091B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1A06683A" w14:textId="378D7B28" w:rsidR="007D091B" w:rsidRPr="003B4CEA" w:rsidRDefault="007D091B" w:rsidP="003B4CEA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การรับเหมาก่อสร้างโครงการเปลี่ยนระบบสายไฟฟ้าอากาศเป็นสายไฟฟ้าใต้ดิน โครงการส่วนต่อขยายตามแนวรถไฟฟ้าสายสีม่วง ถนนกรุงเทพฯ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นนทบุรีกับการไฟฟ้านครหลวง</w:t>
            </w:r>
          </w:p>
        </w:tc>
        <w:tc>
          <w:tcPr>
            <w:tcW w:w="266" w:type="dxa"/>
            <w:shd w:val="clear" w:color="auto" w:fill="auto"/>
          </w:tcPr>
          <w:p w14:paraId="02D93DEF" w14:textId="77777777" w:rsidR="007D091B" w:rsidRPr="003B4CEA" w:rsidRDefault="007D091B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19CEC0A3" w14:textId="6F8C9EB0" w:rsidR="007D091B" w:rsidRPr="003B4CEA" w:rsidRDefault="007D091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บริษัท อสิตากิจ จำกัด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(ส่วนแบ่งร้อยละ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 30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 และ</w:t>
            </w: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</w:t>
            </w:r>
          </w:p>
          <w:p w14:paraId="6329AA87" w14:textId="0F2E8934" w:rsidR="007D091B" w:rsidRPr="003B4CEA" w:rsidRDefault="007D091B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(ส่วนแบ่งร้อยละ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70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6F2AC6" w:rsidRPr="003B4CEA" w14:paraId="26D89D67" w14:textId="77777777" w:rsidTr="00F841FF">
        <w:tc>
          <w:tcPr>
            <w:tcW w:w="2306" w:type="dxa"/>
            <w:shd w:val="clear" w:color="auto" w:fill="auto"/>
          </w:tcPr>
          <w:p w14:paraId="0926C65A" w14:textId="77777777" w:rsidR="006F2AC6" w:rsidRPr="003B4CEA" w:rsidRDefault="006F2AC6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2F94164E" w14:textId="77777777" w:rsidR="006F2AC6" w:rsidRPr="003B4CEA" w:rsidRDefault="006F2AC6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5F287D3C" w14:textId="77777777" w:rsidR="006F2AC6" w:rsidRPr="003B4CEA" w:rsidRDefault="006F2AC6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2F594AE7" w14:textId="77777777" w:rsidR="006F2AC6" w:rsidRPr="003B4CEA" w:rsidRDefault="006F2AC6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0F9B4D2C" w14:textId="77777777" w:rsidR="006F2AC6" w:rsidRPr="003B4CEA" w:rsidRDefault="006F2AC6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53EC4EE0" w14:textId="77777777" w:rsidR="006F2AC6" w:rsidRPr="003B4CEA" w:rsidRDefault="006F2AC6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2B9AC290" w14:textId="77777777" w:rsidR="006F2AC6" w:rsidRPr="003B4CEA" w:rsidRDefault="006F2AC6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6B26EA52" w14:textId="77777777" w:rsidR="006F2AC6" w:rsidRPr="003B4CEA" w:rsidRDefault="006F2AC6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4EF84E17" w14:textId="77777777" w:rsidR="006F2AC6" w:rsidRPr="003B4CEA" w:rsidRDefault="006F2AC6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D091B" w:rsidRPr="003B4CEA" w14:paraId="2AE5444D" w14:textId="77777777" w:rsidTr="00F841FF">
        <w:tc>
          <w:tcPr>
            <w:tcW w:w="2306" w:type="dxa"/>
            <w:shd w:val="clear" w:color="auto" w:fill="auto"/>
          </w:tcPr>
          <w:p w14:paraId="1CFA481C" w14:textId="5ECAC0A8" w:rsidR="007D091B" w:rsidRPr="003B4CEA" w:rsidRDefault="007D091B" w:rsidP="003B4CEA">
            <w:pPr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กิจการร่วมค้า ยูเอ็น</w:t>
            </w:r>
            <w:r w:rsidR="00E768E6" w:rsidRPr="003B4CE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="00E768E6" w:rsidRPr="003B4CE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>ซีซี</w:t>
            </w:r>
          </w:p>
        </w:tc>
        <w:tc>
          <w:tcPr>
            <w:tcW w:w="261" w:type="dxa"/>
            <w:shd w:val="clear" w:color="auto" w:fill="auto"/>
          </w:tcPr>
          <w:p w14:paraId="48AD2241" w14:textId="77777777" w:rsidR="007D091B" w:rsidRPr="003B4CEA" w:rsidRDefault="007D091B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3507E76A" w14:textId="45FC17B6" w:rsidR="007D091B" w:rsidRPr="003B4CEA" w:rsidRDefault="007D091B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  <w:shd w:val="clear" w:color="auto" w:fill="auto"/>
          </w:tcPr>
          <w:p w14:paraId="0B459225" w14:textId="77777777" w:rsidR="007D091B" w:rsidRPr="003B4CEA" w:rsidRDefault="007D091B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0704579B" w14:textId="6B9EECA1" w:rsidR="007D091B" w:rsidRPr="003B4CEA" w:rsidRDefault="007D091B" w:rsidP="003B4CEA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ตุลาคม </w:t>
            </w:r>
            <w:r w:rsidRPr="003B4CE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4CA197B2" w14:textId="77777777" w:rsidR="007D091B" w:rsidRPr="003B4CEA" w:rsidRDefault="007D091B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6E455EF4" w14:textId="596957D4" w:rsidR="007D091B" w:rsidRPr="003B4CEA" w:rsidRDefault="007D091B" w:rsidP="003B4CEA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การรับเหมาก่อสร้างโครงการพิเศษสาย</w:t>
            </w:r>
            <w:r w:rsidR="00BF2070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พ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ระราม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3 -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ดาวคะนอง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วงแหวนรอบนอกกรุงเทพมหานครด้านตะวันตก สัญญาที่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0036A"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80036A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กับการทางพิเศษแห่งประเทศไทย</w:t>
            </w:r>
          </w:p>
        </w:tc>
        <w:tc>
          <w:tcPr>
            <w:tcW w:w="266" w:type="dxa"/>
            <w:shd w:val="clear" w:color="auto" w:fill="auto"/>
          </w:tcPr>
          <w:p w14:paraId="7658A7EE" w14:textId="77777777" w:rsidR="007D091B" w:rsidRPr="003B4CEA" w:rsidRDefault="007D091B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422F47E0" w14:textId="15856A79" w:rsidR="007D091B" w:rsidRPr="003B4CEA" w:rsidRDefault="007D091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บริษัท ซีวิล คอนสตรัคชั่น เซอร์วิสเซส แอนด์ โปรดักส์ จำกัด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(ส่วนแบ่งร้อยละ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 30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 และ</w:t>
            </w: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(ส่วนแบ่งร้อยละ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70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D091B" w:rsidRPr="003B4CEA" w14:paraId="7803724E" w14:textId="77777777" w:rsidTr="00F841FF">
        <w:tc>
          <w:tcPr>
            <w:tcW w:w="2306" w:type="dxa"/>
            <w:shd w:val="clear" w:color="auto" w:fill="auto"/>
          </w:tcPr>
          <w:p w14:paraId="29BC0B20" w14:textId="77777777" w:rsidR="007D091B" w:rsidRPr="003B4CEA" w:rsidRDefault="007D091B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2E039AF3" w14:textId="77777777" w:rsidR="007D091B" w:rsidRPr="003B4CEA" w:rsidRDefault="007D091B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5B5C2B53" w14:textId="77777777" w:rsidR="007D091B" w:rsidRPr="003B4CEA" w:rsidRDefault="007D091B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79F70131" w14:textId="77777777" w:rsidR="007D091B" w:rsidRPr="003B4CEA" w:rsidRDefault="007D091B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13F5A02D" w14:textId="77777777" w:rsidR="007D091B" w:rsidRPr="003B4CEA" w:rsidRDefault="007D091B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510E9D10" w14:textId="77777777" w:rsidR="007D091B" w:rsidRPr="003B4CEA" w:rsidRDefault="007D091B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38AC49ED" w14:textId="77777777" w:rsidR="007D091B" w:rsidRPr="003B4CEA" w:rsidRDefault="007D091B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449CDE24" w14:textId="77777777" w:rsidR="007D091B" w:rsidRPr="003B4CEA" w:rsidRDefault="007D091B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5102EB23" w14:textId="77777777" w:rsidR="007D091B" w:rsidRPr="003B4CEA" w:rsidRDefault="007D091B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D091B" w:rsidRPr="003B4CEA" w14:paraId="5FFAB30F" w14:textId="77777777" w:rsidTr="00F841FF">
        <w:tc>
          <w:tcPr>
            <w:tcW w:w="2306" w:type="dxa"/>
            <w:shd w:val="clear" w:color="auto" w:fill="auto"/>
          </w:tcPr>
          <w:p w14:paraId="358250ED" w14:textId="2E41F7DD" w:rsidR="007D091B" w:rsidRPr="003B4CEA" w:rsidRDefault="00F60615" w:rsidP="003B4CEA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กิจการร่วมค้า ยูนิค</w:t>
            </w:r>
          </w:p>
        </w:tc>
        <w:tc>
          <w:tcPr>
            <w:tcW w:w="261" w:type="dxa"/>
            <w:shd w:val="clear" w:color="auto" w:fill="auto"/>
          </w:tcPr>
          <w:p w14:paraId="63677162" w14:textId="77777777" w:rsidR="007D091B" w:rsidRPr="003B4CEA" w:rsidRDefault="007D091B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12759BEA" w14:textId="2A362B3F" w:rsidR="007D091B" w:rsidRPr="003B4CEA" w:rsidRDefault="007D091B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  <w:shd w:val="clear" w:color="auto" w:fill="auto"/>
          </w:tcPr>
          <w:p w14:paraId="44EB1548" w14:textId="77777777" w:rsidR="007D091B" w:rsidRPr="003B4CEA" w:rsidRDefault="007D091B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099C4A9E" w14:textId="7FD1C2E9" w:rsidR="007D091B" w:rsidRPr="003B4CEA" w:rsidRDefault="00F60615" w:rsidP="003B4CEA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</w:rPr>
              <w:t xml:space="preserve">22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4BE7529C" w14:textId="77777777" w:rsidR="007D091B" w:rsidRPr="003B4CEA" w:rsidRDefault="007D091B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045901E4" w14:textId="0981538E" w:rsidR="007D091B" w:rsidRPr="003B4CEA" w:rsidRDefault="00F60615" w:rsidP="003B4CEA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การรับเหมาก่อสร้างโครงการก่อสร้างทางรถไฟ สายบ้านไผ่</w:t>
            </w:r>
            <w:r w:rsidR="00416598"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 -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มหาสารคาม</w:t>
            </w:r>
            <w:r w:rsidR="00416598"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 -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ร้อยเอ็ด</w:t>
            </w:r>
            <w:r w:rsidR="00416598"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-มุกดาหาร</w:t>
            </w:r>
            <w:r w:rsidR="00416598"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  <w:r w:rsidR="00416598"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นครพนม สัญญาที่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2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ช่วง</w:t>
            </w:r>
            <w:r w:rsidR="00FC7EE8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นองพอก</w:t>
            </w:r>
            <w:r w:rsidR="00416598"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  <w:r w:rsidR="00416598"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สะพา</w:t>
            </w:r>
            <w:r w:rsidR="00FC7EE8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มิตรภาพ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C62602"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C62602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กับการรถไฟแห่งประเทศไทย</w:t>
            </w:r>
          </w:p>
        </w:tc>
        <w:tc>
          <w:tcPr>
            <w:tcW w:w="266" w:type="dxa"/>
            <w:shd w:val="clear" w:color="auto" w:fill="auto"/>
          </w:tcPr>
          <w:p w14:paraId="65AA4BC9" w14:textId="77777777" w:rsidR="007D091B" w:rsidRPr="003B4CEA" w:rsidRDefault="007D091B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512A548E" w14:textId="790D515C" w:rsidR="007D091B" w:rsidRPr="003B4CEA" w:rsidRDefault="007D091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="00F60615" w:rsidRPr="003B4CEA">
              <w:rPr>
                <w:rFonts w:ascii="Angsana New" w:hAnsi="Angsana New"/>
                <w:sz w:val="24"/>
                <w:szCs w:val="24"/>
                <w:cs/>
              </w:rPr>
              <w:t>พี.ซีอีที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="00F60615" w:rsidRPr="003B4CE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E06F0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(ส่วนแบ่ง</w:t>
            </w:r>
            <w:r w:rsidR="007A456A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="00DE06F0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ร้อยละ</w:t>
            </w:r>
            <w:r w:rsidR="00DE06F0"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 17</w:t>
            </w:r>
            <w:r w:rsidR="00DE06F0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="00F60615" w:rsidRPr="003B4CE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E06F0" w:rsidRPr="003B4CEA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="00DE06F0" w:rsidRPr="003B4CE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60615" w:rsidRPr="003B4CEA">
              <w:rPr>
                <w:rFonts w:ascii="Angsana New" w:hAnsi="Angsana New"/>
                <w:sz w:val="24"/>
                <w:szCs w:val="24"/>
                <w:cs/>
              </w:rPr>
              <w:t xml:space="preserve">ไทยพีค่อนและอุตสาหกรรม จำกัด </w:t>
            </w:r>
            <w:r w:rsidR="00DE06F0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(ส่วนแบ่งร้อยละ </w:t>
            </w:r>
            <w:r w:rsidR="00DE06F0" w:rsidRPr="003B4CEA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="00DE06F0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="00DE06F0"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F60615" w:rsidRPr="003B4CEA">
              <w:rPr>
                <w:rFonts w:ascii="Angsana New" w:hAnsi="Angsana New"/>
                <w:sz w:val="24"/>
                <w:szCs w:val="24"/>
                <w:cs/>
              </w:rPr>
              <w:t>บริษัท วัชรขจร จำกัด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E06F0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(ส่วนแบ่งร้อยละ </w:t>
            </w:r>
            <w:r w:rsidR="00DE06F0" w:rsidRPr="003B4CEA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DE06F0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 และ</w:t>
            </w: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(ส่วนแบ่งร้อยละ </w:t>
            </w:r>
            <w:r w:rsidR="00DE06F0" w:rsidRPr="003B4CEA">
              <w:rPr>
                <w:rFonts w:ascii="Angsana New" w:hAnsi="Angsana New"/>
                <w:color w:val="000000"/>
                <w:sz w:val="24"/>
                <w:szCs w:val="24"/>
              </w:rPr>
              <w:t>56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B5CAF" w:rsidRPr="003B4CEA" w14:paraId="2FE2FA28" w14:textId="77777777" w:rsidTr="00F841FF">
        <w:tc>
          <w:tcPr>
            <w:tcW w:w="2306" w:type="dxa"/>
            <w:shd w:val="clear" w:color="auto" w:fill="auto"/>
          </w:tcPr>
          <w:p w14:paraId="6054D9E7" w14:textId="77777777" w:rsidR="003B5CAF" w:rsidRPr="003B4CEA" w:rsidRDefault="003B5CAF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32386D6D" w14:textId="77777777" w:rsidR="003B5CAF" w:rsidRPr="003B4CEA" w:rsidRDefault="003B5CAF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39CAC7C3" w14:textId="77777777" w:rsidR="003B5CAF" w:rsidRPr="003B4CEA" w:rsidRDefault="003B5CAF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335E6386" w14:textId="77777777" w:rsidR="003B5CAF" w:rsidRPr="003B4CEA" w:rsidRDefault="003B5CAF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471CE3CC" w14:textId="77777777" w:rsidR="003B5CAF" w:rsidRPr="003B4CEA" w:rsidRDefault="003B5CAF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3A5BD3F7" w14:textId="77777777" w:rsidR="003B5CAF" w:rsidRPr="003B4CEA" w:rsidRDefault="003B5CAF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6FDF6FD0" w14:textId="77777777" w:rsidR="003B5CAF" w:rsidRPr="003B4CEA" w:rsidRDefault="003B5CAF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69D16A88" w14:textId="77777777" w:rsidR="003B5CAF" w:rsidRPr="003B4CEA" w:rsidRDefault="003B5CAF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21F0D9DF" w14:textId="77777777" w:rsidR="003B5CAF" w:rsidRPr="003B4CEA" w:rsidRDefault="003B5CAF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260C7" w:rsidRPr="003B4CEA" w14:paraId="5ECFA29C" w14:textId="77777777" w:rsidTr="00C76BA4">
        <w:tc>
          <w:tcPr>
            <w:tcW w:w="2306" w:type="dxa"/>
          </w:tcPr>
          <w:p w14:paraId="2EAB268E" w14:textId="77777777" w:rsidR="004260C7" w:rsidRPr="003B4CEA" w:rsidRDefault="004260C7" w:rsidP="003B4CE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76F2D605" w14:textId="77777777" w:rsidR="004260C7" w:rsidRPr="003B4CEA" w:rsidRDefault="004260C7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5D09861C" w14:textId="77777777" w:rsidR="004260C7" w:rsidRPr="003B4CEA" w:rsidRDefault="004260C7" w:rsidP="003B4CEA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69" w:type="dxa"/>
          </w:tcPr>
          <w:p w14:paraId="516AC998" w14:textId="77777777" w:rsidR="004260C7" w:rsidRPr="003B4CEA" w:rsidRDefault="004260C7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8C4BBDE" w14:textId="77777777" w:rsidR="004260C7" w:rsidRPr="003B4CEA" w:rsidRDefault="004260C7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E67D97C" w14:textId="77777777" w:rsidR="004260C7" w:rsidRPr="003B4CEA" w:rsidRDefault="004260C7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710F5FD5" w14:textId="77777777" w:rsidR="004260C7" w:rsidRPr="003B4CEA" w:rsidRDefault="004260C7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5DC5CE5" w14:textId="77777777" w:rsidR="004260C7" w:rsidRPr="003B4CEA" w:rsidRDefault="004260C7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21E4BA66" w14:textId="77777777" w:rsidR="004260C7" w:rsidRPr="003B4CEA" w:rsidRDefault="004260C7" w:rsidP="003B4CEA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</w:p>
        </w:tc>
      </w:tr>
      <w:tr w:rsidR="004260C7" w:rsidRPr="003B4CEA" w14:paraId="26910644" w14:textId="77777777" w:rsidTr="00C76BA4">
        <w:tc>
          <w:tcPr>
            <w:tcW w:w="2306" w:type="dxa"/>
            <w:tcBorders>
              <w:bottom w:val="single" w:sz="4" w:space="0" w:color="auto"/>
            </w:tcBorders>
          </w:tcPr>
          <w:p w14:paraId="5E9E266B" w14:textId="77777777" w:rsidR="004260C7" w:rsidRPr="003B4CEA" w:rsidRDefault="004260C7" w:rsidP="003B4CE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1" w:type="dxa"/>
          </w:tcPr>
          <w:p w14:paraId="7434B85A" w14:textId="77777777" w:rsidR="004260C7" w:rsidRPr="003B4CEA" w:rsidRDefault="004260C7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25913A9A" w14:textId="77777777" w:rsidR="004260C7" w:rsidRPr="003B4CEA" w:rsidRDefault="004260C7" w:rsidP="003B4CEA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69" w:type="dxa"/>
          </w:tcPr>
          <w:p w14:paraId="4F81DA9F" w14:textId="77777777" w:rsidR="004260C7" w:rsidRPr="003B4CEA" w:rsidRDefault="004260C7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43ACD3D6" w14:textId="77777777" w:rsidR="004260C7" w:rsidRPr="003B4CEA" w:rsidRDefault="004260C7" w:rsidP="003B4CEA">
            <w:pPr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วันที่จดทะเบียน</w:t>
            </w:r>
          </w:p>
        </w:tc>
        <w:tc>
          <w:tcPr>
            <w:tcW w:w="269" w:type="dxa"/>
          </w:tcPr>
          <w:p w14:paraId="58479CEC" w14:textId="77777777" w:rsidR="004260C7" w:rsidRPr="003B4CEA" w:rsidRDefault="004260C7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14:paraId="4E5BDDF4" w14:textId="77777777" w:rsidR="004260C7" w:rsidRPr="003B4CEA" w:rsidRDefault="004260C7" w:rsidP="003B4CEA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66" w:type="dxa"/>
          </w:tcPr>
          <w:p w14:paraId="355EB9C6" w14:textId="77777777" w:rsidR="004260C7" w:rsidRPr="003B4CEA" w:rsidRDefault="004260C7" w:rsidP="003B4CE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0E09BC7F" w14:textId="77777777" w:rsidR="004260C7" w:rsidRPr="003B4CEA" w:rsidRDefault="004260C7" w:rsidP="003B4CEA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</w:tr>
      <w:tr w:rsidR="004260C7" w:rsidRPr="003B4CEA" w14:paraId="56F80F11" w14:textId="77777777" w:rsidTr="00C76BA4">
        <w:tc>
          <w:tcPr>
            <w:tcW w:w="2306" w:type="dxa"/>
            <w:shd w:val="clear" w:color="auto" w:fill="auto"/>
          </w:tcPr>
          <w:p w14:paraId="24AA2609" w14:textId="77777777" w:rsidR="004260C7" w:rsidRPr="003B4CEA" w:rsidRDefault="004260C7" w:rsidP="003B4CEA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61" w:type="dxa"/>
            <w:shd w:val="clear" w:color="auto" w:fill="auto"/>
          </w:tcPr>
          <w:p w14:paraId="2E81FE1D" w14:textId="77777777" w:rsidR="004260C7" w:rsidRPr="003B4CEA" w:rsidRDefault="004260C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4BFE6604" w14:textId="77777777" w:rsidR="004260C7" w:rsidRPr="003B4CEA" w:rsidRDefault="004260C7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799C8C3A" w14:textId="77777777" w:rsidR="004260C7" w:rsidRPr="003B4CEA" w:rsidRDefault="004260C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05BC990A" w14:textId="77777777" w:rsidR="004260C7" w:rsidRPr="003B4CEA" w:rsidRDefault="004260C7" w:rsidP="003B4CEA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2F47D3CC" w14:textId="77777777" w:rsidR="004260C7" w:rsidRPr="003B4CEA" w:rsidRDefault="004260C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719517AB" w14:textId="77777777" w:rsidR="004260C7" w:rsidRPr="003B4CEA" w:rsidRDefault="004260C7" w:rsidP="003B4CEA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7FB9DDCC" w14:textId="77777777" w:rsidR="004260C7" w:rsidRPr="003B4CEA" w:rsidRDefault="004260C7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187EE3DB" w14:textId="77777777" w:rsidR="004260C7" w:rsidRPr="003B4CEA" w:rsidRDefault="004260C7" w:rsidP="003B4CE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3B5CAF" w:rsidRPr="003B4CEA" w14:paraId="1E58CC25" w14:textId="77777777" w:rsidTr="00F841FF">
        <w:tc>
          <w:tcPr>
            <w:tcW w:w="2306" w:type="dxa"/>
            <w:shd w:val="clear" w:color="auto" w:fill="auto"/>
          </w:tcPr>
          <w:p w14:paraId="35A02E61" w14:textId="39B938FA" w:rsidR="003B5CAF" w:rsidRPr="003B4CEA" w:rsidRDefault="00600B3D" w:rsidP="003B4CEA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กิจการร่วมค้า ยูเอ็น - เอเอสไอ</w:t>
            </w:r>
          </w:p>
        </w:tc>
        <w:tc>
          <w:tcPr>
            <w:tcW w:w="261" w:type="dxa"/>
            <w:shd w:val="clear" w:color="auto" w:fill="auto"/>
          </w:tcPr>
          <w:p w14:paraId="5D20067E" w14:textId="77777777" w:rsidR="003B5CAF" w:rsidRPr="003B4CEA" w:rsidRDefault="003B5CAF" w:rsidP="003B4CEA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799" w:type="dxa"/>
            <w:shd w:val="clear" w:color="auto" w:fill="auto"/>
          </w:tcPr>
          <w:p w14:paraId="30A60603" w14:textId="5B11F43C" w:rsidR="003B5CAF" w:rsidRPr="003B4CEA" w:rsidRDefault="003B5CAF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269" w:type="dxa"/>
            <w:shd w:val="clear" w:color="auto" w:fill="auto"/>
          </w:tcPr>
          <w:p w14:paraId="6C416CB1" w14:textId="77777777" w:rsidR="003B5CAF" w:rsidRPr="003B4CEA" w:rsidRDefault="003B5CAF" w:rsidP="003B4CEA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1315" w:type="dxa"/>
            <w:shd w:val="clear" w:color="auto" w:fill="auto"/>
          </w:tcPr>
          <w:p w14:paraId="24F3A6B5" w14:textId="563669C2" w:rsidR="003B5CAF" w:rsidRPr="003B4CEA" w:rsidRDefault="004260C7" w:rsidP="003B4CEA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</w:rPr>
              <w:t>20</w:t>
            </w:r>
            <w:r w:rsidR="00627DA5"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มกราคม </w:t>
            </w:r>
            <w:r w:rsidR="00627DA5" w:rsidRPr="003B4CE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324F3084" w14:textId="77777777" w:rsidR="003B5CAF" w:rsidRPr="003B4CEA" w:rsidRDefault="003B5CAF" w:rsidP="003B4CEA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2052" w:type="dxa"/>
            <w:shd w:val="clear" w:color="auto" w:fill="auto"/>
          </w:tcPr>
          <w:p w14:paraId="23050BBA" w14:textId="5F2FD4D8" w:rsidR="003B5CAF" w:rsidRPr="003B4CEA" w:rsidRDefault="00600B3D" w:rsidP="003B4CEA">
            <w:pPr>
              <w:tabs>
                <w:tab w:val="clear" w:pos="1871"/>
              </w:tabs>
              <w:ind w:right="-9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การรับเหมาก่อสร้างโครงการก่อสร้างทางหลวงพิเศษหมายเลข </w:t>
            </w:r>
            <w:r w:rsidRPr="003B4CEA">
              <w:rPr>
                <w:rFonts w:ascii="Angsana New" w:hAnsi="Angsana New"/>
                <w:sz w:val="24"/>
                <w:szCs w:val="24"/>
                <w:lang w:val="th-TH"/>
              </w:rPr>
              <w:t>82</w:t>
            </w: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สายทางยกระดับบางขุนเทียน</w:t>
            </w:r>
            <w:r w:rsidR="00416598"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</w:t>
            </w: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>-</w:t>
            </w:r>
            <w:r w:rsidR="00416598"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</w:t>
            </w: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>บ้านแพ้ว ช่วงเอกชัย</w:t>
            </w:r>
            <w:r w:rsidR="00416598"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</w:t>
            </w: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>-</w:t>
            </w:r>
            <w:r w:rsidR="00416598"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</w:t>
            </w: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>บ้านแพ้ว ตอน</w:t>
            </w:r>
            <w:r w:rsidRPr="003B4CEA">
              <w:rPr>
                <w:rFonts w:ascii="Angsana New" w:hAnsi="Angsana New"/>
                <w:sz w:val="24"/>
                <w:szCs w:val="24"/>
                <w:lang w:val="th-TH"/>
              </w:rPr>
              <w:t xml:space="preserve"> 6</w:t>
            </w:r>
          </w:p>
        </w:tc>
        <w:tc>
          <w:tcPr>
            <w:tcW w:w="266" w:type="dxa"/>
            <w:shd w:val="clear" w:color="auto" w:fill="auto"/>
          </w:tcPr>
          <w:p w14:paraId="139F94E5" w14:textId="77777777" w:rsidR="003B5CAF" w:rsidRPr="003B4CEA" w:rsidRDefault="003B5CAF" w:rsidP="003B4CEA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2282" w:type="dxa"/>
            <w:shd w:val="clear" w:color="auto" w:fill="auto"/>
          </w:tcPr>
          <w:p w14:paraId="6C1FE31D" w14:textId="330EC348" w:rsidR="003B5CAF" w:rsidRPr="003B4CEA" w:rsidRDefault="00600B3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อสิตากิจ จำกัด </w:t>
            </w:r>
            <w:r w:rsidR="000E4CD4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(ส่วนแบ่ง   ร้อยละ</w:t>
            </w:r>
            <w:r w:rsidR="000E4CD4"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 85</w:t>
            </w:r>
            <w:r w:rsidR="000E4CD4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="000E4CD4" w:rsidRPr="003B4CE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และบริษัท </w:t>
            </w:r>
            <w:r w:rsidR="000E4CD4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(ส่วนแบ่งร้อยละ</w:t>
            </w:r>
            <w:r w:rsidR="000E4CD4"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 15</w:t>
            </w:r>
            <w:r w:rsidR="000E4CD4"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C7426" w:rsidRPr="003B4CEA" w14:paraId="0BBCA923" w14:textId="77777777" w:rsidTr="00F841FF">
        <w:tc>
          <w:tcPr>
            <w:tcW w:w="2306" w:type="dxa"/>
            <w:shd w:val="clear" w:color="auto" w:fill="auto"/>
          </w:tcPr>
          <w:p w14:paraId="41A28DCF" w14:textId="77777777" w:rsidR="009C7426" w:rsidRPr="003B4CEA" w:rsidRDefault="009C7426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14271079" w14:textId="77777777" w:rsidR="009C7426" w:rsidRPr="003B4CEA" w:rsidRDefault="009C7426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39AFB65E" w14:textId="77777777" w:rsidR="009C7426" w:rsidRPr="003B4CEA" w:rsidRDefault="009C7426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24F407C5" w14:textId="77777777" w:rsidR="009C7426" w:rsidRPr="003B4CEA" w:rsidRDefault="009C7426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40DADF51" w14:textId="77777777" w:rsidR="009C7426" w:rsidRPr="003B4CEA" w:rsidRDefault="009C7426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27B5FC98" w14:textId="77777777" w:rsidR="009C7426" w:rsidRPr="003B4CEA" w:rsidRDefault="009C7426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0BA828B7" w14:textId="77777777" w:rsidR="009C7426" w:rsidRPr="003B4CEA" w:rsidRDefault="009C7426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4D2EB19F" w14:textId="77777777" w:rsidR="009C7426" w:rsidRPr="003B4CEA" w:rsidRDefault="009C7426" w:rsidP="003B4C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136102FF" w14:textId="77777777" w:rsidR="009C7426" w:rsidRPr="003B4CEA" w:rsidRDefault="009C7426" w:rsidP="003B4CE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C7426" w:rsidRPr="003B4CEA" w14:paraId="0AD9A7DA" w14:textId="77777777" w:rsidTr="00F841FF">
        <w:tc>
          <w:tcPr>
            <w:tcW w:w="2306" w:type="dxa"/>
            <w:shd w:val="clear" w:color="auto" w:fill="auto"/>
          </w:tcPr>
          <w:p w14:paraId="5577F741" w14:textId="5BCB6FAE" w:rsidR="009C7426" w:rsidRPr="003B4CEA" w:rsidRDefault="009C7426" w:rsidP="003B4CEA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กิจการร่วมค้า ยูเอ็นเอ</w:t>
            </w:r>
          </w:p>
        </w:tc>
        <w:tc>
          <w:tcPr>
            <w:tcW w:w="261" w:type="dxa"/>
            <w:shd w:val="clear" w:color="auto" w:fill="auto"/>
          </w:tcPr>
          <w:p w14:paraId="76555286" w14:textId="77777777" w:rsidR="009C7426" w:rsidRPr="003B4CEA" w:rsidRDefault="009C7426" w:rsidP="003B4CEA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799" w:type="dxa"/>
            <w:shd w:val="clear" w:color="auto" w:fill="auto"/>
          </w:tcPr>
          <w:p w14:paraId="424BDDAF" w14:textId="28AB1F05" w:rsidR="009C7426" w:rsidRPr="003B4CEA" w:rsidRDefault="009C7426" w:rsidP="003B4CE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269" w:type="dxa"/>
            <w:shd w:val="clear" w:color="auto" w:fill="auto"/>
          </w:tcPr>
          <w:p w14:paraId="738457EA" w14:textId="77777777" w:rsidR="009C7426" w:rsidRPr="003B4CEA" w:rsidRDefault="009C7426" w:rsidP="003B4CEA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1315" w:type="dxa"/>
            <w:shd w:val="clear" w:color="auto" w:fill="auto"/>
          </w:tcPr>
          <w:p w14:paraId="372DA7F1" w14:textId="15F17C42" w:rsidR="009C7426" w:rsidRPr="003B4CEA" w:rsidRDefault="00627DA5" w:rsidP="003B4CEA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CEA">
              <w:rPr>
                <w:rFonts w:ascii="Angsana New" w:hAnsi="Angsana New"/>
                <w:sz w:val="24"/>
                <w:szCs w:val="24"/>
              </w:rPr>
              <w:t xml:space="preserve">8 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กันยายน </w:t>
            </w:r>
            <w:r w:rsidRPr="003B4CE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6D908CCF" w14:textId="77777777" w:rsidR="009C7426" w:rsidRPr="003B4CEA" w:rsidRDefault="009C7426" w:rsidP="003B4CEA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2052" w:type="dxa"/>
            <w:shd w:val="clear" w:color="auto" w:fill="auto"/>
          </w:tcPr>
          <w:p w14:paraId="5D76CD3F" w14:textId="2A71F6E7" w:rsidR="009C7426" w:rsidRPr="003B4CEA" w:rsidRDefault="00627DA5" w:rsidP="003B4CEA">
            <w:pPr>
              <w:tabs>
                <w:tab w:val="clear" w:pos="1871"/>
              </w:tabs>
              <w:ind w:right="-98"/>
              <w:rPr>
                <w:rFonts w:ascii="Angsana New" w:hAnsi="Angsana New"/>
                <w:sz w:val="24"/>
                <w:szCs w:val="24"/>
                <w:cs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การรับเหมาก่อสร้างโครงการจ้างก่อสร้างสะพานบนสายทาง รย.</w:t>
            </w:r>
            <w:r w:rsidR="001B7DE1" w:rsidRPr="003B4CEA">
              <w:rPr>
                <w:rFonts w:ascii="Angsana New" w:hAnsi="Angsana New"/>
                <w:sz w:val="24"/>
                <w:szCs w:val="24"/>
              </w:rPr>
              <w:t>4060</w:t>
            </w: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อ.เขาชะเมา, แก่งหางแมว จ.ระยอง, </w:t>
            </w:r>
            <w:r w:rsidR="00FB5BFE"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>จ.</w:t>
            </w: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จันทบุรี </w:t>
            </w:r>
            <w:r w:rsidRPr="003B4CEA">
              <w:rPr>
                <w:rFonts w:ascii="Angsana New" w:hAnsi="Angsana New"/>
                <w:sz w:val="24"/>
                <w:szCs w:val="24"/>
              </w:rPr>
              <w:t>2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 แห่ง</w:t>
            </w:r>
          </w:p>
        </w:tc>
        <w:tc>
          <w:tcPr>
            <w:tcW w:w="266" w:type="dxa"/>
            <w:shd w:val="clear" w:color="auto" w:fill="auto"/>
          </w:tcPr>
          <w:p w14:paraId="31ACC108" w14:textId="77777777" w:rsidR="009C7426" w:rsidRPr="003B4CEA" w:rsidRDefault="009C7426" w:rsidP="003B4CEA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2282" w:type="dxa"/>
            <w:shd w:val="clear" w:color="auto" w:fill="auto"/>
          </w:tcPr>
          <w:p w14:paraId="4B760CE6" w14:textId="4A614EB9" w:rsidR="009C7426" w:rsidRPr="003B4CEA" w:rsidRDefault="00627DA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อสิตากิจ จำกัด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(ส่วนแบ่ง   ร้อยละ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 95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3B4CE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4CE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และบริษัท 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(ส่วนแบ่งร้อยละ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</w:rPr>
              <w:t xml:space="preserve"> 5</w:t>
            </w:r>
            <w:r w:rsidRPr="003B4CEA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</w:tbl>
    <w:p w14:paraId="040BC456" w14:textId="77777777" w:rsidR="00923EBC" w:rsidRPr="003B4CEA" w:rsidRDefault="00923EBC" w:rsidP="003B4CEA">
      <w:pPr>
        <w:jc w:val="both"/>
        <w:rPr>
          <w:rFonts w:ascii="Angsana New" w:hAnsi="Angsana New"/>
          <w:color w:val="000000"/>
          <w:sz w:val="26"/>
          <w:szCs w:val="26"/>
        </w:rPr>
      </w:pPr>
    </w:p>
    <w:p w14:paraId="5277B969" w14:textId="643884CA" w:rsidR="00723960" w:rsidRPr="003B4CEA" w:rsidRDefault="003A772B" w:rsidP="003B4CEA">
      <w:pPr>
        <w:jc w:val="thaiDistribute"/>
        <w:rPr>
          <w:rFonts w:ascii="Angsana New" w:hAnsi="Angsana New"/>
          <w:color w:val="000000"/>
          <w:spacing w:val="-4"/>
          <w:sz w:val="26"/>
          <w:szCs w:val="26"/>
        </w:rPr>
      </w:pPr>
      <w:r w:rsidRPr="003B4CEA">
        <w:rPr>
          <w:rFonts w:ascii="Angsana New" w:hAnsi="Angsana New"/>
          <w:color w:val="000000"/>
          <w:spacing w:val="-4"/>
          <w:sz w:val="26"/>
          <w:szCs w:val="26"/>
          <w:cs/>
        </w:rPr>
        <w:t>บริษัทย่อย</w:t>
      </w:r>
      <w:r w:rsidR="00D04F25" w:rsidRPr="003B4CEA">
        <w:rPr>
          <w:rFonts w:ascii="Angsana New" w:hAnsi="Angsana New"/>
          <w:color w:val="000000"/>
          <w:spacing w:val="-4"/>
          <w:sz w:val="26"/>
          <w:szCs w:val="26"/>
          <w:cs/>
          <w:lang w:val="en-GB"/>
        </w:rPr>
        <w:t>และกิจการร่วมค้า</w:t>
      </w:r>
      <w:r w:rsidR="00723960" w:rsidRPr="003B4CEA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ดังกล่าวข้างต้นมีที่อยู่ตามที่จดทะเบียนตั้งอยู่เลขที่ </w:t>
      </w:r>
      <w:r w:rsidR="00723960" w:rsidRPr="003B4CEA">
        <w:rPr>
          <w:rFonts w:ascii="Angsana New" w:hAnsi="Angsana New"/>
          <w:color w:val="000000"/>
          <w:spacing w:val="-4"/>
          <w:sz w:val="26"/>
          <w:szCs w:val="26"/>
        </w:rPr>
        <w:t xml:space="preserve">200 </w:t>
      </w:r>
      <w:r w:rsidR="00723960" w:rsidRPr="003B4CEA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จัสมิน อินเตอร์เนชั่นแนล ทาวเวอร์ ชั้น </w:t>
      </w:r>
      <w:r w:rsidR="00723960" w:rsidRPr="003B4CEA">
        <w:rPr>
          <w:rFonts w:ascii="Angsana New" w:hAnsi="Angsana New"/>
          <w:color w:val="000000"/>
          <w:spacing w:val="-4"/>
          <w:sz w:val="26"/>
          <w:szCs w:val="26"/>
        </w:rPr>
        <w:t>15</w:t>
      </w:r>
      <w:r w:rsidR="00723960" w:rsidRPr="003B4CEA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หมู่ </w:t>
      </w:r>
      <w:r w:rsidR="00723960" w:rsidRPr="003B4CEA">
        <w:rPr>
          <w:rFonts w:ascii="Angsana New" w:hAnsi="Angsana New"/>
          <w:color w:val="000000"/>
          <w:spacing w:val="-4"/>
          <w:sz w:val="26"/>
          <w:szCs w:val="26"/>
        </w:rPr>
        <w:t>4</w:t>
      </w:r>
      <w:r w:rsidR="00723960" w:rsidRPr="003B4CEA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ถนนแจ้งวัฒนะ</w:t>
      </w:r>
      <w:r w:rsidR="00723960" w:rsidRPr="003B4CEA">
        <w:rPr>
          <w:rFonts w:ascii="Angsana New" w:hAnsi="Angsana New"/>
          <w:color w:val="000000"/>
          <w:spacing w:val="-4"/>
          <w:sz w:val="26"/>
          <w:szCs w:val="26"/>
        </w:rPr>
        <w:t xml:space="preserve"> </w:t>
      </w:r>
      <w:r w:rsidR="00723960" w:rsidRPr="003B4CEA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ตำบลปากเกร็ด</w:t>
      </w:r>
      <w:r w:rsidR="00723960" w:rsidRPr="003B4CEA">
        <w:rPr>
          <w:rFonts w:ascii="Angsana New" w:hAnsi="Angsana New"/>
          <w:color w:val="000000"/>
          <w:spacing w:val="-4"/>
          <w:sz w:val="26"/>
          <w:szCs w:val="26"/>
        </w:rPr>
        <w:t xml:space="preserve"> </w:t>
      </w:r>
      <w:r w:rsidR="00723960" w:rsidRPr="003B4CEA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อำเภอปากเกร็ด จังหวัดนนทบุรี </w:t>
      </w:r>
      <w:r w:rsidR="00723960" w:rsidRPr="003B4CEA">
        <w:rPr>
          <w:rFonts w:ascii="Angsana New" w:hAnsi="Angsana New"/>
          <w:color w:val="000000"/>
          <w:spacing w:val="-4"/>
          <w:sz w:val="26"/>
          <w:szCs w:val="26"/>
        </w:rPr>
        <w:t>11120</w:t>
      </w:r>
      <w:r w:rsidR="00723960" w:rsidRPr="003B4CEA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ประเทศไทย</w:t>
      </w:r>
    </w:p>
    <w:p w14:paraId="674B1671" w14:textId="77777777" w:rsidR="00FB5BFE" w:rsidRPr="003B4CEA" w:rsidRDefault="00FB5BFE" w:rsidP="003B4CEA">
      <w:pPr>
        <w:jc w:val="thaiDistribute"/>
        <w:rPr>
          <w:rFonts w:ascii="Angsana New" w:hAnsi="Angsana New"/>
          <w:color w:val="000000"/>
          <w:spacing w:val="-4"/>
          <w:sz w:val="26"/>
          <w:szCs w:val="26"/>
        </w:rPr>
      </w:pPr>
    </w:p>
    <w:p w14:paraId="1E8E80AE" w14:textId="392B1F88" w:rsidR="006973E2" w:rsidRPr="003B4CEA" w:rsidRDefault="007D2A61" w:rsidP="003B4CEA">
      <w:pPr>
        <w:jc w:val="thaiDistribute"/>
        <w:rPr>
          <w:rFonts w:ascii="Angsana New" w:hAnsi="Angsana New"/>
          <w:color w:val="000000"/>
          <w:sz w:val="26"/>
          <w:szCs w:val="26"/>
        </w:rPr>
      </w:pPr>
      <w:r w:rsidRPr="003B4CEA">
        <w:rPr>
          <w:rFonts w:ascii="Angsana New" w:hAnsi="Angsana New"/>
          <w:color w:val="000000"/>
          <w:sz w:val="26"/>
          <w:szCs w:val="26"/>
          <w:cs/>
        </w:rPr>
        <w:t>บริษัท</w:t>
      </w:r>
      <w:r w:rsidR="007A456A" w:rsidRPr="003B4CE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3A772B" w:rsidRPr="003B4CEA">
        <w:rPr>
          <w:rFonts w:ascii="Angsana New" w:hAnsi="Angsana New"/>
          <w:color w:val="000000"/>
          <w:sz w:val="26"/>
          <w:szCs w:val="26"/>
          <w:cs/>
        </w:rPr>
        <w:t>บริษัทย่อย</w:t>
      </w:r>
      <w:r w:rsidR="007A456A" w:rsidRPr="003B4CEA">
        <w:rPr>
          <w:rFonts w:ascii="Angsana New" w:hAnsi="Angsana New"/>
          <w:color w:val="000000"/>
          <w:sz w:val="26"/>
          <w:szCs w:val="26"/>
          <w:cs/>
        </w:rPr>
        <w:t>และการดำเนินงานร่วมกัน</w:t>
      </w:r>
      <w:r w:rsidR="00723960" w:rsidRPr="003B4CEA">
        <w:rPr>
          <w:rFonts w:ascii="Angsana New" w:hAnsi="Angsana New"/>
          <w:color w:val="000000"/>
          <w:sz w:val="26"/>
          <w:szCs w:val="26"/>
          <w:cs/>
        </w:rPr>
        <w:t>ดังกล่าวข้างต้น</w:t>
      </w:r>
      <w:r w:rsidR="006973E2" w:rsidRPr="003B4CEA">
        <w:rPr>
          <w:rFonts w:ascii="Angsana New" w:hAnsi="Angsana New"/>
          <w:color w:val="000000"/>
          <w:sz w:val="26"/>
          <w:szCs w:val="26"/>
          <w:cs/>
        </w:rPr>
        <w:t>รวมกันเรียกว่า</w:t>
      </w:r>
      <w:r w:rsidR="00151526" w:rsidRPr="003B4CE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151526" w:rsidRPr="003B4CEA">
        <w:rPr>
          <w:rFonts w:ascii="Angsana New" w:hAnsi="Angsana New"/>
          <w:color w:val="000000"/>
          <w:sz w:val="26"/>
          <w:szCs w:val="26"/>
        </w:rPr>
        <w:t>“</w:t>
      </w:r>
      <w:r w:rsidR="006973E2" w:rsidRPr="003B4CEA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="00151526" w:rsidRPr="003B4CEA">
        <w:rPr>
          <w:rFonts w:ascii="Angsana New" w:hAnsi="Angsana New"/>
          <w:color w:val="000000"/>
          <w:sz w:val="26"/>
          <w:szCs w:val="26"/>
        </w:rPr>
        <w:t>”</w:t>
      </w:r>
    </w:p>
    <w:p w14:paraId="6D6540A3" w14:textId="77777777" w:rsidR="00416598" w:rsidRPr="003B4CEA" w:rsidRDefault="0041659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019F088" w14:textId="49055A47" w:rsidR="00807DF1" w:rsidRPr="003B4CEA" w:rsidRDefault="00BC2626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t>2</w:t>
      </w:r>
      <w:r w:rsidR="00807DF1" w:rsidRPr="003B4CEA">
        <w:rPr>
          <w:rFonts w:ascii="Angsana New" w:hAnsi="Angsana New"/>
          <w:b/>
          <w:bCs/>
          <w:sz w:val="26"/>
          <w:szCs w:val="26"/>
        </w:rPr>
        <w:t>.</w:t>
      </w:r>
      <w:r w:rsidR="00807DF1" w:rsidRPr="003B4CEA">
        <w:rPr>
          <w:rFonts w:ascii="Angsana New" w:hAnsi="Angsana New"/>
          <w:b/>
          <w:bCs/>
          <w:sz w:val="26"/>
          <w:szCs w:val="26"/>
        </w:rPr>
        <w:tab/>
      </w:r>
      <w:r w:rsidR="00807DF1" w:rsidRPr="003B4CEA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</w:t>
      </w:r>
      <w:r w:rsidR="00807DF1" w:rsidRPr="003B4CEA">
        <w:rPr>
          <w:rFonts w:ascii="Angsana New" w:hAnsi="Angsana New"/>
          <w:b/>
          <w:bCs/>
          <w:sz w:val="26"/>
          <w:szCs w:val="26"/>
          <w:cs/>
          <w:lang w:val="th-TH"/>
        </w:rPr>
        <w:t>และหลักการจัดทำงบการเงิน</w:t>
      </w:r>
      <w:r w:rsidR="00807DF1" w:rsidRPr="003B4CEA">
        <w:rPr>
          <w:rFonts w:ascii="Angsana New" w:hAnsi="Angsana New"/>
          <w:b/>
          <w:bCs/>
          <w:sz w:val="26"/>
          <w:szCs w:val="26"/>
          <w:cs/>
        </w:rPr>
        <w:t>รวม</w:t>
      </w:r>
    </w:p>
    <w:p w14:paraId="2E2D8D44" w14:textId="77777777" w:rsidR="00807DF1" w:rsidRPr="003B4CEA" w:rsidRDefault="00807DF1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color w:val="000000"/>
          <w:sz w:val="26"/>
          <w:szCs w:val="26"/>
          <w:cs/>
        </w:rPr>
      </w:pPr>
    </w:p>
    <w:p w14:paraId="249126EC" w14:textId="77777777" w:rsidR="00807DF1" w:rsidRPr="003B4CEA" w:rsidRDefault="006E64EA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ก)</w:t>
      </w:r>
      <w:r w:rsidR="00807DF1" w:rsidRPr="003B4CEA">
        <w:rPr>
          <w:rFonts w:ascii="Angsana New" w:hAnsi="Angsana New"/>
          <w:sz w:val="26"/>
          <w:szCs w:val="26"/>
          <w:cs/>
          <w:lang w:val="th-TH"/>
        </w:rPr>
        <w:tab/>
        <w:t>งบการเงินนี้จัดทำเป็นเงินบาทและเป็นภาษาไทยตาม</w:t>
      </w:r>
      <w:r w:rsidR="002B3674" w:rsidRPr="003B4CEA">
        <w:rPr>
          <w:rFonts w:ascii="Angsana New" w:hAnsi="Angsana New"/>
          <w:sz w:val="26"/>
          <w:szCs w:val="26"/>
          <w:cs/>
          <w:lang w:val="th-TH"/>
        </w:rPr>
        <w:t>มาตรฐานการรายงานทางการเงิน</w:t>
      </w:r>
      <w:r w:rsidR="00807DF1" w:rsidRPr="003B4CEA">
        <w:rPr>
          <w:rFonts w:ascii="Angsana New" w:hAnsi="Angsana New"/>
          <w:sz w:val="26"/>
          <w:szCs w:val="26"/>
          <w:cs/>
          <w:lang w:val="th-TH"/>
        </w:rPr>
        <w:t>ของประเทศ</w:t>
      </w:r>
      <w:r w:rsidR="00166D6F" w:rsidRPr="003B4CEA">
        <w:rPr>
          <w:rFonts w:ascii="Angsana New" w:hAnsi="Angsana New"/>
          <w:sz w:val="26"/>
          <w:szCs w:val="26"/>
          <w:cs/>
          <w:lang w:val="th-TH"/>
        </w:rPr>
        <w:t>ไทย  ทั้งนี้ งบการเงินรวมและ</w:t>
      </w:r>
      <w:r w:rsidR="00FD58B6" w:rsidRPr="003B4CEA">
        <w:rPr>
          <w:rFonts w:ascii="Angsana New" w:hAnsi="Angsana New"/>
          <w:sz w:val="26"/>
          <w:szCs w:val="26"/>
          <w:cs/>
          <w:lang w:val="th-TH"/>
        </w:rPr>
        <w:t xml:space="preserve">            </w:t>
      </w:r>
      <w:r w:rsidR="007C5170" w:rsidRPr="003B4CEA">
        <w:rPr>
          <w:rFonts w:ascii="Angsana New" w:hAnsi="Angsana New"/>
          <w:sz w:val="26"/>
          <w:szCs w:val="26"/>
          <w:cs/>
          <w:lang w:val="th-TH"/>
        </w:rPr>
        <w:t>งบการเงินเฉพาะกิจการ</w:t>
      </w:r>
      <w:r w:rsidR="00807DF1" w:rsidRPr="003B4CEA">
        <w:rPr>
          <w:rFonts w:ascii="Angsana New" w:hAnsi="Angsana New"/>
          <w:sz w:val="26"/>
          <w:szCs w:val="26"/>
          <w:cs/>
          <w:lang w:val="th-TH"/>
        </w:rPr>
        <w:t>มีวัตถุประสงค์ที่จัดทำขึ้นเพื่อแสดงฐานะการเงิน  ผลการดำเนินงานและกระแสเงินสดตาม</w:t>
      </w:r>
      <w:r w:rsidR="002B3674" w:rsidRPr="003B4CEA">
        <w:rPr>
          <w:rFonts w:ascii="Angsana New" w:hAnsi="Angsana New"/>
          <w:sz w:val="26"/>
          <w:szCs w:val="26"/>
          <w:cs/>
          <w:lang w:val="th-TH"/>
        </w:rPr>
        <w:t>มาตรฐานการรายงานทางการเงิน</w:t>
      </w:r>
      <w:r w:rsidR="00692AC6" w:rsidRPr="003B4CEA">
        <w:rPr>
          <w:rFonts w:ascii="Angsana New" w:hAnsi="Angsana New"/>
          <w:sz w:val="26"/>
          <w:szCs w:val="26"/>
          <w:cs/>
          <w:lang w:val="th-TH"/>
        </w:rPr>
        <w:t xml:space="preserve">ของประเทศไทยเท่านั้น </w:t>
      </w:r>
    </w:p>
    <w:p w14:paraId="4D7977EF" w14:textId="77777777" w:rsidR="00A022A7" w:rsidRPr="003B4CEA" w:rsidRDefault="00A022A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47FAE118" w14:textId="22788196" w:rsidR="00A022A7" w:rsidRPr="003B4CEA" w:rsidRDefault="00A022A7" w:rsidP="003B4CEA">
      <w:pPr>
        <w:pStyle w:val="BodyText3"/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เพื่อความสะดวกของผู้อ่านงบการเงิน </w:t>
      </w:r>
      <w:r w:rsidR="00311D87" w:rsidRPr="003B4CEA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3B4CEA">
        <w:rPr>
          <w:rFonts w:ascii="Angsana New" w:hAnsi="Angsana New"/>
          <w:sz w:val="26"/>
          <w:szCs w:val="26"/>
          <w:cs/>
          <w:lang w:val="th-TH"/>
        </w:rPr>
        <w:t>บริษัท</w:t>
      </w:r>
      <w:r w:rsidR="00311D87" w:rsidRPr="003B4CEA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3B4CEA">
        <w:rPr>
          <w:rFonts w:ascii="Angsana New" w:hAnsi="Angsana New"/>
          <w:sz w:val="26"/>
          <w:szCs w:val="26"/>
          <w:cs/>
          <w:lang w:val="th-TH"/>
        </w:rPr>
        <w:t>ได้จัดทำงบการเงินฉบับภาษาอังกฤษขึ้นจากงบการเงินฉบับภาษาไทยนี้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4B56D753" w14:textId="03BF7FCF" w:rsidR="00B45571" w:rsidRPr="003B4CEA" w:rsidRDefault="00B45571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lang w:val="th-TH"/>
        </w:rPr>
      </w:pPr>
    </w:p>
    <w:p w14:paraId="6C50E6E1" w14:textId="77777777" w:rsidR="001B7DE1" w:rsidRPr="003B4CEA" w:rsidRDefault="001B7DE1" w:rsidP="003B4CEA">
      <w:pPr>
        <w:pStyle w:val="BodyText3"/>
        <w:ind w:left="540"/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3B4CEA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76B63F1E" w14:textId="77777777" w:rsidR="001B7DE1" w:rsidRPr="003B4CEA" w:rsidRDefault="001B7DE1" w:rsidP="003B4CEA">
      <w:pPr>
        <w:pStyle w:val="BodyText3"/>
        <w:ind w:left="540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48A06BFE" w14:textId="5C241DA4" w:rsidR="001B7DE1" w:rsidRPr="003B4CEA" w:rsidRDefault="001B7DE1" w:rsidP="003B4CEA">
      <w:pPr>
        <w:pStyle w:val="BodyText3"/>
        <w:ind w:left="540"/>
        <w:jc w:val="thaiDistribute"/>
        <w:rPr>
          <w:rFonts w:ascii="Angsana New" w:hAnsi="Angsana New"/>
          <w:sz w:val="26"/>
          <w:szCs w:val="26"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ในระหว่างปี กลุ่มบริษัทยูนิค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3B4CEA">
        <w:rPr>
          <w:rFonts w:ascii="Angsana New" w:hAnsi="Angsana New"/>
          <w:sz w:val="26"/>
          <w:szCs w:val="26"/>
          <w:lang w:val="th-TH"/>
        </w:rPr>
        <w:t xml:space="preserve"> 1 </w:t>
      </w:r>
      <w:r w:rsidRPr="003B4CEA">
        <w:rPr>
          <w:rFonts w:ascii="Angsana New" w:hAnsi="Angsana New"/>
          <w:sz w:val="26"/>
          <w:szCs w:val="26"/>
          <w:cs/>
          <w:lang w:val="th-TH"/>
        </w:rPr>
        <w:t>มกราคม</w:t>
      </w:r>
      <w:r w:rsidRPr="003B4CEA">
        <w:rPr>
          <w:rFonts w:ascii="Angsana New" w:hAnsi="Angsana New"/>
          <w:sz w:val="26"/>
          <w:szCs w:val="26"/>
          <w:lang w:val="th-TH"/>
        </w:rPr>
        <w:t xml:space="preserve"> </w:t>
      </w:r>
      <w:r w:rsidR="00416598" w:rsidRPr="003B4CEA">
        <w:rPr>
          <w:rFonts w:ascii="Angsana New" w:hAnsi="Angsana New"/>
          <w:sz w:val="26"/>
          <w:szCs w:val="26"/>
          <w:lang w:val="en-US"/>
        </w:rPr>
        <w:t>2566</w:t>
      </w:r>
      <w:r w:rsidRPr="003B4CEA">
        <w:rPr>
          <w:rFonts w:ascii="Angsana New" w:hAnsi="Angsana New"/>
          <w:sz w:val="26"/>
          <w:szCs w:val="26"/>
          <w:lang w:val="th-TH"/>
        </w:rPr>
        <w:t xml:space="preserve"> 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D5BC01F" w14:textId="77777777" w:rsidR="001B7DE1" w:rsidRPr="003B4CEA" w:rsidRDefault="001B7DE1" w:rsidP="003B4CEA">
      <w:pPr>
        <w:pStyle w:val="BodyText3"/>
        <w:ind w:left="540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53E63EBA" w14:textId="77777777" w:rsidR="001B7DE1" w:rsidRPr="003B4CEA" w:rsidRDefault="001B7DE1" w:rsidP="003B4CEA">
      <w:pPr>
        <w:pStyle w:val="BodyText3"/>
        <w:ind w:left="540"/>
        <w:jc w:val="thaiDistribute"/>
        <w:rPr>
          <w:rFonts w:ascii="Angsana New" w:hAnsi="Angsana New"/>
          <w:sz w:val="26"/>
          <w:szCs w:val="26"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ยูนิค</w:t>
      </w:r>
    </w:p>
    <w:p w14:paraId="58069DC1" w14:textId="77777777" w:rsidR="00542428" w:rsidRPr="003B4CEA" w:rsidRDefault="0054242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7A702604" w14:textId="6CA0A761" w:rsidR="00117518" w:rsidRPr="003B4CEA" w:rsidRDefault="0011751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ข)</w:t>
      </w:r>
      <w:r w:rsidRPr="003B4CEA">
        <w:rPr>
          <w:rFonts w:ascii="Angsana New" w:hAnsi="Angsana New"/>
          <w:sz w:val="26"/>
          <w:szCs w:val="26"/>
          <w:cs/>
          <w:lang w:val="th-TH"/>
        </w:rPr>
        <w:tab/>
      </w:r>
      <w:r w:rsidRPr="003B4CEA">
        <w:rPr>
          <w:rFonts w:ascii="Angsana New" w:hAnsi="Angsana New"/>
          <w:sz w:val="26"/>
          <w:szCs w:val="26"/>
          <w:cs/>
        </w:rPr>
        <w:t>งบการเงิน</w:t>
      </w:r>
      <w:r w:rsidR="00FF2B76" w:rsidRPr="003B4CEA">
        <w:rPr>
          <w:rFonts w:ascii="Angsana New" w:hAnsi="Angsana New"/>
          <w:sz w:val="26"/>
          <w:szCs w:val="26"/>
          <w:cs/>
        </w:rPr>
        <w:t>รวมประกอบด้วยงบการเงินของบริษัท</w:t>
      </w:r>
      <w:r w:rsidR="0088520E" w:rsidRPr="003B4CEA">
        <w:rPr>
          <w:rFonts w:ascii="Angsana New" w:hAnsi="Angsana New"/>
          <w:sz w:val="26"/>
          <w:szCs w:val="26"/>
          <w:cs/>
        </w:rPr>
        <w:t xml:space="preserve"> </w:t>
      </w:r>
      <w:r w:rsidR="003A772B" w:rsidRPr="003B4CEA">
        <w:rPr>
          <w:rFonts w:ascii="Angsana New" w:hAnsi="Angsana New"/>
          <w:sz w:val="26"/>
          <w:szCs w:val="26"/>
          <w:cs/>
        </w:rPr>
        <w:t>บริษัทย่อย</w:t>
      </w:r>
      <w:r w:rsidR="0088520E" w:rsidRPr="003B4CEA">
        <w:rPr>
          <w:rFonts w:ascii="Angsana New" w:hAnsi="Angsana New"/>
          <w:sz w:val="26"/>
          <w:szCs w:val="26"/>
          <w:cs/>
        </w:rPr>
        <w:t>และการ</w:t>
      </w:r>
      <w:r w:rsidR="00B45571" w:rsidRPr="003B4CEA">
        <w:rPr>
          <w:rFonts w:ascii="Angsana New" w:hAnsi="Angsana New"/>
          <w:sz w:val="26"/>
          <w:szCs w:val="26"/>
          <w:cs/>
        </w:rPr>
        <w:t>ดำเนินงานร่วมกัน</w:t>
      </w:r>
    </w:p>
    <w:p w14:paraId="570ADA40" w14:textId="2AF7E61F" w:rsidR="009B5D88" w:rsidRPr="003B4CEA" w:rsidRDefault="009B5D8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</w:p>
    <w:p w14:paraId="3C7DE30E" w14:textId="4E6A1740" w:rsidR="00FE4805" w:rsidRPr="003B4CEA" w:rsidRDefault="00FE480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  <w:cs/>
        </w:rPr>
        <w:t>บริษัทย่อย</w:t>
      </w:r>
    </w:p>
    <w:p w14:paraId="447C59F7" w14:textId="77777777" w:rsidR="00FE4805" w:rsidRPr="003B4CEA" w:rsidRDefault="00FE4805" w:rsidP="003B4CEA">
      <w:pPr>
        <w:pStyle w:val="BodyText2"/>
        <w:spacing w:line="240" w:lineRule="atLeast"/>
        <w:ind w:right="47"/>
        <w:rPr>
          <w:rFonts w:ascii="Angsana New" w:hAnsi="Angsana New"/>
          <w:sz w:val="26"/>
          <w:szCs w:val="26"/>
        </w:rPr>
      </w:pPr>
    </w:p>
    <w:p w14:paraId="71943650" w14:textId="77777777" w:rsidR="00FE4805" w:rsidRPr="003B4CEA" w:rsidRDefault="00FE480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t>บริษัทย่อยเป็นกิจการที่อยู่ภายใต้การควบคุมของกลุ่มบริษัทยูนิค</w:t>
      </w:r>
      <w:r w:rsidRPr="003B4CEA">
        <w:rPr>
          <w:rFonts w:ascii="Angsana New" w:hAnsi="Angsana New"/>
          <w:sz w:val="26"/>
          <w:szCs w:val="26"/>
        </w:rPr>
        <w:t> </w:t>
      </w:r>
      <w:r w:rsidRPr="003B4CEA">
        <w:rPr>
          <w:rFonts w:ascii="Angsana New" w:hAnsi="Angsana New"/>
          <w:sz w:val="26"/>
          <w:szCs w:val="26"/>
          <w:cs/>
        </w:rPr>
        <w:t xml:space="preserve"> การควบคุมเกิดขึ้นเมื่อกลุ่มบริษัทยูนิค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ยูนิค</w:t>
      </w:r>
      <w:r w:rsidRPr="003B4CEA">
        <w:rPr>
          <w:rFonts w:ascii="Angsana New" w:hAnsi="Angsana New"/>
          <w:sz w:val="26"/>
          <w:szCs w:val="26"/>
        </w:rPr>
        <w:t> </w:t>
      </w:r>
      <w:r w:rsidRPr="003B4CEA">
        <w:rPr>
          <w:rFonts w:ascii="Angsana New" w:hAnsi="Angsana New"/>
          <w:sz w:val="26"/>
          <w:szCs w:val="26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0D5750F5" w14:textId="77777777" w:rsidR="002E36F5" w:rsidRPr="003B4CEA" w:rsidRDefault="002E36F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00D1F298" w14:textId="45BD61A2" w:rsidR="00FE4805" w:rsidRPr="003B4CEA" w:rsidRDefault="00FE480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  <w:cs/>
        </w:rPr>
        <w:t>การสูญเสียการควบคุม</w:t>
      </w:r>
    </w:p>
    <w:p w14:paraId="11546659" w14:textId="77777777" w:rsidR="00FE4805" w:rsidRPr="003B4CEA" w:rsidRDefault="00FE4805" w:rsidP="003B4CEA">
      <w:pPr>
        <w:pStyle w:val="BodyText2"/>
        <w:spacing w:line="240" w:lineRule="atLeast"/>
        <w:ind w:right="47"/>
        <w:jc w:val="thaiDistribute"/>
        <w:rPr>
          <w:rFonts w:ascii="Angsana New" w:hAnsi="Angsana New"/>
          <w:sz w:val="26"/>
          <w:szCs w:val="26"/>
          <w:cs/>
        </w:rPr>
      </w:pPr>
    </w:p>
    <w:p w14:paraId="6DE70F7D" w14:textId="77777777" w:rsidR="00FE4805" w:rsidRPr="003B4CEA" w:rsidRDefault="00FE480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t>เมื่อกลุ่มบริษัทยูนิคสูญเสียการควบคุมในบริษัทย่อย กลุ่มบริษัทยูนิคตัดรายการสินทรัพย์และหนี้สินของบริษัทย่อยนั้นออก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</w:t>
      </w:r>
      <w:r w:rsidRPr="003B4CEA">
        <w:rPr>
          <w:rFonts w:ascii="Angsana New" w:hAnsi="Angsana New"/>
          <w:sz w:val="26"/>
          <w:szCs w:val="26"/>
        </w:rPr>
        <w:t>  </w:t>
      </w:r>
      <w:r w:rsidRPr="003B4CEA">
        <w:rPr>
          <w:rFonts w:ascii="Angsana New" w:hAnsi="Angsana New"/>
          <w:sz w:val="26"/>
          <w:szCs w:val="26"/>
          <w:cs/>
        </w:rPr>
        <w:t xml:space="preserve"> 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3B4CEA">
        <w:rPr>
          <w:rFonts w:ascii="Angsana New" w:hAnsi="Angsana New"/>
          <w:sz w:val="26"/>
          <w:szCs w:val="26"/>
        </w:rPr>
        <w:t> </w:t>
      </w:r>
      <w:r w:rsidRPr="003B4CEA">
        <w:rPr>
          <w:rFonts w:ascii="Angsana New" w:hAnsi="Angsana New"/>
          <w:sz w:val="26"/>
          <w:szCs w:val="26"/>
          <w:cs/>
        </w:rPr>
        <w:t xml:space="preserve">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7A2C192" w14:textId="77777777" w:rsidR="00906E6B" w:rsidRPr="003B4CEA" w:rsidRDefault="00906E6B" w:rsidP="003B4CEA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b/>
          <w:bCs/>
          <w:sz w:val="26"/>
          <w:szCs w:val="26"/>
        </w:rPr>
      </w:pPr>
    </w:p>
    <w:p w14:paraId="3C7C63CD" w14:textId="43B06D25" w:rsidR="00DC16D0" w:rsidRPr="003B4CEA" w:rsidRDefault="00DC16D0" w:rsidP="003B4CEA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  <w:cs/>
        </w:rPr>
        <w:t>การ</w:t>
      </w:r>
      <w:r w:rsidR="00B45571" w:rsidRPr="003B4CEA">
        <w:rPr>
          <w:rFonts w:ascii="Angsana New" w:hAnsi="Angsana New"/>
          <w:b/>
          <w:bCs/>
          <w:sz w:val="26"/>
          <w:szCs w:val="26"/>
          <w:cs/>
        </w:rPr>
        <w:t>ดำเนินงานร่วมกัน</w:t>
      </w:r>
    </w:p>
    <w:p w14:paraId="0B0D722A" w14:textId="77777777" w:rsidR="00DC16D0" w:rsidRPr="003B4CEA" w:rsidRDefault="00DC16D0" w:rsidP="003B4CEA">
      <w:pPr>
        <w:pStyle w:val="BodyText2"/>
        <w:tabs>
          <w:tab w:val="left" w:pos="540"/>
        </w:tabs>
        <w:spacing w:line="240" w:lineRule="atLeast"/>
        <w:ind w:left="0" w:firstLine="0"/>
        <w:rPr>
          <w:rFonts w:ascii="Angsana New" w:hAnsi="Angsana New"/>
          <w:sz w:val="26"/>
          <w:szCs w:val="26"/>
        </w:rPr>
      </w:pPr>
    </w:p>
    <w:p w14:paraId="1DE15BB3" w14:textId="77777777" w:rsidR="00DC16D0" w:rsidRPr="003B4CEA" w:rsidRDefault="00DC16D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3B4CEA">
        <w:rPr>
          <w:rFonts w:ascii="Angsana New" w:hAnsi="Angsana New"/>
          <w:color w:val="000000"/>
          <w:sz w:val="26"/>
          <w:szCs w:val="26"/>
          <w:cs/>
        </w:rPr>
        <w:t xml:space="preserve">มาตรฐานการรายงานทางการเงินฉบับที่ </w:t>
      </w:r>
      <w:r w:rsidRPr="003B4CEA">
        <w:rPr>
          <w:rFonts w:ascii="Angsana New" w:hAnsi="Angsana New"/>
          <w:color w:val="000000"/>
          <w:sz w:val="26"/>
          <w:szCs w:val="26"/>
        </w:rPr>
        <w:t xml:space="preserve">11 </w:t>
      </w:r>
      <w:r w:rsidRPr="003B4CEA">
        <w:rPr>
          <w:rFonts w:ascii="Angsana New" w:hAnsi="Angsana New"/>
          <w:color w:val="000000"/>
          <w:sz w:val="26"/>
          <w:szCs w:val="26"/>
          <w:cs/>
        </w:rPr>
        <w:t xml:space="preserve">เรื่อง การร่วมการงาน </w:t>
      </w:r>
      <w:r w:rsidR="00094EB5" w:rsidRPr="003B4CEA">
        <w:rPr>
          <w:rFonts w:ascii="Angsana New" w:hAnsi="Angsana New"/>
          <w:color w:val="000000"/>
          <w:sz w:val="26"/>
          <w:szCs w:val="26"/>
        </w:rPr>
        <w:t xml:space="preserve"> 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กำหนดให้กิจการที่ลงทุนในกิจการใด</w:t>
      </w:r>
      <w:r w:rsidR="002D1E62" w:rsidRPr="003B4CEA">
        <w:rPr>
          <w:rFonts w:ascii="Angsana New" w:hAnsi="Angsana New"/>
          <w:color w:val="000000"/>
          <w:sz w:val="26"/>
          <w:szCs w:val="26"/>
        </w:rPr>
        <w:t xml:space="preserve"> </w:t>
      </w:r>
      <w:r w:rsidRPr="003B4CEA">
        <w:rPr>
          <w:rFonts w:ascii="Angsana New" w:hAnsi="Angsana New"/>
          <w:color w:val="000000"/>
          <w:sz w:val="26"/>
          <w:szCs w:val="26"/>
          <w:cs/>
        </w:rPr>
        <w:t xml:space="preserve">ๆ ต้องพิจารณาว่าตนมีการควบคุมร่วม </w:t>
      </w:r>
      <w:r w:rsidRPr="003B4CEA">
        <w:rPr>
          <w:rFonts w:ascii="Angsana New" w:hAnsi="Angsana New"/>
          <w:color w:val="000000"/>
          <w:sz w:val="26"/>
          <w:szCs w:val="26"/>
        </w:rPr>
        <w:t xml:space="preserve">(Joint control) </w:t>
      </w:r>
      <w:r w:rsidRPr="003B4CEA">
        <w:rPr>
          <w:rFonts w:ascii="Angsana New" w:hAnsi="Angsana New"/>
          <w:color w:val="000000"/>
          <w:sz w:val="26"/>
          <w:szCs w:val="26"/>
          <w:cs/>
        </w:rPr>
        <w:t xml:space="preserve">กับผู้ลงทุนรายอื่นในกิจการนั้นหรือไม่ หากกิจการมีการควบคุมร่วมกับผู้ลงทุนรายอื่นในกิจการที่ถูกลงทุนนั้นแล้วให้ถือว่ากิจการนั้นเป็นการร่วมการงาน </w:t>
      </w:r>
      <w:r w:rsidRPr="003B4CEA">
        <w:rPr>
          <w:rFonts w:ascii="Angsana New" w:hAnsi="Angsana New"/>
          <w:color w:val="000000"/>
          <w:sz w:val="26"/>
          <w:szCs w:val="26"/>
        </w:rPr>
        <w:t xml:space="preserve">(Joint arrangement) </w:t>
      </w:r>
      <w:r w:rsidRPr="003B4CEA">
        <w:rPr>
          <w:rFonts w:ascii="Angsana New" w:hAnsi="Angsana New"/>
          <w:color w:val="000000"/>
          <w:sz w:val="26"/>
          <w:szCs w:val="26"/>
          <w:cs/>
        </w:rPr>
        <w:t xml:space="preserve">หลังจากนั้น กิจการต้องใช้ดุลยพินิจในการกำหนดประเภทของการร่วมการงานนั้นว่าเป็นการดำเนินงานร่วมกัน </w:t>
      </w:r>
      <w:r w:rsidRPr="003B4CEA">
        <w:rPr>
          <w:rFonts w:ascii="Angsana New" w:hAnsi="Angsana New"/>
          <w:color w:val="000000"/>
          <w:sz w:val="26"/>
          <w:szCs w:val="26"/>
        </w:rPr>
        <w:t xml:space="preserve">(Joint operation) </w:t>
      </w:r>
      <w:r w:rsidRPr="003B4CEA">
        <w:rPr>
          <w:rFonts w:ascii="Angsana New" w:hAnsi="Angsana New"/>
          <w:color w:val="000000"/>
          <w:sz w:val="26"/>
          <w:szCs w:val="26"/>
          <w:cs/>
        </w:rPr>
        <w:t xml:space="preserve">หรือ การร่วมค้า </w:t>
      </w:r>
      <w:r w:rsidRPr="003B4CEA">
        <w:rPr>
          <w:rFonts w:ascii="Angsana New" w:hAnsi="Angsana New"/>
          <w:color w:val="000000"/>
          <w:sz w:val="26"/>
          <w:szCs w:val="26"/>
        </w:rPr>
        <w:t xml:space="preserve">(Joint venture) 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และบันทึกส่วนได้เสียจากการลงทุนให้เหมาะสมกับประเภทของการร่วมการงาน กล่าวคือ หากเป็นการดำเนินงานร่วมกัน ให้กิจการรับรู้ส่วนแบ่งในสินทรัพย์ หนี้สิน รายได้และค่าใช้จ่ายแต่ละรายการของการดำเนินงานร่วมกันตามสัดส่วนที่ตนมีสิทธิตามสัญญาในงบการเงินเฉพาะกิจการของตน แต่หากเป็นการร่วมค้า ให้กิจการรับรู้เงินลงทุนในการร่วมค้าตามวิธีส่วนได้เสียในงบการเงินที่แสดงเงินลงทุนตามวิธีส่วนได้เสียหรืองบการเงินรวม (หากมี) และรับรู้เงินลงทุนในการร่วมค้าตามวิธีราคาทุน</w:t>
      </w:r>
      <w:r w:rsidR="00BB69E7" w:rsidRPr="003B4CEA">
        <w:rPr>
          <w:rFonts w:ascii="Angsana New" w:hAnsi="Angsana New"/>
          <w:color w:val="000000"/>
          <w:sz w:val="26"/>
          <w:szCs w:val="26"/>
          <w:cs/>
        </w:rPr>
        <w:t>หรือวิธีส่วนได้เสีย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ในงบการเงินเฉพาะกิจการ</w:t>
      </w:r>
    </w:p>
    <w:p w14:paraId="69879C78" w14:textId="77777777" w:rsidR="00DC16D0" w:rsidRPr="003B4CEA" w:rsidRDefault="00DC16D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128A9B83" w14:textId="77777777" w:rsidR="00DC16D0" w:rsidRPr="003B4CEA" w:rsidRDefault="00DC16D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3B4CEA">
        <w:rPr>
          <w:rFonts w:ascii="Angsana New" w:hAnsi="Angsana New"/>
          <w:color w:val="000000"/>
          <w:sz w:val="26"/>
          <w:szCs w:val="26"/>
          <w:cs/>
        </w:rPr>
        <w:t>ฝ่ายบริหารของบริษัทพิจารณาว่า</w:t>
      </w:r>
      <w:r w:rsidR="005645D9" w:rsidRPr="003B4CEA">
        <w:rPr>
          <w:rFonts w:ascii="Angsana New" w:hAnsi="Angsana New"/>
          <w:color w:val="000000"/>
          <w:sz w:val="26"/>
          <w:szCs w:val="26"/>
          <w:cs/>
        </w:rPr>
        <w:t>เ</w:t>
      </w:r>
      <w:r w:rsidRPr="003B4CEA">
        <w:rPr>
          <w:rFonts w:ascii="Angsana New" w:hAnsi="Angsana New"/>
          <w:color w:val="000000"/>
          <w:sz w:val="26"/>
          <w:szCs w:val="26"/>
          <w:cs/>
        </w:rPr>
        <w:t xml:space="preserve">งินลงทุนในกิจการที่ควบคุมร่วมกันเป็นการร่วมการงานประเภทการดำเนินงานร่วมกัน </w:t>
      </w:r>
      <w:r w:rsidRPr="003B4CEA">
        <w:rPr>
          <w:rFonts w:ascii="Angsana New" w:hAnsi="Angsana New"/>
          <w:color w:val="000000"/>
          <w:sz w:val="26"/>
          <w:szCs w:val="26"/>
        </w:rPr>
        <w:t xml:space="preserve">(Joint operation) </w:t>
      </w:r>
      <w:r w:rsidRPr="003B4CEA">
        <w:rPr>
          <w:rFonts w:ascii="Angsana New" w:hAnsi="Angsana New"/>
          <w:color w:val="000000"/>
          <w:sz w:val="26"/>
          <w:szCs w:val="26"/>
          <w:cs/>
        </w:rPr>
        <w:t xml:space="preserve">ระหว่างบริษัทและผู้ร่วมดำเนินงานอื่น </w:t>
      </w:r>
      <w:r w:rsidRPr="003B4CEA">
        <w:rPr>
          <w:rFonts w:ascii="Angsana New" w:hAnsi="Angsana New"/>
          <w:color w:val="000000"/>
          <w:sz w:val="26"/>
          <w:szCs w:val="26"/>
        </w:rPr>
        <w:t xml:space="preserve">(Other joint operators) </w:t>
      </w:r>
      <w:r w:rsidRPr="003B4CEA">
        <w:rPr>
          <w:rFonts w:ascii="Angsana New" w:hAnsi="Angsana New"/>
          <w:color w:val="000000"/>
          <w:sz w:val="26"/>
          <w:szCs w:val="26"/>
          <w:cs/>
          <w:lang w:val="en-GB"/>
        </w:rPr>
        <w:t>ตามข้อกำหนดในมาตรฐานฉบับนี้ บริษัทจึงบันทึกสินทรัพย์ หนี้สิน รายได้และค่าใช้จ่าย ของการดำเนินงานร่วมกันเฉพาะส่วนของตนทั้งในงบกา</w:t>
      </w:r>
      <w:r w:rsidR="00094EB5" w:rsidRPr="003B4CEA">
        <w:rPr>
          <w:rFonts w:ascii="Angsana New" w:hAnsi="Angsana New"/>
          <w:color w:val="000000"/>
          <w:sz w:val="26"/>
          <w:szCs w:val="26"/>
          <w:cs/>
          <w:lang w:val="en-GB"/>
        </w:rPr>
        <w:t>รเงินรวมและงบการเงินเฉพาะกิจการ</w:t>
      </w:r>
    </w:p>
    <w:p w14:paraId="6A7CA3FD" w14:textId="77777777" w:rsidR="00FE4805" w:rsidRPr="003B4CEA" w:rsidRDefault="00FE480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14:paraId="0444DB0F" w14:textId="77777777" w:rsidR="008267F2" w:rsidRPr="003B4CEA" w:rsidRDefault="008267F2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br w:type="page"/>
      </w:r>
    </w:p>
    <w:p w14:paraId="4AAC11FA" w14:textId="249BB393" w:rsidR="008C6BA7" w:rsidRPr="003B4CEA" w:rsidRDefault="008C6BA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lastRenderedPageBreak/>
        <w:t>งบการเงินรวมนี้ได้รวมงบการเงินของ</w:t>
      </w:r>
      <w:r w:rsidR="007D2A61" w:rsidRPr="003B4CEA">
        <w:rPr>
          <w:rFonts w:ascii="Angsana New" w:hAnsi="Angsana New"/>
          <w:sz w:val="26"/>
          <w:szCs w:val="26"/>
          <w:cs/>
        </w:rPr>
        <w:t>บริษัท</w:t>
      </w:r>
      <w:r w:rsidR="0088520E" w:rsidRPr="003B4CEA">
        <w:rPr>
          <w:rFonts w:ascii="Angsana New" w:hAnsi="Angsana New"/>
          <w:sz w:val="26"/>
          <w:szCs w:val="26"/>
        </w:rPr>
        <w:t xml:space="preserve"> </w:t>
      </w:r>
      <w:r w:rsidR="007D2A61" w:rsidRPr="003B4CEA">
        <w:rPr>
          <w:rFonts w:ascii="Angsana New" w:hAnsi="Angsana New"/>
          <w:sz w:val="26"/>
          <w:szCs w:val="26"/>
          <w:cs/>
        </w:rPr>
        <w:t>บริษัทย่อย</w:t>
      </w:r>
      <w:r w:rsidR="0088520E" w:rsidRPr="003B4CEA">
        <w:rPr>
          <w:rFonts w:ascii="Angsana New" w:hAnsi="Angsana New"/>
          <w:sz w:val="26"/>
          <w:szCs w:val="26"/>
          <w:cs/>
        </w:rPr>
        <w:t>และการ</w:t>
      </w:r>
      <w:r w:rsidR="00B45571" w:rsidRPr="003B4CEA">
        <w:rPr>
          <w:rFonts w:ascii="Angsana New" w:hAnsi="Angsana New"/>
          <w:sz w:val="26"/>
          <w:szCs w:val="26"/>
          <w:cs/>
        </w:rPr>
        <w:t>ดำเนินงานร่วมกัน</w:t>
      </w:r>
      <w:r w:rsidRPr="003B4CEA">
        <w:rPr>
          <w:rFonts w:ascii="Angsana New" w:hAnsi="Angsana New"/>
          <w:sz w:val="26"/>
          <w:szCs w:val="26"/>
          <w:cs/>
          <w:lang w:val="th-TH"/>
        </w:rPr>
        <w:t>ดัง</w:t>
      </w:r>
      <w:r w:rsidRPr="003B4CEA">
        <w:rPr>
          <w:rFonts w:ascii="Angsana New" w:hAnsi="Angsana New"/>
          <w:sz w:val="26"/>
          <w:szCs w:val="26"/>
          <w:cs/>
        </w:rPr>
        <w:t>นี้</w:t>
      </w:r>
    </w:p>
    <w:p w14:paraId="463A8155" w14:textId="77777777" w:rsidR="00783F96" w:rsidRPr="003B4CEA" w:rsidRDefault="00783F96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110"/>
        <w:gridCol w:w="270"/>
        <w:gridCol w:w="990"/>
        <w:gridCol w:w="270"/>
        <w:gridCol w:w="990"/>
      </w:tblGrid>
      <w:tr w:rsidR="008C6BA7" w:rsidRPr="003B4CEA" w14:paraId="076411D7" w14:textId="77777777" w:rsidTr="00103950">
        <w:tc>
          <w:tcPr>
            <w:tcW w:w="7380" w:type="dxa"/>
            <w:gridSpan w:val="2"/>
          </w:tcPr>
          <w:p w14:paraId="4D8067BB" w14:textId="77777777" w:rsidR="008C6BA7" w:rsidRPr="003B4CEA" w:rsidRDefault="008C6BA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2" w:name="_Hlk126668300"/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52184035" w14:textId="77777777" w:rsidR="008C6BA7" w:rsidRPr="003B4CEA" w:rsidRDefault="008C6BA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</w:t>
            </w:r>
            <w:r w:rsidR="00253EAD" w:rsidRPr="003B4CEA">
              <w:rPr>
                <w:rFonts w:ascii="Angsana New" w:hAnsi="Angsana New"/>
                <w:sz w:val="26"/>
                <w:szCs w:val="26"/>
                <w:cs/>
              </w:rPr>
              <w:t xml:space="preserve"> (ร้อยละ)</w:t>
            </w:r>
          </w:p>
        </w:tc>
      </w:tr>
      <w:tr w:rsidR="00E91B03" w:rsidRPr="003B4CEA" w14:paraId="59D1A3DC" w14:textId="77777777" w:rsidTr="00103950">
        <w:tc>
          <w:tcPr>
            <w:tcW w:w="7110" w:type="dxa"/>
          </w:tcPr>
          <w:p w14:paraId="250D1DC1" w14:textId="77777777" w:rsidR="00E91B03" w:rsidRPr="003B4CEA" w:rsidRDefault="00E91B0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033B34E2" w14:textId="77777777" w:rsidR="00E91B03" w:rsidRPr="003B4CEA" w:rsidRDefault="00E91B0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1686552" w14:textId="71491B1B" w:rsidR="00E91B03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6D03BC80" w14:textId="77777777" w:rsidR="00E91B03" w:rsidRPr="003B4CEA" w:rsidRDefault="00E91B0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436376CE" w14:textId="433CBBB7" w:rsidR="00E91B03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bookmarkEnd w:id="2"/>
      <w:tr w:rsidR="00E91B03" w:rsidRPr="003B4CEA" w14:paraId="7DDC6A52" w14:textId="77777777" w:rsidTr="00103950">
        <w:tc>
          <w:tcPr>
            <w:tcW w:w="7110" w:type="dxa"/>
          </w:tcPr>
          <w:p w14:paraId="5A8825C2" w14:textId="77777777" w:rsidR="00E91B03" w:rsidRPr="003B4CEA" w:rsidRDefault="00E91B0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341D6077" w14:textId="77777777" w:rsidR="00E91B03" w:rsidRPr="003B4CEA" w:rsidRDefault="00E91B0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60A78AA" w14:textId="77777777" w:rsidR="00E91B03" w:rsidRPr="003B4CEA" w:rsidRDefault="00E91B0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3AC3FDE1" w14:textId="77777777" w:rsidR="00E91B03" w:rsidRPr="003B4CEA" w:rsidRDefault="00E91B0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EF7EB4" w14:textId="77777777" w:rsidR="00E91B03" w:rsidRPr="003B4CEA" w:rsidRDefault="00E91B0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890C46" w:rsidRPr="003B4CEA" w14:paraId="55E4FCE4" w14:textId="77777777" w:rsidTr="00103950">
        <w:tc>
          <w:tcPr>
            <w:tcW w:w="7110" w:type="dxa"/>
          </w:tcPr>
          <w:p w14:paraId="578674D3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กิจการร่วมค้า ยูคิว-เอสอาร์ซี จำกัด</w:t>
            </w:r>
          </w:p>
        </w:tc>
        <w:tc>
          <w:tcPr>
            <w:tcW w:w="270" w:type="dxa"/>
          </w:tcPr>
          <w:p w14:paraId="5C3CA4E2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D8E50F7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89.99</w:t>
            </w:r>
          </w:p>
        </w:tc>
        <w:tc>
          <w:tcPr>
            <w:tcW w:w="270" w:type="dxa"/>
          </w:tcPr>
          <w:p w14:paraId="77C4C58E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DBD0C5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89.99</w:t>
            </w:r>
          </w:p>
        </w:tc>
      </w:tr>
      <w:tr w:rsidR="00890C46" w:rsidRPr="003B4CEA" w14:paraId="5D520534" w14:textId="77777777" w:rsidTr="00103950">
        <w:tc>
          <w:tcPr>
            <w:tcW w:w="7110" w:type="dxa"/>
          </w:tcPr>
          <w:p w14:paraId="4CC6A32D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B6EC1D9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30F8D21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A60905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AB50373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90C46" w:rsidRPr="003B4CEA" w14:paraId="3E8CF26E" w14:textId="77777777" w:rsidTr="00103950">
        <w:tc>
          <w:tcPr>
            <w:tcW w:w="7110" w:type="dxa"/>
          </w:tcPr>
          <w:p w14:paraId="2E9E7F19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ยูนิค แมชชีนเนอรี่ จำกัด</w:t>
            </w:r>
          </w:p>
        </w:tc>
        <w:tc>
          <w:tcPr>
            <w:tcW w:w="270" w:type="dxa"/>
          </w:tcPr>
          <w:p w14:paraId="117EA871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310C008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74A3C998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79D27D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890C46" w:rsidRPr="003B4CEA" w14:paraId="4DFBDCE8" w14:textId="77777777" w:rsidTr="00103950">
        <w:tc>
          <w:tcPr>
            <w:tcW w:w="7110" w:type="dxa"/>
          </w:tcPr>
          <w:p w14:paraId="403D4AD1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A6BFA23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B67CBC2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800B06A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D7C8B61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90C46" w:rsidRPr="003B4CEA" w14:paraId="28E8918B" w14:textId="77777777" w:rsidTr="00103950">
        <w:tc>
          <w:tcPr>
            <w:tcW w:w="7110" w:type="dxa"/>
          </w:tcPr>
          <w:p w14:paraId="525693DC" w14:textId="160C3DAF" w:rsidR="00890C46" w:rsidRPr="003B4CEA" w:rsidRDefault="00956C7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ทรัสตี้ คอนสตรัคชั่น จำกัด</w:t>
            </w:r>
          </w:p>
        </w:tc>
        <w:tc>
          <w:tcPr>
            <w:tcW w:w="270" w:type="dxa"/>
          </w:tcPr>
          <w:p w14:paraId="5E73481F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7A2A801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0613E092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9AE8FA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890C46" w:rsidRPr="003B4CEA" w14:paraId="6A8BFC5F" w14:textId="77777777" w:rsidTr="00103950">
        <w:tc>
          <w:tcPr>
            <w:tcW w:w="7110" w:type="dxa"/>
          </w:tcPr>
          <w:p w14:paraId="7D244959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41EE2F3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FF57BC9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79AC36E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7484501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90C46" w:rsidRPr="003B4CEA" w14:paraId="75831F2A" w14:textId="77777777" w:rsidTr="00103950">
        <w:tc>
          <w:tcPr>
            <w:tcW w:w="7110" w:type="dxa"/>
          </w:tcPr>
          <w:p w14:paraId="175DAD85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ยูนิค ทันเนลลิ่ง จำกัด</w:t>
            </w:r>
          </w:p>
        </w:tc>
        <w:tc>
          <w:tcPr>
            <w:tcW w:w="270" w:type="dxa"/>
          </w:tcPr>
          <w:p w14:paraId="7FD67518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157193F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57065B8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FB29E6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890C46" w:rsidRPr="003B4CEA" w14:paraId="51BA8C02" w14:textId="77777777" w:rsidTr="00103950">
        <w:tc>
          <w:tcPr>
            <w:tcW w:w="7110" w:type="dxa"/>
          </w:tcPr>
          <w:p w14:paraId="424F7A74" w14:textId="77777777" w:rsidR="00890C46" w:rsidRPr="003B4CEA" w:rsidRDefault="006334C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70" w:type="dxa"/>
          </w:tcPr>
          <w:p w14:paraId="7E199911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71214B7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BB18DEA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59E3740" w14:textId="77777777" w:rsidR="00890C46" w:rsidRPr="003B4CEA" w:rsidRDefault="00890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3F7F" w:rsidRPr="003B4CEA" w14:paraId="33BB4B33" w14:textId="77777777" w:rsidTr="00103950">
        <w:tc>
          <w:tcPr>
            <w:tcW w:w="7110" w:type="dxa"/>
          </w:tcPr>
          <w:p w14:paraId="7C9A0902" w14:textId="77777777" w:rsidR="00BD3F7F" w:rsidRPr="003B4CEA" w:rsidRDefault="00BD3F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ยูนิค บิลท์ จำกัด</w:t>
            </w:r>
          </w:p>
        </w:tc>
        <w:tc>
          <w:tcPr>
            <w:tcW w:w="270" w:type="dxa"/>
          </w:tcPr>
          <w:p w14:paraId="3C587B3A" w14:textId="77777777" w:rsidR="00BD3F7F" w:rsidRPr="003B4CEA" w:rsidRDefault="00BD3F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97C3052" w14:textId="77777777" w:rsidR="00BD3F7F" w:rsidRPr="003B4CEA" w:rsidRDefault="00BD3F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1C5681DF" w14:textId="77777777" w:rsidR="00BD3F7F" w:rsidRPr="003B4CEA" w:rsidRDefault="00BD3F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C117D0" w14:textId="77777777" w:rsidR="00BD3F7F" w:rsidRPr="003B4CEA" w:rsidRDefault="00BD3F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BD3F7F" w:rsidRPr="003B4CEA" w14:paraId="10B0DDAC" w14:textId="77777777" w:rsidTr="00103950">
        <w:tc>
          <w:tcPr>
            <w:tcW w:w="7110" w:type="dxa"/>
          </w:tcPr>
          <w:p w14:paraId="575C6E31" w14:textId="77777777" w:rsidR="00BD3F7F" w:rsidRPr="003B4CEA" w:rsidRDefault="00BD3F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FC3F9F" w14:textId="77777777" w:rsidR="00BD3F7F" w:rsidRPr="003B4CEA" w:rsidRDefault="00BD3F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B2166DD" w14:textId="77777777" w:rsidR="00BD3F7F" w:rsidRPr="003B4CEA" w:rsidRDefault="00BD3F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741DA7" w14:textId="77777777" w:rsidR="00BD3F7F" w:rsidRPr="003B4CEA" w:rsidRDefault="00BD3F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0A262B1" w14:textId="77777777" w:rsidR="00BD3F7F" w:rsidRPr="003B4CEA" w:rsidRDefault="00BD3F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3F7F" w:rsidRPr="003B4CEA" w14:paraId="0D8BCB46" w14:textId="77777777" w:rsidTr="00103950">
        <w:tc>
          <w:tcPr>
            <w:tcW w:w="7110" w:type="dxa"/>
          </w:tcPr>
          <w:p w14:paraId="6C34B9E4" w14:textId="77777777" w:rsidR="00BD3F7F" w:rsidRPr="003B4CEA" w:rsidRDefault="00BD3F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ยูนิค ซิสเท็ม จำกัด</w:t>
            </w:r>
          </w:p>
        </w:tc>
        <w:tc>
          <w:tcPr>
            <w:tcW w:w="270" w:type="dxa"/>
          </w:tcPr>
          <w:p w14:paraId="3DCC58B0" w14:textId="77777777" w:rsidR="00BD3F7F" w:rsidRPr="003B4CEA" w:rsidRDefault="00BD3F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3733153" w14:textId="77777777" w:rsidR="00BD3F7F" w:rsidRPr="003B4CEA" w:rsidRDefault="00BD3F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553831BD" w14:textId="77777777" w:rsidR="00BD3F7F" w:rsidRPr="003B4CEA" w:rsidRDefault="00BD3F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D911C6" w14:textId="77777777" w:rsidR="00BD3F7F" w:rsidRPr="003B4CEA" w:rsidRDefault="00BD3F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E95376" w:rsidRPr="003B4CEA" w14:paraId="1391FFFF" w14:textId="77777777" w:rsidTr="00103950">
        <w:tc>
          <w:tcPr>
            <w:tcW w:w="7110" w:type="dxa"/>
          </w:tcPr>
          <w:p w14:paraId="4701F6F3" w14:textId="77777777" w:rsidR="00E95376" w:rsidRPr="003B4CEA" w:rsidRDefault="00E9537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6B9CCC" w14:textId="77777777" w:rsidR="00E95376" w:rsidRPr="003B4CEA" w:rsidRDefault="00E9537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86B13C2" w14:textId="77777777" w:rsidR="00E95376" w:rsidRPr="003B4CEA" w:rsidRDefault="00E9537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E19E32" w14:textId="77777777" w:rsidR="00E95376" w:rsidRPr="003B4CEA" w:rsidRDefault="00E9537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7E97CB" w14:textId="77777777" w:rsidR="00E95376" w:rsidRPr="003B4CEA" w:rsidRDefault="00E9537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3F7F" w:rsidRPr="003B4CEA" w14:paraId="59088EBE" w14:textId="77777777" w:rsidTr="00103950">
        <w:tc>
          <w:tcPr>
            <w:tcW w:w="7110" w:type="dxa"/>
          </w:tcPr>
          <w:p w14:paraId="6316846C" w14:textId="77777777" w:rsidR="00BD3F7F" w:rsidRPr="003B4CEA" w:rsidRDefault="00BD3F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ยูนิค อินโนเวชั่น จำกัด</w:t>
            </w:r>
          </w:p>
        </w:tc>
        <w:tc>
          <w:tcPr>
            <w:tcW w:w="270" w:type="dxa"/>
          </w:tcPr>
          <w:p w14:paraId="71E2FDB5" w14:textId="77777777" w:rsidR="00BD3F7F" w:rsidRPr="003B4CEA" w:rsidRDefault="00BD3F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C2C0270" w14:textId="77777777" w:rsidR="00BD3F7F" w:rsidRPr="003B4CEA" w:rsidRDefault="00BD3F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2F665BEE" w14:textId="77777777" w:rsidR="00BD3F7F" w:rsidRPr="003B4CEA" w:rsidRDefault="00BD3F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E179C1" w14:textId="77777777" w:rsidR="00BD3F7F" w:rsidRPr="003B4CEA" w:rsidRDefault="00BD3F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5170AC" w:rsidRPr="003B4CEA" w14:paraId="5C84AEF1" w14:textId="77777777" w:rsidTr="00103950">
        <w:tc>
          <w:tcPr>
            <w:tcW w:w="7110" w:type="dxa"/>
          </w:tcPr>
          <w:p w14:paraId="3859009E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9796EF6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2A2AABC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57CC032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DE60618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170AC" w:rsidRPr="003B4CEA" w14:paraId="251603DE" w14:textId="77777777" w:rsidTr="00103950">
        <w:tc>
          <w:tcPr>
            <w:tcW w:w="7110" w:type="dxa"/>
          </w:tcPr>
          <w:p w14:paraId="693846CA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ยูนิค เมทัล จำกัด</w:t>
            </w:r>
          </w:p>
        </w:tc>
        <w:tc>
          <w:tcPr>
            <w:tcW w:w="270" w:type="dxa"/>
          </w:tcPr>
          <w:p w14:paraId="2F009B29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54D3D53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270" w:type="dxa"/>
          </w:tcPr>
          <w:p w14:paraId="3F36734B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F1CB6E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</w:tr>
      <w:tr w:rsidR="002225A1" w:rsidRPr="003B4CEA" w14:paraId="53C7E165" w14:textId="77777777" w:rsidTr="00342A85">
        <w:tc>
          <w:tcPr>
            <w:tcW w:w="7110" w:type="dxa"/>
          </w:tcPr>
          <w:p w14:paraId="5F7CD84F" w14:textId="77777777" w:rsidR="002225A1" w:rsidRPr="003B4CEA" w:rsidRDefault="002225A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3832CCF" w14:textId="77777777" w:rsidR="002225A1" w:rsidRPr="003B4CEA" w:rsidRDefault="002225A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A5AE06E" w14:textId="77777777" w:rsidR="002225A1" w:rsidRPr="003B4CEA" w:rsidRDefault="002225A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B60D6FE" w14:textId="77777777" w:rsidR="002225A1" w:rsidRPr="003B4CEA" w:rsidRDefault="002225A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D24B1DB" w14:textId="77777777" w:rsidR="002225A1" w:rsidRPr="003B4CEA" w:rsidRDefault="002225A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170AC" w:rsidRPr="003B4CEA" w14:paraId="3F79E2D5" w14:textId="77777777" w:rsidTr="00103950">
        <w:tc>
          <w:tcPr>
            <w:tcW w:w="7110" w:type="dxa"/>
          </w:tcPr>
          <w:p w14:paraId="336D1D02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ยูนิค แพรคติก้า จำกัด</w:t>
            </w:r>
          </w:p>
        </w:tc>
        <w:tc>
          <w:tcPr>
            <w:tcW w:w="270" w:type="dxa"/>
          </w:tcPr>
          <w:p w14:paraId="7BFEA1C7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2913724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270" w:type="dxa"/>
          </w:tcPr>
          <w:p w14:paraId="47FD56FD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FF0BF0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</w:tr>
      <w:tr w:rsidR="005170AC" w:rsidRPr="003B4CEA" w14:paraId="2CB96FB3" w14:textId="77777777" w:rsidTr="00103950">
        <w:tc>
          <w:tcPr>
            <w:tcW w:w="7110" w:type="dxa"/>
          </w:tcPr>
          <w:p w14:paraId="41FFEDC1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250DFEE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3AB66A2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18D1F08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DEC4901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170AC" w:rsidRPr="003B4CEA" w14:paraId="6DEBDE11" w14:textId="77777777" w:rsidTr="00103950">
        <w:tc>
          <w:tcPr>
            <w:tcW w:w="7110" w:type="dxa"/>
          </w:tcPr>
          <w:p w14:paraId="60FEF2AD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ยูนิค เอ็กซพลอเรชั่น จำกัด</w:t>
            </w:r>
          </w:p>
        </w:tc>
        <w:tc>
          <w:tcPr>
            <w:tcW w:w="270" w:type="dxa"/>
          </w:tcPr>
          <w:p w14:paraId="2FB0D015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D2B8B6C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270" w:type="dxa"/>
          </w:tcPr>
          <w:p w14:paraId="7A90873F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A17400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</w:tr>
      <w:tr w:rsidR="00B97E32" w:rsidRPr="003B4CEA" w14:paraId="797C80D2" w14:textId="77777777" w:rsidTr="00103950">
        <w:tc>
          <w:tcPr>
            <w:tcW w:w="7110" w:type="dxa"/>
          </w:tcPr>
          <w:p w14:paraId="6F8A6DD7" w14:textId="77777777" w:rsidR="00B97E32" w:rsidRPr="003B4CEA" w:rsidRDefault="00B97E3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CA4B3F0" w14:textId="77777777" w:rsidR="00B97E32" w:rsidRPr="003B4CEA" w:rsidRDefault="00B97E3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597C824" w14:textId="77777777" w:rsidR="00B97E32" w:rsidRPr="003B4CEA" w:rsidRDefault="00B97E3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E5F1A1" w14:textId="77777777" w:rsidR="00B97E32" w:rsidRPr="003B4CEA" w:rsidRDefault="00B97E3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73A48D" w14:textId="77777777" w:rsidR="00B97E32" w:rsidRPr="003B4CEA" w:rsidRDefault="00B97E3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70AC" w:rsidRPr="003B4CEA" w14:paraId="2487AC60" w14:textId="77777777" w:rsidTr="00103950">
        <w:tc>
          <w:tcPr>
            <w:tcW w:w="7110" w:type="dxa"/>
          </w:tcPr>
          <w:p w14:paraId="4AF782F6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ยูนิค อีควิปเม้นท์ เซอร์วิส จำกัด</w:t>
            </w:r>
          </w:p>
        </w:tc>
        <w:tc>
          <w:tcPr>
            <w:tcW w:w="270" w:type="dxa"/>
          </w:tcPr>
          <w:p w14:paraId="1467F2D2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2DB1D2E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270" w:type="dxa"/>
          </w:tcPr>
          <w:p w14:paraId="5AFB6512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614B03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</w:tr>
      <w:tr w:rsidR="005170AC" w:rsidRPr="003B4CEA" w14:paraId="67801571" w14:textId="77777777" w:rsidTr="00103950">
        <w:tc>
          <w:tcPr>
            <w:tcW w:w="7110" w:type="dxa"/>
          </w:tcPr>
          <w:p w14:paraId="03ECA323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83B3B66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3628F0D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71694C6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85672D5" w14:textId="77777777" w:rsidR="005170AC" w:rsidRPr="003B4CEA" w:rsidRDefault="005170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04E1" w:rsidRPr="003B4CEA" w14:paraId="31EAEF95" w14:textId="77777777" w:rsidTr="00103950">
        <w:tc>
          <w:tcPr>
            <w:tcW w:w="7110" w:type="dxa"/>
          </w:tcPr>
          <w:p w14:paraId="37C37581" w14:textId="77777777" w:rsidR="004304E1" w:rsidRPr="003B4CEA" w:rsidRDefault="004304E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ซัน เทคโนโลยี แอนด์ คอนสตรัคชั่น จำกัด</w:t>
            </w:r>
          </w:p>
        </w:tc>
        <w:tc>
          <w:tcPr>
            <w:tcW w:w="270" w:type="dxa"/>
          </w:tcPr>
          <w:p w14:paraId="607FAD74" w14:textId="77777777" w:rsidR="004304E1" w:rsidRPr="003B4CEA" w:rsidRDefault="004304E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D2E21F2" w14:textId="77777777" w:rsidR="004304E1" w:rsidRPr="003B4CEA" w:rsidRDefault="004304E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0DD8FC7C" w14:textId="77777777" w:rsidR="004304E1" w:rsidRPr="003B4CEA" w:rsidRDefault="004304E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5AE408" w14:textId="77777777" w:rsidR="004304E1" w:rsidRPr="003B4CEA" w:rsidRDefault="004304E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5B3EAD" w:rsidRPr="003B4CEA" w14:paraId="0BA5C97C" w14:textId="77777777" w:rsidTr="00103950">
        <w:tc>
          <w:tcPr>
            <w:tcW w:w="7110" w:type="dxa"/>
          </w:tcPr>
          <w:p w14:paraId="1CF5F774" w14:textId="77777777" w:rsidR="005B3EAD" w:rsidRPr="003B4CEA" w:rsidRDefault="005B3EA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22EC31" w14:textId="77777777" w:rsidR="005B3EAD" w:rsidRPr="003B4CEA" w:rsidRDefault="005B3EA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DCBDF7B" w14:textId="77777777" w:rsidR="005B3EAD" w:rsidRPr="003B4CEA" w:rsidRDefault="005B3EA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4936B1" w14:textId="77777777" w:rsidR="005B3EAD" w:rsidRPr="003B4CEA" w:rsidRDefault="005B3EA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C4094E" w14:textId="77777777" w:rsidR="005B3EAD" w:rsidRPr="003B4CEA" w:rsidRDefault="005B3EA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B8C" w:rsidRPr="003B4CEA" w14:paraId="58D6ECCD" w14:textId="77777777" w:rsidTr="00CE1B8C">
        <w:tc>
          <w:tcPr>
            <w:tcW w:w="7110" w:type="dxa"/>
          </w:tcPr>
          <w:p w14:paraId="72ED340C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270" w:type="dxa"/>
          </w:tcPr>
          <w:p w14:paraId="10F2A613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7D9E82A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DAC751E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C15BBEB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CE1B8C" w:rsidRPr="003B4CEA" w14:paraId="1553EF69" w14:textId="77777777" w:rsidTr="00CE1B8C">
        <w:tc>
          <w:tcPr>
            <w:tcW w:w="7110" w:type="dxa"/>
          </w:tcPr>
          <w:p w14:paraId="48476AC9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Sinohydro Corporation Limited และบริษัท ยูนิค เอ็นจิเนียริ่ง แอนด์ คอนสตรัคชั่น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270" w:type="dxa"/>
          </w:tcPr>
          <w:p w14:paraId="76D87396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D74823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F7504A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CFFE1A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B8C" w:rsidRPr="003B4CEA" w14:paraId="0C94AF6D" w14:textId="77777777" w:rsidTr="00CE1B8C">
        <w:tc>
          <w:tcPr>
            <w:tcW w:w="7110" w:type="dxa"/>
          </w:tcPr>
          <w:p w14:paraId="501438F4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(ชื่อตามที่จดทะเบียน “กิจการร่วมค้า เอสเอช - ยูเอ็น”)</w:t>
            </w:r>
          </w:p>
        </w:tc>
        <w:tc>
          <w:tcPr>
            <w:tcW w:w="270" w:type="dxa"/>
          </w:tcPr>
          <w:p w14:paraId="32D9D01E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911E2D1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70" w:type="dxa"/>
          </w:tcPr>
          <w:p w14:paraId="6E37568C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0024E8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CE1B8C" w:rsidRPr="003B4CEA" w14:paraId="264197B7" w14:textId="77777777" w:rsidTr="00CE1B8C">
        <w:tc>
          <w:tcPr>
            <w:tcW w:w="7110" w:type="dxa"/>
          </w:tcPr>
          <w:p w14:paraId="3F1AA597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70" w:type="dxa"/>
          </w:tcPr>
          <w:p w14:paraId="7C4F6625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D0EA6E9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625E9BA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7843712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E1B8C" w:rsidRPr="003B4CEA" w14:paraId="5FAEF54B" w14:textId="77777777" w:rsidTr="00CE1B8C">
        <w:tc>
          <w:tcPr>
            <w:tcW w:w="7110" w:type="dxa"/>
          </w:tcPr>
          <w:p w14:paraId="3D6609CB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บริษัท ซิโน-ไทย เอ็นจิเนียริ่ง แอนด์ คอนสตรัคชั่น จำกัด (มหาชน) และบริษัท  ยูนิค เอ็นจิเนียริ่ง </w:t>
            </w:r>
          </w:p>
        </w:tc>
        <w:tc>
          <w:tcPr>
            <w:tcW w:w="270" w:type="dxa"/>
          </w:tcPr>
          <w:p w14:paraId="0E928113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56E5E97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2F9289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1556C7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B8C" w:rsidRPr="003B4CEA" w14:paraId="00E15CA9" w14:textId="77777777" w:rsidTr="00CE1B8C">
        <w:tc>
          <w:tcPr>
            <w:tcW w:w="7110" w:type="dxa"/>
          </w:tcPr>
          <w:p w14:paraId="560538C1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แอนด์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คอนสตรัคชั่น จำกัด (มหาชน)  (ชื่อตามที่จดทะเบียน “กิจการร่วมค้า เอส ยู”)</w:t>
            </w:r>
          </w:p>
        </w:tc>
        <w:tc>
          <w:tcPr>
            <w:tcW w:w="270" w:type="dxa"/>
          </w:tcPr>
          <w:p w14:paraId="215F1D48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8F30C7A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270" w:type="dxa"/>
          </w:tcPr>
          <w:p w14:paraId="7F327C6F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DC9F8A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</w:tr>
      <w:tr w:rsidR="00CE1B8C" w:rsidRPr="003B4CEA" w14:paraId="1DD7BE0A" w14:textId="77777777" w:rsidTr="00CE1B8C">
        <w:tc>
          <w:tcPr>
            <w:tcW w:w="7110" w:type="dxa"/>
          </w:tcPr>
          <w:p w14:paraId="60AC659B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0C2DD93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EBB35C7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0B0A47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9630B6" w14:textId="77777777" w:rsidR="00CE1B8C" w:rsidRPr="003B4CEA" w:rsidRDefault="00CE1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47DA" w:rsidRPr="003B4CEA" w14:paraId="2DE1020C" w14:textId="77777777" w:rsidTr="00103950">
        <w:tc>
          <w:tcPr>
            <w:tcW w:w="7110" w:type="dxa"/>
          </w:tcPr>
          <w:p w14:paraId="5662ADE7" w14:textId="77777777" w:rsidR="00B047DA" w:rsidRPr="003B4CEA" w:rsidRDefault="00B047D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Sinohydro Corporation Limited, China Harbour Engineering Company Limited และบริษัท  ยูนิค</w:t>
            </w:r>
          </w:p>
        </w:tc>
        <w:tc>
          <w:tcPr>
            <w:tcW w:w="270" w:type="dxa"/>
          </w:tcPr>
          <w:p w14:paraId="22B652C8" w14:textId="77777777" w:rsidR="00B047DA" w:rsidRPr="003B4CEA" w:rsidRDefault="00B047D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79290A8" w14:textId="77777777" w:rsidR="00B047DA" w:rsidRPr="003B4CEA" w:rsidRDefault="00B047D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C45A3E" w14:textId="77777777" w:rsidR="00B047DA" w:rsidRPr="003B4CEA" w:rsidRDefault="00B047D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C6D4DC" w14:textId="77777777" w:rsidR="00B047DA" w:rsidRPr="003B4CEA" w:rsidRDefault="00B047D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47DA" w:rsidRPr="003B4CEA" w14:paraId="7C797962" w14:textId="77777777" w:rsidTr="00103950">
        <w:tc>
          <w:tcPr>
            <w:tcW w:w="7110" w:type="dxa"/>
          </w:tcPr>
          <w:p w14:paraId="2C183F3B" w14:textId="77777777" w:rsidR="00B047DA" w:rsidRPr="003B4CEA" w:rsidRDefault="00B047D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เอ็นจิเนียริ่ง แอนด์ คอนสตรัคชั่น จำกัด (มหาชน) (ชื่อตามที่จดทะเบียน “กิจการร่วมค้า UN-SH-CH”)</w:t>
            </w:r>
          </w:p>
        </w:tc>
        <w:tc>
          <w:tcPr>
            <w:tcW w:w="270" w:type="dxa"/>
          </w:tcPr>
          <w:p w14:paraId="393E8F1A" w14:textId="77777777" w:rsidR="00B047DA" w:rsidRPr="003B4CEA" w:rsidRDefault="00B047D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004BC07" w14:textId="77777777" w:rsidR="00B047DA" w:rsidRPr="003B4CEA" w:rsidRDefault="00B047D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70" w:type="dxa"/>
          </w:tcPr>
          <w:p w14:paraId="40AE1B61" w14:textId="77777777" w:rsidR="00B047DA" w:rsidRPr="003B4CEA" w:rsidRDefault="00B047D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5D32F9" w14:textId="77777777" w:rsidR="00B047DA" w:rsidRPr="003B4CEA" w:rsidRDefault="00B047D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8267F2" w:rsidRPr="003B4CEA" w14:paraId="3AC22BAE" w14:textId="77777777" w:rsidTr="00C76BA4">
        <w:tc>
          <w:tcPr>
            <w:tcW w:w="7380" w:type="dxa"/>
            <w:gridSpan w:val="2"/>
          </w:tcPr>
          <w:p w14:paraId="31AFAB31" w14:textId="77777777" w:rsidR="008267F2" w:rsidRPr="003B4CEA" w:rsidRDefault="008267F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3B47562F" w14:textId="77777777" w:rsidR="008267F2" w:rsidRPr="003B4CEA" w:rsidRDefault="008267F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(ร้อยละ)</w:t>
            </w:r>
          </w:p>
        </w:tc>
      </w:tr>
      <w:tr w:rsidR="008267F2" w:rsidRPr="003B4CEA" w14:paraId="0134633F" w14:textId="77777777" w:rsidTr="00C76BA4">
        <w:tc>
          <w:tcPr>
            <w:tcW w:w="7110" w:type="dxa"/>
          </w:tcPr>
          <w:p w14:paraId="46128D8C" w14:textId="77777777" w:rsidR="008267F2" w:rsidRPr="003B4CEA" w:rsidRDefault="008267F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0CD1DCF" w14:textId="77777777" w:rsidR="008267F2" w:rsidRPr="003B4CEA" w:rsidRDefault="008267F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7FD61E4" w14:textId="77777777" w:rsidR="008267F2" w:rsidRPr="003B4CEA" w:rsidRDefault="008267F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7EA163E8" w14:textId="77777777" w:rsidR="008267F2" w:rsidRPr="003B4CEA" w:rsidRDefault="008267F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082B3B2" w14:textId="77777777" w:rsidR="008267F2" w:rsidRPr="003B4CEA" w:rsidRDefault="008267F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A62C1" w:rsidRPr="003B4CEA" w14:paraId="696A9478" w14:textId="77777777" w:rsidTr="00103950">
        <w:tc>
          <w:tcPr>
            <w:tcW w:w="7110" w:type="dxa"/>
          </w:tcPr>
          <w:p w14:paraId="508760DF" w14:textId="77777777" w:rsidR="007A62C1" w:rsidRPr="003B4CEA" w:rsidRDefault="00482C4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อสิตากิจ จำกัด และบริษัท ยูนิค เอ็นจิเนียริ่ง แอนด์ คอนสตรัคชั่น จำกัด (มหาชน) </w:t>
            </w:r>
          </w:p>
        </w:tc>
        <w:tc>
          <w:tcPr>
            <w:tcW w:w="270" w:type="dxa"/>
          </w:tcPr>
          <w:p w14:paraId="749C1FE7" w14:textId="77777777" w:rsidR="007A62C1" w:rsidRPr="003B4CEA" w:rsidRDefault="007A62C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480D968" w14:textId="77777777" w:rsidR="007A62C1" w:rsidRPr="003B4CEA" w:rsidRDefault="007A62C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12140" w14:textId="77777777" w:rsidR="007A62C1" w:rsidRPr="003B4CEA" w:rsidRDefault="007A62C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059679" w14:textId="77777777" w:rsidR="007A62C1" w:rsidRPr="003B4CEA" w:rsidRDefault="007A62C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62C1" w:rsidRPr="003B4CEA" w14:paraId="7A05E44D" w14:textId="77777777" w:rsidTr="00103950">
        <w:tc>
          <w:tcPr>
            <w:tcW w:w="7110" w:type="dxa"/>
          </w:tcPr>
          <w:p w14:paraId="38CEAABE" w14:textId="77777777" w:rsidR="007A62C1" w:rsidRPr="003B4CEA" w:rsidRDefault="00482C4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(ชื่อตามที่จดทะเบียน “กิจการร่วมค้า ยู</w:t>
            </w:r>
            <w:r w:rsidR="008C600E"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เอ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”)</w:t>
            </w:r>
          </w:p>
        </w:tc>
        <w:tc>
          <w:tcPr>
            <w:tcW w:w="270" w:type="dxa"/>
          </w:tcPr>
          <w:p w14:paraId="6B790B1F" w14:textId="77777777" w:rsidR="007A62C1" w:rsidRPr="003B4CEA" w:rsidRDefault="007A62C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DAC84C6" w14:textId="77777777" w:rsidR="007A62C1" w:rsidRPr="003B4CEA" w:rsidRDefault="007A62C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6E519B" w14:textId="77777777" w:rsidR="007A62C1" w:rsidRPr="003B4CEA" w:rsidRDefault="007A62C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3D918E" w14:textId="77777777" w:rsidR="007A62C1" w:rsidRPr="003B4CEA" w:rsidRDefault="007A62C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6D7F" w:rsidRPr="003B4CEA" w14:paraId="59AA9CBA" w14:textId="77777777" w:rsidTr="00103950">
        <w:tc>
          <w:tcPr>
            <w:tcW w:w="7110" w:type="dxa"/>
          </w:tcPr>
          <w:p w14:paraId="4F145781" w14:textId="77777777" w:rsidR="00126D7F" w:rsidRPr="003B4CEA" w:rsidRDefault="00126D7F" w:rsidP="003B4CEA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โครงการถนนต่อเชื่อมถนนราชพฤกษ์-ถนนกาญจนาภิเษก (แนวเหนือ </w:t>
            </w:r>
            <w:r w:rsidR="007301ED"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ใต้) ตอน NS1</w:t>
            </w:r>
          </w:p>
        </w:tc>
        <w:tc>
          <w:tcPr>
            <w:tcW w:w="270" w:type="dxa"/>
          </w:tcPr>
          <w:p w14:paraId="5A6DE1AE" w14:textId="77777777" w:rsidR="00126D7F" w:rsidRPr="003B4CEA" w:rsidRDefault="00126D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477A6AE" w14:textId="77777777" w:rsidR="00126D7F" w:rsidRPr="003B4CEA" w:rsidRDefault="00126D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270" w:type="dxa"/>
          </w:tcPr>
          <w:p w14:paraId="3D422C37" w14:textId="77777777" w:rsidR="00126D7F" w:rsidRPr="003B4CEA" w:rsidRDefault="00126D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A70D01" w14:textId="77777777" w:rsidR="00126D7F" w:rsidRPr="003B4CEA" w:rsidRDefault="00126D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</w:tr>
      <w:tr w:rsidR="00126D7F" w:rsidRPr="003B4CEA" w14:paraId="01456CE8" w14:textId="77777777" w:rsidTr="00103950">
        <w:tc>
          <w:tcPr>
            <w:tcW w:w="7110" w:type="dxa"/>
          </w:tcPr>
          <w:p w14:paraId="014B82B6" w14:textId="77777777" w:rsidR="00126D7F" w:rsidRPr="003B4CEA" w:rsidRDefault="00126D7F" w:rsidP="003B4CEA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โครงการถนนต่อเชื่อมถนนราชพฤกษ์-ถนนกาญจนาภิเษก (แนวเหนือ </w:t>
            </w:r>
            <w:r w:rsidR="007301ED"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ใต้) ตอน NS2</w:t>
            </w:r>
          </w:p>
        </w:tc>
        <w:tc>
          <w:tcPr>
            <w:tcW w:w="270" w:type="dxa"/>
          </w:tcPr>
          <w:p w14:paraId="48E22C40" w14:textId="77777777" w:rsidR="00126D7F" w:rsidRPr="003B4CEA" w:rsidRDefault="00126D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7C86C91" w14:textId="77777777" w:rsidR="00126D7F" w:rsidRPr="003B4CEA" w:rsidRDefault="00126D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70" w:type="dxa"/>
          </w:tcPr>
          <w:p w14:paraId="4EF9C965" w14:textId="77777777" w:rsidR="00126D7F" w:rsidRPr="003B4CEA" w:rsidRDefault="00126D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B015E9" w14:textId="77777777" w:rsidR="00126D7F" w:rsidRPr="003B4CEA" w:rsidRDefault="00126D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126D7F" w:rsidRPr="003B4CEA" w14:paraId="491CEFAB" w14:textId="77777777" w:rsidTr="00103950">
        <w:tc>
          <w:tcPr>
            <w:tcW w:w="7110" w:type="dxa"/>
          </w:tcPr>
          <w:p w14:paraId="5F6FAAEA" w14:textId="77777777" w:rsidR="00126D7F" w:rsidRPr="003B4CEA" w:rsidRDefault="00126D7F" w:rsidP="003B4CEA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โครงการถนนต่อเชื่อมถนนราชพฤกษ์-ถนนกาญจนาภิเษก (แนวเหนือ </w:t>
            </w:r>
            <w:r w:rsidR="007301ED"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ใต้) ตอน NS3</w:t>
            </w:r>
          </w:p>
        </w:tc>
        <w:tc>
          <w:tcPr>
            <w:tcW w:w="270" w:type="dxa"/>
          </w:tcPr>
          <w:p w14:paraId="59FCBA69" w14:textId="77777777" w:rsidR="00126D7F" w:rsidRPr="003B4CEA" w:rsidRDefault="00126D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F88268F" w14:textId="77777777" w:rsidR="00126D7F" w:rsidRPr="003B4CEA" w:rsidRDefault="00126D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70" w:type="dxa"/>
          </w:tcPr>
          <w:p w14:paraId="353C22AD" w14:textId="77777777" w:rsidR="00126D7F" w:rsidRPr="003B4CEA" w:rsidRDefault="00126D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0B21CF" w14:textId="77777777" w:rsidR="00126D7F" w:rsidRPr="003B4CEA" w:rsidRDefault="00126D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126D7F" w:rsidRPr="003B4CEA" w14:paraId="06279DE6" w14:textId="77777777" w:rsidTr="00103950">
        <w:tc>
          <w:tcPr>
            <w:tcW w:w="7110" w:type="dxa"/>
          </w:tcPr>
          <w:p w14:paraId="76235B6B" w14:textId="77777777" w:rsidR="00126D7F" w:rsidRPr="003B4CEA" w:rsidRDefault="00126D7F" w:rsidP="003B4CEA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โครงการถนนต่อเชื่อมถนนราชพฤกษ์-ถนนกาญจนาภิเษก (แนวเหนือ </w:t>
            </w:r>
            <w:r w:rsidR="007301ED"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ใต้) ตอน CD Road</w:t>
            </w:r>
          </w:p>
        </w:tc>
        <w:tc>
          <w:tcPr>
            <w:tcW w:w="270" w:type="dxa"/>
          </w:tcPr>
          <w:p w14:paraId="45771214" w14:textId="77777777" w:rsidR="00126D7F" w:rsidRPr="003B4CEA" w:rsidRDefault="00126D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3FD6D00" w14:textId="77777777" w:rsidR="00126D7F" w:rsidRPr="003B4CEA" w:rsidRDefault="00126D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30.00</w:t>
            </w:r>
          </w:p>
        </w:tc>
        <w:tc>
          <w:tcPr>
            <w:tcW w:w="270" w:type="dxa"/>
          </w:tcPr>
          <w:p w14:paraId="2C4B4369" w14:textId="77777777" w:rsidR="00126D7F" w:rsidRPr="003B4CEA" w:rsidRDefault="00126D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65E5A4" w14:textId="77777777" w:rsidR="00126D7F" w:rsidRPr="003B4CEA" w:rsidRDefault="00126D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30.00</w:t>
            </w:r>
          </w:p>
        </w:tc>
      </w:tr>
      <w:tr w:rsidR="00B7383D" w:rsidRPr="003B4CEA" w14:paraId="2A6E2FB1" w14:textId="77777777" w:rsidTr="00103950">
        <w:tc>
          <w:tcPr>
            <w:tcW w:w="7110" w:type="dxa"/>
          </w:tcPr>
          <w:p w14:paraId="38E12173" w14:textId="77777777" w:rsidR="00B7383D" w:rsidRPr="003B4CEA" w:rsidRDefault="00B7383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FCD08A7" w14:textId="77777777" w:rsidR="00B7383D" w:rsidRPr="003B4CEA" w:rsidRDefault="00B7383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7D1BA45" w14:textId="77777777" w:rsidR="00B7383D" w:rsidRPr="003B4CEA" w:rsidRDefault="00B7383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E3CD78" w14:textId="77777777" w:rsidR="00B7383D" w:rsidRPr="003B4CEA" w:rsidRDefault="00B7383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4E5DB9" w14:textId="77777777" w:rsidR="00B7383D" w:rsidRPr="003B4CEA" w:rsidRDefault="00B7383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383D" w:rsidRPr="003B4CEA" w14:paraId="3DA36A21" w14:textId="77777777" w:rsidTr="00103950">
        <w:tc>
          <w:tcPr>
            <w:tcW w:w="7110" w:type="dxa"/>
          </w:tcPr>
          <w:p w14:paraId="60285697" w14:textId="77777777" w:rsidR="00B7383D" w:rsidRPr="003B4CEA" w:rsidRDefault="00B7383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อสิตากิจ จำกัด และบริษัท ยูนิค เอ็นจิเนียริ่ง แอนด์ คอนสตรัคชั่น จำกัด (มหาชน) </w:t>
            </w:r>
          </w:p>
        </w:tc>
        <w:tc>
          <w:tcPr>
            <w:tcW w:w="270" w:type="dxa"/>
          </w:tcPr>
          <w:p w14:paraId="068ECF07" w14:textId="77777777" w:rsidR="00B7383D" w:rsidRPr="003B4CEA" w:rsidRDefault="00B7383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FA8EFCC" w14:textId="77777777" w:rsidR="00B7383D" w:rsidRPr="003B4CEA" w:rsidRDefault="00B7383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043E0C" w14:textId="77777777" w:rsidR="00B7383D" w:rsidRPr="003B4CEA" w:rsidRDefault="00B7383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CD4380" w14:textId="77777777" w:rsidR="00B7383D" w:rsidRPr="003B4CEA" w:rsidRDefault="00B7383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6D7F" w:rsidRPr="003B4CEA" w14:paraId="061D1DFD" w14:textId="77777777" w:rsidTr="00103950">
        <w:tc>
          <w:tcPr>
            <w:tcW w:w="7110" w:type="dxa"/>
          </w:tcPr>
          <w:p w14:paraId="412B4BA8" w14:textId="77777777" w:rsidR="00126D7F" w:rsidRPr="003B4CEA" w:rsidRDefault="00126D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(ชื่อตามที่จดทะเบียน “กิจการร่วมค้า ยูนิค - อสิตากิจ”)</w:t>
            </w:r>
          </w:p>
        </w:tc>
        <w:tc>
          <w:tcPr>
            <w:tcW w:w="270" w:type="dxa"/>
          </w:tcPr>
          <w:p w14:paraId="35023370" w14:textId="77777777" w:rsidR="00126D7F" w:rsidRPr="003B4CEA" w:rsidRDefault="00126D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07C2D80" w14:textId="77777777" w:rsidR="00126D7F" w:rsidRPr="003B4CEA" w:rsidRDefault="00126D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70" w:type="dxa"/>
          </w:tcPr>
          <w:p w14:paraId="26EA4ADD" w14:textId="77777777" w:rsidR="00126D7F" w:rsidRPr="003B4CEA" w:rsidRDefault="00126D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46BF14" w14:textId="77777777" w:rsidR="00126D7F" w:rsidRPr="003B4CEA" w:rsidRDefault="00126D7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9B7E9B" w:rsidRPr="003B4CEA" w14:paraId="5984CC71" w14:textId="77777777" w:rsidTr="00103950">
        <w:tc>
          <w:tcPr>
            <w:tcW w:w="7110" w:type="dxa"/>
          </w:tcPr>
          <w:p w14:paraId="26141D79" w14:textId="77777777" w:rsidR="009B7E9B" w:rsidRPr="003B4CEA" w:rsidRDefault="009B7E9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CBB6506" w14:textId="77777777" w:rsidR="009B7E9B" w:rsidRPr="003B4CEA" w:rsidRDefault="009B7E9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C1F8E9D" w14:textId="77777777" w:rsidR="009B7E9B" w:rsidRPr="003B4CEA" w:rsidRDefault="009B7E9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AF0B8F" w14:textId="77777777" w:rsidR="009B7E9B" w:rsidRPr="003B4CEA" w:rsidRDefault="009B7E9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5B1D6F" w14:textId="77777777" w:rsidR="009B7E9B" w:rsidRPr="003B4CEA" w:rsidRDefault="009B7E9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B7E9B" w:rsidRPr="003B4CEA" w14:paraId="307E342A" w14:textId="77777777" w:rsidTr="00103950">
        <w:tc>
          <w:tcPr>
            <w:tcW w:w="7110" w:type="dxa"/>
          </w:tcPr>
          <w:p w14:paraId="56A3EFD4" w14:textId="77777777" w:rsidR="009B7E9B" w:rsidRPr="003B4CEA" w:rsidRDefault="009B7E9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Sinohydro Corporation Limited และบริษัท ยูนิค เอ็นจิเนียริ่ง แอนด์ คอนสตรัคชั่น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 (มหาชน)</w:t>
            </w:r>
          </w:p>
        </w:tc>
        <w:tc>
          <w:tcPr>
            <w:tcW w:w="270" w:type="dxa"/>
          </w:tcPr>
          <w:p w14:paraId="6A347D9E" w14:textId="77777777" w:rsidR="009B7E9B" w:rsidRPr="003B4CEA" w:rsidRDefault="009B7E9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C3FBEC" w14:textId="77777777" w:rsidR="009B7E9B" w:rsidRPr="003B4CEA" w:rsidRDefault="009B7E9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A491A8" w14:textId="77777777" w:rsidR="009B7E9B" w:rsidRPr="003B4CEA" w:rsidRDefault="009B7E9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74BCDE" w14:textId="77777777" w:rsidR="009B7E9B" w:rsidRPr="003B4CEA" w:rsidRDefault="009B7E9B" w:rsidP="003B4CEA">
            <w:pPr>
              <w:pStyle w:val="ListParagraph"/>
              <w:ind w:hanging="3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7D3E" w:rsidRPr="003B4CEA" w14:paraId="7BDDCE78" w14:textId="77777777" w:rsidTr="00103950">
        <w:tc>
          <w:tcPr>
            <w:tcW w:w="7110" w:type="dxa"/>
          </w:tcPr>
          <w:p w14:paraId="74A40CD7" w14:textId="77777777" w:rsidR="00727D3E" w:rsidRPr="003B4CEA" w:rsidRDefault="00727D3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(ชื่อตามที่จดทะเบียน “กิจการร่วมค้า ยูเอ็น - เอสเอช”)</w:t>
            </w:r>
          </w:p>
        </w:tc>
        <w:tc>
          <w:tcPr>
            <w:tcW w:w="270" w:type="dxa"/>
          </w:tcPr>
          <w:p w14:paraId="548D8F49" w14:textId="77777777" w:rsidR="00727D3E" w:rsidRPr="003B4CEA" w:rsidRDefault="00727D3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5BED509" w14:textId="77777777" w:rsidR="00727D3E" w:rsidRPr="003B4CEA" w:rsidRDefault="00727D3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51.00</w:t>
            </w:r>
          </w:p>
        </w:tc>
        <w:tc>
          <w:tcPr>
            <w:tcW w:w="270" w:type="dxa"/>
          </w:tcPr>
          <w:p w14:paraId="14FF9B3B" w14:textId="77777777" w:rsidR="00727D3E" w:rsidRPr="003B4CEA" w:rsidRDefault="00727D3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F2DB8F" w14:textId="77777777" w:rsidR="00727D3E" w:rsidRPr="003B4CEA" w:rsidRDefault="00727D3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51.00</w:t>
            </w:r>
          </w:p>
        </w:tc>
      </w:tr>
      <w:tr w:rsidR="00545A33" w:rsidRPr="003B4CEA" w14:paraId="3A94A832" w14:textId="77777777" w:rsidTr="00103950">
        <w:tc>
          <w:tcPr>
            <w:tcW w:w="7110" w:type="dxa"/>
          </w:tcPr>
          <w:p w14:paraId="0746C36A" w14:textId="77777777" w:rsidR="00545A33" w:rsidRPr="003B4CEA" w:rsidRDefault="00545A3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0C369B0" w14:textId="77777777" w:rsidR="00545A33" w:rsidRPr="003B4CEA" w:rsidRDefault="00545A3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3BA56E9" w14:textId="77777777" w:rsidR="00545A33" w:rsidRPr="003B4CEA" w:rsidRDefault="00545A3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A4F78B" w14:textId="77777777" w:rsidR="00545A33" w:rsidRPr="003B4CEA" w:rsidRDefault="00545A3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B97399" w14:textId="77777777" w:rsidR="00545A33" w:rsidRPr="003B4CEA" w:rsidRDefault="00545A3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5A33" w:rsidRPr="003B4CEA" w14:paraId="0D573622" w14:textId="77777777" w:rsidTr="00103950">
        <w:tc>
          <w:tcPr>
            <w:tcW w:w="7110" w:type="dxa"/>
          </w:tcPr>
          <w:p w14:paraId="74056A6A" w14:textId="20199B6E" w:rsidR="00545A33" w:rsidRPr="003B4CEA" w:rsidRDefault="00775B2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อัลสตอม</w:t>
            </w:r>
            <w:r w:rsidR="000E5274"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(ประเทศไทย) จำกัด (เดิมชื่อ </w:t>
            </w:r>
            <w:r w:rsidR="00545A33"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บอมบาร์ดิเอร์ ทรานสปอร์เทชั่น ซิกแนล </w:t>
            </w:r>
          </w:p>
        </w:tc>
        <w:tc>
          <w:tcPr>
            <w:tcW w:w="270" w:type="dxa"/>
          </w:tcPr>
          <w:p w14:paraId="0ED06610" w14:textId="77777777" w:rsidR="00545A33" w:rsidRPr="003B4CEA" w:rsidRDefault="00545A3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BE82989" w14:textId="77777777" w:rsidR="00545A33" w:rsidRPr="003B4CEA" w:rsidRDefault="00545A3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8E4FAD" w14:textId="77777777" w:rsidR="00545A33" w:rsidRPr="003B4CEA" w:rsidRDefault="00545A3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9370B3" w14:textId="77777777" w:rsidR="00545A33" w:rsidRPr="003B4CEA" w:rsidRDefault="00545A3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5274" w:rsidRPr="003B4CEA" w14:paraId="02A61653" w14:textId="77777777" w:rsidTr="00103950">
        <w:tc>
          <w:tcPr>
            <w:tcW w:w="7110" w:type="dxa"/>
          </w:tcPr>
          <w:p w14:paraId="45A5E104" w14:textId="7B3CEBF8" w:rsidR="000E5274" w:rsidRPr="003B4CEA" w:rsidRDefault="000E527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(ประเทศไทย) จำกัด) และบริษัท ยูนิคเอ็นจิเนียริ่ง แอนด์ คอนสตรัคชั่น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จำกัด (มหาชน) </w:t>
            </w:r>
          </w:p>
        </w:tc>
        <w:tc>
          <w:tcPr>
            <w:tcW w:w="270" w:type="dxa"/>
          </w:tcPr>
          <w:p w14:paraId="07B6364A" w14:textId="77777777" w:rsidR="000E5274" w:rsidRPr="003B4CEA" w:rsidRDefault="000E527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44D7492" w14:textId="77777777" w:rsidR="000E5274" w:rsidRPr="003B4CEA" w:rsidRDefault="000E527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7DEE03" w14:textId="77777777" w:rsidR="000E5274" w:rsidRPr="003B4CEA" w:rsidRDefault="000E527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20D55D" w14:textId="77777777" w:rsidR="000E5274" w:rsidRPr="003B4CEA" w:rsidRDefault="000E527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0CA7" w:rsidRPr="003B4CEA" w14:paraId="0020D337" w14:textId="77777777" w:rsidTr="00103950">
        <w:tc>
          <w:tcPr>
            <w:tcW w:w="7110" w:type="dxa"/>
          </w:tcPr>
          <w:p w14:paraId="4E1B145F" w14:textId="6B35949C" w:rsidR="000D0CA7" w:rsidRPr="003B4CEA" w:rsidRDefault="000E527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</w:t>
            </w:r>
            <w:r w:rsidR="000D0CA7"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ตามที่จดทะเบียน “กิจการร่วมค้า บีที - ยูเอ็น”)</w:t>
            </w:r>
          </w:p>
        </w:tc>
        <w:tc>
          <w:tcPr>
            <w:tcW w:w="270" w:type="dxa"/>
          </w:tcPr>
          <w:p w14:paraId="7FE9668F" w14:textId="77777777" w:rsidR="000D0CA7" w:rsidRPr="003B4CEA" w:rsidRDefault="000D0CA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8108B4A" w14:textId="77777777" w:rsidR="000D0CA7" w:rsidRPr="003B4CEA" w:rsidRDefault="000D0CA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62.59</w:t>
            </w:r>
          </w:p>
        </w:tc>
        <w:tc>
          <w:tcPr>
            <w:tcW w:w="270" w:type="dxa"/>
          </w:tcPr>
          <w:p w14:paraId="6DBC5BCA" w14:textId="77777777" w:rsidR="000D0CA7" w:rsidRPr="003B4CEA" w:rsidRDefault="000D0CA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1A4047" w14:textId="5B3720F5" w:rsidR="000D0CA7" w:rsidRPr="003B4CEA" w:rsidRDefault="000D0CA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62.59</w:t>
            </w:r>
          </w:p>
        </w:tc>
      </w:tr>
      <w:tr w:rsidR="000D0CA7" w:rsidRPr="003B4CEA" w14:paraId="7AEA6960" w14:textId="77777777" w:rsidTr="00103950">
        <w:tc>
          <w:tcPr>
            <w:tcW w:w="7110" w:type="dxa"/>
          </w:tcPr>
          <w:p w14:paraId="45F8E274" w14:textId="77777777" w:rsidR="000D0CA7" w:rsidRPr="003B4CEA" w:rsidRDefault="000D0CA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81452E8" w14:textId="77777777" w:rsidR="000D0CA7" w:rsidRPr="003B4CEA" w:rsidRDefault="000D0CA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EBD7529" w14:textId="77777777" w:rsidR="000D0CA7" w:rsidRPr="003B4CEA" w:rsidRDefault="000D0CA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5446882" w14:textId="77777777" w:rsidR="000D0CA7" w:rsidRPr="003B4CEA" w:rsidRDefault="000D0CA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6A0910" w14:textId="77777777" w:rsidR="000D0CA7" w:rsidRPr="003B4CEA" w:rsidRDefault="000D0CA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D7E28" w:rsidRPr="003B4CEA" w14:paraId="4CA5A833" w14:textId="77777777" w:rsidTr="00103950">
        <w:tc>
          <w:tcPr>
            <w:tcW w:w="7110" w:type="dxa"/>
          </w:tcPr>
          <w:p w14:paraId="4A8DC655" w14:textId="0E59C17F" w:rsidR="00DD7E28" w:rsidRPr="003B4CEA" w:rsidRDefault="00DD7E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อสิตากิจ จำกัด และบริษัท ยูนิค เอ็นจิเนียริ่ง แอนด์ คอนสตรัคชั่น จำกัด (มหาชน) </w:t>
            </w:r>
          </w:p>
        </w:tc>
        <w:tc>
          <w:tcPr>
            <w:tcW w:w="270" w:type="dxa"/>
          </w:tcPr>
          <w:p w14:paraId="3BFE7968" w14:textId="77777777" w:rsidR="00DD7E28" w:rsidRPr="003B4CEA" w:rsidRDefault="00DD7E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C844C0C" w14:textId="77777777" w:rsidR="00DD7E28" w:rsidRPr="003B4CEA" w:rsidRDefault="00DD7E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6A6623DA" w14:textId="77777777" w:rsidR="00DD7E28" w:rsidRPr="003B4CEA" w:rsidRDefault="00DD7E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7A4493" w14:textId="77777777" w:rsidR="00DD7E28" w:rsidRPr="003B4CEA" w:rsidRDefault="00DD7E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11219D" w:rsidRPr="003B4CEA" w14:paraId="4302991F" w14:textId="77777777" w:rsidTr="00103950">
        <w:tc>
          <w:tcPr>
            <w:tcW w:w="7110" w:type="dxa"/>
          </w:tcPr>
          <w:p w14:paraId="3B9FE74D" w14:textId="7B7A1A27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(ชื่อตามที่จดทะเบียน “กิจการร่วมค้า ยูเอ็น - เอเอส”)</w:t>
            </w:r>
          </w:p>
        </w:tc>
        <w:tc>
          <w:tcPr>
            <w:tcW w:w="270" w:type="dxa"/>
          </w:tcPr>
          <w:p w14:paraId="00795975" w14:textId="77777777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A6980DF" w14:textId="165FEB26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70.00</w:t>
            </w:r>
          </w:p>
        </w:tc>
        <w:tc>
          <w:tcPr>
            <w:tcW w:w="270" w:type="dxa"/>
          </w:tcPr>
          <w:p w14:paraId="4C81BAA9" w14:textId="77777777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E2CDEC" w14:textId="2B7E5B43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70.00</w:t>
            </w:r>
          </w:p>
        </w:tc>
      </w:tr>
      <w:tr w:rsidR="0011219D" w:rsidRPr="003B4CEA" w14:paraId="51B2B58D" w14:textId="77777777" w:rsidTr="00103950">
        <w:tc>
          <w:tcPr>
            <w:tcW w:w="7110" w:type="dxa"/>
          </w:tcPr>
          <w:p w14:paraId="02CAB524" w14:textId="77777777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593E94A" w14:textId="77777777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669931B" w14:textId="77777777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B3D2769" w14:textId="77777777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1DAE41" w14:textId="77777777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1219D" w:rsidRPr="003B4CEA" w14:paraId="35620F71" w14:textId="77777777" w:rsidTr="00103950">
        <w:tc>
          <w:tcPr>
            <w:tcW w:w="7110" w:type="dxa"/>
          </w:tcPr>
          <w:p w14:paraId="5D759C63" w14:textId="55B63872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อสิตากิจ จำกัด และบริษัท ยูนิค เอ็นจิเนียริ่ง แอนด์ คอนสตรัคชั่น จำกัด (มหาชน) </w:t>
            </w:r>
          </w:p>
        </w:tc>
        <w:tc>
          <w:tcPr>
            <w:tcW w:w="270" w:type="dxa"/>
          </w:tcPr>
          <w:p w14:paraId="03FD597C" w14:textId="77777777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95EA385" w14:textId="77777777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2EB3E502" w14:textId="77777777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654056" w14:textId="77777777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11219D" w:rsidRPr="003B4CEA" w14:paraId="639144B7" w14:textId="77777777" w:rsidTr="00103950">
        <w:tc>
          <w:tcPr>
            <w:tcW w:w="7110" w:type="dxa"/>
          </w:tcPr>
          <w:p w14:paraId="3FAFDE22" w14:textId="0C666996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(ชื่อตามที่จดทะเบียน “กิจการร่วมค้า ยูเอ็น - เอเอสที”)</w:t>
            </w:r>
          </w:p>
        </w:tc>
        <w:tc>
          <w:tcPr>
            <w:tcW w:w="270" w:type="dxa"/>
          </w:tcPr>
          <w:p w14:paraId="58E9854F" w14:textId="77777777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1AC0211" w14:textId="3866899A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70.00</w:t>
            </w:r>
          </w:p>
        </w:tc>
        <w:tc>
          <w:tcPr>
            <w:tcW w:w="270" w:type="dxa"/>
          </w:tcPr>
          <w:p w14:paraId="0ED7FBE7" w14:textId="77777777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E78977" w14:textId="2B33EDCF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70.00</w:t>
            </w:r>
          </w:p>
        </w:tc>
      </w:tr>
      <w:tr w:rsidR="0011219D" w:rsidRPr="003B4CEA" w14:paraId="51BFBDA9" w14:textId="77777777" w:rsidTr="00103950">
        <w:tc>
          <w:tcPr>
            <w:tcW w:w="7110" w:type="dxa"/>
          </w:tcPr>
          <w:p w14:paraId="577E653E" w14:textId="77777777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6FECD6C" w14:textId="77777777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81B702B" w14:textId="77777777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FAAE37B" w14:textId="77777777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E5D8ED" w14:textId="77777777" w:rsidR="0011219D" w:rsidRPr="003B4CEA" w:rsidRDefault="001121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73C88" w:rsidRPr="003B4CEA" w14:paraId="3623F942" w14:textId="77777777" w:rsidTr="00103950">
        <w:tc>
          <w:tcPr>
            <w:tcW w:w="7110" w:type="dxa"/>
          </w:tcPr>
          <w:p w14:paraId="08E9B478" w14:textId="2D1D2EFB" w:rsidR="00373C88" w:rsidRPr="003B4CEA" w:rsidRDefault="00373C8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ซีวิล คอนสตรัคชั่น เซอร์วิสเซส แอนด์ โปรดักส์ จำกัด และบริษัท ยูนิค เอ็นจิเนียริ่ง </w:t>
            </w:r>
          </w:p>
        </w:tc>
        <w:tc>
          <w:tcPr>
            <w:tcW w:w="270" w:type="dxa"/>
          </w:tcPr>
          <w:p w14:paraId="08BD0849" w14:textId="77777777" w:rsidR="00373C88" w:rsidRPr="003B4CEA" w:rsidRDefault="00373C8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6F37DD5" w14:textId="77777777" w:rsidR="00373C88" w:rsidRPr="003B4CEA" w:rsidRDefault="00373C8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62F3FC0" w14:textId="77777777" w:rsidR="00373C88" w:rsidRPr="003B4CEA" w:rsidRDefault="00373C8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AD8DC0" w14:textId="77777777" w:rsidR="00373C88" w:rsidRPr="003B4CEA" w:rsidRDefault="00373C8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4E2F26" w:rsidRPr="003B4CEA" w14:paraId="079C06B3" w14:textId="77777777" w:rsidTr="00103950">
        <w:tc>
          <w:tcPr>
            <w:tcW w:w="7110" w:type="dxa"/>
          </w:tcPr>
          <w:p w14:paraId="728F1845" w14:textId="12F6E7EE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แอนด์ คอนสตรัคชั่น จำกัด (มหาชน) (ชื่อตามที่จดทะเบียน “กิจการร่วมค้า ยูเอ็น - ซีซี”)</w:t>
            </w:r>
          </w:p>
        </w:tc>
        <w:tc>
          <w:tcPr>
            <w:tcW w:w="270" w:type="dxa"/>
          </w:tcPr>
          <w:p w14:paraId="76A31675" w14:textId="77777777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9A18F65" w14:textId="2F2B9224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70.00</w:t>
            </w:r>
          </w:p>
        </w:tc>
        <w:tc>
          <w:tcPr>
            <w:tcW w:w="270" w:type="dxa"/>
          </w:tcPr>
          <w:p w14:paraId="7607107F" w14:textId="77777777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10CD2E" w14:textId="33C3A964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70.00</w:t>
            </w:r>
          </w:p>
        </w:tc>
      </w:tr>
      <w:tr w:rsidR="004E2F26" w:rsidRPr="003B4CEA" w14:paraId="3F565EFC" w14:textId="77777777" w:rsidTr="00103950">
        <w:tc>
          <w:tcPr>
            <w:tcW w:w="7110" w:type="dxa"/>
          </w:tcPr>
          <w:p w14:paraId="09D9C7CF" w14:textId="77777777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D31344" w14:textId="77777777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696BA9E" w14:textId="77777777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F8231F8" w14:textId="77777777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C3B729" w14:textId="77777777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E2F26" w:rsidRPr="003B4CEA" w14:paraId="7D645523" w14:textId="77777777" w:rsidTr="00103950">
        <w:tc>
          <w:tcPr>
            <w:tcW w:w="7110" w:type="dxa"/>
          </w:tcPr>
          <w:p w14:paraId="019260F1" w14:textId="0169FFA6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พี.ซีอีที จำกัด, บริษัท</w:t>
            </w:r>
            <w:r w:rsidRPr="003B4CEA"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ไทยพีค่อนและอุตสาหกรรม จำกัด, บริษัท วัชรขจร จำกัด และ</w:t>
            </w:r>
          </w:p>
        </w:tc>
        <w:tc>
          <w:tcPr>
            <w:tcW w:w="270" w:type="dxa"/>
          </w:tcPr>
          <w:p w14:paraId="679DAE7A" w14:textId="77777777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73B6F9D" w14:textId="77777777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2E35B18E" w14:textId="77777777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E94E0E" w14:textId="77777777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4E2F26" w:rsidRPr="003B4CEA" w14:paraId="1E7E14DA" w14:textId="77777777" w:rsidTr="00103950">
        <w:tc>
          <w:tcPr>
            <w:tcW w:w="7110" w:type="dxa"/>
          </w:tcPr>
          <w:p w14:paraId="3AA51F0B" w14:textId="2DE38F59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ยูนิค เอ็นจิเนียริ่ง แอนด์ คอนสตรัคชั่น จำกัด (มหาชน) </w:t>
            </w:r>
          </w:p>
        </w:tc>
        <w:tc>
          <w:tcPr>
            <w:tcW w:w="270" w:type="dxa"/>
          </w:tcPr>
          <w:p w14:paraId="6BA4CD53" w14:textId="77777777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C65CB4F" w14:textId="77777777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8356DBD" w14:textId="77777777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BFD5E9" w14:textId="77777777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4E2F26" w:rsidRPr="003B4CEA" w14:paraId="28726437" w14:textId="77777777" w:rsidTr="00103950">
        <w:tc>
          <w:tcPr>
            <w:tcW w:w="7110" w:type="dxa"/>
          </w:tcPr>
          <w:p w14:paraId="058D34EB" w14:textId="0DFF06DA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(ชื่อตามที่จดทะเบียน “กิจการร่วมค้า ยูนิค”)</w:t>
            </w:r>
          </w:p>
        </w:tc>
        <w:tc>
          <w:tcPr>
            <w:tcW w:w="270" w:type="dxa"/>
          </w:tcPr>
          <w:p w14:paraId="1533C290" w14:textId="77777777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DBBC1B6" w14:textId="4EB93B44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56.00</w:t>
            </w:r>
          </w:p>
        </w:tc>
        <w:tc>
          <w:tcPr>
            <w:tcW w:w="270" w:type="dxa"/>
          </w:tcPr>
          <w:p w14:paraId="27035430" w14:textId="77777777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C16CA9" w14:textId="456CD163" w:rsidR="004E2F26" w:rsidRPr="003B4CEA" w:rsidRDefault="004E2F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56.00</w:t>
            </w:r>
          </w:p>
        </w:tc>
      </w:tr>
      <w:tr w:rsidR="003B5CAF" w:rsidRPr="003B4CEA" w14:paraId="3EA92738" w14:textId="77777777" w:rsidTr="00103950">
        <w:tc>
          <w:tcPr>
            <w:tcW w:w="7110" w:type="dxa"/>
          </w:tcPr>
          <w:p w14:paraId="071E657B" w14:textId="77777777" w:rsidR="003B5CAF" w:rsidRPr="003B4CEA" w:rsidRDefault="003B5CA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427E3A5" w14:textId="77777777" w:rsidR="003B5CAF" w:rsidRPr="003B4CEA" w:rsidRDefault="003B5CA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955011D" w14:textId="77777777" w:rsidR="003B5CAF" w:rsidRPr="003B4CEA" w:rsidRDefault="003B5CA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189D03" w14:textId="77777777" w:rsidR="003B5CAF" w:rsidRPr="003B4CEA" w:rsidRDefault="003B5CA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4C5016" w14:textId="77777777" w:rsidR="003B5CAF" w:rsidRPr="003B4CEA" w:rsidRDefault="003B5CA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B5CAF" w:rsidRPr="003B4CEA" w14:paraId="58CABD2F" w14:textId="77777777" w:rsidTr="00103950">
        <w:tc>
          <w:tcPr>
            <w:tcW w:w="7110" w:type="dxa"/>
          </w:tcPr>
          <w:p w14:paraId="412FEC89" w14:textId="04A25944" w:rsidR="003B5CAF" w:rsidRPr="003B4CEA" w:rsidRDefault="00600B3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อสิตากิจ จำกัด และบริษัท ยูนิค เอ็นจิเนียริ่ง แอนด์ คอนสตรัคชั่น จำกัด (มหาชน) </w:t>
            </w:r>
          </w:p>
        </w:tc>
        <w:tc>
          <w:tcPr>
            <w:tcW w:w="270" w:type="dxa"/>
          </w:tcPr>
          <w:p w14:paraId="669220AE" w14:textId="77777777" w:rsidR="003B5CAF" w:rsidRPr="003B4CEA" w:rsidRDefault="003B5CA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EFC960B" w14:textId="77777777" w:rsidR="003B5CAF" w:rsidRPr="003B4CEA" w:rsidRDefault="003B5CA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14EDE1" w14:textId="77777777" w:rsidR="003B5CAF" w:rsidRPr="003B4CEA" w:rsidRDefault="003B5CA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F687F6" w14:textId="77777777" w:rsidR="003B5CAF" w:rsidRPr="003B4CEA" w:rsidRDefault="003B5CA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7118" w:rsidRPr="003B4CEA" w14:paraId="76BF33F5" w14:textId="77777777" w:rsidTr="00103950">
        <w:tc>
          <w:tcPr>
            <w:tcW w:w="7110" w:type="dxa"/>
          </w:tcPr>
          <w:p w14:paraId="5004F9E0" w14:textId="7C8B3CA4" w:rsidR="00D57118" w:rsidRPr="003B4CEA" w:rsidRDefault="00D57118" w:rsidP="00D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(ชื่อตามที่ จดทะเบียน “กิจการร่วมค้า ยูเอ็น - เอเอสไอ”)</w:t>
            </w:r>
          </w:p>
        </w:tc>
        <w:tc>
          <w:tcPr>
            <w:tcW w:w="270" w:type="dxa"/>
          </w:tcPr>
          <w:p w14:paraId="69F2E6F5" w14:textId="77777777" w:rsidR="00D57118" w:rsidRPr="003B4CEA" w:rsidRDefault="00D57118" w:rsidP="00D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6932404" w14:textId="3C478702" w:rsidR="00D57118" w:rsidRPr="003B4CEA" w:rsidRDefault="00D57118" w:rsidP="00D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15.00</w:t>
            </w:r>
          </w:p>
        </w:tc>
        <w:tc>
          <w:tcPr>
            <w:tcW w:w="270" w:type="dxa"/>
          </w:tcPr>
          <w:p w14:paraId="75D96D37" w14:textId="77777777" w:rsidR="00D57118" w:rsidRPr="003B4CEA" w:rsidRDefault="00D57118" w:rsidP="00D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3FC6ED" w14:textId="11E2B2D2" w:rsidR="00D57118" w:rsidRPr="003B4CEA" w:rsidRDefault="00D57118" w:rsidP="00D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15.00</w:t>
            </w:r>
          </w:p>
        </w:tc>
      </w:tr>
      <w:tr w:rsidR="00D57118" w:rsidRPr="003B4CEA" w14:paraId="05C6DCDD" w14:textId="77777777" w:rsidTr="00103950">
        <w:tc>
          <w:tcPr>
            <w:tcW w:w="7110" w:type="dxa"/>
          </w:tcPr>
          <w:p w14:paraId="04199174" w14:textId="77777777" w:rsidR="00D57118" w:rsidRPr="003B4CEA" w:rsidRDefault="00D57118" w:rsidP="00D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3EDD1AD" w14:textId="77777777" w:rsidR="00D57118" w:rsidRPr="003B4CEA" w:rsidRDefault="00D57118" w:rsidP="00D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591BF14" w14:textId="77777777" w:rsidR="00D57118" w:rsidRPr="003B4CEA" w:rsidRDefault="00D57118" w:rsidP="00D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5C24F4" w14:textId="77777777" w:rsidR="00D57118" w:rsidRPr="003B4CEA" w:rsidRDefault="00D57118" w:rsidP="00D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027171" w14:textId="77777777" w:rsidR="00D57118" w:rsidRPr="00D57118" w:rsidRDefault="00D57118" w:rsidP="00D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7118" w:rsidRPr="003B4CEA" w14:paraId="259BC403" w14:textId="77777777" w:rsidTr="00103950">
        <w:tc>
          <w:tcPr>
            <w:tcW w:w="7110" w:type="dxa"/>
          </w:tcPr>
          <w:p w14:paraId="385D3686" w14:textId="798AB425" w:rsidR="00D57118" w:rsidRPr="003B4CEA" w:rsidRDefault="00D57118" w:rsidP="00D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อสิตากิจ จำกัด และบริษัท ยูนิค เอ็นจิเนียริ่ง แอนด์ คอนสตรัคชั่น จำกัด (มหาชน) </w:t>
            </w:r>
          </w:p>
        </w:tc>
        <w:tc>
          <w:tcPr>
            <w:tcW w:w="270" w:type="dxa"/>
          </w:tcPr>
          <w:p w14:paraId="6B019369" w14:textId="77777777" w:rsidR="00D57118" w:rsidRPr="003B4CEA" w:rsidRDefault="00D57118" w:rsidP="00D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6811017" w14:textId="77777777" w:rsidR="00D57118" w:rsidRPr="003B4CEA" w:rsidRDefault="00D57118" w:rsidP="00D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532065" w14:textId="77777777" w:rsidR="00D57118" w:rsidRPr="003B4CEA" w:rsidRDefault="00D57118" w:rsidP="00D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0E7498" w14:textId="77777777" w:rsidR="00D57118" w:rsidRPr="003B4CEA" w:rsidRDefault="00D57118" w:rsidP="00D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7118" w:rsidRPr="003B4CEA" w14:paraId="47EB5B72" w14:textId="77777777" w:rsidTr="00103950">
        <w:tc>
          <w:tcPr>
            <w:tcW w:w="7110" w:type="dxa"/>
          </w:tcPr>
          <w:p w14:paraId="6E8CCDA1" w14:textId="343D8072" w:rsidR="00D57118" w:rsidRPr="003B4CEA" w:rsidRDefault="00D57118" w:rsidP="00D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(ชื่อตามที่ จดทะเบียน “กิจการร่วมค้า ยูเอ็นเอ”)</w:t>
            </w:r>
          </w:p>
        </w:tc>
        <w:tc>
          <w:tcPr>
            <w:tcW w:w="270" w:type="dxa"/>
          </w:tcPr>
          <w:p w14:paraId="2AB98264" w14:textId="77777777" w:rsidR="00D57118" w:rsidRPr="003B4CEA" w:rsidRDefault="00D57118" w:rsidP="00D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9CBF532" w14:textId="409F84F4" w:rsidR="00D57118" w:rsidRPr="003B4CEA" w:rsidRDefault="00D57118" w:rsidP="00D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270" w:type="dxa"/>
          </w:tcPr>
          <w:p w14:paraId="108A41DA" w14:textId="77777777" w:rsidR="00D57118" w:rsidRPr="003B4CEA" w:rsidRDefault="00D57118" w:rsidP="00D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0D1500" w14:textId="405B623A" w:rsidR="00D57118" w:rsidRPr="003B4CEA" w:rsidRDefault="00D57118" w:rsidP="00D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</w:tbl>
    <w:p w14:paraId="06539C5B" w14:textId="77777777" w:rsidR="00F02CC4" w:rsidRPr="003B4CEA" w:rsidRDefault="00F02CC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50A20B74" w14:textId="77777777" w:rsidR="003B3148" w:rsidRPr="003B4CEA" w:rsidRDefault="00FE39A3" w:rsidP="003B4CEA">
      <w:pPr>
        <w:jc w:val="both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รายการบัญชีระหว่างกลุ่มบริษัทยูนิค</w:t>
      </w:r>
      <w:r w:rsidR="0087073E" w:rsidRPr="003B4CEA">
        <w:rPr>
          <w:rFonts w:ascii="Angsana New" w:hAnsi="Angsana New"/>
          <w:sz w:val="26"/>
          <w:szCs w:val="26"/>
          <w:cs/>
        </w:rPr>
        <w:t>ที่มีนัยสำคัญได้ถูกตัดบัญชีออก</w:t>
      </w:r>
      <w:r w:rsidRPr="003B4CEA">
        <w:rPr>
          <w:rFonts w:ascii="Angsana New" w:hAnsi="Angsana New"/>
          <w:sz w:val="26"/>
          <w:szCs w:val="26"/>
          <w:cs/>
        </w:rPr>
        <w:t>จากงบการเงินรวม</w:t>
      </w:r>
      <w:r w:rsidR="0087073E" w:rsidRPr="003B4CEA">
        <w:rPr>
          <w:rFonts w:ascii="Angsana New" w:hAnsi="Angsana New"/>
          <w:sz w:val="26"/>
          <w:szCs w:val="26"/>
          <w:cs/>
        </w:rPr>
        <w:t>นี้แล้ว</w:t>
      </w:r>
    </w:p>
    <w:p w14:paraId="170145A9" w14:textId="58D9E9AC" w:rsidR="00727D3E" w:rsidRPr="003B4CEA" w:rsidRDefault="00727D3E" w:rsidP="003B4CEA">
      <w:pPr>
        <w:jc w:val="both"/>
        <w:rPr>
          <w:rFonts w:ascii="Angsana New" w:hAnsi="Angsana New"/>
          <w:sz w:val="26"/>
          <w:szCs w:val="26"/>
          <w:lang w:val="en-GB"/>
        </w:rPr>
      </w:pPr>
      <w:r w:rsidRPr="003B4CEA">
        <w:rPr>
          <w:rFonts w:ascii="Angsana New" w:hAnsi="Angsana New"/>
          <w:sz w:val="26"/>
          <w:szCs w:val="26"/>
          <w:cs/>
          <w:lang w:val="en-GB"/>
        </w:rPr>
        <w:lastRenderedPageBreak/>
        <w:t xml:space="preserve">ณ วันที่ </w:t>
      </w:r>
      <w:r w:rsidRPr="003B4CEA">
        <w:rPr>
          <w:rFonts w:ascii="Angsana New" w:hAnsi="Angsana New"/>
          <w:sz w:val="26"/>
          <w:szCs w:val="26"/>
          <w:lang w:val="en-GB"/>
        </w:rPr>
        <w:t>31</w:t>
      </w:r>
      <w:r w:rsidRPr="003B4CEA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Pr="003B4CEA">
        <w:rPr>
          <w:rFonts w:ascii="Angsana New" w:hAnsi="Angsana New"/>
          <w:sz w:val="26"/>
          <w:szCs w:val="26"/>
          <w:lang w:val="en-GB"/>
        </w:rPr>
        <w:t xml:space="preserve"> </w:t>
      </w:r>
      <w:r w:rsidRPr="003B4CEA">
        <w:rPr>
          <w:rFonts w:ascii="Angsana New" w:hAnsi="Angsana New"/>
          <w:sz w:val="26"/>
          <w:szCs w:val="26"/>
          <w:cs/>
          <w:lang w:val="en-GB"/>
        </w:rPr>
        <w:t>และ</w:t>
      </w:r>
      <w:r w:rsidRPr="003B4CEA">
        <w:rPr>
          <w:rFonts w:ascii="Angsana New" w:hAnsi="Angsana New"/>
          <w:sz w:val="26"/>
          <w:szCs w:val="26"/>
          <w:lang w:val="en-GB"/>
        </w:rPr>
        <w:t xml:space="preserve"> </w:t>
      </w:r>
      <w:r w:rsidR="0033646C" w:rsidRPr="003B4CEA">
        <w:rPr>
          <w:rFonts w:ascii="Angsana New" w:hAnsi="Angsana New"/>
          <w:sz w:val="26"/>
          <w:szCs w:val="26"/>
          <w:lang w:val="en-GB"/>
        </w:rPr>
        <w:t>2565</w:t>
      </w:r>
      <w:r w:rsidRPr="003B4CEA">
        <w:rPr>
          <w:rFonts w:ascii="Angsana New" w:hAnsi="Angsana New"/>
          <w:sz w:val="26"/>
          <w:szCs w:val="26"/>
          <w:lang w:val="en-GB"/>
        </w:rPr>
        <w:t xml:space="preserve"> </w:t>
      </w:r>
      <w:r w:rsidRPr="003B4CEA">
        <w:rPr>
          <w:rFonts w:ascii="Angsana New" w:hAnsi="Angsana New"/>
          <w:sz w:val="26"/>
          <w:szCs w:val="26"/>
          <w:cs/>
          <w:lang w:val="en-GB"/>
        </w:rPr>
        <w:t>ยอดคงเหลือของการดำเนินงานร่วมกันที่รวมอยู่ในงบแสดงฐานะการเงินเฉพาะกิจการมีดังนี้</w:t>
      </w:r>
    </w:p>
    <w:p w14:paraId="26DA1194" w14:textId="77777777" w:rsidR="00727D3E" w:rsidRPr="003B4CEA" w:rsidRDefault="00727D3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6408"/>
        <w:gridCol w:w="1530"/>
        <w:gridCol w:w="270"/>
        <w:gridCol w:w="1440"/>
      </w:tblGrid>
      <w:tr w:rsidR="00727D3E" w:rsidRPr="003B4CEA" w14:paraId="06D899ED" w14:textId="77777777" w:rsidTr="0063473A">
        <w:tc>
          <w:tcPr>
            <w:tcW w:w="6408" w:type="dxa"/>
          </w:tcPr>
          <w:p w14:paraId="16E1228D" w14:textId="77777777" w:rsidR="00727D3E" w:rsidRPr="003B4CEA" w:rsidRDefault="00727D3E" w:rsidP="003B4C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55F72F26" w14:textId="77777777" w:rsidR="00727D3E" w:rsidRPr="003B4CEA" w:rsidRDefault="00727D3E" w:rsidP="003B4CE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C95C8A" w:rsidRPr="003B4CEA" w14:paraId="306388A7" w14:textId="77777777" w:rsidTr="0063473A">
        <w:tc>
          <w:tcPr>
            <w:tcW w:w="6408" w:type="dxa"/>
          </w:tcPr>
          <w:p w14:paraId="3E95D9C3" w14:textId="77777777" w:rsidR="00C95C8A" w:rsidRPr="003B4CEA" w:rsidRDefault="00C95C8A" w:rsidP="003B4C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5CFDE51" w14:textId="2313A86D" w:rsidR="00C95C8A" w:rsidRPr="003B4CEA" w:rsidRDefault="0033646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90800C" w14:textId="77777777" w:rsidR="00C95C8A" w:rsidRPr="003B4CEA" w:rsidRDefault="00C95C8A" w:rsidP="003B4CEA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8D3628" w14:textId="61F03EE6" w:rsidR="00C95C8A" w:rsidRPr="003B4CEA" w:rsidRDefault="0033646C" w:rsidP="003B4CEA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GB"/>
              </w:rPr>
              <w:t>2565</w:t>
            </w:r>
          </w:p>
        </w:tc>
      </w:tr>
      <w:tr w:rsidR="00B97E32" w:rsidRPr="003B4CEA" w14:paraId="37AE7E04" w14:textId="77777777" w:rsidTr="0063473A">
        <w:tc>
          <w:tcPr>
            <w:tcW w:w="6408" w:type="dxa"/>
          </w:tcPr>
          <w:p w14:paraId="757E4CA0" w14:textId="77777777" w:rsidR="00B97E32" w:rsidRPr="003B4CEA" w:rsidRDefault="00B97E32" w:rsidP="003B4CEA">
            <w:pPr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94E8DCA" w14:textId="489DF022" w:rsidR="00B97E32" w:rsidRPr="003B4CEA" w:rsidRDefault="00431660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14,507,174</w:t>
            </w:r>
          </w:p>
        </w:tc>
        <w:tc>
          <w:tcPr>
            <w:tcW w:w="270" w:type="dxa"/>
          </w:tcPr>
          <w:p w14:paraId="25A23502" w14:textId="77777777" w:rsidR="00B97E32" w:rsidRPr="003B4CEA" w:rsidRDefault="00B97E32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D85129" w14:textId="1CFA3775" w:rsidR="00B97E32" w:rsidRPr="003B4CEA" w:rsidRDefault="00B97E32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10,613,935</w:t>
            </w:r>
          </w:p>
        </w:tc>
      </w:tr>
      <w:tr w:rsidR="00B97E32" w:rsidRPr="003B4CEA" w14:paraId="7833874B" w14:textId="77777777" w:rsidTr="0063473A">
        <w:tc>
          <w:tcPr>
            <w:tcW w:w="6408" w:type="dxa"/>
          </w:tcPr>
          <w:p w14:paraId="3C253D6A" w14:textId="77777777" w:rsidR="00B97E32" w:rsidRPr="003B4CEA" w:rsidRDefault="00B97E32" w:rsidP="003B4C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</w:tcPr>
          <w:p w14:paraId="7BB1DCCD" w14:textId="25715DA1" w:rsidR="00B97E32" w:rsidRPr="003B4CEA" w:rsidRDefault="00431660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2,818</w:t>
            </w:r>
          </w:p>
        </w:tc>
        <w:tc>
          <w:tcPr>
            <w:tcW w:w="270" w:type="dxa"/>
          </w:tcPr>
          <w:p w14:paraId="7170A7BF" w14:textId="77777777" w:rsidR="00B97E32" w:rsidRPr="003B4CEA" w:rsidRDefault="00B97E32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E02D39" w14:textId="7A66DA28" w:rsidR="00B97E32" w:rsidRPr="003B4CEA" w:rsidRDefault="00B97E32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3,907</w:t>
            </w:r>
          </w:p>
        </w:tc>
      </w:tr>
      <w:tr w:rsidR="00B97E32" w:rsidRPr="003B4CEA" w14:paraId="394711A6" w14:textId="77777777" w:rsidTr="0063473A">
        <w:tc>
          <w:tcPr>
            <w:tcW w:w="6408" w:type="dxa"/>
          </w:tcPr>
          <w:p w14:paraId="6BDA5329" w14:textId="77777777" w:rsidR="00B97E32" w:rsidRPr="003B4CEA" w:rsidRDefault="00B97E32" w:rsidP="003B4C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</w:tcPr>
          <w:p w14:paraId="31B5431B" w14:textId="07E79EF9" w:rsidR="00B97E32" w:rsidRPr="003B4CEA" w:rsidRDefault="00431660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412,922</w:t>
            </w:r>
          </w:p>
        </w:tc>
        <w:tc>
          <w:tcPr>
            <w:tcW w:w="270" w:type="dxa"/>
          </w:tcPr>
          <w:p w14:paraId="11DC3C5A" w14:textId="77777777" w:rsidR="00B97E32" w:rsidRPr="003B4CEA" w:rsidRDefault="00B97E32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03FE7E" w14:textId="71C4360F" w:rsidR="00B97E32" w:rsidRPr="003B4CEA" w:rsidRDefault="00B97E32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449,015</w:t>
            </w:r>
          </w:p>
        </w:tc>
      </w:tr>
      <w:tr w:rsidR="00B97E32" w:rsidRPr="003B4CEA" w14:paraId="72C01738" w14:textId="77777777" w:rsidTr="0063473A">
        <w:tc>
          <w:tcPr>
            <w:tcW w:w="6408" w:type="dxa"/>
          </w:tcPr>
          <w:p w14:paraId="767CDA07" w14:textId="77777777" w:rsidR="00B97E32" w:rsidRPr="003B4CEA" w:rsidRDefault="00B97E32" w:rsidP="003B4CEA">
            <w:pPr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30" w:type="dxa"/>
          </w:tcPr>
          <w:p w14:paraId="2EC53EBF" w14:textId="207DEF9C" w:rsidR="00B97E32" w:rsidRPr="003B4CEA" w:rsidRDefault="00431660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5,098,774</w:t>
            </w:r>
          </w:p>
        </w:tc>
        <w:tc>
          <w:tcPr>
            <w:tcW w:w="270" w:type="dxa"/>
          </w:tcPr>
          <w:p w14:paraId="6004F722" w14:textId="77777777" w:rsidR="00B97E32" w:rsidRPr="003B4CEA" w:rsidRDefault="00B97E32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89B3B6" w14:textId="2AFC0C98" w:rsidR="00B97E32" w:rsidRPr="003B4CEA" w:rsidRDefault="00B97E32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5,404,104</w:t>
            </w:r>
          </w:p>
        </w:tc>
      </w:tr>
      <w:tr w:rsidR="00B97E32" w:rsidRPr="003B4CEA" w14:paraId="017F0F79" w14:textId="77777777" w:rsidTr="0063473A">
        <w:tc>
          <w:tcPr>
            <w:tcW w:w="6408" w:type="dxa"/>
          </w:tcPr>
          <w:p w14:paraId="4E47B1D5" w14:textId="77777777" w:rsidR="00B97E32" w:rsidRPr="003B4CEA" w:rsidRDefault="00B97E32" w:rsidP="003B4CEA">
            <w:pPr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30" w:type="dxa"/>
          </w:tcPr>
          <w:p w14:paraId="2F7E2733" w14:textId="10373409" w:rsidR="00B97E32" w:rsidRPr="003B4CEA" w:rsidRDefault="00431660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5,858</w:t>
            </w:r>
          </w:p>
        </w:tc>
        <w:tc>
          <w:tcPr>
            <w:tcW w:w="270" w:type="dxa"/>
          </w:tcPr>
          <w:p w14:paraId="15B29BCF" w14:textId="77777777" w:rsidR="00B97E32" w:rsidRPr="003B4CEA" w:rsidRDefault="00B97E32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10043C" w14:textId="05D3C63A" w:rsidR="00B97E32" w:rsidRPr="003B4CEA" w:rsidRDefault="00B97E32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7,958</w:t>
            </w:r>
          </w:p>
        </w:tc>
      </w:tr>
    </w:tbl>
    <w:p w14:paraId="028145BE" w14:textId="77777777" w:rsidR="00892435" w:rsidRPr="003B4CEA" w:rsidRDefault="0089243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345D2E4F" w14:textId="0BA6F698" w:rsidR="00727D3E" w:rsidRPr="003B4CEA" w:rsidRDefault="00727D3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t>รายการของ</w:t>
      </w:r>
      <w:r w:rsidRPr="003B4CEA">
        <w:rPr>
          <w:rFonts w:ascii="Angsana New" w:hAnsi="Angsana New"/>
          <w:sz w:val="26"/>
          <w:szCs w:val="26"/>
          <w:cs/>
          <w:lang w:val="en-GB"/>
        </w:rPr>
        <w:t>การดำเนินงานร่วมกัน</w:t>
      </w:r>
      <w:r w:rsidRPr="003B4CEA">
        <w:rPr>
          <w:rFonts w:ascii="Angsana New" w:hAnsi="Angsana New"/>
          <w:sz w:val="26"/>
          <w:szCs w:val="26"/>
          <w:cs/>
        </w:rPr>
        <w:t>ที่รวมอยู่ในงบกำไรขาดทุนเบ็ดเสร็จเฉพาะกิจการสำหรับแต่ละ</w:t>
      </w:r>
      <w:r w:rsidR="0063473A" w:rsidRPr="003B4CEA">
        <w:rPr>
          <w:rFonts w:ascii="Angsana New" w:hAnsi="Angsana New"/>
          <w:sz w:val="26"/>
          <w:szCs w:val="26"/>
          <w:cs/>
        </w:rPr>
        <w:t>ปี</w:t>
      </w:r>
      <w:r w:rsidRPr="003B4CEA">
        <w:rPr>
          <w:rFonts w:ascii="Angsana New" w:hAnsi="Angsana New"/>
          <w:sz w:val="26"/>
          <w:szCs w:val="26"/>
          <w:cs/>
        </w:rPr>
        <w:t>สิ้นสุดวันที่</w:t>
      </w:r>
      <w:r w:rsidR="0095306F" w:rsidRPr="003B4CEA">
        <w:rPr>
          <w:rFonts w:ascii="Angsana New" w:hAnsi="Angsana New"/>
          <w:sz w:val="26"/>
          <w:szCs w:val="26"/>
        </w:rPr>
        <w:t xml:space="preserve"> </w:t>
      </w:r>
      <w:r w:rsidR="0063473A" w:rsidRPr="003B4CEA">
        <w:rPr>
          <w:rFonts w:ascii="Angsana New" w:hAnsi="Angsana New"/>
          <w:sz w:val="26"/>
          <w:szCs w:val="26"/>
          <w:lang w:val="en-GB"/>
        </w:rPr>
        <w:t>31</w:t>
      </w:r>
      <w:r w:rsidR="0063473A" w:rsidRPr="003B4CEA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="0063473A" w:rsidRPr="003B4CEA">
        <w:rPr>
          <w:rFonts w:ascii="Angsana New" w:hAnsi="Angsana New"/>
          <w:sz w:val="26"/>
          <w:szCs w:val="26"/>
          <w:lang w:val="en-GB"/>
        </w:rPr>
        <w:t xml:space="preserve"> </w:t>
      </w:r>
      <w:r w:rsidR="0063473A" w:rsidRPr="003B4CEA">
        <w:rPr>
          <w:rFonts w:ascii="Angsana New" w:hAnsi="Angsana New"/>
          <w:sz w:val="26"/>
          <w:szCs w:val="26"/>
          <w:cs/>
          <w:lang w:val="en-GB"/>
        </w:rPr>
        <w:t>และ</w:t>
      </w:r>
      <w:r w:rsidR="0063473A" w:rsidRPr="003B4CEA">
        <w:rPr>
          <w:rFonts w:ascii="Angsana New" w:hAnsi="Angsana New"/>
          <w:sz w:val="26"/>
          <w:szCs w:val="26"/>
          <w:lang w:val="en-GB"/>
        </w:rPr>
        <w:t xml:space="preserve"> </w:t>
      </w:r>
      <w:r w:rsidR="0033646C" w:rsidRPr="003B4CEA">
        <w:rPr>
          <w:rFonts w:ascii="Angsana New" w:hAnsi="Angsana New"/>
          <w:sz w:val="26"/>
          <w:szCs w:val="26"/>
          <w:lang w:val="en-GB"/>
        </w:rPr>
        <w:t>2565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มีดังนี้</w:t>
      </w:r>
    </w:p>
    <w:p w14:paraId="75C64FE5" w14:textId="77777777" w:rsidR="00727D3E" w:rsidRPr="003B4CEA" w:rsidRDefault="00727D3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3528"/>
        <w:gridCol w:w="1350"/>
        <w:gridCol w:w="270"/>
        <w:gridCol w:w="236"/>
        <w:gridCol w:w="1024"/>
        <w:gridCol w:w="1530"/>
        <w:gridCol w:w="270"/>
        <w:gridCol w:w="1530"/>
      </w:tblGrid>
      <w:tr w:rsidR="00727D3E" w:rsidRPr="003B4CEA" w14:paraId="39D025C6" w14:textId="77777777" w:rsidTr="009514FF">
        <w:tc>
          <w:tcPr>
            <w:tcW w:w="6408" w:type="dxa"/>
            <w:gridSpan w:val="5"/>
          </w:tcPr>
          <w:p w14:paraId="53F401E2" w14:textId="77777777" w:rsidR="00727D3E" w:rsidRPr="003B4CEA" w:rsidRDefault="00727D3E" w:rsidP="003B4C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14:paraId="52F91CBB" w14:textId="77777777" w:rsidR="00727D3E" w:rsidRPr="003B4CEA" w:rsidRDefault="00727D3E" w:rsidP="003B4CE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727D3E" w:rsidRPr="003B4CEA" w14:paraId="56797764" w14:textId="77777777" w:rsidTr="009514FF">
        <w:tc>
          <w:tcPr>
            <w:tcW w:w="3528" w:type="dxa"/>
          </w:tcPr>
          <w:p w14:paraId="0145EFBB" w14:textId="77777777" w:rsidR="00727D3E" w:rsidRPr="003B4CEA" w:rsidRDefault="00727D3E" w:rsidP="003B4C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0A8164" w14:textId="77777777" w:rsidR="00727D3E" w:rsidRPr="003B4CEA" w:rsidRDefault="00727D3E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12DCD3" w14:textId="77777777" w:rsidR="00727D3E" w:rsidRPr="003B4CEA" w:rsidRDefault="00727D3E" w:rsidP="003B4CEA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6FAE8E00" w14:textId="77777777" w:rsidR="00727D3E" w:rsidRPr="003B4CEA" w:rsidRDefault="00727D3E" w:rsidP="003B4CEA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</w:tcPr>
          <w:p w14:paraId="168A7FE0" w14:textId="77777777" w:rsidR="00727D3E" w:rsidRPr="003B4CEA" w:rsidRDefault="00727D3E" w:rsidP="003B4CEA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A58812D" w14:textId="079FF9FD" w:rsidR="00727D3E" w:rsidRPr="003B4CEA" w:rsidRDefault="0033646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607C29" w14:textId="77777777" w:rsidR="00727D3E" w:rsidRPr="003B4CEA" w:rsidRDefault="00727D3E" w:rsidP="003B4CEA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87D815" w14:textId="2DE1E197" w:rsidR="00727D3E" w:rsidRPr="003B4CEA" w:rsidRDefault="0033646C" w:rsidP="003B4CEA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GB"/>
              </w:rPr>
              <w:t>2565</w:t>
            </w:r>
          </w:p>
        </w:tc>
      </w:tr>
      <w:tr w:rsidR="005C5DC3" w:rsidRPr="003B4CEA" w14:paraId="1E6CF819" w14:textId="77777777" w:rsidTr="009514FF">
        <w:tc>
          <w:tcPr>
            <w:tcW w:w="3528" w:type="dxa"/>
          </w:tcPr>
          <w:p w14:paraId="0CE62866" w14:textId="77777777" w:rsidR="005C5DC3" w:rsidRPr="003B4CEA" w:rsidRDefault="005C5DC3" w:rsidP="003B4C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350" w:type="dxa"/>
          </w:tcPr>
          <w:p w14:paraId="74A88833" w14:textId="77777777" w:rsidR="005C5DC3" w:rsidRPr="003B4CEA" w:rsidRDefault="005C5DC3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7E00BF" w14:textId="77777777" w:rsidR="005C5DC3" w:rsidRPr="003B4CEA" w:rsidRDefault="005C5DC3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EF485E" w14:textId="77777777" w:rsidR="005C5DC3" w:rsidRPr="003B4CEA" w:rsidRDefault="005C5DC3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2B84C11" w14:textId="77777777" w:rsidR="005C5DC3" w:rsidRPr="003B4CEA" w:rsidRDefault="005C5DC3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34AE83D" w14:textId="68EBCB61" w:rsidR="005C5DC3" w:rsidRPr="003B4CEA" w:rsidRDefault="00431660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6,472,229</w:t>
            </w:r>
          </w:p>
        </w:tc>
        <w:tc>
          <w:tcPr>
            <w:tcW w:w="270" w:type="dxa"/>
          </w:tcPr>
          <w:p w14:paraId="1BBC519E" w14:textId="77777777" w:rsidR="005C5DC3" w:rsidRPr="003B4CEA" w:rsidRDefault="005C5DC3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293E2B5" w14:textId="42004B85" w:rsidR="005C5DC3" w:rsidRPr="003B4CEA" w:rsidRDefault="005C5DC3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3,873,668</w:t>
            </w:r>
          </w:p>
        </w:tc>
      </w:tr>
      <w:tr w:rsidR="005C5DC3" w:rsidRPr="003B4CEA" w14:paraId="4671036B" w14:textId="77777777" w:rsidTr="009514FF">
        <w:tc>
          <w:tcPr>
            <w:tcW w:w="3528" w:type="dxa"/>
          </w:tcPr>
          <w:p w14:paraId="55768F5A" w14:textId="77777777" w:rsidR="005C5DC3" w:rsidRPr="003B4CEA" w:rsidRDefault="005C5DC3" w:rsidP="003B4C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40665958" w14:textId="77777777" w:rsidR="005C5DC3" w:rsidRPr="003B4CEA" w:rsidRDefault="005C5DC3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7E6328" w14:textId="77777777" w:rsidR="005C5DC3" w:rsidRPr="003B4CEA" w:rsidRDefault="005C5DC3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AEB55E" w14:textId="77777777" w:rsidR="005C5DC3" w:rsidRPr="003B4CEA" w:rsidRDefault="005C5DC3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170CE0F" w14:textId="77777777" w:rsidR="005C5DC3" w:rsidRPr="003B4CEA" w:rsidRDefault="005C5DC3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F9DF968" w14:textId="79E407E0" w:rsidR="005C5DC3" w:rsidRPr="003B4CEA" w:rsidRDefault="00431660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645,465</w:t>
            </w:r>
          </w:p>
        </w:tc>
        <w:tc>
          <w:tcPr>
            <w:tcW w:w="270" w:type="dxa"/>
          </w:tcPr>
          <w:p w14:paraId="0A75CA19" w14:textId="77777777" w:rsidR="005C5DC3" w:rsidRPr="003B4CEA" w:rsidRDefault="005C5DC3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D6E737" w14:textId="51EDAF2F" w:rsidR="005C5DC3" w:rsidRPr="003B4CEA" w:rsidRDefault="005C5DC3" w:rsidP="003B4CEA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388,188</w:t>
            </w:r>
          </w:p>
        </w:tc>
      </w:tr>
    </w:tbl>
    <w:p w14:paraId="4B5534FE" w14:textId="7FE92791" w:rsidR="002E36F5" w:rsidRPr="003B4CEA" w:rsidRDefault="002E36F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126D9C79" w14:textId="14DA443B" w:rsidR="0088520E" w:rsidRPr="003B4CEA" w:rsidRDefault="0088520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t>3.</w:t>
      </w:r>
      <w:r w:rsidRPr="003B4CEA">
        <w:rPr>
          <w:rFonts w:ascii="Angsana New" w:hAnsi="Angsana New"/>
          <w:b/>
          <w:bCs/>
          <w:sz w:val="26"/>
          <w:szCs w:val="26"/>
        </w:rPr>
        <w:tab/>
      </w:r>
      <w:r w:rsidRPr="003B4CEA">
        <w:rPr>
          <w:rFonts w:ascii="Angsana New" w:hAnsi="Angsana New"/>
          <w:b/>
          <w:bCs/>
          <w:sz w:val="26"/>
          <w:szCs w:val="26"/>
          <w:cs/>
        </w:rPr>
        <w:t>สรุปนโยบายการบัญชีที่สำคัญ</w:t>
      </w:r>
    </w:p>
    <w:p w14:paraId="4FFF5BB2" w14:textId="77777777" w:rsidR="0088520E" w:rsidRPr="003B4CEA" w:rsidRDefault="0088520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460EDB66" w14:textId="77777777" w:rsidR="000A22B5" w:rsidRPr="003B4CEA" w:rsidRDefault="000A22B5" w:rsidP="003B4CEA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jc w:val="both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เงินสดและ</w:t>
      </w:r>
      <w:r w:rsidR="00A25D0D" w:rsidRPr="003B4CEA">
        <w:rPr>
          <w:rFonts w:ascii="Angsana New" w:hAnsi="Angsana New"/>
          <w:sz w:val="26"/>
          <w:szCs w:val="26"/>
          <w:cs/>
        </w:rPr>
        <w:t>รายการเทียบเท่าเงินสด</w:t>
      </w:r>
    </w:p>
    <w:p w14:paraId="4303B4F7" w14:textId="77777777" w:rsidR="000A22B5" w:rsidRPr="003B4CEA" w:rsidRDefault="000A22B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00424A91" w14:textId="77777777" w:rsidR="000A22B5" w:rsidRPr="003B4CEA" w:rsidRDefault="000A22B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เงินสดในมือเป็นเงินที่กลุ่มบริษัทยูนิคเก็บไว้ใช</w:t>
      </w:r>
      <w:r w:rsidR="0087352F" w:rsidRPr="003B4CEA">
        <w:rPr>
          <w:rFonts w:ascii="Angsana New" w:hAnsi="Angsana New"/>
          <w:sz w:val="26"/>
          <w:szCs w:val="26"/>
          <w:cs/>
          <w:lang w:val="th-TH"/>
        </w:rPr>
        <w:t xml:space="preserve">้เพื่อวัตถุประสงค์ทั่วไป  </w:t>
      </w:r>
      <w:r w:rsidR="00A25D0D" w:rsidRPr="003B4CEA">
        <w:rPr>
          <w:rFonts w:ascii="Angsana New" w:hAnsi="Angsana New"/>
          <w:sz w:val="26"/>
          <w:szCs w:val="26"/>
          <w:cs/>
        </w:rPr>
        <w:t>รายการเทียบเท่าเงินสด</w:t>
      </w:r>
      <w:r w:rsidRPr="003B4CEA">
        <w:rPr>
          <w:rFonts w:ascii="Angsana New" w:hAnsi="Angsana New"/>
          <w:sz w:val="26"/>
          <w:szCs w:val="26"/>
          <w:cs/>
          <w:lang w:val="th-TH"/>
        </w:rPr>
        <w:t>เป็นเงินฝากออมทรัพย์</w:t>
      </w:r>
      <w:r w:rsidR="00612D2A" w:rsidRPr="003B4CEA">
        <w:rPr>
          <w:rFonts w:ascii="Angsana New" w:hAnsi="Angsana New"/>
          <w:sz w:val="26"/>
          <w:szCs w:val="26"/>
          <w:cs/>
          <w:lang w:val="th-TH"/>
        </w:rPr>
        <w:t xml:space="preserve">  </w:t>
      </w:r>
      <w:r w:rsidRPr="003B4CEA">
        <w:rPr>
          <w:rFonts w:ascii="Angsana New" w:hAnsi="Angsana New"/>
          <w:sz w:val="26"/>
          <w:szCs w:val="26"/>
          <w:cs/>
          <w:lang w:val="th-TH"/>
        </w:rPr>
        <w:t>เงินฝากกระแสรายวัน</w:t>
      </w:r>
      <w:r w:rsidR="00C07A93" w:rsidRPr="003B4CEA">
        <w:rPr>
          <w:rFonts w:ascii="Angsana New" w:hAnsi="Angsana New"/>
          <w:sz w:val="26"/>
          <w:szCs w:val="26"/>
          <w:cs/>
          <w:lang w:val="th-TH"/>
        </w:rPr>
        <w:t>และเงินฝากประจำ</w:t>
      </w:r>
      <w:r w:rsidRPr="003B4CEA">
        <w:rPr>
          <w:rFonts w:ascii="Angsana New" w:hAnsi="Angsana New"/>
          <w:sz w:val="26"/>
          <w:szCs w:val="26"/>
          <w:cs/>
        </w:rPr>
        <w:t>ที่</w:t>
      </w:r>
      <w:r w:rsidRPr="003B4CEA">
        <w:rPr>
          <w:rFonts w:ascii="Angsana New" w:hAnsi="Angsana New"/>
          <w:sz w:val="26"/>
          <w:szCs w:val="26"/>
          <w:cs/>
          <w:lang w:val="th-TH"/>
        </w:rPr>
        <w:t>เป็นเงินลงทุนที่มีสภาพคล่องสูงและพร้อมที่จะเปลี่ยนเป็นเงินสดที่แน่นอน ซึ่งมีความเสี่ยงในการเปลี่ยนแปลงมูลค่าน้อย</w:t>
      </w:r>
    </w:p>
    <w:p w14:paraId="0A334032" w14:textId="77777777" w:rsidR="00AC4168" w:rsidRPr="003B4CEA" w:rsidRDefault="00AC416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x-none" w:eastAsia="x-none"/>
        </w:rPr>
      </w:pPr>
    </w:p>
    <w:p w14:paraId="6B327563" w14:textId="1CFD9998" w:rsidR="00DA7B2A" w:rsidRPr="003B4CEA" w:rsidRDefault="00DA7B2A" w:rsidP="003B4CEA">
      <w:pPr>
        <w:pStyle w:val="Heading6"/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ลูกหนี้</w:t>
      </w:r>
      <w:r w:rsidR="00FB5BFE" w:rsidRPr="003B4CEA">
        <w:rPr>
          <w:rFonts w:ascii="Angsana New" w:hAnsi="Angsana New"/>
          <w:sz w:val="26"/>
          <w:szCs w:val="26"/>
          <w:cs/>
        </w:rPr>
        <w:t>การค้าและลูกหนี้อื่น</w:t>
      </w:r>
    </w:p>
    <w:p w14:paraId="09CE3A2A" w14:textId="44F21501" w:rsidR="00DA7B2A" w:rsidRPr="003B4CEA" w:rsidRDefault="00DA7B2A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62026957" w14:textId="4668D7DE" w:rsidR="00F46F6E" w:rsidRPr="003B4CEA" w:rsidRDefault="00F46F6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ลูกหนี้</w:t>
      </w:r>
      <w:r w:rsidR="00FB5BFE" w:rsidRPr="003B4CEA">
        <w:rPr>
          <w:rFonts w:ascii="Angsana New" w:hAnsi="Angsana New"/>
          <w:sz w:val="26"/>
          <w:szCs w:val="26"/>
          <w:cs/>
          <w:lang w:val="th-TH"/>
        </w:rPr>
        <w:t>การค้าและลูกหนี้อื่น</w:t>
      </w:r>
      <w:r w:rsidR="00577924" w:rsidRPr="003B4CEA">
        <w:rPr>
          <w:rFonts w:ascii="Angsana New" w:hAnsi="Angsana New"/>
          <w:sz w:val="26"/>
          <w:szCs w:val="26"/>
          <w:cs/>
          <w:lang w:val="th-TH"/>
        </w:rPr>
        <w:t>วัดมูลค่าโดยวิธีราคาทุนตัดจำหน่าย</w:t>
      </w:r>
      <w:r w:rsidRPr="003B4CEA">
        <w:rPr>
          <w:rFonts w:ascii="Angsana New" w:hAnsi="Angsana New"/>
          <w:sz w:val="26"/>
          <w:szCs w:val="26"/>
          <w:cs/>
          <w:lang w:val="th-TH"/>
        </w:rPr>
        <w:t>สุทธิจากค่าเผื่อผลขาดทุนด้านเครดิตที่คาดว่าจะเกิดขึ้น</w:t>
      </w:r>
    </w:p>
    <w:p w14:paraId="11900C0B" w14:textId="77777777" w:rsidR="00F46F6E" w:rsidRPr="003B4CEA" w:rsidRDefault="00F46F6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DE69D11" w14:textId="77777777" w:rsidR="00553862" w:rsidRPr="003B4CEA" w:rsidRDefault="00553862" w:rsidP="003B4CEA">
      <w:pPr>
        <w:pStyle w:val="Heading6"/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สินทรัพย์ที่เกิดจากสัญญา</w:t>
      </w:r>
    </w:p>
    <w:p w14:paraId="03246880" w14:textId="77777777" w:rsidR="00553862" w:rsidRPr="003B4CEA" w:rsidRDefault="00553862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26C9A961" w14:textId="65A7DB63" w:rsidR="00553862" w:rsidRPr="003B4CEA" w:rsidRDefault="00553862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กลุ่มบริษัท</w:t>
      </w:r>
      <w:r w:rsidRPr="003B4CEA">
        <w:rPr>
          <w:rFonts w:ascii="Angsana New" w:hAnsi="Angsana New"/>
          <w:sz w:val="26"/>
          <w:szCs w:val="26"/>
          <w:cs/>
        </w:rPr>
        <w:t>ยูนิค</w:t>
      </w:r>
      <w:r w:rsidRPr="003B4CEA">
        <w:rPr>
          <w:rFonts w:ascii="Angsana New" w:hAnsi="Angsana New"/>
          <w:sz w:val="26"/>
          <w:szCs w:val="26"/>
          <w:cs/>
          <w:lang w:val="th-TH"/>
        </w:rPr>
        <w:t>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และกลุ่มบริษัท   ยูนิคจะบันทึกค่าเผื่อผลขาดทุน</w:t>
      </w:r>
      <w:r w:rsidR="00D241F0" w:rsidRPr="003B4CEA">
        <w:rPr>
          <w:rFonts w:ascii="Angsana New" w:hAnsi="Angsana New"/>
          <w:sz w:val="26"/>
          <w:szCs w:val="26"/>
          <w:cs/>
          <w:lang w:val="th-TH"/>
        </w:rPr>
        <w:t>ด้านเครดิตที่คาดว่าจะเกิดขึ้น</w:t>
      </w:r>
      <w:r w:rsidRPr="003B4CEA">
        <w:rPr>
          <w:rFonts w:ascii="Angsana New" w:hAnsi="Angsana New"/>
          <w:sz w:val="26"/>
          <w:szCs w:val="26"/>
          <w:cs/>
          <w:lang w:val="th-TH"/>
        </w:rPr>
        <w:t>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สินทรัพย์ที่เกิดจากสัญญาจะจัดประเภทเป็นลูกหนี้การค้าเมื่อ</w:t>
      </w:r>
      <w:r w:rsidR="00013047" w:rsidRPr="003B4CEA">
        <w:rPr>
          <w:rFonts w:ascii="Angsana New" w:hAnsi="Angsana New"/>
          <w:sz w:val="26"/>
          <w:szCs w:val="26"/>
          <w:cs/>
          <w:lang w:val="th-TH"/>
        </w:rPr>
        <w:t>กลุ่มบริษัทยูนิค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มีสิทธิที่จะได้รับชำระโดยปราศจากเงื่อนไข </w:t>
      </w:r>
    </w:p>
    <w:p w14:paraId="2173AE88" w14:textId="77777777" w:rsidR="00553862" w:rsidRPr="003B4CEA" w:rsidRDefault="00553862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  <w:lang w:val="th-TH"/>
        </w:rPr>
      </w:pPr>
    </w:p>
    <w:p w14:paraId="11D230A8" w14:textId="77777777" w:rsidR="00DA0D56" w:rsidRPr="003B4CEA" w:rsidRDefault="00DA0D56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x-none" w:eastAsia="x-none"/>
        </w:rPr>
      </w:pPr>
      <w:r w:rsidRPr="003B4CEA">
        <w:rPr>
          <w:rFonts w:ascii="Angsana New" w:hAnsi="Angsana New"/>
          <w:sz w:val="26"/>
          <w:szCs w:val="26"/>
          <w:cs/>
        </w:rPr>
        <w:br w:type="page"/>
      </w:r>
    </w:p>
    <w:p w14:paraId="6DFB5C0A" w14:textId="190938BC" w:rsidR="00553862" w:rsidRPr="003B4CEA" w:rsidRDefault="00553862" w:rsidP="003B4CEA">
      <w:pPr>
        <w:pStyle w:val="Heading6"/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lastRenderedPageBreak/>
        <w:t>หนี้สินที่เกิดจากสัญญา</w:t>
      </w:r>
    </w:p>
    <w:p w14:paraId="5F06D428" w14:textId="77777777" w:rsidR="00553862" w:rsidRPr="003B4CEA" w:rsidRDefault="00553862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2405EB5C" w14:textId="4836288F" w:rsidR="00553862" w:rsidRPr="003B4CEA" w:rsidRDefault="00553862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กลุ่มบริษัทยูนิค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</w:t>
      </w:r>
      <w:r w:rsidR="00013047" w:rsidRPr="003B4CEA">
        <w:rPr>
          <w:rFonts w:ascii="Angsana New" w:hAnsi="Angsana New"/>
          <w:sz w:val="26"/>
          <w:szCs w:val="26"/>
          <w:cs/>
          <w:lang w:val="th-TH"/>
        </w:rPr>
        <w:t>กลุ่มบริษัทยูนิค</w:t>
      </w:r>
      <w:r w:rsidRPr="003B4CEA">
        <w:rPr>
          <w:rFonts w:ascii="Angsana New" w:hAnsi="Angsana New"/>
          <w:sz w:val="26"/>
          <w:szCs w:val="26"/>
          <w:cs/>
          <w:lang w:val="th-TH"/>
        </w:rPr>
        <w:t>ยังมีภาระที่ต้องโอนบริการให้กับลูกค้า หนี้สินที่เกิดจากสัญญาจะรับรู้เป็นรายได้เมื่อ</w:t>
      </w:r>
      <w:r w:rsidR="00013047" w:rsidRPr="003B4CEA">
        <w:rPr>
          <w:rFonts w:ascii="Angsana New" w:hAnsi="Angsana New"/>
          <w:sz w:val="26"/>
          <w:szCs w:val="26"/>
          <w:cs/>
          <w:lang w:val="th-TH"/>
        </w:rPr>
        <w:t>กลุ่มบริษัทยูนิค</w:t>
      </w:r>
      <w:r w:rsidRPr="003B4CEA">
        <w:rPr>
          <w:rFonts w:ascii="Angsana New" w:hAnsi="Angsana New"/>
          <w:sz w:val="26"/>
          <w:szCs w:val="26"/>
          <w:cs/>
          <w:lang w:val="th-TH"/>
        </w:rPr>
        <w:t>ได้ปฏิบัติตามภาระที่ระบุไว้ในสัญญาเสร็จสิ้น</w:t>
      </w:r>
    </w:p>
    <w:p w14:paraId="0193BEC8" w14:textId="77777777" w:rsidR="00553862" w:rsidRPr="003B4CEA" w:rsidRDefault="00553862" w:rsidP="003B4CEA">
      <w:pPr>
        <w:tabs>
          <w:tab w:val="left" w:pos="14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78A673E" w14:textId="50E87494" w:rsidR="007426DE" w:rsidRPr="003B4CEA" w:rsidRDefault="007426DE" w:rsidP="003B4CEA">
      <w:pPr>
        <w:tabs>
          <w:tab w:val="left" w:pos="14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  <w:cs/>
        </w:rPr>
        <w:t>ค่าเผื่อผลขาดทุนด้านเครดิตที่คาดว่าจะเกิดขึ้นของลูกหนี้การค้า</w:t>
      </w:r>
      <w:r w:rsidR="000D51FA" w:rsidRPr="003B4CEA">
        <w:rPr>
          <w:rFonts w:ascii="Angsana New" w:hAnsi="Angsana New"/>
          <w:b/>
          <w:bCs/>
          <w:sz w:val="26"/>
          <w:szCs w:val="26"/>
        </w:rPr>
        <w:t xml:space="preserve"> </w:t>
      </w:r>
      <w:r w:rsidR="000D51FA" w:rsidRPr="003B4CEA">
        <w:rPr>
          <w:rFonts w:ascii="Angsana New" w:hAnsi="Angsana New"/>
          <w:b/>
          <w:bCs/>
          <w:sz w:val="26"/>
          <w:szCs w:val="26"/>
          <w:cs/>
        </w:rPr>
        <w:t>ลูกหนี้อื่น</w:t>
      </w:r>
      <w:r w:rsidRPr="003B4CEA">
        <w:rPr>
          <w:rFonts w:ascii="Angsana New" w:hAnsi="Angsana New"/>
          <w:b/>
          <w:bCs/>
          <w:sz w:val="26"/>
          <w:szCs w:val="26"/>
          <w:cs/>
        </w:rPr>
        <w:t>และสินทรัพย์ที่เกิดจากสัญญา</w:t>
      </w:r>
    </w:p>
    <w:p w14:paraId="128AE739" w14:textId="77777777" w:rsidR="007426DE" w:rsidRPr="003B4CEA" w:rsidRDefault="007426DE" w:rsidP="003B4CEA">
      <w:pPr>
        <w:tabs>
          <w:tab w:val="left" w:pos="1440"/>
        </w:tabs>
        <w:ind w:hanging="634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B08E80D" w14:textId="77777777" w:rsidR="00D934DE" w:rsidRPr="003B4CEA" w:rsidRDefault="00D934D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กลุ่มบริษัทยูนิคใช้วิธีการอย่างง่ายในการคำนวณผลขาดทุนด้านเครดิตที่คาดว่าจะเกิดขึ้นสำหรับลูกหนี้การค้า ลูกหนี้อื่นและสินทรัพย์ที่เกิดจากสัญญา ดังนั้น ทุกวันสิ้นรอบระยะเวลารายงาน กลุ่มบริษัทยูนิคจึงไม่มีการติดตามการเปลี่ยนแปลงของความเสี่ยงทางด้านเครดิต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 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2BC52022" w14:textId="77777777" w:rsidR="00431660" w:rsidRPr="003B4CEA" w:rsidRDefault="0043166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2B74941" w14:textId="77777777" w:rsidR="00D934DE" w:rsidRPr="003B4CEA" w:rsidRDefault="00D934D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r w:rsidRPr="003B4CEA">
        <w:rPr>
          <w:rFonts w:ascii="Angsana New" w:hAnsi="Angsana New"/>
          <w:b/>
          <w:bCs/>
          <w:sz w:val="26"/>
          <w:szCs w:val="26"/>
          <w:cs/>
          <w:lang w:val="th-TH"/>
        </w:rPr>
        <w:t xml:space="preserve">ต้นทุนในการทำให้เสร็จสิ้นตามสัญญาที่ทำกับลูกค้า </w:t>
      </w:r>
    </w:p>
    <w:p w14:paraId="7C822956" w14:textId="77777777" w:rsidR="00D934DE" w:rsidRPr="003B4CEA" w:rsidRDefault="00D934D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2878C9A5" w14:textId="154EDD2C" w:rsidR="00D934DE" w:rsidRPr="003B4CEA" w:rsidRDefault="00D934D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กลุ่มบริษัทยูนิคบันทึกต้นทุนในการทำให้เสร็จสิ้นตามสัญญาที่ทำกับลูกค้า ซึ่งใช้เพื่อสร้างทรัพยากรหรือใช้ในการปรับปรุงทรัพยากรของ</w:t>
      </w:r>
      <w:r w:rsidR="00013047" w:rsidRPr="003B4CEA">
        <w:rPr>
          <w:rFonts w:ascii="Angsana New" w:hAnsi="Angsana New"/>
          <w:sz w:val="26"/>
          <w:szCs w:val="26"/>
          <w:cs/>
          <w:lang w:val="th-TH"/>
        </w:rPr>
        <w:t>กลุ่มบริษัทยูนิค</w:t>
      </w:r>
      <w:r w:rsidRPr="003B4CEA">
        <w:rPr>
          <w:rFonts w:ascii="Angsana New" w:hAnsi="Angsana New"/>
          <w:sz w:val="26"/>
          <w:szCs w:val="26"/>
          <w:cs/>
          <w:lang w:val="th-TH"/>
        </w:rPr>
        <w:t>เพื่อนำไปใช้ในการปฏิบัติตามภาระที่ต้องปฏิบัติให้สำเร็จในอนาคต และ</w:t>
      </w:r>
      <w:r w:rsidR="00013047" w:rsidRPr="003B4CEA">
        <w:rPr>
          <w:rFonts w:ascii="Angsana New" w:hAnsi="Angsana New"/>
          <w:sz w:val="26"/>
          <w:szCs w:val="26"/>
          <w:cs/>
          <w:lang w:val="th-TH"/>
        </w:rPr>
        <w:t>กลุ่มบริษัทยูนิค</w:t>
      </w:r>
      <w:r w:rsidRPr="003B4CEA">
        <w:rPr>
          <w:rFonts w:ascii="Angsana New" w:hAnsi="Angsana New"/>
          <w:sz w:val="26"/>
          <w:szCs w:val="26"/>
          <w:cs/>
          <w:lang w:val="th-TH"/>
        </w:rPr>
        <w:t>คาดว่าจะได้รับคืนต้นทุนดังกล่าวเป็นสินทรัพย์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3CDC8D18" w14:textId="77777777" w:rsidR="00D934DE" w:rsidRPr="003B4CEA" w:rsidRDefault="00D934D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741D9680" w14:textId="77777777" w:rsidR="00D934DE" w:rsidRPr="003B4CEA" w:rsidRDefault="00D934D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r w:rsidRPr="003B4CEA">
        <w:rPr>
          <w:rFonts w:ascii="Angsana New" w:hAnsi="Angsana New"/>
          <w:b/>
          <w:bCs/>
          <w:sz w:val="26"/>
          <w:szCs w:val="26"/>
          <w:cs/>
          <w:lang w:val="th-TH"/>
        </w:rPr>
        <w:t>ประมาณการต้นทุนโครงการก่อสร้าง</w:t>
      </w:r>
    </w:p>
    <w:p w14:paraId="2E23A2F7" w14:textId="77777777" w:rsidR="00D934DE" w:rsidRPr="003B4CEA" w:rsidRDefault="00D934D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282F97F4" w14:textId="43D77B69" w:rsidR="00D934DE" w:rsidRPr="003B4CEA" w:rsidRDefault="00D934D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กลุ่มบริษัทยูนิค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 ๆ กลุ่มบริษัท</w:t>
      </w:r>
      <w:r w:rsidR="00013047" w:rsidRPr="003B4CEA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จะทำการทบทวนประมาณการต้นทุนอย่างสม่ำเสมอ                           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6B7E98C2" w14:textId="77777777" w:rsidR="00D934DE" w:rsidRPr="003B4CEA" w:rsidRDefault="00D934D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2C48C93" w14:textId="1D664EB3" w:rsidR="003F7774" w:rsidRPr="003B4CEA" w:rsidRDefault="003F7774" w:rsidP="003B4CEA">
      <w:pPr>
        <w:pStyle w:val="Heading6"/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t>การตีราคา</w:t>
      </w:r>
      <w:r w:rsidR="00850C06" w:rsidRPr="003B4CEA">
        <w:rPr>
          <w:rFonts w:ascii="Angsana New" w:hAnsi="Angsana New"/>
          <w:sz w:val="26"/>
          <w:szCs w:val="26"/>
          <w:cs/>
        </w:rPr>
        <w:t>สินค้าคงเหลือ</w:t>
      </w:r>
    </w:p>
    <w:p w14:paraId="7951DE22" w14:textId="77777777" w:rsidR="003F7774" w:rsidRPr="003B4CEA" w:rsidRDefault="003F777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54C3AC92" w14:textId="77777777" w:rsidR="008F1F90" w:rsidRPr="003B4CEA" w:rsidRDefault="00F81E3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8F1F90" w:rsidRPr="003B4CEA">
        <w:rPr>
          <w:rFonts w:ascii="Angsana New" w:hAnsi="Angsana New"/>
          <w:sz w:val="26"/>
          <w:szCs w:val="26"/>
          <w:cs/>
        </w:rPr>
        <w:t>ตีราคา</w:t>
      </w:r>
      <w:r w:rsidR="00850C06" w:rsidRPr="003B4CEA">
        <w:rPr>
          <w:rFonts w:ascii="Angsana New" w:hAnsi="Angsana New"/>
          <w:sz w:val="26"/>
          <w:szCs w:val="26"/>
          <w:cs/>
        </w:rPr>
        <w:t>สินค้าคงเหลือ</w:t>
      </w:r>
      <w:r w:rsidR="008F1F90" w:rsidRPr="003B4CEA">
        <w:rPr>
          <w:rFonts w:ascii="Angsana New" w:hAnsi="Angsana New"/>
          <w:sz w:val="26"/>
          <w:szCs w:val="26"/>
          <w:cs/>
        </w:rPr>
        <w:t>ในราคาทุนหรือมูลค่าสุทธิที่จะได้รับแล้วแต่ราคาใดจะต่ำกว่า โดยใช้วิธีดังต่อไปนี้</w:t>
      </w:r>
    </w:p>
    <w:p w14:paraId="71C03E5E" w14:textId="77777777" w:rsidR="00C82ECF" w:rsidRPr="003B4CEA" w:rsidRDefault="00C82EC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18" w:type="dxa"/>
        <w:tblLook w:val="0000" w:firstRow="0" w:lastRow="0" w:firstColumn="0" w:lastColumn="0" w:noHBand="0" w:noVBand="0"/>
      </w:tblPr>
      <w:tblGrid>
        <w:gridCol w:w="4077"/>
        <w:gridCol w:w="5733"/>
      </w:tblGrid>
      <w:tr w:rsidR="00C92715" w:rsidRPr="003B4CEA" w14:paraId="4B162A16" w14:textId="77777777" w:rsidTr="009E4338">
        <w:tc>
          <w:tcPr>
            <w:tcW w:w="4077" w:type="dxa"/>
          </w:tcPr>
          <w:p w14:paraId="77259A79" w14:textId="77777777" w:rsidR="00C92715" w:rsidRPr="003B4CEA" w:rsidRDefault="00C9271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งานระหว่างก่อสร้าง </w:t>
            </w:r>
            <w:r w:rsidR="007301ED"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โครงการอสังหาริมทรัพย์</w:t>
            </w:r>
          </w:p>
        </w:tc>
        <w:tc>
          <w:tcPr>
            <w:tcW w:w="5733" w:type="dxa"/>
          </w:tcPr>
          <w:p w14:paraId="78A41DBF" w14:textId="77777777" w:rsidR="00C92715" w:rsidRPr="003B4CEA" w:rsidRDefault="00C9271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-</w:t>
            </w: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  <w:t>วิธีราคาทุน (ประกอบด้วยต้นทุนของที่ดิน ค่าวัสดุ  ค่าแ</w:t>
            </w:r>
            <w:r w:rsidR="00C16DB2" w:rsidRPr="003B4CE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รงงาน  </w:t>
            </w:r>
            <w:r w:rsidR="004E47FF" w:rsidRPr="003B4CE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ค่างานผู้รับเหมา</w:t>
            </w: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 ค่าบริการ ดอกเบี้ยที่เกี่ยวข้องและค่าใช้จ่ายอื่น)  </w:t>
            </w:r>
          </w:p>
        </w:tc>
      </w:tr>
      <w:tr w:rsidR="008F1F90" w:rsidRPr="003B4CEA" w14:paraId="5603AC7F" w14:textId="77777777" w:rsidTr="009E4338">
        <w:tc>
          <w:tcPr>
            <w:tcW w:w="4077" w:type="dxa"/>
          </w:tcPr>
          <w:p w14:paraId="2C597804" w14:textId="77777777" w:rsidR="008F1F90" w:rsidRPr="003B4CEA" w:rsidRDefault="008F1F9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733" w:type="dxa"/>
          </w:tcPr>
          <w:p w14:paraId="7F5E0C1D" w14:textId="77777777" w:rsidR="008F1F90" w:rsidRPr="003B4CEA" w:rsidRDefault="008F1F9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3B7F4C" w:rsidRPr="003B4CEA" w14:paraId="40B65EE1" w14:textId="77777777" w:rsidTr="009E4338">
        <w:tc>
          <w:tcPr>
            <w:tcW w:w="4077" w:type="dxa"/>
          </w:tcPr>
          <w:p w14:paraId="65FD56A1" w14:textId="77777777" w:rsidR="003B7F4C" w:rsidRPr="003B4CEA" w:rsidRDefault="003B7F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งานระหว่างก่อสร้าง </w:t>
            </w:r>
            <w:r w:rsidR="007301ED"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="00870896"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โครงการก่อสร้าง</w:t>
            </w:r>
          </w:p>
        </w:tc>
        <w:tc>
          <w:tcPr>
            <w:tcW w:w="5733" w:type="dxa"/>
          </w:tcPr>
          <w:p w14:paraId="42F15E2B" w14:textId="77777777" w:rsidR="003B7F4C" w:rsidRPr="003B4CEA" w:rsidRDefault="003B7F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-</w:t>
            </w: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  <w:t xml:space="preserve">วิธีราคาทุน (ประกอบด้วยต้นทุนของค่าวัสดุ  ค่าแรงงาน  ค่างานผู้รับเหมา  ค่าบริการ ดอกเบี้ยที่เกี่ยวข้องและค่าใช้จ่ายอื่น)  </w:t>
            </w:r>
          </w:p>
        </w:tc>
      </w:tr>
      <w:tr w:rsidR="002E36F5" w:rsidRPr="003B4CEA" w14:paraId="5EBF8269" w14:textId="77777777" w:rsidTr="009E4338">
        <w:tc>
          <w:tcPr>
            <w:tcW w:w="4077" w:type="dxa"/>
          </w:tcPr>
          <w:p w14:paraId="3D98330B" w14:textId="31082534" w:rsidR="002E36F5" w:rsidRPr="003B4CEA" w:rsidRDefault="002E36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733" w:type="dxa"/>
          </w:tcPr>
          <w:p w14:paraId="12EB0F88" w14:textId="77777777" w:rsidR="002E36F5" w:rsidRPr="003B4CEA" w:rsidRDefault="002E36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2E36F5" w:rsidRPr="003B4CEA" w14:paraId="3092B657" w14:textId="77777777" w:rsidTr="009E4338">
        <w:tc>
          <w:tcPr>
            <w:tcW w:w="4077" w:type="dxa"/>
          </w:tcPr>
          <w:p w14:paraId="131525FC" w14:textId="50617430" w:rsidR="002E36F5" w:rsidRPr="003B4CEA" w:rsidRDefault="00F72AA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วัสดุ</w:t>
            </w:r>
            <w:r w:rsidR="002E36F5"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ชิ้นงาน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ก่อสร้าง</w:t>
            </w:r>
          </w:p>
        </w:tc>
        <w:tc>
          <w:tcPr>
            <w:tcW w:w="5733" w:type="dxa"/>
          </w:tcPr>
          <w:p w14:paraId="2D5F0013" w14:textId="09E36C25" w:rsidR="002E36F5" w:rsidRPr="003B4CEA" w:rsidRDefault="00846E9C" w:rsidP="003B4CEA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0" w:hanging="31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วิธีราคาทุน (</w:t>
            </w:r>
            <w:r w:rsidR="002E36F5" w:rsidRPr="003B4CE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วิธีถัวเฉลี่ย</w:t>
            </w: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)</w:t>
            </w:r>
          </w:p>
        </w:tc>
      </w:tr>
      <w:tr w:rsidR="008F1F90" w:rsidRPr="003B4CEA" w14:paraId="780AB668" w14:textId="77777777" w:rsidTr="009E4338">
        <w:tc>
          <w:tcPr>
            <w:tcW w:w="4077" w:type="dxa"/>
          </w:tcPr>
          <w:p w14:paraId="6ADCC685" w14:textId="77777777" w:rsidR="008F1F90" w:rsidRPr="003B4CEA" w:rsidRDefault="008F1F9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lastRenderedPageBreak/>
              <w:t>วัสดุ</w:t>
            </w:r>
            <w:r w:rsidR="00F81E37"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ก่อสร้าง</w:t>
            </w:r>
          </w:p>
        </w:tc>
        <w:tc>
          <w:tcPr>
            <w:tcW w:w="5733" w:type="dxa"/>
          </w:tcPr>
          <w:p w14:paraId="32B8D687" w14:textId="77777777" w:rsidR="008F1F90" w:rsidRPr="003B4CEA" w:rsidRDefault="008F1F9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-</w:t>
            </w: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  <w:t>วิธี</w:t>
            </w:r>
            <w:r w:rsidR="007C5170" w:rsidRPr="003B4CE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ราคาทุน (วิธี</w:t>
            </w: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เข้าก่อน-ออกก่อน</w:t>
            </w:r>
            <w:r w:rsidR="007C5170" w:rsidRPr="003B4CE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)</w:t>
            </w:r>
          </w:p>
        </w:tc>
      </w:tr>
      <w:tr w:rsidR="0001641A" w:rsidRPr="003B4CEA" w14:paraId="26289CB5" w14:textId="77777777" w:rsidTr="009E4338">
        <w:tc>
          <w:tcPr>
            <w:tcW w:w="4077" w:type="dxa"/>
          </w:tcPr>
          <w:p w14:paraId="4E04AAEB" w14:textId="77777777" w:rsidR="0001641A" w:rsidRPr="003B4CEA" w:rsidRDefault="0001641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733" w:type="dxa"/>
          </w:tcPr>
          <w:p w14:paraId="241DCC05" w14:textId="77777777" w:rsidR="0001641A" w:rsidRPr="003B4CEA" w:rsidRDefault="0001641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01641A" w:rsidRPr="003B4CEA" w14:paraId="3217B45D" w14:textId="77777777" w:rsidTr="009E4338">
        <w:tc>
          <w:tcPr>
            <w:tcW w:w="4077" w:type="dxa"/>
          </w:tcPr>
          <w:p w14:paraId="7F108AC4" w14:textId="77777777" w:rsidR="0001641A" w:rsidRPr="003B4CEA" w:rsidRDefault="0001641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วัสดุสิ้นเปลือง</w:t>
            </w:r>
          </w:p>
        </w:tc>
        <w:tc>
          <w:tcPr>
            <w:tcW w:w="5733" w:type="dxa"/>
          </w:tcPr>
          <w:p w14:paraId="38A87831" w14:textId="77777777" w:rsidR="0001641A" w:rsidRPr="003B4CEA" w:rsidRDefault="0001641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-</w:t>
            </w: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  <w:t>วิธีราคาทุน (วิธีเข้าก่อน-ออกก่อน)</w:t>
            </w:r>
          </w:p>
        </w:tc>
      </w:tr>
    </w:tbl>
    <w:p w14:paraId="526F0EFA" w14:textId="77777777" w:rsidR="00C764E6" w:rsidRPr="003B4CEA" w:rsidRDefault="00C764E6" w:rsidP="003B4CEA">
      <w:pPr>
        <w:pStyle w:val="Heading6"/>
        <w:spacing w:line="240" w:lineRule="atLeast"/>
        <w:jc w:val="both"/>
        <w:rPr>
          <w:rFonts w:ascii="Angsana New" w:hAnsi="Angsana New"/>
          <w:b w:val="0"/>
          <w:bCs w:val="0"/>
          <w:sz w:val="26"/>
          <w:szCs w:val="26"/>
        </w:rPr>
      </w:pPr>
    </w:p>
    <w:p w14:paraId="01776C9F" w14:textId="77777777" w:rsidR="00F46F6E" w:rsidRPr="003B4CEA" w:rsidRDefault="00F46F6E" w:rsidP="003B4CEA">
      <w:pPr>
        <w:pStyle w:val="Heading6"/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เงินลงทุน</w:t>
      </w:r>
    </w:p>
    <w:p w14:paraId="5D8EBC31" w14:textId="77777777" w:rsidR="00F46F6E" w:rsidRPr="003B4CEA" w:rsidRDefault="00F46F6E" w:rsidP="003B4CEA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7D698FD" w14:textId="06E6707D" w:rsidR="00F46F6E" w:rsidRPr="003B4CEA" w:rsidRDefault="00F46F6E" w:rsidP="003B4CEA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เงินลงทุนในบริษัทย่อยในงบการเงินเฉพาะกิจการแสดงมูลค่าตามราคาทุนหักค่าเผื่อผลขาดทุนจากการด้อยค่า</w:t>
      </w:r>
    </w:p>
    <w:p w14:paraId="64AA52BC" w14:textId="77777777" w:rsidR="00F11A98" w:rsidRPr="003B4CEA" w:rsidRDefault="00F11A98" w:rsidP="003B4CEA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534ED81" w14:textId="60BEC6CC" w:rsidR="00B0381A" w:rsidRPr="003B4CEA" w:rsidRDefault="00C76F8B" w:rsidP="003B4CEA">
      <w:pPr>
        <w:pStyle w:val="Heading6"/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color w:val="000000"/>
          <w:sz w:val="26"/>
          <w:szCs w:val="26"/>
          <w:cs/>
        </w:rPr>
        <w:t xml:space="preserve">ที่ดิน </w:t>
      </w:r>
      <w:r w:rsidR="00155911" w:rsidRPr="003B4CEA">
        <w:rPr>
          <w:rFonts w:ascii="Angsana New" w:hAnsi="Angsana New"/>
          <w:color w:val="000000"/>
          <w:sz w:val="26"/>
          <w:szCs w:val="26"/>
          <w:cs/>
        </w:rPr>
        <w:t xml:space="preserve">อาคารและอุปกรณ์ </w:t>
      </w:r>
      <w:r w:rsidR="00B0381A" w:rsidRPr="003B4CEA">
        <w:rPr>
          <w:rFonts w:ascii="Angsana New" w:hAnsi="Angsana New"/>
          <w:color w:val="000000"/>
          <w:sz w:val="26"/>
          <w:szCs w:val="26"/>
          <w:cs/>
        </w:rPr>
        <w:t>และค่าเสื่อม</w:t>
      </w:r>
      <w:r w:rsidR="00B0381A" w:rsidRPr="003B4CEA">
        <w:rPr>
          <w:rFonts w:ascii="Angsana New" w:hAnsi="Angsana New"/>
          <w:sz w:val="26"/>
          <w:szCs w:val="26"/>
          <w:cs/>
        </w:rPr>
        <w:t>ราคา</w:t>
      </w:r>
    </w:p>
    <w:p w14:paraId="0A886DB2" w14:textId="77777777" w:rsidR="00B0381A" w:rsidRPr="003B4CEA" w:rsidRDefault="00B0381A" w:rsidP="003B4CEA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2EE4F4A5" w14:textId="1D1BD711" w:rsidR="00B0381A" w:rsidRPr="003B4CEA" w:rsidRDefault="005F2807" w:rsidP="003B4CEA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B4CEA">
        <w:rPr>
          <w:rFonts w:ascii="Angsana New" w:hAnsi="Angsana New"/>
          <w:color w:val="000000"/>
          <w:sz w:val="26"/>
          <w:szCs w:val="26"/>
          <w:cs/>
          <w:lang w:val="en-US"/>
        </w:rPr>
        <w:t>ที่ดินแสดงในราคาทุน</w:t>
      </w:r>
      <w:r w:rsidR="002D73C2" w:rsidRPr="003B4CEA">
        <w:rPr>
          <w:rFonts w:ascii="Angsana New" w:hAnsi="Angsana New"/>
          <w:color w:val="000000"/>
          <w:sz w:val="26"/>
          <w:szCs w:val="26"/>
          <w:cs/>
          <w:lang w:val="en-US"/>
        </w:rPr>
        <w:t>หักค่าเผื่อผลขาดทุนจากการด้อยค่า</w:t>
      </w:r>
      <w:r w:rsidRPr="003B4CEA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</w:t>
      </w:r>
      <w:r w:rsidR="00155911" w:rsidRPr="003B4CEA">
        <w:rPr>
          <w:rFonts w:ascii="Angsana New" w:hAnsi="Angsana New"/>
          <w:color w:val="000000"/>
          <w:sz w:val="26"/>
          <w:szCs w:val="26"/>
          <w:cs/>
          <w:lang w:val="en-US"/>
        </w:rPr>
        <w:t>อาคารและอุปกรณ์</w:t>
      </w:r>
      <w:r w:rsidR="00C20445" w:rsidRPr="003B4CEA">
        <w:rPr>
          <w:rFonts w:ascii="Angsana New" w:hAnsi="Angsana New"/>
          <w:color w:val="000000"/>
          <w:sz w:val="26"/>
          <w:szCs w:val="26"/>
          <w:cs/>
          <w:lang w:val="en-US"/>
        </w:rPr>
        <w:t>แสดง</w:t>
      </w:r>
      <w:r w:rsidR="00B0381A" w:rsidRPr="003B4CEA">
        <w:rPr>
          <w:rFonts w:ascii="Angsana New" w:hAnsi="Angsana New"/>
          <w:color w:val="000000"/>
          <w:sz w:val="26"/>
          <w:szCs w:val="26"/>
          <w:cs/>
        </w:rPr>
        <w:t>ในราคาทุนหักด้วยค่าเสื่อมราคาสะสม</w:t>
      </w:r>
      <w:r w:rsidR="00A50A62" w:rsidRPr="003B4CEA">
        <w:rPr>
          <w:rFonts w:ascii="Angsana New" w:hAnsi="Angsana New"/>
          <w:color w:val="000000"/>
          <w:sz w:val="26"/>
          <w:szCs w:val="26"/>
          <w:cs/>
        </w:rPr>
        <w:t>และ</w:t>
      </w:r>
      <w:r w:rsidR="009C0C65" w:rsidRPr="003B4CEA">
        <w:rPr>
          <w:rFonts w:ascii="Angsana New" w:hAnsi="Angsana New"/>
          <w:color w:val="000000"/>
          <w:sz w:val="26"/>
          <w:szCs w:val="26"/>
          <w:cs/>
        </w:rPr>
        <w:t>ค่าเผื่อผลขาดทุนจากการด้อยค่า</w:t>
      </w:r>
      <w:r w:rsidR="00B0381A" w:rsidRPr="003B4CEA">
        <w:rPr>
          <w:rFonts w:ascii="Angsana New" w:hAnsi="Angsana New"/>
          <w:color w:val="000000"/>
          <w:sz w:val="26"/>
          <w:szCs w:val="26"/>
          <w:cs/>
        </w:rPr>
        <w:t xml:space="preserve"> เมื่อสินทรัพย์ถูกขายหรือตัดออกจากบัญชี ต้นทุนและค่าเสื่อมราคาสะสมของสินทรัพย์ดังกล่าวจะถูกตัดออกจากบัญชี </w:t>
      </w:r>
      <w:r w:rsidR="00155911" w:rsidRPr="003B4CEA">
        <w:rPr>
          <w:rFonts w:ascii="Angsana New" w:hAnsi="Angsana New"/>
          <w:color w:val="000000"/>
          <w:sz w:val="26"/>
          <w:szCs w:val="26"/>
          <w:cs/>
        </w:rPr>
        <w:t>กำไร</w:t>
      </w:r>
      <w:r w:rsidR="00B0381A" w:rsidRPr="003B4CEA">
        <w:rPr>
          <w:rFonts w:ascii="Angsana New" w:hAnsi="Angsana New"/>
          <w:color w:val="000000"/>
          <w:sz w:val="26"/>
          <w:szCs w:val="26"/>
          <w:cs/>
        </w:rPr>
        <w:t>หรือขาดทุนจากการขายหรือตัดจำหน่ายสินทรัพย์จะบันทึกไว้ใน</w:t>
      </w:r>
      <w:r w:rsidR="008428C6" w:rsidRPr="003B4CEA">
        <w:rPr>
          <w:rFonts w:ascii="Angsana New" w:hAnsi="Angsana New"/>
          <w:color w:val="000000"/>
          <w:sz w:val="26"/>
          <w:szCs w:val="26"/>
          <w:cs/>
        </w:rPr>
        <w:t>งบกำไรขาดทุนเบ็ดเสร็จ</w:t>
      </w:r>
    </w:p>
    <w:p w14:paraId="208A3383" w14:textId="77777777" w:rsidR="009C0C65" w:rsidRPr="003B4CEA" w:rsidRDefault="009C0C65" w:rsidP="003B4CEA">
      <w:pPr>
        <w:rPr>
          <w:rFonts w:ascii="Angsana New" w:hAnsi="Angsana New"/>
          <w:color w:val="000000"/>
          <w:sz w:val="26"/>
          <w:szCs w:val="26"/>
        </w:rPr>
      </w:pPr>
    </w:p>
    <w:p w14:paraId="70E6ECB2" w14:textId="366CCCA3" w:rsidR="009C0C65" w:rsidRPr="003B4CEA" w:rsidRDefault="009C0C6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  <w:r w:rsidRPr="003B4CEA">
        <w:rPr>
          <w:rFonts w:ascii="Angsana New" w:hAnsi="Angsana New"/>
          <w:color w:val="000000"/>
          <w:sz w:val="26"/>
          <w:szCs w:val="26"/>
          <w:cs/>
        </w:rPr>
        <w:t>กลุ่มบริษัทยูนิคคิดค่าเสื่อมราคาอาคารและอุปกรณ์โดยวิธีเส้นตรงตามอายุการใช้งานโดยประมาณของสินทรัพย์ดังนี้</w:t>
      </w:r>
    </w:p>
    <w:p w14:paraId="66136D23" w14:textId="77777777" w:rsidR="009C0C65" w:rsidRPr="003B4CEA" w:rsidRDefault="009C0C6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640"/>
        <w:gridCol w:w="990"/>
      </w:tblGrid>
      <w:tr w:rsidR="009C0C65" w:rsidRPr="003B4CEA" w14:paraId="1173937F" w14:textId="77777777" w:rsidTr="009E4338">
        <w:tc>
          <w:tcPr>
            <w:tcW w:w="8640" w:type="dxa"/>
          </w:tcPr>
          <w:p w14:paraId="124EB6F4" w14:textId="77777777" w:rsidR="009C0C65" w:rsidRPr="003B4CEA" w:rsidRDefault="009C0C65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0CD5CF2" w14:textId="77777777" w:rsidR="009C0C65" w:rsidRPr="003B4CEA" w:rsidRDefault="009C0C65" w:rsidP="003B4C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  <w:tr w:rsidR="009C0C65" w:rsidRPr="003B4CEA" w14:paraId="2227D89F" w14:textId="77777777" w:rsidTr="009E4338">
        <w:tc>
          <w:tcPr>
            <w:tcW w:w="8640" w:type="dxa"/>
          </w:tcPr>
          <w:p w14:paraId="19EE320D" w14:textId="77777777" w:rsidR="009C0C65" w:rsidRPr="003B4CEA" w:rsidRDefault="00CA118C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  <w:r w:rsidR="009C0C65" w:rsidRPr="003B4CEA">
              <w:rPr>
                <w:rFonts w:ascii="Angsana New" w:hAnsi="Angsana New"/>
                <w:sz w:val="26"/>
                <w:szCs w:val="26"/>
                <w:cs/>
              </w:rPr>
              <w:t>และส่วนปรับปรุง</w:t>
            </w:r>
          </w:p>
        </w:tc>
        <w:tc>
          <w:tcPr>
            <w:tcW w:w="990" w:type="dxa"/>
          </w:tcPr>
          <w:p w14:paraId="6202D810" w14:textId="77777777" w:rsidR="009C0C65" w:rsidRPr="003B4CEA" w:rsidRDefault="00025209" w:rsidP="003B4C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</w:t>
            </w:r>
            <w:r w:rsidR="00E44070" w:rsidRPr="003B4CEA">
              <w:rPr>
                <w:rFonts w:ascii="Angsana New" w:hAnsi="Angsana New"/>
                <w:sz w:val="26"/>
                <w:szCs w:val="26"/>
              </w:rPr>
              <w:t>, 10</w:t>
            </w:r>
            <w:r w:rsidR="00443A1E" w:rsidRPr="003B4CEA">
              <w:rPr>
                <w:rFonts w:ascii="Angsana New" w:hAnsi="Angsana New"/>
                <w:sz w:val="26"/>
                <w:szCs w:val="26"/>
              </w:rPr>
              <w:t>, 20</w:t>
            </w:r>
          </w:p>
        </w:tc>
      </w:tr>
      <w:tr w:rsidR="009C0C65" w:rsidRPr="003B4CEA" w14:paraId="663D2327" w14:textId="77777777" w:rsidTr="009E4338">
        <w:tc>
          <w:tcPr>
            <w:tcW w:w="8640" w:type="dxa"/>
          </w:tcPr>
          <w:p w14:paraId="6DAE1A6F" w14:textId="77777777" w:rsidR="009C0C65" w:rsidRPr="003B4CEA" w:rsidRDefault="009C0C65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990" w:type="dxa"/>
          </w:tcPr>
          <w:p w14:paraId="4B3909E3" w14:textId="77777777" w:rsidR="009C0C65" w:rsidRPr="003B4CEA" w:rsidRDefault="00025209" w:rsidP="003B4C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</w:t>
            </w:r>
            <w:r w:rsidR="00E44070" w:rsidRPr="003B4CEA">
              <w:rPr>
                <w:rFonts w:ascii="Angsana New" w:hAnsi="Angsana New"/>
                <w:sz w:val="26"/>
                <w:szCs w:val="26"/>
              </w:rPr>
              <w:t>,</w:t>
            </w:r>
            <w:r w:rsidR="00891219" w:rsidRPr="003B4CEA">
              <w:rPr>
                <w:rFonts w:ascii="Angsana New" w:hAnsi="Angsana New"/>
                <w:sz w:val="26"/>
                <w:szCs w:val="26"/>
              </w:rPr>
              <w:t xml:space="preserve"> 10,</w:t>
            </w:r>
            <w:r w:rsidR="00E44070" w:rsidRPr="003B4C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A118C" w:rsidRPr="003B4CEA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9C0C65" w:rsidRPr="003B4CEA" w14:paraId="53A53BB8" w14:textId="77777777" w:rsidTr="009E4338">
        <w:tc>
          <w:tcPr>
            <w:tcW w:w="8640" w:type="dxa"/>
          </w:tcPr>
          <w:p w14:paraId="527A7944" w14:textId="77777777" w:rsidR="009C0C65" w:rsidRPr="003B4CEA" w:rsidRDefault="009C0C65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90" w:type="dxa"/>
          </w:tcPr>
          <w:p w14:paraId="3F8B0756" w14:textId="77777777" w:rsidR="009C0C65" w:rsidRPr="003B4CEA" w:rsidRDefault="00891219" w:rsidP="003B4C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3, </w:t>
            </w:r>
            <w:r w:rsidR="00CA118C" w:rsidRPr="003B4CEA">
              <w:rPr>
                <w:rFonts w:ascii="Angsana New" w:hAnsi="Angsana New"/>
                <w:sz w:val="26"/>
                <w:szCs w:val="26"/>
              </w:rPr>
              <w:t>5</w:t>
            </w:r>
            <w:r w:rsidRPr="003B4CEA">
              <w:rPr>
                <w:rFonts w:ascii="Angsana New" w:hAnsi="Angsana New"/>
                <w:sz w:val="26"/>
                <w:szCs w:val="26"/>
              </w:rPr>
              <w:t>, 10</w:t>
            </w:r>
          </w:p>
        </w:tc>
      </w:tr>
      <w:tr w:rsidR="009C0C65" w:rsidRPr="003B4CEA" w14:paraId="5DD75A8D" w14:textId="77777777" w:rsidTr="009E4338">
        <w:tc>
          <w:tcPr>
            <w:tcW w:w="8640" w:type="dxa"/>
          </w:tcPr>
          <w:p w14:paraId="04F0D4A5" w14:textId="77777777" w:rsidR="009C0C65" w:rsidRPr="003B4CEA" w:rsidRDefault="009C0C65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0" w:type="dxa"/>
          </w:tcPr>
          <w:p w14:paraId="261A6668" w14:textId="77777777" w:rsidR="009C0C65" w:rsidRPr="003B4CEA" w:rsidRDefault="00025209" w:rsidP="003B4C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29B9CAF6" w14:textId="040F8452" w:rsidR="0050391C" w:rsidRPr="003B4CEA" w:rsidRDefault="0050391C" w:rsidP="003B4CEA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47CC015A" w14:textId="77777777" w:rsidR="008D0539" w:rsidRPr="003B4CEA" w:rsidRDefault="008D0539" w:rsidP="003B4CEA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กลุ่มบริษัทยูนิคไม่คิดค่าเสื่อมราคาสำหรับที่ดินและสินทรัพย์ที่อยู่ระหว่างการก่อสร้าง</w:t>
      </w:r>
    </w:p>
    <w:p w14:paraId="785CB076" w14:textId="77777777" w:rsidR="008D0539" w:rsidRPr="003B4CEA" w:rsidRDefault="008D0539" w:rsidP="003B4CEA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6EA85BF" w14:textId="3F74410E" w:rsidR="008D0539" w:rsidRPr="003B4CEA" w:rsidRDefault="008D0539" w:rsidP="003B4CEA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9F08F53" w14:textId="77777777" w:rsidR="00D241F0" w:rsidRPr="003B4CEA" w:rsidRDefault="00D241F0" w:rsidP="003B4CEA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29AAF95" w14:textId="4D37FA67" w:rsidR="009E6384" w:rsidRPr="003B4CEA" w:rsidRDefault="009E6384" w:rsidP="003B4CEA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US"/>
        </w:rPr>
      </w:pPr>
      <w:r w:rsidRPr="003B4CEA">
        <w:rPr>
          <w:rFonts w:ascii="Angsana New" w:hAnsi="Angsana New"/>
          <w:b/>
          <w:bCs/>
          <w:color w:val="000000"/>
          <w:sz w:val="26"/>
          <w:szCs w:val="26"/>
          <w:cs/>
          <w:lang w:val="en-US"/>
        </w:rPr>
        <w:t>สินทรัพย์สิทธิการใช้และค่าเสื่อมราคา</w:t>
      </w:r>
    </w:p>
    <w:p w14:paraId="734EC8AF" w14:textId="77777777" w:rsidR="009E6384" w:rsidRPr="003B4CEA" w:rsidRDefault="009E6384" w:rsidP="003B4CEA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</w:p>
    <w:p w14:paraId="3075CE72" w14:textId="77777777" w:rsidR="009E6384" w:rsidRPr="003B4CEA" w:rsidRDefault="009E6384" w:rsidP="003B4CEA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  <w:r w:rsidRPr="003B4CEA">
        <w:rPr>
          <w:rFonts w:ascii="Angsana New" w:hAnsi="Angsana New"/>
          <w:color w:val="000000"/>
          <w:sz w:val="26"/>
          <w:szCs w:val="26"/>
          <w:cs/>
          <w:lang w:val="en-US"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โดยแสดงมูลค่าตามราคาทุนหลังหักค่าเสื่อมราคาสะสมและค่าเผื่อการลดมูลค่า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327DC268" w14:textId="77777777" w:rsidR="009E6384" w:rsidRPr="003B4CEA" w:rsidRDefault="009E6384" w:rsidP="003B4CEA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</w:p>
    <w:p w14:paraId="1D97E534" w14:textId="77777777" w:rsidR="009E6384" w:rsidRPr="003B4CEA" w:rsidRDefault="009E6384" w:rsidP="003B4CEA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  <w:r w:rsidRPr="003B4CEA">
        <w:rPr>
          <w:rFonts w:ascii="Angsana New" w:hAnsi="Angsana New"/>
          <w:color w:val="000000"/>
          <w:sz w:val="26"/>
          <w:szCs w:val="26"/>
          <w:cs/>
          <w:lang w:val="en-US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2334141" w14:textId="77777777" w:rsidR="00060F9D" w:rsidRPr="003B4CEA" w:rsidRDefault="00060F9D" w:rsidP="003B4CEA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</w:p>
    <w:p w14:paraId="37FBF62A" w14:textId="25E44B8E" w:rsidR="009E6384" w:rsidRPr="003B4CEA" w:rsidRDefault="009E6384" w:rsidP="003B4CEA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  <w:r w:rsidRPr="003B4CEA">
        <w:rPr>
          <w:rFonts w:ascii="Angsana New" w:hAnsi="Angsana New"/>
          <w:color w:val="000000"/>
          <w:sz w:val="26"/>
          <w:szCs w:val="26"/>
          <w:cs/>
          <w:lang w:val="en-US"/>
        </w:rPr>
        <w:lastRenderedPageBreak/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</w:t>
      </w:r>
      <w:r w:rsidRPr="003B4CEA">
        <w:rPr>
          <w:rFonts w:ascii="Angsana New" w:hAnsi="Angsana New"/>
          <w:color w:val="000000"/>
          <w:sz w:val="26"/>
          <w:szCs w:val="26"/>
          <w:lang w:val="en-US"/>
        </w:rPr>
        <w:t xml:space="preserve"> </w:t>
      </w:r>
      <w:r w:rsidRPr="003B4CEA">
        <w:rPr>
          <w:rFonts w:ascii="Angsana New" w:hAnsi="Angsana New"/>
          <w:color w:val="000000"/>
          <w:sz w:val="26"/>
          <w:szCs w:val="26"/>
          <w:cs/>
          <w:lang w:val="en-US"/>
        </w:rPr>
        <w:t>แล้วแต่ระยะเวลาใดจะสั้นกว่าโดยประมาณดังต่อไปนี้</w:t>
      </w:r>
      <w:r w:rsidRPr="003B4CEA">
        <w:rPr>
          <w:rFonts w:ascii="Angsana New" w:hAnsi="Angsana New"/>
          <w:color w:val="000000"/>
          <w:sz w:val="26"/>
          <w:szCs w:val="26"/>
          <w:lang w:val="en-US"/>
        </w:rPr>
        <w:t xml:space="preserve"> </w:t>
      </w:r>
    </w:p>
    <w:p w14:paraId="3584D10E" w14:textId="77777777" w:rsidR="006147D3" w:rsidRPr="003B4CEA" w:rsidRDefault="006147D3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640"/>
        <w:gridCol w:w="990"/>
      </w:tblGrid>
      <w:tr w:rsidR="006506EE" w:rsidRPr="003B4CEA" w14:paraId="57C3AE70" w14:textId="77777777" w:rsidTr="00931877">
        <w:tc>
          <w:tcPr>
            <w:tcW w:w="8640" w:type="dxa"/>
          </w:tcPr>
          <w:p w14:paraId="758E7D63" w14:textId="77777777" w:rsidR="006506EE" w:rsidRPr="003B4CEA" w:rsidRDefault="006506EE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66D3CD5" w14:textId="77777777" w:rsidR="006506EE" w:rsidRPr="003B4CEA" w:rsidRDefault="006506EE" w:rsidP="003B4C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  <w:tr w:rsidR="001069FE" w:rsidRPr="003B4CEA" w14:paraId="1C236AAA" w14:textId="77777777" w:rsidTr="00931877">
        <w:tc>
          <w:tcPr>
            <w:tcW w:w="8640" w:type="dxa"/>
          </w:tcPr>
          <w:p w14:paraId="0907F0A8" w14:textId="489D1FB2" w:rsidR="001069FE" w:rsidRPr="003B4CEA" w:rsidRDefault="001069FE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990" w:type="dxa"/>
          </w:tcPr>
          <w:p w14:paraId="10A81B13" w14:textId="36CA4569" w:rsidR="001069FE" w:rsidRPr="003B4CEA" w:rsidRDefault="001069FE" w:rsidP="003B4C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</w:t>
            </w:r>
            <w:r w:rsidR="003D03FF" w:rsidRPr="003B4C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A4D96" w:rsidRPr="003B4CEA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3B4CE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069FE" w:rsidRPr="003B4CEA" w14:paraId="0004B5DD" w14:textId="77777777" w:rsidTr="00931877">
        <w:tc>
          <w:tcPr>
            <w:tcW w:w="8640" w:type="dxa"/>
          </w:tcPr>
          <w:p w14:paraId="15BFCF88" w14:textId="4ED5D5B7" w:rsidR="001069FE" w:rsidRPr="003B4CEA" w:rsidRDefault="001069FE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990" w:type="dxa"/>
          </w:tcPr>
          <w:p w14:paraId="7A894ABA" w14:textId="09308556" w:rsidR="001069FE" w:rsidRPr="003B4CEA" w:rsidRDefault="001069FE" w:rsidP="003B4C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069FE" w:rsidRPr="003B4CEA" w14:paraId="1CC1827C" w14:textId="77777777" w:rsidTr="00931877">
        <w:tc>
          <w:tcPr>
            <w:tcW w:w="8640" w:type="dxa"/>
          </w:tcPr>
          <w:p w14:paraId="215267DC" w14:textId="1482A7AD" w:rsidR="001069FE" w:rsidRPr="003B4CEA" w:rsidRDefault="001069FE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0" w:type="dxa"/>
          </w:tcPr>
          <w:p w14:paraId="71672348" w14:textId="03D7A165" w:rsidR="001069FE" w:rsidRPr="003B4CEA" w:rsidRDefault="001069FE" w:rsidP="003B4C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D03FF" w:rsidRPr="003B4CEA" w14:paraId="2C0262B6" w14:textId="77777777" w:rsidTr="00931877">
        <w:tc>
          <w:tcPr>
            <w:tcW w:w="8640" w:type="dxa"/>
          </w:tcPr>
          <w:p w14:paraId="3E4ED4E1" w14:textId="42B5DCFF" w:rsidR="003D03FF" w:rsidRPr="003B4CEA" w:rsidRDefault="003D03FF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990" w:type="dxa"/>
          </w:tcPr>
          <w:p w14:paraId="714981B8" w14:textId="0A02A912" w:rsidR="003D03FF" w:rsidRPr="003B4CEA" w:rsidRDefault="003D03FF" w:rsidP="003B4C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="00FA4D96" w:rsidRPr="003B4CEA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</w:tr>
    </w:tbl>
    <w:p w14:paraId="0411F62F" w14:textId="7FC9ED23" w:rsidR="004F3BB5" w:rsidRPr="003B4CEA" w:rsidRDefault="004F3BB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trike/>
          <w:color w:val="000000"/>
          <w:sz w:val="26"/>
          <w:szCs w:val="26"/>
        </w:rPr>
      </w:pPr>
    </w:p>
    <w:p w14:paraId="60398C40" w14:textId="77777777" w:rsidR="009E6384" w:rsidRPr="003B4CEA" w:rsidRDefault="009E6384" w:rsidP="003B4CEA">
      <w:pPr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3B4CEA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สินทรัพย์ไม่มีตัวตนอื่นและค่าตัดจำหน่าย</w:t>
      </w:r>
    </w:p>
    <w:p w14:paraId="1AC651D0" w14:textId="77777777" w:rsidR="009E6384" w:rsidRPr="003B4CEA" w:rsidRDefault="009E6384" w:rsidP="003B4CEA">
      <w:pPr>
        <w:jc w:val="thaiDistribute"/>
        <w:rPr>
          <w:rFonts w:ascii="Angsana New" w:hAnsi="Angsana New"/>
          <w:sz w:val="26"/>
          <w:szCs w:val="26"/>
        </w:rPr>
      </w:pPr>
    </w:p>
    <w:p w14:paraId="453D54E1" w14:textId="3D2775E1" w:rsidR="009E6384" w:rsidRPr="003B4CEA" w:rsidRDefault="009E6384" w:rsidP="003B4CEA">
      <w:pPr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สินทรัพย์ไม่มีตัวตนอื่นที่กลุ่มบริษัทยูนิคซื้อมาแสดงในราคาทุน หักค่าตัดจำหน่ายสะสม และค่าเผื่อผลขาดทุนจากการด้อยค่า</w:t>
      </w:r>
    </w:p>
    <w:p w14:paraId="5CEE1E0B" w14:textId="77777777" w:rsidR="009E6384" w:rsidRPr="003B4CEA" w:rsidRDefault="009E6384" w:rsidP="003B4CEA">
      <w:pPr>
        <w:jc w:val="thaiDistribute"/>
        <w:rPr>
          <w:rFonts w:ascii="Angsana New" w:hAnsi="Angsana New"/>
          <w:sz w:val="26"/>
          <w:szCs w:val="26"/>
        </w:rPr>
      </w:pPr>
    </w:p>
    <w:p w14:paraId="360371D3" w14:textId="77777777" w:rsidR="009E6384" w:rsidRPr="003B4CEA" w:rsidRDefault="009E6384" w:rsidP="003B4CEA">
      <w:pPr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ค่าตัดจำหน่ายบันทึกเป็นค่าใช้จ่ายในกำไรหรือขาดทุน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p w14:paraId="6FD11C30" w14:textId="77777777" w:rsidR="00F02CC4" w:rsidRPr="003B4CEA" w:rsidRDefault="00F02CC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298"/>
        <w:gridCol w:w="1422"/>
      </w:tblGrid>
      <w:tr w:rsidR="00025209" w:rsidRPr="003B4CEA" w14:paraId="71E2F0EA" w14:textId="77777777" w:rsidTr="009E4338">
        <w:tc>
          <w:tcPr>
            <w:tcW w:w="8298" w:type="dxa"/>
          </w:tcPr>
          <w:p w14:paraId="44334A15" w14:textId="77777777" w:rsidR="00025209" w:rsidRPr="003B4CEA" w:rsidRDefault="000252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EADF026" w14:textId="77777777" w:rsidR="00025209" w:rsidRPr="003B4CEA" w:rsidRDefault="000252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025209" w:rsidRPr="003B4CEA" w14:paraId="1CB541A5" w14:textId="77777777" w:rsidTr="009E4338">
        <w:tc>
          <w:tcPr>
            <w:tcW w:w="8298" w:type="dxa"/>
          </w:tcPr>
          <w:p w14:paraId="2A413ED0" w14:textId="77777777" w:rsidR="00025209" w:rsidRPr="003B4CEA" w:rsidRDefault="000252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1422" w:type="dxa"/>
          </w:tcPr>
          <w:p w14:paraId="24138A81" w14:textId="77777777" w:rsidR="00025209" w:rsidRPr="003B4CEA" w:rsidRDefault="0089121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3, </w:t>
            </w:r>
            <w:r w:rsidR="00025209" w:rsidRPr="003B4CEA">
              <w:rPr>
                <w:rFonts w:ascii="Angsana New" w:hAnsi="Angsana New"/>
                <w:sz w:val="26"/>
                <w:szCs w:val="26"/>
              </w:rPr>
              <w:t>5</w:t>
            </w:r>
            <w:r w:rsidRPr="003B4CEA">
              <w:rPr>
                <w:rFonts w:ascii="Angsana New" w:hAnsi="Angsana New"/>
                <w:sz w:val="26"/>
                <w:szCs w:val="26"/>
              </w:rPr>
              <w:t>, 10</w:t>
            </w:r>
          </w:p>
        </w:tc>
      </w:tr>
    </w:tbl>
    <w:p w14:paraId="70A4150E" w14:textId="2DF3C454" w:rsidR="00025209" w:rsidRPr="003B4CEA" w:rsidRDefault="00025209" w:rsidP="003B4CEA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00D7B6D5" w14:textId="77777777" w:rsidR="009E6384" w:rsidRPr="003B4CEA" w:rsidRDefault="009E6384" w:rsidP="003B4CEA">
      <w:pPr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</w:t>
      </w:r>
      <w:r w:rsidRPr="003B4CEA">
        <w:rPr>
          <w:rFonts w:ascii="Angsana New" w:hAnsi="Angsana New"/>
          <w:sz w:val="26"/>
          <w:szCs w:val="26"/>
        </w:rPr>
        <w:t xml:space="preserve">         </w:t>
      </w:r>
      <w:r w:rsidRPr="003B4CEA">
        <w:rPr>
          <w:rFonts w:ascii="Angsana New" w:hAnsi="Angsana New"/>
          <w:sz w:val="26"/>
          <w:szCs w:val="26"/>
          <w:cs/>
        </w:rPr>
        <w:t>ความเหมาะสม</w:t>
      </w:r>
    </w:p>
    <w:p w14:paraId="7BBF9C2F" w14:textId="77777777" w:rsidR="009E6384" w:rsidRPr="003B4CEA" w:rsidRDefault="009E6384" w:rsidP="003B4CEA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61C8AA2D" w14:textId="179D3A80" w:rsidR="008C6BA7" w:rsidRPr="003B4CEA" w:rsidRDefault="008C6BA7" w:rsidP="003B4CEA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14:paraId="6A35765C" w14:textId="77777777" w:rsidR="008C6BA7" w:rsidRPr="003B4CEA" w:rsidRDefault="008C6BA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00A847C" w14:textId="77777777" w:rsidR="008C6BA7" w:rsidRPr="003B4CEA" w:rsidRDefault="008C6BA7" w:rsidP="003B4CEA">
      <w:pPr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กลุ่มบริษ</w:t>
      </w:r>
      <w:r w:rsidR="00F70F7F" w:rsidRPr="003B4CEA">
        <w:rPr>
          <w:rFonts w:ascii="Angsana New" w:hAnsi="Angsana New"/>
          <w:sz w:val="26"/>
          <w:szCs w:val="26"/>
          <w:cs/>
        </w:rPr>
        <w:t>ัทยูนิคจะพิจารณาการด้อยค่าของ</w:t>
      </w:r>
      <w:r w:rsidRPr="003B4CEA">
        <w:rPr>
          <w:rFonts w:ascii="Angsana New" w:hAnsi="Angsana New"/>
          <w:sz w:val="26"/>
          <w:szCs w:val="26"/>
          <w:cs/>
        </w:rPr>
        <w:t>สินทรัพย์เมื่อมีเหตุการณ์หรือการเปลี่ยนแปลงสภาพแวดล้อมที่มีข้อบ่งชี้ว่ามูลค่าที่คาดว่าจะได้รับคืน  (ราคาขายสุทธิของสินทรัพย์นั้น ๆ หรือมูลค่าจากการใช้</w:t>
      </w:r>
      <w:r w:rsidR="00F70F7F" w:rsidRPr="003B4CEA">
        <w:rPr>
          <w:rFonts w:ascii="Angsana New" w:hAnsi="Angsana New"/>
          <w:sz w:val="26"/>
          <w:szCs w:val="26"/>
          <w:cs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4E895373" w14:textId="77777777" w:rsidR="006A038A" w:rsidRPr="003B4CEA" w:rsidRDefault="006A038A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76892A0" w14:textId="12189B83" w:rsidR="008C6BA7" w:rsidRPr="003B4CEA" w:rsidRDefault="008C6BA7" w:rsidP="003B4CEA">
      <w:pPr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  กลุ่มบริษัทยูนิค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และบันทึกการปรับลดมูลค่าในงบกำไรขาดทุน</w:t>
      </w:r>
      <w:r w:rsidR="008428C6" w:rsidRPr="003B4CEA">
        <w:rPr>
          <w:rFonts w:ascii="Angsana New" w:hAnsi="Angsana New"/>
          <w:sz w:val="26"/>
          <w:szCs w:val="26"/>
          <w:cs/>
        </w:rPr>
        <w:t>เบ็ดเสร็จ</w:t>
      </w:r>
      <w:r w:rsidRPr="003B4CEA">
        <w:rPr>
          <w:rFonts w:ascii="Angsana New" w:hAnsi="Angsana New"/>
          <w:sz w:val="26"/>
          <w:szCs w:val="26"/>
          <w:cs/>
        </w:rPr>
        <w:t>หรือปรับลดส่วนเกินทุนจากการตีราคาของสินทรัพย์ในกรณีที่สินทรัพย์เหล่านั้นเคยมีการตีราคาเพิ่มขึ้นมาก่อน กลุ่มบริษัทยูนิคจะบันทึกกลับรายการผลขาดทุนจากการด้อยค่าซึ่งได้บันทึกไว้ในปีก่อน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31CDF844" w14:textId="07D55E8D" w:rsidR="00F02CC4" w:rsidRPr="003B4CEA" w:rsidRDefault="00F02CC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1BB3F34" w14:textId="77777777" w:rsidR="00DA0D56" w:rsidRPr="003B4CEA" w:rsidRDefault="00DA0D56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  <w:r w:rsidRPr="003B4CEA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BE979DB" w14:textId="15A839BA" w:rsidR="00E811FE" w:rsidRPr="003B4CEA" w:rsidRDefault="00E811FE" w:rsidP="003B4CEA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B4CEA">
        <w:rPr>
          <w:rFonts w:ascii="Angsana New" w:hAnsi="Angsana New"/>
          <w:b/>
          <w:bCs/>
          <w:sz w:val="26"/>
          <w:szCs w:val="26"/>
          <w:cs/>
        </w:rPr>
        <w:lastRenderedPageBreak/>
        <w:t>หนี้สินที่มีภาระดอกเบี้ย</w:t>
      </w:r>
    </w:p>
    <w:p w14:paraId="36F48832" w14:textId="77777777" w:rsidR="00E811FE" w:rsidRPr="003B4CEA" w:rsidRDefault="00E811F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E19C47F" w14:textId="73841B21" w:rsidR="00E811FE" w:rsidRPr="003B4CEA" w:rsidRDefault="00E811FE" w:rsidP="003B4CEA">
      <w:pPr>
        <w:tabs>
          <w:tab w:val="left" w:pos="540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3B4CEA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ด้วยมูลค่ายุติธรรมหักต้นทุนการทำรายการและ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กำไรหรือขาดทุน โดยการคำนวณมูลค่าราคาทุนตัดจำหน่ายคำนึงถึงส่วนลดหรือส่วนเกินมูลค่า</w:t>
      </w:r>
      <w:r w:rsidRPr="003B4CEA">
        <w:rPr>
          <w:rFonts w:ascii="Angsana New" w:hAnsi="Angsana New"/>
          <w:spacing w:val="-2"/>
          <w:sz w:val="26"/>
          <w:szCs w:val="26"/>
        </w:rPr>
        <w:t xml:space="preserve"> </w:t>
      </w:r>
      <w:r w:rsidRPr="003B4CEA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รวมถึงค่าธรรมเนียมหรือต้นทุนที่ถือเป็นส่วนหนึ่งของอัตราดอกเบี้ยที่แท้จริงนั้นด้วย ทั้งนี้</w:t>
      </w:r>
      <w:r w:rsidRPr="003B4CEA">
        <w:rPr>
          <w:rFonts w:ascii="Angsana New" w:hAnsi="Angsana New"/>
          <w:spacing w:val="-2"/>
          <w:sz w:val="26"/>
          <w:szCs w:val="26"/>
        </w:rPr>
        <w:t xml:space="preserve"> </w:t>
      </w:r>
      <w:r w:rsidRPr="003B4CEA">
        <w:rPr>
          <w:rFonts w:ascii="Angsana New" w:hAnsi="Angsana New"/>
          <w:spacing w:val="-2"/>
          <w:sz w:val="26"/>
          <w:szCs w:val="26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ค่าตัดจำหน่ายตามวิธีดอกเบี้ยที่แท้จริงแสดงเป็นส่วนหนึ่งของต้นทุนทางการเงินในกำไรหรือขาดทุน</w:t>
      </w:r>
    </w:p>
    <w:p w14:paraId="7689139B" w14:textId="77777777" w:rsidR="00320E3A" w:rsidRPr="003B4CEA" w:rsidRDefault="00320E3A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10B92D6" w14:textId="73C23198" w:rsidR="003F7774" w:rsidRPr="003B4CEA" w:rsidRDefault="00166D6F" w:rsidP="003B4CEA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B4CEA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</w:p>
    <w:p w14:paraId="340CDB95" w14:textId="77777777" w:rsidR="003F7774" w:rsidRPr="003B4CEA" w:rsidRDefault="003F777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6C50B3AD" w14:textId="77777777" w:rsidR="003F7774" w:rsidRPr="003B4CEA" w:rsidRDefault="00050DA0" w:rsidP="003B4CEA">
      <w:pPr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กลุ่ม</w:t>
      </w:r>
      <w:r w:rsidR="003F7774" w:rsidRPr="003B4CEA">
        <w:rPr>
          <w:rFonts w:ascii="Angsana New" w:hAnsi="Angsana New"/>
          <w:sz w:val="26"/>
          <w:szCs w:val="26"/>
          <w:cs/>
        </w:rPr>
        <w:t>บริษัท</w:t>
      </w:r>
      <w:r w:rsidRPr="003B4CEA">
        <w:rPr>
          <w:rFonts w:ascii="Angsana New" w:hAnsi="Angsana New"/>
          <w:sz w:val="26"/>
          <w:szCs w:val="26"/>
          <w:cs/>
        </w:rPr>
        <w:t>ยูนิค</w:t>
      </w:r>
      <w:r w:rsidR="003F7774" w:rsidRPr="003B4CEA">
        <w:rPr>
          <w:rFonts w:ascii="Angsana New" w:hAnsi="Angsana New"/>
          <w:sz w:val="26"/>
          <w:szCs w:val="26"/>
          <w:cs/>
        </w:rPr>
        <w:t>บัน</w:t>
      </w:r>
      <w:r w:rsidR="006A4587" w:rsidRPr="003B4CEA">
        <w:rPr>
          <w:rFonts w:ascii="Angsana New" w:hAnsi="Angsana New"/>
          <w:sz w:val="26"/>
          <w:szCs w:val="26"/>
          <w:cs/>
        </w:rPr>
        <w:t>ทึก</w:t>
      </w:r>
      <w:r w:rsidR="002079BA" w:rsidRPr="003B4CEA">
        <w:rPr>
          <w:rFonts w:ascii="Angsana New" w:hAnsi="Angsana New"/>
          <w:sz w:val="26"/>
          <w:szCs w:val="26"/>
          <w:cs/>
        </w:rPr>
        <w:t>ประมาณการหนี้สิน</w:t>
      </w:r>
      <w:r w:rsidR="006A4587" w:rsidRPr="003B4CEA">
        <w:rPr>
          <w:rFonts w:ascii="Angsana New" w:hAnsi="Angsana New"/>
          <w:sz w:val="26"/>
          <w:szCs w:val="26"/>
          <w:cs/>
        </w:rPr>
        <w:t xml:space="preserve">ตามภาระหนี้สินตามกฎหมาย </w:t>
      </w:r>
      <w:r w:rsidR="003F7774" w:rsidRPr="003B4CEA">
        <w:rPr>
          <w:rFonts w:ascii="Angsana New" w:hAnsi="Angsana New"/>
          <w:sz w:val="26"/>
          <w:szCs w:val="26"/>
          <w:cs/>
        </w:rPr>
        <w:t xml:space="preserve">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</w:t>
      </w:r>
      <w:r w:rsidR="006A4587" w:rsidRPr="003B4CEA">
        <w:rPr>
          <w:rFonts w:ascii="Angsana New" w:hAnsi="Angsana New"/>
          <w:sz w:val="26"/>
          <w:szCs w:val="26"/>
          <w:cs/>
        </w:rPr>
        <w:t>กลุ่ม</w:t>
      </w:r>
      <w:r w:rsidR="003F7774" w:rsidRPr="003B4CEA">
        <w:rPr>
          <w:rFonts w:ascii="Angsana New" w:hAnsi="Angsana New"/>
          <w:sz w:val="26"/>
          <w:szCs w:val="26"/>
          <w:cs/>
        </w:rPr>
        <w:t>บริษัท</w:t>
      </w:r>
      <w:r w:rsidR="006A4587" w:rsidRPr="003B4CEA">
        <w:rPr>
          <w:rFonts w:ascii="Angsana New" w:hAnsi="Angsana New"/>
          <w:sz w:val="26"/>
          <w:szCs w:val="26"/>
          <w:cs/>
        </w:rPr>
        <w:t>ยูนิค</w:t>
      </w:r>
      <w:r w:rsidR="003F7774" w:rsidRPr="003B4CEA">
        <w:rPr>
          <w:rFonts w:ascii="Angsana New" w:hAnsi="Angsana New"/>
          <w:sz w:val="26"/>
          <w:szCs w:val="26"/>
          <w:cs/>
        </w:rPr>
        <w:t>จะพิจารณามูลค่าของ</w:t>
      </w:r>
      <w:r w:rsidR="002D73C2" w:rsidRPr="003B4CEA">
        <w:rPr>
          <w:rFonts w:ascii="Angsana New" w:hAnsi="Angsana New"/>
          <w:sz w:val="26"/>
          <w:szCs w:val="26"/>
          <w:cs/>
        </w:rPr>
        <w:t>ประมาณการหนี้สิน</w:t>
      </w:r>
      <w:r w:rsidR="003F7774" w:rsidRPr="003B4CEA">
        <w:rPr>
          <w:rFonts w:ascii="Angsana New" w:hAnsi="Angsana New"/>
          <w:sz w:val="26"/>
          <w:szCs w:val="26"/>
          <w:cs/>
        </w:rPr>
        <w:t xml:space="preserve"> ณ วันที่ใน</w:t>
      </w:r>
      <w:r w:rsidR="00300700" w:rsidRPr="003B4CEA">
        <w:rPr>
          <w:rFonts w:ascii="Angsana New" w:hAnsi="Angsana New"/>
          <w:sz w:val="26"/>
          <w:szCs w:val="26"/>
          <w:cs/>
        </w:rPr>
        <w:t>งบแสดงฐานะการเงิน</w:t>
      </w:r>
      <w:r w:rsidR="003F7774" w:rsidRPr="003B4CEA">
        <w:rPr>
          <w:rFonts w:ascii="Angsana New" w:hAnsi="Angsana New"/>
          <w:sz w:val="26"/>
          <w:szCs w:val="26"/>
          <w:cs/>
        </w:rPr>
        <w:t>และปรับปรุงมูลค่าของ</w:t>
      </w:r>
      <w:r w:rsidR="002D73C2" w:rsidRPr="003B4CEA">
        <w:rPr>
          <w:rFonts w:ascii="Angsana New" w:hAnsi="Angsana New"/>
          <w:sz w:val="26"/>
          <w:szCs w:val="26"/>
          <w:cs/>
        </w:rPr>
        <w:t>ประมาณการหนี้สิน</w:t>
      </w:r>
      <w:r w:rsidR="003F7774" w:rsidRPr="003B4CEA">
        <w:rPr>
          <w:rFonts w:ascii="Angsana New" w:hAnsi="Angsana New"/>
          <w:sz w:val="26"/>
          <w:szCs w:val="26"/>
          <w:cs/>
        </w:rPr>
        <w:t>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</w:t>
      </w:r>
      <w:r w:rsidR="002D73C2" w:rsidRPr="003B4CEA">
        <w:rPr>
          <w:rFonts w:ascii="Angsana New" w:hAnsi="Angsana New"/>
          <w:sz w:val="26"/>
          <w:szCs w:val="26"/>
          <w:cs/>
        </w:rPr>
        <w:t>ประมาณการหนี้สิน</w:t>
      </w:r>
      <w:r w:rsidR="003F7774" w:rsidRPr="003B4CEA">
        <w:rPr>
          <w:rFonts w:ascii="Angsana New" w:hAnsi="Angsana New"/>
          <w:sz w:val="26"/>
          <w:szCs w:val="26"/>
          <w:cs/>
        </w:rPr>
        <w:t>ที่คาดว่าจะต้องจ่ายเพื่อชำระหนี้สินจะบันทึกด้วยมูลค่าปัจจุบัน</w:t>
      </w:r>
    </w:p>
    <w:p w14:paraId="6F09E34D" w14:textId="77777777" w:rsidR="0050391C" w:rsidRPr="003B4CEA" w:rsidRDefault="0050391C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961F556" w14:textId="4CB749CE" w:rsidR="00C51D9F" w:rsidRPr="003B4CEA" w:rsidRDefault="00C51D9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B4CEA">
        <w:rPr>
          <w:rFonts w:ascii="Angsana New" w:hAnsi="Angsana New"/>
          <w:b/>
          <w:bCs/>
          <w:sz w:val="26"/>
          <w:szCs w:val="26"/>
          <w:cs/>
          <w:lang w:val="th-TH"/>
        </w:rPr>
        <w:t>ประมาณการหนี้สินผลประโยชน์ของพนักงาน</w:t>
      </w:r>
    </w:p>
    <w:p w14:paraId="6E0DC187" w14:textId="77777777" w:rsidR="009F7C46" w:rsidRPr="003B4CEA" w:rsidRDefault="009F7C46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0C6375B" w14:textId="77777777" w:rsidR="0005507A" w:rsidRPr="003B4CEA" w:rsidRDefault="0005507A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26"/>
          <w:szCs w:val="26"/>
        </w:rPr>
      </w:pPr>
      <w:r w:rsidRPr="003B4CEA">
        <w:rPr>
          <w:rFonts w:ascii="Angsana New" w:hAnsi="Angsana New"/>
          <w:i/>
          <w:iCs/>
          <w:sz w:val="26"/>
          <w:szCs w:val="26"/>
          <w:cs/>
        </w:rPr>
        <w:t>ผลประโยชน์พนักงาน</w:t>
      </w:r>
      <w:r w:rsidR="00375C0D" w:rsidRPr="003B4CEA">
        <w:rPr>
          <w:rFonts w:ascii="Angsana New" w:hAnsi="Angsana New"/>
          <w:i/>
          <w:iCs/>
          <w:sz w:val="26"/>
          <w:szCs w:val="26"/>
          <w:cs/>
        </w:rPr>
        <w:t>เมื่อ</w:t>
      </w:r>
      <w:r w:rsidRPr="003B4CEA">
        <w:rPr>
          <w:rFonts w:ascii="Angsana New" w:hAnsi="Angsana New"/>
          <w:i/>
          <w:iCs/>
          <w:sz w:val="26"/>
          <w:szCs w:val="26"/>
          <w:cs/>
        </w:rPr>
        <w:t>เกษียณอายุ</w:t>
      </w:r>
    </w:p>
    <w:p w14:paraId="6F465354" w14:textId="77777777" w:rsidR="0005507A" w:rsidRPr="003B4CEA" w:rsidRDefault="0005507A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7F7C356" w14:textId="7A45B19B" w:rsidR="00D305E9" w:rsidRPr="003B4CEA" w:rsidRDefault="00D305E9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ภาระผูกพันเกี่ยวกับผลประโยชน์พนักงานเมื่อเกษียณอายุคำนวณจากการประมาณจำนวนผลประโยชน์ที่พนักงานควร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ต้นทุนบริการในอดีตและกำไรหรือขาดทุนจากการลดขนาดโครงการลงรับรู้ในกำไรหรือขาดทุนทันที กลุ่มบริษัท</w:t>
      </w:r>
      <w:r w:rsidR="003E40CC" w:rsidRPr="003B4CEA">
        <w:rPr>
          <w:rFonts w:ascii="Angsana New" w:hAnsi="Angsana New"/>
          <w:sz w:val="26"/>
          <w:szCs w:val="26"/>
          <w:cs/>
        </w:rPr>
        <w:t>ยูนิค</w:t>
      </w:r>
      <w:r w:rsidRPr="003B4CEA">
        <w:rPr>
          <w:rFonts w:ascii="Angsana New" w:hAnsi="Angsana New"/>
          <w:sz w:val="26"/>
          <w:szCs w:val="26"/>
          <w:cs/>
        </w:rPr>
        <w:t>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</w:t>
      </w:r>
      <w:r w:rsidRPr="003B4CEA">
        <w:rPr>
          <w:rFonts w:ascii="Angsana New" w:hAnsi="Angsana New"/>
          <w:sz w:val="26"/>
          <w:szCs w:val="26"/>
          <w:cs/>
          <w:lang w:val="en-GB"/>
        </w:rPr>
        <w:t>อื่น</w:t>
      </w:r>
      <w:r w:rsidRPr="003B4CEA">
        <w:rPr>
          <w:rFonts w:ascii="Angsana New" w:hAnsi="Angsana New"/>
          <w:sz w:val="26"/>
          <w:szCs w:val="26"/>
          <w:cs/>
        </w:rPr>
        <w:t xml:space="preserve">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5EBB6F3C" w14:textId="77777777" w:rsidR="00D241F0" w:rsidRPr="003B4CEA" w:rsidRDefault="00D241F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1581FF5" w14:textId="55B84F56" w:rsidR="00146EF6" w:rsidRPr="003B4CEA" w:rsidRDefault="00451AD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3B4CEA">
        <w:rPr>
          <w:rFonts w:ascii="Angsana New" w:hAnsi="Angsana New"/>
          <w:i/>
          <w:iCs/>
          <w:sz w:val="26"/>
          <w:szCs w:val="26"/>
          <w:cs/>
        </w:rPr>
        <w:t>ผลประโยชน์อื่นของพนักงาน</w:t>
      </w:r>
    </w:p>
    <w:p w14:paraId="0CCEE322" w14:textId="77777777" w:rsidR="00146EF6" w:rsidRPr="003B4CEA" w:rsidRDefault="00146EF6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  <w:cs/>
        </w:rPr>
      </w:pPr>
    </w:p>
    <w:p w14:paraId="77EC3CC1" w14:textId="77777777" w:rsidR="00146EF6" w:rsidRPr="003B4CEA" w:rsidRDefault="00146EF6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t>ภาระผูกพันสุทธิของ</w:t>
      </w:r>
      <w:r w:rsidR="00EF7C57" w:rsidRPr="003B4CEA">
        <w:rPr>
          <w:rFonts w:ascii="Angsana New" w:hAnsi="Angsana New"/>
          <w:sz w:val="26"/>
          <w:szCs w:val="26"/>
          <w:cs/>
        </w:rPr>
        <w:t>กลุ่มบริษัทยูนิค</w:t>
      </w:r>
      <w:r w:rsidRPr="003B4CEA">
        <w:rPr>
          <w:rFonts w:ascii="Angsana New" w:hAnsi="Angsana New"/>
          <w:sz w:val="26"/>
          <w:szCs w:val="26"/>
          <w:cs/>
        </w:rPr>
        <w:t>ที่เป็นผลประโยชน์</w:t>
      </w:r>
      <w:r w:rsidR="00692AC6" w:rsidRPr="003B4CEA">
        <w:rPr>
          <w:rFonts w:ascii="Angsana New" w:hAnsi="Angsana New"/>
          <w:sz w:val="26"/>
          <w:szCs w:val="26"/>
          <w:cs/>
        </w:rPr>
        <w:t>อื่น</w:t>
      </w:r>
      <w:r w:rsidRPr="003B4CEA">
        <w:rPr>
          <w:rFonts w:ascii="Angsana New" w:hAnsi="Angsana New"/>
          <w:sz w:val="26"/>
          <w:szCs w:val="26"/>
          <w:cs/>
        </w:rPr>
        <w:t>ของพนักงาน</w:t>
      </w:r>
      <w:r w:rsidR="006B2D32" w:rsidRPr="003B4CEA">
        <w:rPr>
          <w:rFonts w:ascii="Angsana New" w:hAnsi="Angsana New"/>
          <w:sz w:val="26"/>
          <w:szCs w:val="26"/>
        </w:rPr>
        <w:t xml:space="preserve"> </w:t>
      </w:r>
      <w:r w:rsidR="006B2D32" w:rsidRPr="003B4CEA">
        <w:rPr>
          <w:rFonts w:ascii="Angsana New" w:hAnsi="Angsana New"/>
          <w:sz w:val="26"/>
          <w:szCs w:val="26"/>
          <w:cs/>
        </w:rPr>
        <w:t>(</w:t>
      </w:r>
      <w:r w:rsidRPr="003B4CEA">
        <w:rPr>
          <w:rFonts w:ascii="Angsana New" w:hAnsi="Angsana New"/>
          <w:sz w:val="26"/>
          <w:szCs w:val="26"/>
          <w:cs/>
        </w:rPr>
        <w:t>นอกเหนือจากผลประโยชน์</w:t>
      </w:r>
      <w:r w:rsidR="006B2D32" w:rsidRPr="003B4CEA">
        <w:rPr>
          <w:rFonts w:ascii="Angsana New" w:hAnsi="Angsana New"/>
          <w:sz w:val="26"/>
          <w:szCs w:val="26"/>
          <w:cs/>
        </w:rPr>
        <w:t xml:space="preserve">พนักงานเมื่อเกษียณอายุ) </w:t>
      </w:r>
      <w:r w:rsidRPr="003B4CEA">
        <w:rPr>
          <w:rFonts w:ascii="Angsana New" w:hAnsi="Angsana New"/>
          <w:sz w:val="26"/>
          <w:szCs w:val="26"/>
          <w:cs/>
        </w:rPr>
        <w:t>เป็นผลประโยชน์ในอนาคตที่เกิดจากการทำงานของพนักงานในปัจจุบันและ</w:t>
      </w:r>
      <w:r w:rsidR="00AC4168" w:rsidRPr="003B4CEA">
        <w:rPr>
          <w:rFonts w:ascii="Angsana New" w:hAnsi="Angsana New"/>
          <w:sz w:val="26"/>
          <w:szCs w:val="26"/>
          <w:cs/>
        </w:rPr>
        <w:t>ใน</w:t>
      </w:r>
      <w:r w:rsidRPr="003B4CEA">
        <w:rPr>
          <w:rFonts w:ascii="Angsana New" w:hAnsi="Angsana New"/>
          <w:sz w:val="26"/>
          <w:szCs w:val="26"/>
          <w:cs/>
        </w:rPr>
        <w:t>งวด</w:t>
      </w:r>
      <w:r w:rsidR="00AC4168" w:rsidRPr="003B4CEA">
        <w:rPr>
          <w:rFonts w:ascii="Angsana New" w:hAnsi="Angsana New"/>
          <w:sz w:val="26"/>
          <w:szCs w:val="26"/>
          <w:cs/>
        </w:rPr>
        <w:t>ก่อน</w:t>
      </w:r>
      <w:r w:rsidR="00741C73"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="00375C0D" w:rsidRPr="003B4CEA">
        <w:rPr>
          <w:rFonts w:ascii="Angsana New" w:hAnsi="Angsana New"/>
          <w:sz w:val="26"/>
          <w:szCs w:val="26"/>
          <w:cs/>
        </w:rPr>
        <w:t xml:space="preserve">  </w:t>
      </w:r>
      <w:r w:rsidRPr="003B4CEA">
        <w:rPr>
          <w:rFonts w:ascii="Angsana New" w:hAnsi="Angsana New"/>
          <w:sz w:val="26"/>
          <w:szCs w:val="26"/>
          <w:cs/>
        </w:rPr>
        <w:t>ภาระผูกพันในงบแสดงฐานะการเงินแสดงมูลค่าปัจจุบันของ</w:t>
      </w:r>
      <w:r w:rsidR="00451ADE" w:rsidRPr="003B4CEA">
        <w:rPr>
          <w:rFonts w:ascii="Angsana New" w:hAnsi="Angsana New"/>
          <w:sz w:val="26"/>
          <w:szCs w:val="26"/>
          <w:cs/>
        </w:rPr>
        <w:t>ผลประโยชน์อื่นของพนักงาน</w:t>
      </w:r>
    </w:p>
    <w:p w14:paraId="13732C0F" w14:textId="77777777" w:rsidR="00320E3A" w:rsidRPr="003B4CEA" w:rsidRDefault="00320E3A" w:rsidP="003B4CEA">
      <w:pPr>
        <w:tabs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4BD60BE8" w14:textId="77777777" w:rsidR="00DA0D56" w:rsidRPr="003B4CEA" w:rsidRDefault="00DA0D56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3B4CEA">
        <w:rPr>
          <w:rFonts w:ascii="Angsana New" w:hAnsi="Angsana New"/>
          <w:b/>
          <w:bCs/>
          <w:color w:val="000000"/>
          <w:sz w:val="26"/>
          <w:szCs w:val="26"/>
          <w:cs/>
        </w:rPr>
        <w:br w:type="page"/>
      </w:r>
    </w:p>
    <w:p w14:paraId="07900843" w14:textId="0E902B33" w:rsidR="00957908" w:rsidRPr="003B4CEA" w:rsidRDefault="00957908" w:rsidP="003B4CEA">
      <w:pPr>
        <w:tabs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  <w:r w:rsidRPr="003B4CEA">
        <w:rPr>
          <w:rFonts w:ascii="Angsana New" w:hAnsi="Angsana New"/>
          <w:b/>
          <w:bCs/>
          <w:color w:val="000000"/>
          <w:sz w:val="26"/>
          <w:szCs w:val="26"/>
          <w:cs/>
        </w:rPr>
        <w:lastRenderedPageBreak/>
        <w:t>การใช้วิจารณญาณและการประมาณการ</w:t>
      </w:r>
    </w:p>
    <w:p w14:paraId="3B99A930" w14:textId="77777777" w:rsidR="00957908" w:rsidRPr="003B4CEA" w:rsidRDefault="0095790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cs/>
        </w:rPr>
      </w:pPr>
    </w:p>
    <w:p w14:paraId="10FC6EC8" w14:textId="77777777" w:rsidR="00957908" w:rsidRPr="003B4CEA" w:rsidRDefault="0095790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ในการจัดทำงบการเงินตามมาตรฐานการรายงานทางการเงินในประเทศไทย 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</w:t>
      </w:r>
      <w:r w:rsidRPr="003B4CEA">
        <w:rPr>
          <w:rFonts w:ascii="Angsana New" w:hAnsi="Angsana New"/>
          <w:sz w:val="26"/>
          <w:szCs w:val="26"/>
        </w:rPr>
        <w:t xml:space="preserve">  </w:t>
      </w:r>
      <w:r w:rsidRPr="003B4CEA">
        <w:rPr>
          <w:rFonts w:ascii="Angsana New" w:hAnsi="Angsana New"/>
          <w:sz w:val="26"/>
          <w:szCs w:val="26"/>
          <w:cs/>
        </w:rPr>
        <w:t>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3F32A80D" w14:textId="77777777" w:rsidR="00957908" w:rsidRPr="003B4CEA" w:rsidRDefault="0095790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cs/>
        </w:rPr>
      </w:pPr>
    </w:p>
    <w:p w14:paraId="1565D9CF" w14:textId="77777777" w:rsidR="00957908" w:rsidRPr="003B4CEA" w:rsidRDefault="00957908" w:rsidP="003B4CEA">
      <w:pPr>
        <w:jc w:val="thaiDistribute"/>
        <w:rPr>
          <w:rFonts w:ascii="Angsana New" w:hAnsi="Angsana New"/>
          <w:spacing w:val="-2"/>
          <w:sz w:val="26"/>
          <w:szCs w:val="26"/>
        </w:rPr>
      </w:pPr>
      <w:r w:rsidRPr="003B4CEA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 การเปลี่ยน</w:t>
      </w:r>
      <w:r w:rsidRPr="003B4CEA">
        <w:rPr>
          <w:rFonts w:ascii="Angsana New" w:hAnsi="Angsana New"/>
          <w:spacing w:val="4"/>
          <w:sz w:val="26"/>
          <w:szCs w:val="26"/>
          <w:cs/>
        </w:rPr>
        <w:t>แปลงการประมาณการ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3B4CEA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14:paraId="23F74E51" w14:textId="6D93AEF3" w:rsidR="00013047" w:rsidRPr="003B4CEA" w:rsidRDefault="0001304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cs/>
        </w:rPr>
      </w:pPr>
    </w:p>
    <w:p w14:paraId="5F67B648" w14:textId="14914456" w:rsidR="00957908" w:rsidRPr="003B4CEA" w:rsidRDefault="00957908" w:rsidP="003B4CEA">
      <w:pPr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3B4CEA">
        <w:rPr>
          <w:rFonts w:ascii="Angsana New" w:hAnsi="Angsana New"/>
          <w:i/>
          <w:iCs/>
          <w:color w:val="000000"/>
          <w:sz w:val="26"/>
          <w:szCs w:val="26"/>
          <w:cs/>
        </w:rPr>
        <w:t>การใช้วิจารณญาณ</w:t>
      </w:r>
    </w:p>
    <w:p w14:paraId="28C8D0AF" w14:textId="77777777" w:rsidR="00957908" w:rsidRPr="003B4CEA" w:rsidRDefault="0095790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cs/>
        </w:rPr>
      </w:pPr>
    </w:p>
    <w:p w14:paraId="3AFA8BF6" w14:textId="77777777" w:rsidR="00957908" w:rsidRPr="003B4CEA" w:rsidRDefault="0095790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ประกอบด้วย </w:t>
      </w:r>
    </w:p>
    <w:p w14:paraId="38D833A9" w14:textId="77777777" w:rsidR="00957908" w:rsidRPr="003B4CEA" w:rsidRDefault="00957908" w:rsidP="003B4C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การจัดประเภทการร่วมการงาน </w:t>
      </w:r>
    </w:p>
    <w:p w14:paraId="5942A552" w14:textId="1583D65D" w:rsidR="00957908" w:rsidRPr="003B4CEA" w:rsidRDefault="00957908" w:rsidP="003B4C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การจัดทำงบการเงินรวม </w:t>
      </w:r>
      <w:r w:rsidRPr="003B4CEA">
        <w:rPr>
          <w:rFonts w:ascii="Angsana New" w:hAnsi="Angsana New"/>
          <w:sz w:val="26"/>
          <w:szCs w:val="26"/>
        </w:rPr>
        <w:t xml:space="preserve">: </w:t>
      </w:r>
      <w:r w:rsidRPr="003B4CEA">
        <w:rPr>
          <w:rFonts w:ascii="Angsana New" w:hAnsi="Angsana New"/>
          <w:sz w:val="26"/>
          <w:szCs w:val="26"/>
          <w:cs/>
        </w:rPr>
        <w:t xml:space="preserve">กลุ่มบริษัทยูนิคมีอำนาจควบคุมโดยพฤตินัย </w:t>
      </w:r>
      <w:r w:rsidRPr="003B4CEA">
        <w:rPr>
          <w:rFonts w:ascii="Angsana New" w:hAnsi="Angsana New"/>
          <w:sz w:val="26"/>
          <w:szCs w:val="26"/>
        </w:rPr>
        <w:t>(De facto control)</w:t>
      </w:r>
      <w:r w:rsidRPr="003B4CEA">
        <w:rPr>
          <w:rFonts w:ascii="Angsana New" w:hAnsi="Angsana New"/>
          <w:sz w:val="26"/>
          <w:szCs w:val="26"/>
          <w:cs/>
        </w:rPr>
        <w:t xml:space="preserve"> เหนือผู้ได้รับการลงทุน</w:t>
      </w:r>
    </w:p>
    <w:p w14:paraId="7DC3708B" w14:textId="11B910B6" w:rsidR="005342A0" w:rsidRPr="003B4CEA" w:rsidRDefault="005342A0" w:rsidP="003B4C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B4CEA">
        <w:rPr>
          <w:rFonts w:ascii="Angsana New" w:hAnsi="Angsana New"/>
          <w:sz w:val="26"/>
          <w:szCs w:val="26"/>
          <w:cs/>
        </w:rPr>
        <w:t>สัญญาเช่า</w:t>
      </w:r>
    </w:p>
    <w:p w14:paraId="6CD89B15" w14:textId="77777777" w:rsidR="009514FF" w:rsidRPr="003B4CEA" w:rsidRDefault="009514F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</w:rPr>
      </w:pPr>
    </w:p>
    <w:p w14:paraId="7E6B4891" w14:textId="57A7283D" w:rsidR="00957908" w:rsidRPr="003B4CEA" w:rsidRDefault="00957908" w:rsidP="003B4CEA">
      <w:pPr>
        <w:jc w:val="thaiDistribute"/>
        <w:rPr>
          <w:rFonts w:ascii="Angsana New" w:hAnsi="Angsana New"/>
          <w:i/>
          <w:iCs/>
          <w:color w:val="000000"/>
          <w:sz w:val="26"/>
          <w:szCs w:val="26"/>
        </w:rPr>
      </w:pPr>
      <w:r w:rsidRPr="003B4CEA">
        <w:rPr>
          <w:rFonts w:ascii="Angsana New" w:hAnsi="Angsana New"/>
          <w:i/>
          <w:iCs/>
          <w:color w:val="000000"/>
          <w:sz w:val="26"/>
          <w:szCs w:val="26"/>
          <w:cs/>
        </w:rPr>
        <w:t>ข้อสมมติฐานและความไม่แน่นอนของการประมาณการ</w:t>
      </w:r>
    </w:p>
    <w:p w14:paraId="74CBECFE" w14:textId="77777777" w:rsidR="00957908" w:rsidRPr="003B4CEA" w:rsidRDefault="0095790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cs/>
        </w:rPr>
      </w:pPr>
    </w:p>
    <w:p w14:paraId="4E4FB21A" w14:textId="77777777" w:rsidR="00957908" w:rsidRPr="003B4CEA" w:rsidRDefault="0095790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62706397" w14:textId="77777777" w:rsidR="00130072" w:rsidRPr="003B4CEA" w:rsidRDefault="00130072" w:rsidP="003B4C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B4CEA">
        <w:rPr>
          <w:rFonts w:ascii="Angsana New" w:hAnsi="Angsana New"/>
          <w:sz w:val="26"/>
          <w:szCs w:val="26"/>
          <w:cs/>
        </w:rPr>
        <w:t>อัตราร้อยละของ</w:t>
      </w:r>
      <w:r w:rsidR="009E4338" w:rsidRPr="003B4CEA">
        <w:rPr>
          <w:rFonts w:ascii="Angsana New" w:hAnsi="Angsana New"/>
          <w:sz w:val="26"/>
          <w:szCs w:val="26"/>
          <w:cs/>
        </w:rPr>
        <w:t>ขั้นความสำเร็จของงาน</w:t>
      </w:r>
    </w:p>
    <w:p w14:paraId="0CA97106" w14:textId="77777777" w:rsidR="00957908" w:rsidRPr="003B4CEA" w:rsidRDefault="00957908" w:rsidP="003B4C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5B61AC80" w14:textId="77777777" w:rsidR="00957908" w:rsidRPr="003B4CEA" w:rsidRDefault="00957908" w:rsidP="003B4C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4D23829D" w14:textId="77777777" w:rsidR="00957908" w:rsidRPr="003B4CEA" w:rsidRDefault="00957908" w:rsidP="003B4C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14:paraId="6656B240" w14:textId="77777777" w:rsidR="00957908" w:rsidRPr="003B4CEA" w:rsidRDefault="00957908" w:rsidP="003B4C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การวัดมูลค่าของประมาณการหนี้สินผลประโยชน์ของพนักงานเมื่อเกษียณอายุ</w:t>
      </w:r>
    </w:p>
    <w:p w14:paraId="27012CB3" w14:textId="77777777" w:rsidR="00957908" w:rsidRPr="003B4CEA" w:rsidRDefault="00957908" w:rsidP="003B4C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731C94A2" w14:textId="77777777" w:rsidR="00957908" w:rsidRPr="003B4CEA" w:rsidRDefault="00957908" w:rsidP="003B4C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การตีมูลค่าของเครื่องมือทางการเงิน</w:t>
      </w:r>
    </w:p>
    <w:p w14:paraId="2A7F013D" w14:textId="7BA676E3" w:rsidR="006E0518" w:rsidRPr="003B4CEA" w:rsidRDefault="006E0518" w:rsidP="003B4C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655F5AB3" w14:textId="77777777" w:rsidR="00957908" w:rsidRPr="003B4CEA" w:rsidRDefault="0095790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cs/>
        </w:rPr>
      </w:pPr>
    </w:p>
    <w:p w14:paraId="7FC8584F" w14:textId="0ED3E930" w:rsidR="00DD2177" w:rsidRPr="003B4CEA" w:rsidRDefault="00DD217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B4CEA">
        <w:rPr>
          <w:rFonts w:ascii="Angsana New" w:hAnsi="Angsana New"/>
          <w:b/>
          <w:bCs/>
          <w:sz w:val="26"/>
          <w:szCs w:val="26"/>
          <w:cs/>
        </w:rPr>
        <w:t>การรับรู้รายได้</w:t>
      </w:r>
    </w:p>
    <w:p w14:paraId="43F0C1CA" w14:textId="77777777" w:rsidR="00DD2177" w:rsidRPr="003B4CEA" w:rsidRDefault="00DD217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</w:rPr>
      </w:pPr>
    </w:p>
    <w:p w14:paraId="06473C3A" w14:textId="77777777" w:rsidR="00C66D8A" w:rsidRPr="003B4CEA" w:rsidRDefault="00C66D8A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ในการพิจารณา</w:t>
      </w:r>
      <w:r w:rsidR="00754009" w:rsidRPr="003B4CEA">
        <w:rPr>
          <w:rFonts w:ascii="Angsana New" w:hAnsi="Angsana New"/>
          <w:sz w:val="26"/>
          <w:szCs w:val="26"/>
          <w:cs/>
        </w:rPr>
        <w:t>ว่าจะ</w:t>
      </w:r>
      <w:r w:rsidRPr="003B4CEA">
        <w:rPr>
          <w:rFonts w:ascii="Angsana New" w:hAnsi="Angsana New"/>
          <w:sz w:val="26"/>
          <w:szCs w:val="26"/>
          <w:cs/>
        </w:rPr>
        <w:t xml:space="preserve">รับรู้รายได้หรือไม่ </w:t>
      </w:r>
      <w:r w:rsidR="004F167F" w:rsidRPr="003B4CEA">
        <w:rPr>
          <w:rFonts w:ascii="Angsana New" w:hAnsi="Angsana New"/>
          <w:sz w:val="26"/>
          <w:szCs w:val="26"/>
          <w:cs/>
        </w:rPr>
        <w:t>กลุ่ม</w:t>
      </w:r>
      <w:r w:rsidRPr="003B4CEA">
        <w:rPr>
          <w:rFonts w:ascii="Angsana New" w:hAnsi="Angsana New"/>
          <w:sz w:val="26"/>
          <w:szCs w:val="26"/>
          <w:cs/>
        </w:rPr>
        <w:t>บริษัท</w:t>
      </w:r>
      <w:r w:rsidR="004F167F" w:rsidRPr="003B4CEA">
        <w:rPr>
          <w:rFonts w:ascii="Angsana New" w:hAnsi="Angsana New"/>
          <w:sz w:val="26"/>
          <w:szCs w:val="26"/>
          <w:cs/>
        </w:rPr>
        <w:t>ยูนิค</w:t>
      </w:r>
      <w:r w:rsidRPr="003B4CEA">
        <w:rPr>
          <w:rFonts w:ascii="Angsana New" w:hAnsi="Angsana New"/>
          <w:sz w:val="26"/>
          <w:szCs w:val="26"/>
          <w:cs/>
        </w:rPr>
        <w:t xml:space="preserve">ได้ดำเนินการ </w:t>
      </w:r>
      <w:r w:rsidRPr="003B4CEA">
        <w:rPr>
          <w:rFonts w:ascii="Angsana New" w:hAnsi="Angsana New"/>
          <w:sz w:val="26"/>
          <w:szCs w:val="26"/>
        </w:rPr>
        <w:t xml:space="preserve">5 </w:t>
      </w:r>
      <w:r w:rsidRPr="003B4CEA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75DE2860" w14:textId="77777777" w:rsidR="00C66D8A" w:rsidRPr="003B4CEA" w:rsidRDefault="00C66D8A" w:rsidP="003B4CEA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66BFEAA0" w14:textId="77777777" w:rsidR="00C66D8A" w:rsidRPr="003B4CEA" w:rsidRDefault="00C66D8A" w:rsidP="003B4CEA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6B98F0C9" w14:textId="77777777" w:rsidR="00C66D8A" w:rsidRPr="003B4CEA" w:rsidRDefault="00C66D8A" w:rsidP="003B4CEA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655A481A" w14:textId="77777777" w:rsidR="00C66D8A" w:rsidRPr="003B4CEA" w:rsidRDefault="00C66D8A" w:rsidP="003B4CEA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538CFBAA" w14:textId="77777777" w:rsidR="00C66D8A" w:rsidRPr="003B4CEA" w:rsidRDefault="00C66D8A" w:rsidP="003B4CEA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การรับรู้รายได้เมื่อ</w:t>
      </w:r>
      <w:r w:rsidR="00870B61" w:rsidRPr="003B4CEA">
        <w:rPr>
          <w:rFonts w:ascii="Angsana New" w:hAnsi="Angsana New"/>
          <w:sz w:val="26"/>
          <w:szCs w:val="26"/>
          <w:cs/>
        </w:rPr>
        <w:t>กลุ่มบริษัทยูนิค</w:t>
      </w:r>
      <w:r w:rsidRPr="003B4CEA">
        <w:rPr>
          <w:rFonts w:ascii="Angsana New" w:hAnsi="Angsana New"/>
          <w:sz w:val="26"/>
          <w:szCs w:val="26"/>
          <w:cs/>
        </w:rPr>
        <w:t>ปฏิบัติตามภาระที่ต้องปฏิบัติเสร็จสิ้น</w:t>
      </w:r>
    </w:p>
    <w:p w14:paraId="1D7E8C74" w14:textId="77777777" w:rsidR="00C66D8A" w:rsidRPr="003B4CEA" w:rsidRDefault="004F167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lastRenderedPageBreak/>
        <w:t>กลุ่มบริษัทยูนิค</w:t>
      </w:r>
      <w:r w:rsidR="00C66D8A" w:rsidRPr="003B4CEA">
        <w:rPr>
          <w:rFonts w:ascii="Angsana New" w:hAnsi="Angsana New"/>
          <w:sz w:val="26"/>
          <w:szCs w:val="26"/>
          <w:cs/>
        </w:rPr>
        <w:t>รับรู้รายได้ ณ เวลาใดเวลาหนึ่งหรือตลอดช่วงเวลาหนึ่ง เมื่อ</w:t>
      </w:r>
      <w:r w:rsidR="00870B61" w:rsidRPr="003B4CEA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C66D8A" w:rsidRPr="003B4CEA">
        <w:rPr>
          <w:rFonts w:ascii="Angsana New" w:hAnsi="Angsana New"/>
          <w:sz w:val="26"/>
          <w:szCs w:val="26"/>
          <w:cs/>
        </w:rPr>
        <w:t>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1ADEFF2E" w14:textId="77777777" w:rsidR="00C66D8A" w:rsidRPr="003B4CEA" w:rsidRDefault="00C66D8A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77F054A9" w14:textId="77777777" w:rsidR="00C66D8A" w:rsidRPr="003B4CEA" w:rsidRDefault="004F167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C66D8A" w:rsidRPr="003B4CEA">
        <w:rPr>
          <w:rFonts w:ascii="Angsana New" w:hAnsi="Angsana New"/>
          <w:sz w:val="26"/>
          <w:szCs w:val="26"/>
          <w:cs/>
        </w:rPr>
        <w:t>รับรู้หนี้สินที่เกิดจากสัญญาเมื่อ</w:t>
      </w:r>
      <w:r w:rsidR="00870B61" w:rsidRPr="003B4CEA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C66D8A" w:rsidRPr="003B4CEA">
        <w:rPr>
          <w:rFonts w:ascii="Angsana New" w:hAnsi="Angsana New"/>
          <w:sz w:val="26"/>
          <w:szCs w:val="26"/>
          <w:cs/>
        </w:rPr>
        <w:t>ได้รับจำนวนเงินของสิ่งตอบแทนโดยไม่มีเงื่อนไขก่อนที่</w:t>
      </w:r>
      <w:r w:rsidR="00870B61" w:rsidRPr="003B4CEA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C66D8A" w:rsidRPr="003B4CEA">
        <w:rPr>
          <w:rFonts w:ascii="Angsana New" w:hAnsi="Angsana New"/>
          <w:sz w:val="26"/>
          <w:szCs w:val="26"/>
          <w:cs/>
        </w:rPr>
        <w:t>จะโอนสินค้าหรือบริการให้กับลูกค้า ซึ่ง</w:t>
      </w:r>
      <w:r w:rsidR="00870B61" w:rsidRPr="003B4CEA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C66D8A" w:rsidRPr="003B4CEA">
        <w:rPr>
          <w:rFonts w:ascii="Angsana New" w:hAnsi="Angsana New"/>
          <w:sz w:val="26"/>
          <w:szCs w:val="26"/>
          <w:cs/>
        </w:rPr>
        <w:t>แสดงเป็นหนี้สินในงบแสดงฐานะการเงิน หาก</w:t>
      </w:r>
      <w:r w:rsidRPr="003B4CEA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C66D8A" w:rsidRPr="003B4CEA">
        <w:rPr>
          <w:rFonts w:ascii="Angsana New" w:hAnsi="Angsana New"/>
          <w:sz w:val="26"/>
          <w:szCs w:val="26"/>
          <w:cs/>
        </w:rPr>
        <w:t xml:space="preserve">ได้ปฏิบัติตามสัญญาโดยการโอนสินค้าหรือบริการให้กับลูกค้าก่อนที่ลูกค้าจะจ่ายชำระสิ่งตอบแทนหรือก่อนสิ่งตอบแทนจะถึงกำหนดชำระ </w:t>
      </w:r>
      <w:r w:rsidR="00870B61" w:rsidRPr="003B4CEA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C66D8A" w:rsidRPr="003B4CEA">
        <w:rPr>
          <w:rFonts w:ascii="Angsana New" w:hAnsi="Angsana New"/>
          <w:sz w:val="26"/>
          <w:szCs w:val="26"/>
          <w:cs/>
        </w:rPr>
        <w:t xml:space="preserve">แสดงรายการดังกล่าวเป็นลูกหนี้หรือสินทรัพย์ที่เกิดจากสัญญาไว้ในงบแสดงฐานะการเงิน </w:t>
      </w:r>
    </w:p>
    <w:p w14:paraId="59ECC623" w14:textId="77777777" w:rsidR="00C66D8A" w:rsidRPr="003B4CEA" w:rsidRDefault="00C66D8A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6B7A1889" w14:textId="77777777" w:rsidR="007A5C47" w:rsidRPr="003B4CEA" w:rsidRDefault="007A5C4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4F167F" w:rsidRPr="003B4CEA">
        <w:rPr>
          <w:rFonts w:ascii="Angsana New" w:hAnsi="Angsana New"/>
          <w:sz w:val="26"/>
          <w:szCs w:val="26"/>
          <w:cs/>
        </w:rPr>
        <w:t>กลุ่มบริษัทยูนิค</w:t>
      </w:r>
      <w:r w:rsidRPr="003B4CEA">
        <w:rPr>
          <w:rFonts w:ascii="Angsana New" w:hAnsi="Angsana New"/>
          <w:sz w:val="26"/>
          <w:szCs w:val="26"/>
          <w:cs/>
          <w:lang w:val="th-TH"/>
        </w:rPr>
        <w:t>คาดว่าจะมีสิทธิได้รับซึ่งไม่รวมจำนวนเงินที่เก็บแทนบุคคลที่สาม ภาษีที่เกี่ยวข้องและแสดงสุทธิจากส่วนลดการค้าและส่วนลดตามปริมาณ</w:t>
      </w:r>
    </w:p>
    <w:p w14:paraId="664F75A2" w14:textId="77777777" w:rsidR="004C3D81" w:rsidRPr="003B4CEA" w:rsidRDefault="004C3D81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lang w:val="th-TH"/>
        </w:rPr>
      </w:pPr>
    </w:p>
    <w:p w14:paraId="5B6FCE46" w14:textId="727DFC93" w:rsidR="00201775" w:rsidRPr="003B4CEA" w:rsidRDefault="0020177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3B4CEA">
        <w:rPr>
          <w:rFonts w:ascii="Angsana New" w:hAnsi="Angsana New"/>
          <w:i/>
          <w:iCs/>
          <w:sz w:val="26"/>
          <w:szCs w:val="26"/>
          <w:cs/>
          <w:lang w:val="th-TH"/>
        </w:rPr>
        <w:t>รายได้ค่าก่อสร้าง</w:t>
      </w:r>
    </w:p>
    <w:p w14:paraId="6B493CC7" w14:textId="77777777" w:rsidR="00201775" w:rsidRPr="003B4CEA" w:rsidRDefault="0020177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73AD86F7" w14:textId="50DF7B04" w:rsidR="009E4338" w:rsidRPr="003B4CEA" w:rsidRDefault="0020177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26"/>
          <w:szCs w:val="26"/>
        </w:rPr>
      </w:pPr>
      <w:r w:rsidRPr="003B4CEA">
        <w:rPr>
          <w:rFonts w:ascii="Angsana New" w:hAnsi="Angsana New"/>
          <w:spacing w:val="2"/>
          <w:sz w:val="26"/>
          <w:szCs w:val="26"/>
          <w:cs/>
          <w:lang w:val="th-TH"/>
        </w:rPr>
        <w:t>รายได้ค่าก่อสร้างรับ</w:t>
      </w:r>
      <w:r w:rsidR="009E4338" w:rsidRPr="003B4CEA">
        <w:rPr>
          <w:rFonts w:ascii="Angsana New" w:hAnsi="Angsana New"/>
          <w:spacing w:val="2"/>
          <w:sz w:val="26"/>
          <w:szCs w:val="26"/>
          <w:cs/>
          <w:lang w:val="th-TH"/>
        </w:rPr>
        <w:t>รู้ตลอดช่วงเวลาหนึ่งโดยอ้างอิงกับขั้นความสำเร็จของงาน</w:t>
      </w:r>
      <w:r w:rsidR="00374EC7" w:rsidRPr="003B4CEA">
        <w:rPr>
          <w:rFonts w:ascii="Angsana New" w:hAnsi="Angsana New"/>
          <w:spacing w:val="2"/>
          <w:sz w:val="26"/>
          <w:szCs w:val="26"/>
          <w:cs/>
          <w:lang w:val="th-TH"/>
        </w:rPr>
        <w:t>โดย</w:t>
      </w:r>
      <w:r w:rsidR="009E4338" w:rsidRPr="003B4CEA">
        <w:rPr>
          <w:rFonts w:ascii="Angsana New" w:hAnsi="Angsana New"/>
          <w:spacing w:val="2"/>
          <w:sz w:val="26"/>
          <w:szCs w:val="26"/>
          <w:cs/>
        </w:rPr>
        <w:t>การพิจารณาต้นทุนงานที่เกิดขึ้นแล้วกับต้นทุนทั้งหมดของโครงการที่ประมาณไว้ ซึ่งต้นทุนทั้งหมดของโครงการที่ประมาณไว้นี้ประมาณขึ้นโดยวิศวกรหรือผู้รับผิดชอบดูแลโครงการของกลุ่มบริษัทยู</w:t>
      </w:r>
      <w:r w:rsidR="00F44BCC" w:rsidRPr="003B4CEA">
        <w:rPr>
          <w:rFonts w:ascii="Angsana New" w:hAnsi="Angsana New"/>
          <w:spacing w:val="2"/>
          <w:sz w:val="26"/>
          <w:szCs w:val="26"/>
          <w:cs/>
        </w:rPr>
        <w:t>นิค</w:t>
      </w:r>
      <w:r w:rsidR="009E4338" w:rsidRPr="003B4CEA">
        <w:rPr>
          <w:rFonts w:ascii="Angsana New" w:hAnsi="Angsana New"/>
          <w:spacing w:val="2"/>
          <w:sz w:val="26"/>
          <w:szCs w:val="26"/>
          <w:cs/>
        </w:rPr>
        <w:t>ซึ่ง</w:t>
      </w:r>
      <w:r w:rsidR="004F167F" w:rsidRPr="003B4CEA">
        <w:rPr>
          <w:rFonts w:ascii="Angsana New" w:hAnsi="Angsana New"/>
          <w:spacing w:val="2"/>
          <w:sz w:val="26"/>
          <w:szCs w:val="26"/>
          <w:cs/>
        </w:rPr>
        <w:t>อาจจะมีการเปลี่ยนแปลงได้  ส่วน</w:t>
      </w:r>
      <w:r w:rsidR="009E4338" w:rsidRPr="003B4CEA">
        <w:rPr>
          <w:rFonts w:ascii="Angsana New" w:hAnsi="Angsana New"/>
          <w:spacing w:val="2"/>
          <w:sz w:val="26"/>
          <w:szCs w:val="26"/>
          <w:cs/>
          <w:lang w:val="th-TH"/>
        </w:rPr>
        <w:t xml:space="preserve">ต้นทุนที่เกี่ยวข้องรับรู้ในกำไรหรือขาดทุนเมื่อเกิดขึ้น </w:t>
      </w:r>
      <w:r w:rsidR="009E4338" w:rsidRPr="003B4CEA">
        <w:rPr>
          <w:rFonts w:ascii="Angsana New" w:hAnsi="Angsana New"/>
          <w:spacing w:val="2"/>
          <w:sz w:val="26"/>
          <w:szCs w:val="26"/>
          <w:cs/>
        </w:rPr>
        <w:t>ในกรณีที่มีเหตุการณ์ชี้ให้เห็นว่าต้นทุนทั้งหมดของโครงการที่ประมาณไว้สูงกว่ารายได้ทั้งหมดจากสัญญาก่อสร้าง กลุ่มบริษัทยูนิคจะบันทึกผลขาดทุนที่อาจเกิดขึ้นดังกล่าวเป็นค่าใช้จ่ายในรอบระยะเวลาบัญชีนั้น</w:t>
      </w:r>
    </w:p>
    <w:p w14:paraId="631FA87D" w14:textId="750619CC" w:rsidR="009E4338" w:rsidRPr="003B4CEA" w:rsidRDefault="009E433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27D48E02" w14:textId="501DBC6D" w:rsidR="007426DE" w:rsidRPr="003B4CEA" w:rsidRDefault="007426D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lang w:val="th-TH"/>
        </w:rPr>
      </w:pPr>
      <w:r w:rsidRPr="003B4CEA">
        <w:rPr>
          <w:rFonts w:ascii="Angsana New" w:hAnsi="Angsana New"/>
          <w:i/>
          <w:iCs/>
          <w:sz w:val="26"/>
          <w:szCs w:val="26"/>
          <w:cs/>
          <w:lang w:val="th-TH"/>
        </w:rPr>
        <w:t>รายได้จากการขายวัสดุก่อสร้าง</w:t>
      </w:r>
    </w:p>
    <w:p w14:paraId="1FD28554" w14:textId="77777777" w:rsidR="007426DE" w:rsidRPr="003B4CEA" w:rsidRDefault="007426D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</w:p>
    <w:p w14:paraId="2058BD18" w14:textId="2B84D9D2" w:rsidR="007426DE" w:rsidRPr="003B4CEA" w:rsidRDefault="007426D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26"/>
          <w:szCs w:val="26"/>
        </w:rPr>
      </w:pPr>
      <w:r w:rsidRPr="003B4CEA">
        <w:rPr>
          <w:rFonts w:ascii="Angsana New" w:hAnsi="Angsana New"/>
          <w:spacing w:val="2"/>
          <w:sz w:val="26"/>
          <w:szCs w:val="26"/>
          <w:cs/>
          <w:lang w:val="th-TH"/>
        </w:rPr>
        <w:t>รายได้จากการขายวัสดุก่อสร้างรับรู้เมื่อกลุ่มบริษัท</w:t>
      </w:r>
      <w:r w:rsidR="00013047" w:rsidRPr="003B4CEA">
        <w:rPr>
          <w:rFonts w:ascii="Angsana New" w:hAnsi="Angsana New"/>
          <w:spacing w:val="2"/>
          <w:sz w:val="26"/>
          <w:szCs w:val="26"/>
          <w:cs/>
          <w:lang w:val="th-TH"/>
        </w:rPr>
        <w:t>ยูนิค</w:t>
      </w:r>
      <w:r w:rsidRPr="003B4CEA">
        <w:rPr>
          <w:rFonts w:ascii="Angsana New" w:hAnsi="Angsana New"/>
          <w:spacing w:val="2"/>
          <w:sz w:val="26"/>
          <w:szCs w:val="26"/>
          <w:cs/>
          <w:lang w:val="th-TH"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B74B870" w14:textId="77777777" w:rsidR="007426DE" w:rsidRPr="003B4CEA" w:rsidRDefault="007426D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508FBFDE" w14:textId="77777777" w:rsidR="00201775" w:rsidRPr="003B4CEA" w:rsidRDefault="00427F3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3B4CEA">
        <w:rPr>
          <w:rFonts w:ascii="Angsana New" w:hAnsi="Angsana New"/>
          <w:i/>
          <w:iCs/>
          <w:sz w:val="26"/>
          <w:szCs w:val="26"/>
          <w:cs/>
          <w:lang w:val="th-TH"/>
        </w:rPr>
        <w:t>รายได้จากการขายอสังหาริมทรัพย์</w:t>
      </w:r>
    </w:p>
    <w:p w14:paraId="35C0762D" w14:textId="77777777" w:rsidR="00201775" w:rsidRPr="003B4CEA" w:rsidRDefault="0020177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33825D9C" w14:textId="77777777" w:rsidR="00C31179" w:rsidRPr="003B4CEA" w:rsidRDefault="00F70641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รายได้จากการขายอสังหาริมทรัพย์</w:t>
      </w:r>
      <w:r w:rsidR="00C31179" w:rsidRPr="003B4CEA">
        <w:rPr>
          <w:rFonts w:ascii="Angsana New" w:hAnsi="Angsana New"/>
          <w:sz w:val="26"/>
          <w:szCs w:val="26"/>
          <w:cs/>
          <w:lang w:val="th-TH"/>
        </w:rPr>
        <w:t>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C31179" w:rsidRPr="003B4CEA">
        <w:rPr>
          <w:rFonts w:ascii="Angsana New" w:hAnsi="Angsana New"/>
          <w:sz w:val="26"/>
          <w:szCs w:val="26"/>
          <w:cs/>
        </w:rPr>
        <w:t>กลุ่มบริษัท</w:t>
      </w:r>
      <w:r w:rsidRPr="003B4CEA">
        <w:rPr>
          <w:rFonts w:ascii="Angsana New" w:hAnsi="Angsana New"/>
          <w:sz w:val="26"/>
          <w:szCs w:val="26"/>
        </w:rPr>
        <w:t xml:space="preserve">     </w:t>
      </w:r>
      <w:r w:rsidR="00C31179" w:rsidRPr="003B4CEA">
        <w:rPr>
          <w:rFonts w:ascii="Angsana New" w:hAnsi="Angsana New"/>
          <w:sz w:val="26"/>
          <w:szCs w:val="26"/>
          <w:cs/>
        </w:rPr>
        <w:t>ยูนิค</w:t>
      </w:r>
      <w:r w:rsidR="00C31179" w:rsidRPr="003B4CEA">
        <w:rPr>
          <w:rFonts w:ascii="Angsana New" w:hAnsi="Angsana New"/>
          <w:sz w:val="26"/>
          <w:szCs w:val="26"/>
          <w:cs/>
          <w:lang w:val="th-TH"/>
        </w:rPr>
        <w:t>คาดว่าจะมีสิทธิได้รับซึ่งไม่รวมจำนวนเงินที่เก็บแทนบุคคลที่สาม ภาษีที่เกี่ยวข้องและแสดงสุทธิจากส่วนลดการค้า</w:t>
      </w:r>
    </w:p>
    <w:p w14:paraId="2B4E0B88" w14:textId="77777777" w:rsidR="00201775" w:rsidRPr="003B4CEA" w:rsidRDefault="0020177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33D84808" w14:textId="77777777" w:rsidR="006213FB" w:rsidRPr="003B4CEA" w:rsidRDefault="006213FB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0B502ADC" w14:textId="77777777" w:rsidR="006213FB" w:rsidRPr="003B4CEA" w:rsidRDefault="006213FB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1D88E622" w14:textId="77777777" w:rsidR="006213FB" w:rsidRPr="003B4CEA" w:rsidRDefault="006213FB" w:rsidP="003B4CEA">
      <w:pPr>
        <w:jc w:val="both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14:paraId="27F16046" w14:textId="77777777" w:rsidR="00FE74DD" w:rsidRPr="003B4CEA" w:rsidRDefault="00FE74DD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72072090" w14:textId="77777777" w:rsidR="00FE74DD" w:rsidRPr="003B4CEA" w:rsidRDefault="00FE74DD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ค่าใช้จ่ายบันทึกตามเกณฑ์คงค้าง</w:t>
      </w:r>
    </w:p>
    <w:p w14:paraId="26F9C727" w14:textId="77777777" w:rsidR="000C20E2" w:rsidRPr="003B4CEA" w:rsidRDefault="000C20E2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64EAA16E" w14:textId="77777777" w:rsidR="00431660" w:rsidRPr="003B4CEA" w:rsidRDefault="0043166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B4CEA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3759E68E" w14:textId="1940C5A2" w:rsidR="00025209" w:rsidRPr="003B4CEA" w:rsidRDefault="00025209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B4CEA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ค่าซ่อมแซมและบำรุงรักษา</w:t>
      </w:r>
    </w:p>
    <w:p w14:paraId="0EEE9847" w14:textId="77777777" w:rsidR="00025209" w:rsidRPr="003B4CEA" w:rsidRDefault="00025209" w:rsidP="003B4CEA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</w:p>
    <w:p w14:paraId="7254823A" w14:textId="77777777" w:rsidR="00025209" w:rsidRPr="003B4CEA" w:rsidRDefault="00025209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14:paraId="65A8FB92" w14:textId="77777777" w:rsidR="00431660" w:rsidRPr="003B4CEA" w:rsidRDefault="0043166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0A03E9D0" w14:textId="7415F91A" w:rsidR="005342A0" w:rsidRPr="003B4CEA" w:rsidRDefault="005342A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lang w:val="th-TH"/>
        </w:rPr>
      </w:pPr>
      <w:r w:rsidRPr="003B4CEA">
        <w:rPr>
          <w:rFonts w:ascii="Angsana New" w:hAnsi="Angsana New"/>
          <w:b/>
          <w:bCs/>
          <w:sz w:val="26"/>
          <w:szCs w:val="26"/>
          <w:cs/>
          <w:lang w:val="th-TH"/>
        </w:rPr>
        <w:t xml:space="preserve">สัญญาเช่า </w:t>
      </w:r>
    </w:p>
    <w:p w14:paraId="532D76ED" w14:textId="77777777" w:rsidR="005342A0" w:rsidRPr="003B4CEA" w:rsidRDefault="005342A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12383BF1" w14:textId="697652C6" w:rsidR="005342A0" w:rsidRPr="003B4CEA" w:rsidRDefault="005342A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ณ วันเริ่มต้นสัญญา กลุ่มบริษัท</w:t>
      </w:r>
      <w:r w:rsidRPr="003B4CEA">
        <w:rPr>
          <w:rFonts w:ascii="Angsana New" w:hAnsi="Angsana New"/>
          <w:sz w:val="26"/>
          <w:szCs w:val="26"/>
          <w:cs/>
        </w:rPr>
        <w:t>ยูนิค</w:t>
      </w:r>
      <w:r w:rsidRPr="003B4CEA">
        <w:rPr>
          <w:rFonts w:ascii="Angsana New" w:hAnsi="Angsana New"/>
          <w:sz w:val="26"/>
          <w:szCs w:val="26"/>
          <w:cs/>
          <w:lang w:val="th-TH"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3B4CEA">
        <w:rPr>
          <w:rFonts w:ascii="Angsana New" w:hAnsi="Angsana New"/>
          <w:sz w:val="26"/>
          <w:szCs w:val="26"/>
          <w:lang w:val="th-TH"/>
        </w:rPr>
        <w:t xml:space="preserve">     </w:t>
      </w:r>
      <w:r w:rsidRPr="003B4CEA">
        <w:rPr>
          <w:rFonts w:ascii="Angsana New" w:hAnsi="Angsana New"/>
          <w:sz w:val="26"/>
          <w:szCs w:val="26"/>
          <w:cs/>
          <w:lang w:val="th-TH"/>
        </w:rPr>
        <w:t>สิ่งตอบแทน</w:t>
      </w:r>
    </w:p>
    <w:p w14:paraId="126037DD" w14:textId="77777777" w:rsidR="005342A0" w:rsidRPr="003B4CEA" w:rsidRDefault="005342A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104BCC51" w14:textId="22A52688" w:rsidR="005342A0" w:rsidRPr="003B4CEA" w:rsidRDefault="005342A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กลุ่มบริษัทยูนิค</w:t>
      </w:r>
      <w:r w:rsidR="003A24C2" w:rsidRPr="003B4CEA">
        <w:rPr>
          <w:rFonts w:ascii="Angsana New" w:hAnsi="Angsana New"/>
          <w:sz w:val="26"/>
          <w:szCs w:val="26"/>
          <w:cs/>
          <w:lang w:val="th-TH"/>
        </w:rPr>
        <w:t xml:space="preserve"> (ในฐานะผู้เช่า) 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Pr="003B4CEA">
        <w:rPr>
          <w:rFonts w:ascii="Angsana New" w:hAnsi="Angsana New"/>
          <w:sz w:val="26"/>
          <w:szCs w:val="26"/>
          <w:lang w:val="th-TH"/>
        </w:rPr>
        <w:t>1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 มกราคม </w:t>
      </w:r>
      <w:r w:rsidRPr="003B4CEA">
        <w:rPr>
          <w:rFonts w:ascii="Angsana New" w:hAnsi="Angsana New"/>
          <w:sz w:val="26"/>
          <w:szCs w:val="26"/>
          <w:lang w:val="th-TH"/>
        </w:rPr>
        <w:t xml:space="preserve">2563) 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</w:t>
      </w:r>
    </w:p>
    <w:p w14:paraId="46E9E74A" w14:textId="77777777" w:rsidR="005342A0" w:rsidRPr="003B4CEA" w:rsidRDefault="005342A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165ACDA3" w14:textId="77777777" w:rsidR="005342A0" w:rsidRPr="003B4CEA" w:rsidRDefault="005342A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สัญญาเช่ารับรู้สินทรัพย์ (สินทรัพย์สิทธิการใช้) และหนี้สินสำหรับสัญญาเช่าทุกรายการที่มีระยะเวลาในการเช่ามากกว่า </w:t>
      </w:r>
      <w:r w:rsidRPr="003B4CEA">
        <w:rPr>
          <w:rFonts w:ascii="Angsana New" w:hAnsi="Angsana New"/>
          <w:sz w:val="26"/>
          <w:szCs w:val="26"/>
          <w:lang w:val="th-TH"/>
        </w:rPr>
        <w:t>12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 เดือน เว้นแต่สินทรัพย์อ้างอิงนั้นมีมูลค่าต่ำ</w:t>
      </w:r>
    </w:p>
    <w:p w14:paraId="348FB231" w14:textId="77777777" w:rsidR="005342A0" w:rsidRPr="003B4CEA" w:rsidRDefault="005342A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07B3E2B0" w14:textId="598024E4" w:rsidR="005342A0" w:rsidRPr="003B4CEA" w:rsidRDefault="005342A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กลุ่มบริษัท</w:t>
      </w:r>
      <w:r w:rsidR="001702C2" w:rsidRPr="003B4CEA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3B4CEA">
        <w:rPr>
          <w:rFonts w:ascii="Angsana New" w:hAnsi="Angsana New"/>
          <w:sz w:val="26"/>
          <w:szCs w:val="26"/>
          <w:lang w:val="th-TH"/>
        </w:rPr>
        <w:t>12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 เดือนหรือน้อยกว่า</w:t>
      </w:r>
      <w:r w:rsidRPr="003B4CEA">
        <w:rPr>
          <w:rFonts w:ascii="Angsana New" w:hAnsi="Angsana New"/>
          <w:sz w:val="26"/>
          <w:szCs w:val="26"/>
          <w:lang w:val="th-TH"/>
        </w:rPr>
        <w:t xml:space="preserve"> </w:t>
      </w:r>
      <w:r w:rsidRPr="003B4CEA">
        <w:rPr>
          <w:rFonts w:ascii="Angsana New" w:hAnsi="Angsana New"/>
          <w:sz w:val="26"/>
          <w:szCs w:val="26"/>
          <w:cs/>
          <w:lang w:val="th-TH"/>
        </w:rPr>
        <w:t>นับจากวันที่สัญญาเช่ามีผลและไม่มีสิทธิการเลือกซื้อ)</w:t>
      </w:r>
      <w:r w:rsidRPr="003B4CEA">
        <w:rPr>
          <w:rFonts w:ascii="Angsana New" w:hAnsi="Angsana New"/>
          <w:sz w:val="26"/>
          <w:szCs w:val="26"/>
          <w:lang w:val="th-TH"/>
        </w:rPr>
        <w:t xml:space="preserve"> </w:t>
      </w:r>
      <w:r w:rsidRPr="003B4CEA">
        <w:rPr>
          <w:rFonts w:ascii="Angsana New" w:hAnsi="Angsana New"/>
          <w:sz w:val="26"/>
          <w:szCs w:val="26"/>
          <w:cs/>
          <w:lang w:val="th-TH"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ในกำไรหรือขาดทุนตามวิธีเส้นตรงตลอดอายุสัญญาเช่า</w:t>
      </w:r>
    </w:p>
    <w:p w14:paraId="1B0C2819" w14:textId="77777777" w:rsidR="005342A0" w:rsidRPr="003B4CEA" w:rsidRDefault="005342A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3C6AF65D" w14:textId="77777777" w:rsidR="005342A0" w:rsidRPr="003B4CEA" w:rsidRDefault="005342A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3B4CEA">
        <w:rPr>
          <w:rFonts w:ascii="Angsana New" w:hAnsi="Angsana New"/>
          <w:i/>
          <w:iCs/>
          <w:sz w:val="26"/>
          <w:szCs w:val="26"/>
          <w:cs/>
          <w:lang w:val="th-TH"/>
        </w:rPr>
        <w:t>หนี้สินตามสัญญาเช่า</w:t>
      </w:r>
    </w:p>
    <w:p w14:paraId="6E7A18DC" w14:textId="77777777" w:rsidR="005342A0" w:rsidRPr="003B4CEA" w:rsidRDefault="005342A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5D18B046" w14:textId="44CCFA0C" w:rsidR="005342A0" w:rsidRPr="003B4CEA" w:rsidRDefault="005342A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1702C2" w:rsidRPr="003B4CEA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3B4CEA">
        <w:rPr>
          <w:rFonts w:ascii="Angsana New" w:hAnsi="Angsana New"/>
          <w:sz w:val="26"/>
          <w:szCs w:val="26"/>
          <w:cs/>
          <w:lang w:val="th-TH"/>
        </w:rPr>
        <w:t>บริษัท</w:t>
      </w:r>
      <w:r w:rsidR="001702C2" w:rsidRPr="003B4CEA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จะใช้สิทธิเลือกนั้น และการจ่ายชำระค่าปรับเพื่อการยกเลิกสัญญาเช่า </w:t>
      </w:r>
      <w:r w:rsidRPr="003B4CEA">
        <w:rPr>
          <w:rFonts w:ascii="Angsana New" w:hAnsi="Angsana New"/>
          <w:sz w:val="26"/>
          <w:szCs w:val="26"/>
          <w:lang w:val="th-TH"/>
        </w:rPr>
        <w:t xml:space="preserve">                </w:t>
      </w:r>
      <w:r w:rsidRPr="003B4CEA">
        <w:rPr>
          <w:rFonts w:ascii="Angsana New" w:hAnsi="Angsana New"/>
          <w:sz w:val="26"/>
          <w:szCs w:val="26"/>
          <w:cs/>
          <w:lang w:val="th-TH"/>
        </w:rPr>
        <w:t>หากข้อกำหนดสัญญาเช่าแสดงให้เห็นว่ากลุ่มบริษัท</w:t>
      </w:r>
      <w:r w:rsidR="001702C2" w:rsidRPr="003B4CEA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จะใช้สิทธิเลือกในการยกเลิกสัญญาเช่า </w:t>
      </w:r>
    </w:p>
    <w:p w14:paraId="06A1696F" w14:textId="77777777" w:rsidR="001702C2" w:rsidRPr="003B4CEA" w:rsidRDefault="001702C2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72F4D1E" w14:textId="541BA281" w:rsidR="005342A0" w:rsidRPr="003B4CEA" w:rsidRDefault="005342A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กลุ่มบริษัท</w:t>
      </w:r>
      <w:r w:rsidR="001702C2" w:rsidRPr="003B4CEA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3B4CEA">
        <w:rPr>
          <w:rFonts w:ascii="Angsana New" w:hAnsi="Angsana New"/>
          <w:sz w:val="26"/>
          <w:szCs w:val="26"/>
          <w:cs/>
          <w:lang w:val="th-TH"/>
        </w:rPr>
        <w:t>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กลุ่มบริษัท</w:t>
      </w:r>
      <w:r w:rsidR="001702C2" w:rsidRPr="003B4CEA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="001702C2" w:rsidRPr="003B4CEA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3B4CEA">
        <w:rPr>
          <w:rFonts w:ascii="Angsana New" w:hAnsi="Angsana New"/>
          <w:sz w:val="26"/>
          <w:szCs w:val="26"/>
          <w:cs/>
          <w:lang w:val="th-TH"/>
        </w:rPr>
        <w:t>บริษัท</w:t>
      </w:r>
      <w:r w:rsidR="001702C2" w:rsidRPr="003B4CEA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3B4CEA">
        <w:rPr>
          <w:rFonts w:ascii="Angsana New" w:hAnsi="Angsana New"/>
          <w:sz w:val="26"/>
          <w:szCs w:val="26"/>
          <w:cs/>
          <w:lang w:val="th-TH"/>
        </w:rPr>
        <w:t>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0CAE29A7" w14:textId="77777777" w:rsidR="005342A0" w:rsidRPr="003B4CEA" w:rsidRDefault="005342A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47B41E03" w14:textId="1337B3DA" w:rsidR="009C0C65" w:rsidRPr="003B4CEA" w:rsidRDefault="009C0C6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B4CEA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ต้นทุนทางการเงิน</w:t>
      </w:r>
    </w:p>
    <w:p w14:paraId="63F03D44" w14:textId="77777777" w:rsidR="009C0C65" w:rsidRPr="003B4CEA" w:rsidRDefault="009C0C65" w:rsidP="003B4CEA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</w:p>
    <w:p w14:paraId="126B544A" w14:textId="3BAE7928" w:rsidR="009C0C65" w:rsidRPr="003B4CEA" w:rsidRDefault="009C0C65" w:rsidP="003B4CEA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3B4CEA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</w:t>
      </w:r>
      <w:r w:rsidR="008428C6" w:rsidRPr="003B4CEA">
        <w:rPr>
          <w:rFonts w:ascii="Angsana New" w:hAnsi="Angsana New" w:cs="Angsana New"/>
          <w:sz w:val="26"/>
          <w:szCs w:val="26"/>
          <w:cs/>
        </w:rPr>
        <w:t>งบกำไรขาดทุนเบ็ดเสร็จ</w:t>
      </w:r>
      <w:r w:rsidRPr="003B4CEA">
        <w:rPr>
          <w:rFonts w:ascii="Angsana New" w:hAnsi="Angsana New" w:cs="Angsana New"/>
          <w:sz w:val="26"/>
          <w:szCs w:val="26"/>
          <w:cs/>
        </w:rPr>
        <w:t>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ดอกเบี้ยซึ่งเป็นส่วนหนึ่งของค่างวดตามสัญญาเช่าบันทึกใน</w:t>
      </w:r>
      <w:r w:rsidR="008428C6" w:rsidRPr="003B4CEA">
        <w:rPr>
          <w:rFonts w:ascii="Angsana New" w:hAnsi="Angsana New" w:cs="Angsana New"/>
          <w:sz w:val="26"/>
          <w:szCs w:val="26"/>
          <w:cs/>
        </w:rPr>
        <w:t>งบกำไรขาดทุนเบ็ดเสร็จ</w:t>
      </w:r>
      <w:r w:rsidRPr="003B4CEA">
        <w:rPr>
          <w:rFonts w:ascii="Angsana New" w:hAnsi="Angsana New" w:cs="Angsana New"/>
          <w:sz w:val="26"/>
          <w:szCs w:val="26"/>
          <w:cs/>
        </w:rPr>
        <w:t>โดยใช้วิธีดอกเบี้ยที่แท้จริง</w:t>
      </w:r>
    </w:p>
    <w:p w14:paraId="79B70820" w14:textId="77777777" w:rsidR="00431660" w:rsidRPr="003B4CEA" w:rsidRDefault="00431660" w:rsidP="003B4CEA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</w:p>
    <w:p w14:paraId="135FBDED" w14:textId="77777777" w:rsidR="00A94D6D" w:rsidRPr="003B4CEA" w:rsidRDefault="00A94D6D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50" w:hanging="550"/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  <w:r w:rsidRPr="003B4CEA">
        <w:rPr>
          <w:rFonts w:ascii="Angsana New" w:hAnsi="Angsana New"/>
          <w:b/>
          <w:bCs/>
          <w:color w:val="000000"/>
          <w:sz w:val="26"/>
          <w:szCs w:val="26"/>
          <w:cs/>
        </w:rPr>
        <w:t>รายการบัญชีที่เป็นเงินตราต่างประเทศ</w:t>
      </w:r>
    </w:p>
    <w:p w14:paraId="5B05F46E" w14:textId="77777777" w:rsidR="00A94D6D" w:rsidRPr="003B4CEA" w:rsidRDefault="00A94D6D" w:rsidP="003B4CEA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</w:p>
    <w:p w14:paraId="0E7EF6CE" w14:textId="77777777" w:rsidR="00BC0785" w:rsidRPr="003B4CEA" w:rsidRDefault="00BC0785" w:rsidP="003B4CEA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3B4CEA">
        <w:rPr>
          <w:rFonts w:ascii="Angsana New" w:hAnsi="Angsana New" w:cs="Angsana New"/>
          <w:sz w:val="26"/>
          <w:szCs w:val="26"/>
          <w:cs/>
        </w:rPr>
        <w:t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  สินทรัพย์และหนี้สินที่เป็นตัวเงินและเป็นเงินตราต่างประเทศซึ่งมียอดคงเหลืออยู่ ณ วันสิ้นปี แปลงค่าเป็นเงินบาทตามอัตราแลกเปลี่ยน ณ วันนั้น กำไรหรือขาดทุนจากการแปลงค่าบันทึกเป็นรายได</w:t>
      </w:r>
      <w:r w:rsidR="0095731B" w:rsidRPr="003B4CEA">
        <w:rPr>
          <w:rFonts w:ascii="Angsana New" w:hAnsi="Angsana New" w:cs="Angsana New"/>
          <w:sz w:val="26"/>
          <w:szCs w:val="26"/>
          <w:cs/>
        </w:rPr>
        <w:t>้หรือค่าใช้จ่ายในงบกำไรขาดทุนเบ็ดเสร็จ</w:t>
      </w:r>
    </w:p>
    <w:p w14:paraId="3F7C5117" w14:textId="77777777" w:rsidR="00431660" w:rsidRPr="003B4CEA" w:rsidRDefault="00431660" w:rsidP="003B4CEA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</w:p>
    <w:p w14:paraId="1BE57C35" w14:textId="5C4211D6" w:rsidR="00DD2177" w:rsidRPr="003B4CEA" w:rsidRDefault="00DD217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B4CEA">
        <w:rPr>
          <w:rFonts w:ascii="Angsana New" w:hAnsi="Angsana New"/>
          <w:b/>
          <w:bCs/>
          <w:sz w:val="26"/>
          <w:szCs w:val="26"/>
          <w:cs/>
          <w:lang w:val="th-TH"/>
        </w:rPr>
        <w:t>ภาษีเงินได้</w:t>
      </w:r>
    </w:p>
    <w:p w14:paraId="4DDABC7E" w14:textId="77777777" w:rsidR="00F02CC4" w:rsidRPr="003B4CEA" w:rsidRDefault="00F02CC4" w:rsidP="003B4CEA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</w:p>
    <w:p w14:paraId="5B7E134D" w14:textId="77777777" w:rsidR="00CD3A14" w:rsidRPr="003B4CEA" w:rsidRDefault="00CD3A14" w:rsidP="003B4CEA">
      <w:pPr>
        <w:pStyle w:val="BodyText3"/>
        <w:jc w:val="thaiDistribute"/>
        <w:rPr>
          <w:rFonts w:ascii="Angsana New" w:hAnsi="Angsana New"/>
          <w:color w:val="000000"/>
          <w:sz w:val="26"/>
          <w:szCs w:val="26"/>
        </w:rPr>
      </w:pPr>
      <w:r w:rsidRPr="003B4CEA">
        <w:rPr>
          <w:rFonts w:ascii="Angsana New" w:hAnsi="Angsana New"/>
          <w:color w:val="000000"/>
          <w:sz w:val="26"/>
          <w:szCs w:val="26"/>
          <w:cs/>
        </w:rPr>
        <w:t>ภาษีเงินได้คำนวณจากผลกำไรสำหรับปีโดยพิจารณาถึงภาษีเงินได้</w:t>
      </w:r>
      <w:r w:rsidR="00375C0D" w:rsidRPr="003B4CEA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Pr="003B4CEA">
        <w:rPr>
          <w:rFonts w:ascii="Angsana New" w:hAnsi="Angsana New"/>
          <w:color w:val="000000"/>
          <w:sz w:val="26"/>
          <w:szCs w:val="26"/>
        </w:rPr>
        <w:t> 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ภาษีเงินได้</w:t>
      </w:r>
      <w:r w:rsidR="00375C0D" w:rsidRPr="003B4CEA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แสดงฐานะการเงิน</w:t>
      </w:r>
      <w:r w:rsidRPr="003B4CEA">
        <w:rPr>
          <w:rFonts w:ascii="Angsana New" w:hAnsi="Angsana New"/>
          <w:color w:val="000000"/>
          <w:sz w:val="26"/>
          <w:szCs w:val="26"/>
        </w:rPr>
        <w:t> </w:t>
      </w:r>
      <w:r w:rsidR="00375C0D" w:rsidRPr="003B4CEA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วัดมูลค่าสินทรัพย์ภาษีเงินได้</w:t>
      </w:r>
      <w:r w:rsidR="00375C0D" w:rsidRPr="003B4CEA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และหนี้สินภาษีเงินได้</w:t>
      </w:r>
      <w:r w:rsidR="00375C0D" w:rsidRPr="003B4CEA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ด้วยอัตราภาษีที่คาดว่าจะต้องใช้ในงวดที่</w:t>
      </w:r>
      <w:r w:rsidR="00375C0D" w:rsidRPr="003B4CEA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จะได้รับประโยชน์จากสินทรัพย์หรือจะต้องจ่ายชำระหนี้สิน</w:t>
      </w:r>
      <w:r w:rsidRPr="003B4CEA">
        <w:rPr>
          <w:rFonts w:ascii="Angsana New" w:hAnsi="Angsana New"/>
          <w:color w:val="000000"/>
          <w:sz w:val="26"/>
          <w:szCs w:val="26"/>
        </w:rPr>
        <w:t> 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การวัดมูลค่าสินทรัพย์ภาษีเงินได้</w:t>
      </w:r>
      <w:r w:rsidR="00375C0D" w:rsidRPr="003B4CEA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และหนี้สินภาษีเงินได้</w:t>
      </w:r>
      <w:r w:rsidR="00375C0D" w:rsidRPr="003B4CEA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สะท้อนให้เห็นถึงผลทางภาษีที่จะเกิดขึ้นตามลักษณะที่</w:t>
      </w:r>
      <w:r w:rsidR="00375C0D" w:rsidRPr="003B4CEA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วันที่ในงบแสดงฐานะการเงิน</w:t>
      </w:r>
    </w:p>
    <w:p w14:paraId="0EB74F89" w14:textId="77777777" w:rsidR="00CD3A14" w:rsidRPr="003B4CEA" w:rsidRDefault="00CD3A14" w:rsidP="003B4CEA">
      <w:pPr>
        <w:ind w:left="360" w:right="254"/>
        <w:jc w:val="thaiDistribute"/>
        <w:rPr>
          <w:rFonts w:ascii="Angsana New" w:hAnsi="Angsana New"/>
          <w:sz w:val="26"/>
          <w:szCs w:val="26"/>
          <w:cs/>
        </w:rPr>
      </w:pPr>
    </w:p>
    <w:p w14:paraId="2972F717" w14:textId="4B0DB4B1" w:rsidR="00CD3A14" w:rsidRPr="003B4CEA" w:rsidRDefault="00375C0D" w:rsidP="003B4CEA">
      <w:pPr>
        <w:pStyle w:val="BodyText3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  <w:r w:rsidRPr="003B4CEA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="00CD3A14" w:rsidRPr="003B4CEA">
        <w:rPr>
          <w:rFonts w:ascii="Angsana New" w:hAnsi="Angsana New"/>
          <w:color w:val="000000"/>
          <w:sz w:val="26"/>
          <w:szCs w:val="26"/>
          <w:cs/>
        </w:rPr>
        <w:t>รับรู้สินทรัพย์ภาษีเงินได้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="00CD3A14" w:rsidRPr="003B4CEA">
        <w:rPr>
          <w:rFonts w:ascii="Angsana New" w:hAnsi="Angsana New"/>
          <w:color w:val="000000"/>
          <w:sz w:val="26"/>
          <w:szCs w:val="26"/>
          <w:cs/>
        </w:rPr>
        <w:t>เมื่อมีความเป็นไปได้ว่ากำไรทางภาษีมีเพียงพอสำหรับการใช้ประโยชน์ของสินทรัพย์ภาษีเงินได้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="00CD3A14" w:rsidRPr="003B4CEA">
        <w:rPr>
          <w:rFonts w:ascii="Angsana New" w:hAnsi="Angsana New"/>
          <w:color w:val="000000"/>
          <w:sz w:val="26"/>
          <w:szCs w:val="26"/>
        </w:rPr>
        <w:t> </w:t>
      </w:r>
      <w:r w:rsidR="00CD3A14" w:rsidRPr="003B4CEA">
        <w:rPr>
          <w:rFonts w:ascii="Angsana New" w:hAnsi="Angsana New"/>
          <w:color w:val="000000"/>
          <w:sz w:val="26"/>
          <w:szCs w:val="26"/>
          <w:cs/>
        </w:rPr>
        <w:t xml:space="preserve"> ณ วันที่ในงบแสดงฐานะการเงิน 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="00CD3A14" w:rsidRPr="003B4CEA">
        <w:rPr>
          <w:rFonts w:ascii="Angsana New" w:hAnsi="Angsana New"/>
          <w:color w:val="000000"/>
          <w:sz w:val="26"/>
          <w:szCs w:val="26"/>
          <w:cs/>
        </w:rPr>
        <w:t>ได้ประเมินสินทรัพย์ภาษีเงินได้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="00CD3A14" w:rsidRPr="003B4CEA">
        <w:rPr>
          <w:rFonts w:ascii="Angsana New" w:hAnsi="Angsana New"/>
          <w:color w:val="000000"/>
          <w:sz w:val="26"/>
          <w:szCs w:val="26"/>
          <w:cs/>
        </w:rPr>
        <w:t>ที่ไม่ได้รับรู้ใหม่</w:t>
      </w:r>
      <w:r w:rsidR="00CD3A14" w:rsidRPr="003B4CEA">
        <w:rPr>
          <w:rFonts w:ascii="Angsana New" w:hAnsi="Angsana New"/>
          <w:color w:val="000000"/>
          <w:sz w:val="26"/>
          <w:szCs w:val="26"/>
        </w:rPr>
        <w:t>  </w:t>
      </w:r>
      <w:r w:rsidR="00CD3A14" w:rsidRPr="003B4CE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="00CD3A14" w:rsidRPr="003B4CEA">
        <w:rPr>
          <w:rFonts w:ascii="Angsana New" w:hAnsi="Angsana New"/>
          <w:color w:val="000000"/>
          <w:sz w:val="26"/>
          <w:szCs w:val="26"/>
          <w:cs/>
        </w:rPr>
        <w:t>รับรู้สินทรัพย์ภาษีเงินได้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="00CD3A14" w:rsidRPr="003B4CEA">
        <w:rPr>
          <w:rFonts w:ascii="Angsana New" w:hAnsi="Angsana New"/>
          <w:color w:val="000000"/>
          <w:sz w:val="26"/>
          <w:szCs w:val="26"/>
          <w:cs/>
        </w:rPr>
        <w:t>ที่ไม่ได้รับรู้ในอดีตเท่ากับจำนวนที่พบว่ามีความเป็นไปได้ค่อนข้างแน่นอนที่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="00CD3A14" w:rsidRPr="003B4CEA">
        <w:rPr>
          <w:rFonts w:ascii="Angsana New" w:hAnsi="Angsana New"/>
          <w:color w:val="000000"/>
          <w:sz w:val="26"/>
          <w:szCs w:val="26"/>
          <w:cs/>
        </w:rPr>
        <w:t>จะได้รับประโยชน์จากสินทรัพย์ภาษีเงินได้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="00CD3A14" w:rsidRPr="003B4CEA">
        <w:rPr>
          <w:rFonts w:ascii="Angsana New" w:hAnsi="Angsana New"/>
          <w:color w:val="000000"/>
          <w:sz w:val="26"/>
          <w:szCs w:val="26"/>
          <w:cs/>
        </w:rPr>
        <w:t>นั้น</w:t>
      </w:r>
      <w:r w:rsidR="00CD3A14" w:rsidRPr="003B4CEA">
        <w:rPr>
          <w:rFonts w:ascii="Angsana New" w:hAnsi="Angsana New"/>
          <w:color w:val="000000"/>
          <w:sz w:val="26"/>
          <w:szCs w:val="26"/>
        </w:rPr>
        <w:t> </w:t>
      </w:r>
      <w:r w:rsidR="00CD3A14" w:rsidRPr="003B4CE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="00CD3A14" w:rsidRPr="003B4CEA">
        <w:rPr>
          <w:rFonts w:ascii="Angsana New" w:hAnsi="Angsana New"/>
          <w:color w:val="000000"/>
          <w:sz w:val="26"/>
          <w:szCs w:val="26"/>
          <w:cs/>
        </w:rPr>
        <w:t>ลดราคาตามบัญชีของสินทรัพย์ภาษีเงินได้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="00CD3A14" w:rsidRPr="003B4CEA">
        <w:rPr>
          <w:rFonts w:ascii="Angsana New" w:hAnsi="Angsana New"/>
          <w:color w:val="000000"/>
          <w:sz w:val="26"/>
          <w:szCs w:val="26"/>
          <w:cs/>
        </w:rPr>
        <w:t>ลงด้วยจำนวนที่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="00CD3A14" w:rsidRPr="003B4CEA">
        <w:rPr>
          <w:rFonts w:ascii="Angsana New" w:hAnsi="Angsana New"/>
          <w:color w:val="000000"/>
          <w:sz w:val="26"/>
          <w:szCs w:val="26"/>
          <w:cs/>
        </w:rPr>
        <w:t>พิจารณาแล้วเห็นว่ามีความน่าจะเป็นไม่ถึงระดับความเป็นไปได้ค่อนข้างแน่อีกต่อไปที่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="00CD3A14" w:rsidRPr="003B4CEA">
        <w:rPr>
          <w:rFonts w:ascii="Angsana New" w:hAnsi="Angsana New"/>
          <w:color w:val="000000"/>
          <w:sz w:val="26"/>
          <w:szCs w:val="26"/>
          <w:cs/>
        </w:rPr>
        <w:t>จะมีกำไรทางภาษีเพียงพอที่จะนำสินทรัพย์ภาษีเงินได้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="00CD3A14" w:rsidRPr="003B4CEA">
        <w:rPr>
          <w:rFonts w:ascii="Angsana New" w:hAnsi="Angsana New"/>
          <w:color w:val="000000"/>
          <w:sz w:val="26"/>
          <w:szCs w:val="26"/>
          <w:cs/>
        </w:rPr>
        <w:t>ทั้งหมดหรือบางส่วนมาใช้</w:t>
      </w:r>
    </w:p>
    <w:p w14:paraId="3A7DE94C" w14:textId="77777777" w:rsidR="00CD3A14" w:rsidRPr="003B4CEA" w:rsidRDefault="00CD3A14" w:rsidP="003B4CEA">
      <w:pPr>
        <w:pStyle w:val="BodyText3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0B6BEE71" w14:textId="5BE58747" w:rsidR="00CD3A14" w:rsidRPr="003B4CEA" w:rsidRDefault="00CD3A14" w:rsidP="003B4CEA">
      <w:pPr>
        <w:pStyle w:val="BodyText3"/>
        <w:jc w:val="thaiDistribute"/>
        <w:rPr>
          <w:rFonts w:ascii="Angsana New" w:hAnsi="Angsana New"/>
          <w:color w:val="000000"/>
          <w:sz w:val="26"/>
          <w:szCs w:val="26"/>
        </w:rPr>
      </w:pPr>
      <w:r w:rsidRPr="003B4CEA">
        <w:rPr>
          <w:rFonts w:ascii="Angsana New" w:hAnsi="Angsana New"/>
          <w:color w:val="000000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14640685" w14:textId="77777777" w:rsidR="00273302" w:rsidRPr="003B4CEA" w:rsidRDefault="00273302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12876EAD" w14:textId="1F7CDE2C" w:rsidR="00DD2177" w:rsidRPr="003B4CEA" w:rsidRDefault="00DD217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  <w:cs/>
        </w:rPr>
        <w:t>กำไร</w:t>
      </w:r>
      <w:r w:rsidR="00BC7F4C" w:rsidRPr="003B4CEA">
        <w:rPr>
          <w:rFonts w:ascii="Angsana New" w:hAnsi="Angsana New"/>
          <w:b/>
          <w:bCs/>
          <w:sz w:val="26"/>
          <w:szCs w:val="26"/>
          <w:cs/>
        </w:rPr>
        <w:t>ต่อหุ้นขั้นพื้นฐาน</w:t>
      </w:r>
      <w:r w:rsidR="000D6F46" w:rsidRPr="003B4CEA">
        <w:rPr>
          <w:rFonts w:ascii="Angsana New" w:hAnsi="Angsana New"/>
          <w:b/>
          <w:bCs/>
          <w:sz w:val="26"/>
          <w:szCs w:val="26"/>
          <w:cs/>
        </w:rPr>
        <w:t>ส่วนที่เป็</w:t>
      </w:r>
      <w:r w:rsidR="0010048D" w:rsidRPr="003B4CEA">
        <w:rPr>
          <w:rFonts w:ascii="Angsana New" w:hAnsi="Angsana New"/>
          <w:b/>
          <w:bCs/>
          <w:sz w:val="26"/>
          <w:szCs w:val="26"/>
          <w:cs/>
        </w:rPr>
        <w:t>นของ</w:t>
      </w:r>
      <w:r w:rsidR="0043182B" w:rsidRPr="003B4CEA">
        <w:rPr>
          <w:rFonts w:ascii="Angsana New" w:hAnsi="Angsana New"/>
          <w:b/>
          <w:bCs/>
          <w:sz w:val="26"/>
          <w:szCs w:val="26"/>
          <w:cs/>
        </w:rPr>
        <w:t>บริษัท</w:t>
      </w:r>
      <w:r w:rsidR="0010048D" w:rsidRPr="003B4CEA">
        <w:rPr>
          <w:rFonts w:ascii="Angsana New" w:hAnsi="Angsana New"/>
          <w:b/>
          <w:bCs/>
          <w:sz w:val="26"/>
          <w:szCs w:val="26"/>
          <w:cs/>
        </w:rPr>
        <w:t>ใหญ่</w:t>
      </w:r>
    </w:p>
    <w:p w14:paraId="70ADA049" w14:textId="77777777" w:rsidR="00DD2177" w:rsidRPr="003B4CEA" w:rsidRDefault="00DD2177" w:rsidP="003B4CEA">
      <w:pPr>
        <w:pStyle w:val="BodyText2"/>
        <w:tabs>
          <w:tab w:val="left" w:pos="540"/>
        </w:tabs>
        <w:spacing w:line="240" w:lineRule="atLeast"/>
        <w:ind w:left="0" w:firstLine="0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</w:rPr>
        <w:tab/>
      </w:r>
    </w:p>
    <w:p w14:paraId="4FEB0EA0" w14:textId="03FC166C" w:rsidR="00DD2177" w:rsidRPr="003B4CEA" w:rsidRDefault="00DD2177" w:rsidP="003B4CEA">
      <w:pPr>
        <w:pStyle w:val="BodyText3"/>
        <w:jc w:val="thaiDistribute"/>
        <w:rPr>
          <w:rFonts w:ascii="Angsana New" w:hAnsi="Angsana New"/>
          <w:color w:val="000000"/>
          <w:sz w:val="26"/>
          <w:szCs w:val="26"/>
        </w:rPr>
      </w:pPr>
      <w:r w:rsidRPr="003B4CEA">
        <w:rPr>
          <w:rFonts w:ascii="Angsana New" w:hAnsi="Angsana New"/>
          <w:color w:val="000000"/>
          <w:sz w:val="26"/>
          <w:szCs w:val="26"/>
          <w:cs/>
        </w:rPr>
        <w:t>กำไร</w:t>
      </w:r>
      <w:r w:rsidR="00BC7F4C" w:rsidRPr="003B4CEA">
        <w:rPr>
          <w:rFonts w:ascii="Angsana New" w:hAnsi="Angsana New"/>
          <w:color w:val="000000"/>
          <w:sz w:val="26"/>
          <w:szCs w:val="26"/>
          <w:cs/>
        </w:rPr>
        <w:t>ต่อหุ้นขั้นพื้นฐาน</w:t>
      </w:r>
      <w:r w:rsidR="0043182B" w:rsidRPr="003B4CEA">
        <w:rPr>
          <w:rFonts w:ascii="Angsana New" w:hAnsi="Angsana New"/>
          <w:color w:val="000000"/>
          <w:sz w:val="26"/>
          <w:szCs w:val="26"/>
          <w:cs/>
        </w:rPr>
        <w:t>ส่วนที่เป็นของบริษัท</w:t>
      </w:r>
      <w:r w:rsidR="0010048D" w:rsidRPr="003B4CEA">
        <w:rPr>
          <w:rFonts w:ascii="Angsana New" w:hAnsi="Angsana New"/>
          <w:color w:val="000000"/>
          <w:sz w:val="26"/>
          <w:szCs w:val="26"/>
          <w:cs/>
        </w:rPr>
        <w:t>ใหญ่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คำนวณโดยการหาร</w:t>
      </w:r>
      <w:r w:rsidR="0087332A" w:rsidRPr="003B4CEA">
        <w:rPr>
          <w:rFonts w:ascii="Angsana New" w:hAnsi="Angsana New"/>
          <w:color w:val="000000"/>
          <w:sz w:val="26"/>
          <w:szCs w:val="26"/>
          <w:cs/>
        </w:rPr>
        <w:t>ส่วนของกำไรสำหรับปีที่เป็นของบริษัทใหญ่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ด้วยจำนวนหุ้นถัวเฉล</w:t>
      </w:r>
      <w:r w:rsidR="00426C0A" w:rsidRPr="003B4CEA">
        <w:rPr>
          <w:rFonts w:ascii="Angsana New" w:hAnsi="Angsana New"/>
          <w:color w:val="000000"/>
          <w:sz w:val="26"/>
          <w:szCs w:val="26"/>
          <w:cs/>
        </w:rPr>
        <w:t>ี่ยถ่วงน้ำหนักที่ออกในระหว่างปี</w:t>
      </w:r>
    </w:p>
    <w:p w14:paraId="3BC945A0" w14:textId="77777777" w:rsidR="00013047" w:rsidRPr="003B4CEA" w:rsidRDefault="00013047" w:rsidP="003B4CEA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5B765F24" w14:textId="5BCF53A8" w:rsidR="00012350" w:rsidRPr="003B4CEA" w:rsidRDefault="00012350" w:rsidP="003B4CEA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B4CEA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รายงานทางการเงินจำแนกตามส่วนงาน</w:t>
      </w:r>
    </w:p>
    <w:p w14:paraId="672CDADE" w14:textId="77777777" w:rsidR="00012350" w:rsidRPr="003B4CEA" w:rsidRDefault="00012350" w:rsidP="003B4CEA">
      <w:pPr>
        <w:tabs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ED55AFA" w14:textId="5D472587" w:rsidR="00012350" w:rsidRPr="003B4CEA" w:rsidRDefault="00012350" w:rsidP="003B4CEA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ผลการดำเนินงานของส่วนงานที่รายงานต่อประธานเจ้าหน้าที่บริหารของกลุ่มบริษัทยูนิค </w:t>
      </w:r>
      <w:r w:rsidRPr="003B4CEA">
        <w:rPr>
          <w:rFonts w:ascii="Angsana New" w:hAnsi="Angsana New"/>
          <w:sz w:val="26"/>
          <w:szCs w:val="26"/>
        </w:rPr>
        <w:t>(</w:t>
      </w:r>
      <w:r w:rsidRPr="003B4CEA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3B4CEA">
        <w:rPr>
          <w:rFonts w:ascii="Angsana New" w:hAnsi="Angsana New"/>
          <w:sz w:val="26"/>
          <w:szCs w:val="26"/>
        </w:rPr>
        <w:t>)</w:t>
      </w:r>
      <w:r w:rsidRPr="003B4CEA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1A4B9386" w14:textId="49CF8329" w:rsidR="000C20E2" w:rsidRPr="003B4CEA" w:rsidRDefault="000C20E2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</w:p>
    <w:p w14:paraId="37FC526E" w14:textId="34523F31" w:rsidR="00012350" w:rsidRPr="003B4CEA" w:rsidRDefault="00012350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</w:p>
    <w:p w14:paraId="65F31768" w14:textId="77777777" w:rsidR="00012350" w:rsidRPr="003B4CEA" w:rsidRDefault="00012350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39D5DBA1" w14:textId="1779D816" w:rsidR="00012350" w:rsidRPr="003B4CEA" w:rsidRDefault="00012350" w:rsidP="003B4CEA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กลุ่มบริษัทยูนิครับรู้รายการเมื่อเริ่มแรกของสินทรัพย์ทางการเงินด้วยมูลค่ายุติธรรม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กลุ่มบริษัทยูนิคจะรับรู้สินทรัพย์ทางการเงินดังกล่าวด้วยราคาของรายการ</w:t>
      </w:r>
    </w:p>
    <w:p w14:paraId="5C578A13" w14:textId="77777777" w:rsidR="00012350" w:rsidRPr="003B4CEA" w:rsidRDefault="00012350" w:rsidP="003B4CEA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558EBE5" w14:textId="3380CCB0" w:rsidR="00012350" w:rsidRPr="003B4CEA" w:rsidRDefault="00012350" w:rsidP="003B4CEA">
      <w:pPr>
        <w:pStyle w:val="ListParagraph"/>
        <w:widowControl w:val="0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3B4CEA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การจัดประเภทรายการและการวัดมูลค่าของสินทรัพย์ทางการเงิน</w:t>
      </w:r>
    </w:p>
    <w:p w14:paraId="5F5E86BB" w14:textId="77777777" w:rsidR="00012350" w:rsidRPr="003B4CEA" w:rsidRDefault="00012350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4863AC45" w14:textId="2B5247DD" w:rsidR="00012350" w:rsidRPr="003B4CEA" w:rsidRDefault="00012350" w:rsidP="003B4CEA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กลุ่มบริษัทยูนิคจัดประเภทสินทรัพย์ทางการเงิน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2D4A1F8" w14:textId="77777777" w:rsidR="00012350" w:rsidRPr="003B4CEA" w:rsidRDefault="00012350" w:rsidP="003B4CEA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25664D6" w14:textId="77777777" w:rsidR="00012350" w:rsidRPr="003B4CEA" w:rsidRDefault="00012350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3B4CEA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676732FE" w14:textId="77777777" w:rsidR="00012350" w:rsidRPr="003B4CEA" w:rsidRDefault="00012350" w:rsidP="003B4CEA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D1C1E86" w14:textId="2E9628F1" w:rsidR="00012350" w:rsidRPr="003B4CEA" w:rsidRDefault="00012350" w:rsidP="003B4CEA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กลุ่มบริษัทยูนิควัดมูลค่าสินทรัพย์ทางการเงินด้วยราคาทุนตัดจำหน่าย เมื่อกลุ่มบริษัทยูนิคถือครองสินทรัพย์ทางการเงินนั้นเพื่อรับกระแสเงินสดตามสัญญา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ACBFC3B" w14:textId="77777777" w:rsidR="00012350" w:rsidRPr="003B4CEA" w:rsidRDefault="00012350" w:rsidP="003B4CEA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E983F85" w14:textId="77777777" w:rsidR="00012350" w:rsidRPr="003B4CEA" w:rsidRDefault="00012350" w:rsidP="003B4CEA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71C9B438" w14:textId="77777777" w:rsidR="00012350" w:rsidRPr="003B4CEA" w:rsidRDefault="00012350" w:rsidP="003B4CEA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213BF8E" w14:textId="15D63A1C" w:rsidR="00012350" w:rsidRPr="003B4CEA" w:rsidRDefault="00012350" w:rsidP="003B4CEA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  <w:r w:rsidRPr="003B4CEA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3B4CEA">
        <w:rPr>
          <w:rFonts w:ascii="Angsana New" w:hAnsi="Angsana New"/>
          <w:i/>
          <w:iCs/>
          <w:sz w:val="26"/>
          <w:szCs w:val="26"/>
        </w:rPr>
        <w:t xml:space="preserve"> </w:t>
      </w:r>
      <w:r w:rsidRPr="003B4CEA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2AA88420" w14:textId="77777777" w:rsidR="00012350" w:rsidRPr="003B4CEA" w:rsidRDefault="00012350" w:rsidP="003B4CEA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DE19BCA" w14:textId="5F50235B" w:rsidR="00012350" w:rsidRPr="003B4CEA" w:rsidRDefault="00012350" w:rsidP="003B4CEA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กลุ่มบริษัทยูนิค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32257E4" w14:textId="77777777" w:rsidR="00012350" w:rsidRPr="003B4CEA" w:rsidRDefault="00012350" w:rsidP="003B4CEA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792B8EC" w14:textId="77777777" w:rsidR="00012350" w:rsidRPr="003B4CEA" w:rsidRDefault="00012350" w:rsidP="003B4CEA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บริษัทจะรับรู้รายการนั้นในกำไรขาดทุนเบ็ดเสร็จอื่น </w:t>
      </w:r>
    </w:p>
    <w:p w14:paraId="22CCE936" w14:textId="77777777" w:rsidR="00012350" w:rsidRPr="003B4CEA" w:rsidRDefault="00012350" w:rsidP="003B4CEA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A1B8E4A" w14:textId="42F7F8E4" w:rsidR="00012350" w:rsidRPr="003B4CEA" w:rsidRDefault="00012350" w:rsidP="003B4CEA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เงินลงทุนในตรา</w:t>
      </w:r>
      <w:r w:rsidR="00A44FD8" w:rsidRPr="003B4CEA">
        <w:rPr>
          <w:rFonts w:ascii="Angsana New" w:hAnsi="Angsana New"/>
          <w:sz w:val="26"/>
          <w:szCs w:val="26"/>
          <w:cs/>
        </w:rPr>
        <w:t>สาร</w:t>
      </w:r>
      <w:r w:rsidRPr="003B4CEA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</w:t>
      </w:r>
    </w:p>
    <w:p w14:paraId="4D336DC9" w14:textId="606743C2" w:rsidR="00012350" w:rsidRPr="003B4CEA" w:rsidRDefault="00012350" w:rsidP="003B4CEA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  <w:r w:rsidRPr="003B4CEA">
        <w:rPr>
          <w:rFonts w:ascii="Angsana New" w:hAnsi="Angsana New"/>
          <w:i/>
          <w:iCs/>
          <w:sz w:val="26"/>
          <w:szCs w:val="26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490783FF" w14:textId="77777777" w:rsidR="00012350" w:rsidRPr="003B4CEA" w:rsidRDefault="00012350" w:rsidP="003B4CEA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2"/>
          <w:szCs w:val="22"/>
        </w:rPr>
      </w:pPr>
    </w:p>
    <w:p w14:paraId="405FAE85" w14:textId="77777777" w:rsidR="00012350" w:rsidRPr="003B4CEA" w:rsidRDefault="00012350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192A5E4" w14:textId="77777777" w:rsidR="00683480" w:rsidRPr="003B4CEA" w:rsidRDefault="00683480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2"/>
          <w:szCs w:val="22"/>
        </w:rPr>
      </w:pPr>
    </w:p>
    <w:p w14:paraId="5374FF62" w14:textId="72E8B29A" w:rsidR="00012350" w:rsidRPr="003B4CEA" w:rsidRDefault="00012350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สินทรัพย์ทางการเงินดังกล่าวหมายรวมถึงตราสารอนุพันธ์ เงินลงทุนในหลักทรัพย์ที่ถือไว้เพื่อค้า เงินลงทุนในตราสารทุนซึ่งกลุ่มบริษัทยูนิค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A76440B" w14:textId="77777777" w:rsidR="00012350" w:rsidRPr="003B4CEA" w:rsidRDefault="00012350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2"/>
          <w:szCs w:val="22"/>
        </w:rPr>
      </w:pPr>
    </w:p>
    <w:p w14:paraId="361D33FC" w14:textId="383DAC9C" w:rsidR="00012350" w:rsidRPr="003B4CEA" w:rsidRDefault="00012350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หลักทรัพย์ในความต้องการของตลาดถือเป็นรายได้อื่นในกำไรหรือขาดทุน</w:t>
      </w:r>
    </w:p>
    <w:p w14:paraId="68A55C5F" w14:textId="77777777" w:rsidR="00431660" w:rsidRPr="003B4CEA" w:rsidRDefault="00431660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2"/>
          <w:szCs w:val="22"/>
        </w:rPr>
      </w:pPr>
    </w:p>
    <w:p w14:paraId="193E11AE" w14:textId="77777777" w:rsidR="00012350" w:rsidRPr="003B4CEA" w:rsidRDefault="00012350" w:rsidP="003B4CEA">
      <w:pPr>
        <w:pStyle w:val="ListParagraph"/>
        <w:widowControl w:val="0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3B4CEA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การจัดประเภทรายการและการวัดมูลค่าของหนี้สินทางการเงิน</w:t>
      </w:r>
    </w:p>
    <w:p w14:paraId="7D390F2F" w14:textId="77777777" w:rsidR="00012350" w:rsidRPr="003B4CEA" w:rsidRDefault="00012350" w:rsidP="003B4CEA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2"/>
          <w:szCs w:val="22"/>
        </w:rPr>
      </w:pPr>
    </w:p>
    <w:p w14:paraId="11086926" w14:textId="461FFF56" w:rsidR="00012350" w:rsidRPr="003B4CEA" w:rsidRDefault="00273302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ยกเว้นหนี้สินตราสารอนุพันธ์</w:t>
      </w:r>
      <w:r w:rsidR="00F31C25" w:rsidRPr="003B4CEA">
        <w:rPr>
          <w:rFonts w:ascii="Angsana New" w:hAnsi="Angsana New"/>
          <w:sz w:val="26"/>
          <w:szCs w:val="26"/>
          <w:cs/>
        </w:rPr>
        <w:t xml:space="preserve"> </w:t>
      </w:r>
      <w:r w:rsidR="00012350" w:rsidRPr="003B4CEA">
        <w:rPr>
          <w:rFonts w:ascii="Angsana New" w:hAnsi="Angsana New"/>
          <w:sz w:val="26"/>
          <w:szCs w:val="26"/>
          <w:cs/>
        </w:rPr>
        <w:t>กลุ่มบริษัทยูนิค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="00012350" w:rsidRPr="003B4CEA">
        <w:rPr>
          <w:rFonts w:ascii="Angsana New" w:hAnsi="Angsana New"/>
          <w:sz w:val="26"/>
          <w:szCs w:val="26"/>
        </w:rPr>
        <w:t xml:space="preserve"> </w:t>
      </w:r>
      <w:r w:rsidR="00012350" w:rsidRPr="003B4CEA">
        <w:rPr>
          <w:rFonts w:ascii="Angsana New" w:hAnsi="Angsana New"/>
          <w:sz w:val="26"/>
          <w:szCs w:val="26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ค่าตัดจำหน่ายตามวิธีดอกเบี้ยที่แท้จริงแสดงเป็นส่วนหนึ่งของต้นทุนทางการเงินในกำไรหรือขาดทุน</w:t>
      </w:r>
    </w:p>
    <w:p w14:paraId="0AB6A003" w14:textId="77777777" w:rsidR="00012350" w:rsidRPr="003B4CEA" w:rsidRDefault="00012350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2"/>
          <w:szCs w:val="22"/>
        </w:rPr>
      </w:pPr>
    </w:p>
    <w:p w14:paraId="1B255853" w14:textId="77777777" w:rsidR="00012350" w:rsidRPr="003B4CEA" w:rsidRDefault="00012350" w:rsidP="003B4CEA">
      <w:pPr>
        <w:pStyle w:val="ListParagraph"/>
        <w:widowControl w:val="0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3B4CEA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การตัดรายการของเครื่องมือทางการเงิน</w:t>
      </w:r>
    </w:p>
    <w:p w14:paraId="02BA3BB4" w14:textId="77777777" w:rsidR="00012350" w:rsidRPr="003B4CEA" w:rsidRDefault="00012350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2"/>
          <w:szCs w:val="22"/>
        </w:rPr>
      </w:pPr>
    </w:p>
    <w:p w14:paraId="3D9109CF" w14:textId="77777777" w:rsidR="00012350" w:rsidRPr="003B4CEA" w:rsidRDefault="00012350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ออกจากบัญชี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0032247F" w14:textId="77777777" w:rsidR="00012350" w:rsidRPr="003B4CEA" w:rsidRDefault="00012350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2"/>
          <w:szCs w:val="22"/>
        </w:rPr>
      </w:pPr>
    </w:p>
    <w:p w14:paraId="1EAEBB89" w14:textId="11A9DAB1" w:rsidR="00012350" w:rsidRPr="003B4CEA" w:rsidRDefault="00012350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t>กลุ่มบริษัทยูนิค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                ที่แตกต่างกันอย่างมาก หรือมีการแก้ไข</w:t>
      </w:r>
      <w:r w:rsidRPr="003B4CEA">
        <w:rPr>
          <w:rFonts w:ascii="Angsana New" w:hAnsi="Angsana New"/>
          <w:spacing w:val="-4"/>
          <w:sz w:val="26"/>
          <w:szCs w:val="26"/>
          <w:cs/>
        </w:rPr>
        <w:t>ข้อกำหนดของหนี้สินที่มีอยู่อย่างเป็นสาระสำคัญ จะถือว่าเป็นการตัดรายการหนี้สินเดิมและรับรู้      หนี้สินใหม่</w:t>
      </w:r>
      <w:r w:rsidRPr="003B4CEA">
        <w:rPr>
          <w:rFonts w:ascii="Angsana New" w:hAnsi="Angsana New"/>
          <w:sz w:val="26"/>
          <w:szCs w:val="26"/>
          <w:cs/>
        </w:rPr>
        <w:t xml:space="preserve"> โดยรับรู้ผลแตกต่างของมูลค่าตามบัญชีดังกล่าวในกำไรหรือขาดทุน </w:t>
      </w:r>
    </w:p>
    <w:p w14:paraId="305D2E5E" w14:textId="77777777" w:rsidR="00012350" w:rsidRPr="003B4CEA" w:rsidRDefault="00012350" w:rsidP="003B4CEA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2"/>
          <w:szCs w:val="22"/>
        </w:rPr>
      </w:pPr>
    </w:p>
    <w:p w14:paraId="01C8ABD6" w14:textId="77777777" w:rsidR="00012350" w:rsidRPr="003B4CEA" w:rsidRDefault="00012350" w:rsidP="003B4CEA">
      <w:pPr>
        <w:pStyle w:val="ListParagraph"/>
        <w:widowControl w:val="0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3B4CEA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0A74E280" w14:textId="77777777" w:rsidR="00012350" w:rsidRPr="003B4CEA" w:rsidRDefault="00012350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2"/>
          <w:szCs w:val="22"/>
        </w:rPr>
      </w:pPr>
      <w:r w:rsidRPr="003B4CEA">
        <w:rPr>
          <w:rFonts w:ascii="Angsana New" w:hAnsi="Angsana New"/>
          <w:sz w:val="22"/>
          <w:szCs w:val="22"/>
        </w:rPr>
        <w:tab/>
      </w:r>
    </w:p>
    <w:p w14:paraId="4121ECFE" w14:textId="4A3EEE7D" w:rsidR="00012350" w:rsidRPr="003B4CEA" w:rsidRDefault="00012350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กลุ่มบริษัทยูนิค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</w:t>
      </w:r>
      <w:r w:rsidR="00014CEB" w:rsidRPr="003B4CEA">
        <w:rPr>
          <w:rFonts w:ascii="Angsana New" w:hAnsi="Angsana New"/>
          <w:sz w:val="26"/>
          <w:szCs w:val="26"/>
          <w:cs/>
        </w:rPr>
        <w:t>กลุ่มบริษัทยูนิค</w:t>
      </w:r>
      <w:r w:rsidRPr="003B4CEA">
        <w:rPr>
          <w:rFonts w:ascii="Angsana New" w:hAnsi="Angsana New"/>
          <w:sz w:val="26"/>
          <w:szCs w:val="26"/>
          <w:cs/>
        </w:rPr>
        <w:t>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4D8DA85A" w14:textId="77777777" w:rsidR="00012350" w:rsidRPr="003B4CEA" w:rsidRDefault="00012350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2"/>
          <w:szCs w:val="22"/>
        </w:rPr>
      </w:pPr>
    </w:p>
    <w:p w14:paraId="2CC8EA2D" w14:textId="7969E9CD" w:rsidR="00012350" w:rsidRPr="003B4CEA" w:rsidRDefault="00012350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ยูนิค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3B4CEA">
        <w:rPr>
          <w:rFonts w:ascii="Angsana New" w:hAnsi="Angsana New"/>
          <w:sz w:val="26"/>
          <w:szCs w:val="26"/>
        </w:rPr>
        <w:t xml:space="preserve">12 </w:t>
      </w:r>
      <w:r w:rsidRPr="003B4CEA">
        <w:rPr>
          <w:rFonts w:ascii="Angsana New" w:hAnsi="Angsana New"/>
          <w:sz w:val="26"/>
          <w:szCs w:val="26"/>
          <w:cs/>
        </w:rPr>
        <w:t>เดือนข้างหน้า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ยูนิค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6DB71B72" w14:textId="2F8B6270" w:rsidR="00012350" w:rsidRPr="003B4CEA" w:rsidRDefault="00012350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lastRenderedPageBreak/>
        <w:t>กลุ่มบริษัทยูนิค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013047" w:rsidRPr="003B4CEA">
        <w:rPr>
          <w:rFonts w:ascii="Angsana New" w:hAnsi="Angsana New"/>
          <w:sz w:val="26"/>
          <w:szCs w:val="26"/>
          <w:cs/>
        </w:rPr>
        <w:t xml:space="preserve"> ลูกหนี้อื่น และสินทรัพย์ที่เกิดจากสัญญา</w:t>
      </w:r>
      <w:r w:rsidRPr="003B4CEA">
        <w:rPr>
          <w:rFonts w:ascii="Angsana New" w:hAnsi="Angsana New"/>
          <w:i/>
          <w:iCs/>
          <w:color w:val="FF0000"/>
          <w:sz w:val="26"/>
          <w:szCs w:val="26"/>
          <w:cs/>
        </w:rPr>
        <w:t xml:space="preserve"> </w:t>
      </w:r>
      <w:r w:rsidRPr="003B4CEA">
        <w:rPr>
          <w:rFonts w:ascii="Angsana New" w:hAnsi="Angsana New"/>
          <w:color w:val="000000" w:themeColor="text1"/>
          <w:sz w:val="26"/>
          <w:szCs w:val="26"/>
          <w:cs/>
        </w:rPr>
        <w:t>ดังนั้น</w:t>
      </w:r>
      <w:r w:rsidRPr="003B4CEA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ทุกวันสิ้นรอบระยะเวลารายงาน กลุ่มบริษัทยูนิค</w:t>
      </w:r>
      <w:r w:rsidRPr="003B4CEA">
        <w:rPr>
          <w:rFonts w:ascii="Angsana New" w:hAnsi="Angsana New"/>
          <w:color w:val="000000" w:themeColor="text1"/>
          <w:sz w:val="26"/>
          <w:szCs w:val="26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3B4CEA">
        <w:rPr>
          <w:rFonts w:ascii="Angsana New" w:hAnsi="Angsana New"/>
          <w:sz w:val="26"/>
          <w:szCs w:val="26"/>
          <w:cs/>
        </w:rPr>
        <w:t>ลูกหนี้</w:t>
      </w:r>
      <w:bookmarkStart w:id="3" w:name="_Hlk59432702"/>
      <w:r w:rsidRPr="003B4CEA">
        <w:rPr>
          <w:rFonts w:ascii="Angsana New" w:hAnsi="Angsana New"/>
          <w:i/>
          <w:iCs/>
          <w:color w:val="FF0000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3B4CEA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bookmarkEnd w:id="3"/>
    </w:p>
    <w:p w14:paraId="24A4C7EC" w14:textId="77777777" w:rsidR="00012350" w:rsidRPr="003B4CEA" w:rsidRDefault="00012350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eastAsia="Arial" w:hAnsi="Angsana New"/>
          <w:sz w:val="26"/>
          <w:szCs w:val="26"/>
        </w:rPr>
      </w:pPr>
    </w:p>
    <w:p w14:paraId="6096649A" w14:textId="78E9C46C" w:rsidR="00012350" w:rsidRPr="003B4CEA" w:rsidRDefault="00012350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eastAsia="Arial" w:hAnsi="Angsana New"/>
          <w:sz w:val="26"/>
          <w:szCs w:val="26"/>
        </w:rPr>
      </w:pPr>
      <w:r w:rsidRPr="003B4CEA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สินทรัพย์ทางการเงินจะถูกตัดจำหน่ายออกจากบัญชีเมื่อ</w:t>
      </w:r>
      <w:r w:rsidR="00013047" w:rsidRPr="003B4CEA">
        <w:rPr>
          <w:rFonts w:ascii="Angsana New" w:eastAsia="Arial" w:hAnsi="Angsana New"/>
          <w:sz w:val="26"/>
          <w:szCs w:val="26"/>
          <w:cs/>
        </w:rPr>
        <w:t>กลุ่มบริษัทยูนิค</w:t>
      </w:r>
      <w:r w:rsidRPr="003B4CEA">
        <w:rPr>
          <w:rFonts w:ascii="Angsana New" w:eastAsia="Arial" w:hAnsi="Angsana New"/>
          <w:sz w:val="26"/>
          <w:szCs w:val="26"/>
          <w:cs/>
        </w:rPr>
        <w:t>คาดว่าจะไม่ได้รับคืนกระแสเงินสดตามสัญญาอีกต่อไป</w:t>
      </w:r>
    </w:p>
    <w:p w14:paraId="077E1911" w14:textId="339B65A6" w:rsidR="00013047" w:rsidRPr="003B4CEA" w:rsidRDefault="0001304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470F2507" w14:textId="3B214C6F" w:rsidR="00012350" w:rsidRPr="003B4CEA" w:rsidRDefault="00012350" w:rsidP="003B4CEA">
      <w:pPr>
        <w:pStyle w:val="ListParagraph"/>
        <w:widowControl w:val="0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3B4CEA">
        <w:rPr>
          <w:rFonts w:ascii="Angsana New" w:hAnsi="Angsana New"/>
          <w:b/>
          <w:bCs/>
          <w:i/>
          <w:iCs/>
          <w:sz w:val="26"/>
          <w:szCs w:val="26"/>
          <w:cs/>
        </w:rPr>
        <w:t>การหักกลบของเครื่องมือทางการเงิน</w:t>
      </w:r>
    </w:p>
    <w:p w14:paraId="2B0C4F5E" w14:textId="77777777" w:rsidR="00012350" w:rsidRPr="003B4CEA" w:rsidRDefault="00012350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124D8A1D" w14:textId="3E139498" w:rsidR="00012350" w:rsidRPr="003B4CEA" w:rsidRDefault="00012350" w:rsidP="003B4CE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จะนำมาหักกลบกันและแสดงด้วยยอดสุทธิในงบแสดงฐานะการเงินก็ต่อเมื่อกลุ่มบริษัทยูนิคมีสิทธิบังคับใช้ได้ตามกฎหมายอยู่แล้วในการหักกลบจำนวนเงินที่รับรู้ และกลุ่มบริษัทยูนิคมีความตั้งใจที่จะชำระด้วยยอดสุทธิ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3B84085" w14:textId="77777777" w:rsidR="00012350" w:rsidRPr="003B4CEA" w:rsidRDefault="00012350" w:rsidP="003B4CEA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E8FFAD2" w14:textId="77777777" w:rsidR="00012350" w:rsidRPr="003B4CEA" w:rsidRDefault="00012350" w:rsidP="003B4CEA">
      <w:pPr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44960F39" w14:textId="77777777" w:rsidR="00012350" w:rsidRPr="003B4CEA" w:rsidRDefault="00012350" w:rsidP="003B4CEA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BD2DBBE" w14:textId="39AFADAB" w:rsidR="00012350" w:rsidRPr="003B4CEA" w:rsidRDefault="00012350" w:rsidP="003B4CEA">
      <w:pPr>
        <w:jc w:val="thaiDistribute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t>กลุ่มบริษัทยูนิคใช้วิธีราคาตลาดในการวัดมูลค่ายุติธรรมของสินทรัพย์และหนี้สิน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กลุ่มบริษัทยูนิคจะใช้วิธีราคาทุนหรือวิธีรายได้ในการวัดมูลค่ายุติธรรมของสินทรัพย์และหนี้สินแทน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7344E049" w14:textId="77777777" w:rsidR="00012350" w:rsidRPr="003B4CEA" w:rsidRDefault="00012350" w:rsidP="003B4CEA">
      <w:pPr>
        <w:jc w:val="thaiDistribute"/>
        <w:rPr>
          <w:rFonts w:ascii="Angsana New" w:hAnsi="Angsana New"/>
          <w:sz w:val="26"/>
          <w:szCs w:val="26"/>
          <w:u w:val="single"/>
        </w:rPr>
      </w:pPr>
    </w:p>
    <w:p w14:paraId="345D4FAD" w14:textId="6FFF86E7" w:rsidR="00012350" w:rsidRPr="003B4CEA" w:rsidRDefault="00012350" w:rsidP="003B4CEA">
      <w:pPr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7AC65CC3" w14:textId="77777777" w:rsidR="00012350" w:rsidRPr="003B4CEA" w:rsidRDefault="00012350" w:rsidP="003B4CEA">
      <w:pPr>
        <w:tabs>
          <w:tab w:val="clear" w:pos="907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ระดับ </w:t>
      </w:r>
      <w:r w:rsidRPr="003B4CEA">
        <w:rPr>
          <w:rFonts w:ascii="Angsana New" w:hAnsi="Angsana New"/>
          <w:sz w:val="26"/>
          <w:szCs w:val="26"/>
        </w:rPr>
        <w:t>1</w:t>
      </w:r>
      <w:r w:rsidRPr="003B4CEA">
        <w:rPr>
          <w:rFonts w:ascii="Angsana New" w:hAnsi="Angsana New"/>
          <w:sz w:val="26"/>
          <w:szCs w:val="26"/>
        </w:rPr>
        <w:tab/>
      </w:r>
      <w:r w:rsidRPr="003B4CEA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6E19888" w14:textId="77777777" w:rsidR="00012350" w:rsidRPr="003B4CEA" w:rsidRDefault="00012350" w:rsidP="003B4CEA">
      <w:pPr>
        <w:tabs>
          <w:tab w:val="clear" w:pos="907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ระดับ </w:t>
      </w:r>
      <w:r w:rsidRPr="003B4CEA">
        <w:rPr>
          <w:rFonts w:ascii="Angsana New" w:hAnsi="Angsana New"/>
          <w:sz w:val="26"/>
          <w:szCs w:val="26"/>
        </w:rPr>
        <w:t>2</w:t>
      </w:r>
      <w:r w:rsidRPr="003B4CEA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7A55E44" w14:textId="6F404074" w:rsidR="00012350" w:rsidRPr="003B4CEA" w:rsidRDefault="0001235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1080"/>
        </w:tabs>
        <w:ind w:left="693" w:hanging="693"/>
        <w:jc w:val="thaiDistribute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ระดับ </w:t>
      </w:r>
      <w:r w:rsidRPr="003B4CEA">
        <w:rPr>
          <w:rFonts w:ascii="Angsana New" w:hAnsi="Angsana New"/>
          <w:sz w:val="26"/>
          <w:szCs w:val="26"/>
        </w:rPr>
        <w:t>3</w:t>
      </w:r>
      <w:r w:rsidRPr="003B4CEA">
        <w:rPr>
          <w:rFonts w:ascii="Angsana New" w:hAnsi="Angsana New"/>
          <w:sz w:val="26"/>
          <w:szCs w:val="26"/>
        </w:rPr>
        <w:tab/>
      </w:r>
      <w:r w:rsidRPr="003B4CEA">
        <w:rPr>
          <w:rFonts w:ascii="Angsana New" w:hAnsi="Angsana New"/>
          <w:sz w:val="26"/>
          <w:szCs w:val="26"/>
          <w:cs/>
        </w:rPr>
        <w:t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หรือข้อมูลเกี่ยวกับกระแสเงินในอนาคตที่กิจการประมาณขึ้น</w:t>
      </w:r>
    </w:p>
    <w:p w14:paraId="17D64F5A" w14:textId="0B945362" w:rsidR="00B17467" w:rsidRPr="003B4CEA" w:rsidRDefault="00B1746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28138E10" w14:textId="50CB06F2" w:rsidR="008C6BA7" w:rsidRPr="003B4CEA" w:rsidRDefault="00B15EA3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t>4</w:t>
      </w:r>
      <w:r w:rsidR="008C6BA7" w:rsidRPr="003B4CEA">
        <w:rPr>
          <w:rFonts w:ascii="Angsana New" w:hAnsi="Angsana New"/>
          <w:b/>
          <w:bCs/>
          <w:sz w:val="26"/>
          <w:szCs w:val="26"/>
          <w:cs/>
        </w:rPr>
        <w:t>.</w:t>
      </w:r>
      <w:r w:rsidR="008C6BA7" w:rsidRPr="003B4CEA">
        <w:rPr>
          <w:rFonts w:ascii="Angsana New" w:hAnsi="Angsana New"/>
          <w:b/>
          <w:bCs/>
          <w:sz w:val="26"/>
          <w:szCs w:val="26"/>
        </w:rPr>
        <w:tab/>
      </w:r>
      <w:r w:rsidR="008C6BA7" w:rsidRPr="003B4CEA">
        <w:rPr>
          <w:rFonts w:ascii="Angsana New" w:hAnsi="Angsana New"/>
          <w:b/>
          <w:bCs/>
          <w:sz w:val="26"/>
          <w:szCs w:val="26"/>
          <w:cs/>
        </w:rPr>
        <w:t>รายการบัญชีกับ</w:t>
      </w:r>
      <w:r w:rsidR="007D7D48" w:rsidRPr="003B4CEA">
        <w:rPr>
          <w:rFonts w:ascii="Angsana New" w:hAnsi="Angsana New"/>
          <w:b/>
          <w:bCs/>
          <w:sz w:val="26"/>
          <w:szCs w:val="26"/>
          <w:cs/>
        </w:rPr>
        <w:t>กิจการ</w:t>
      </w:r>
      <w:r w:rsidR="008C6BA7" w:rsidRPr="003B4CEA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</w:p>
    <w:p w14:paraId="113DBB6E" w14:textId="77777777" w:rsidR="008C6BA7" w:rsidRPr="003B4CEA" w:rsidRDefault="008C6BA7" w:rsidP="003B4CEA">
      <w:pPr>
        <w:rPr>
          <w:rFonts w:ascii="Angsana New" w:hAnsi="Angsana New"/>
          <w:color w:val="000000"/>
          <w:sz w:val="26"/>
          <w:szCs w:val="26"/>
        </w:rPr>
      </w:pPr>
    </w:p>
    <w:p w14:paraId="084C269C" w14:textId="77777777" w:rsidR="00117518" w:rsidRPr="003B4CEA" w:rsidRDefault="00015144" w:rsidP="003B4CEA">
      <w:pPr>
        <w:pStyle w:val="BodyText3"/>
        <w:jc w:val="thaiDistribute"/>
        <w:rPr>
          <w:rFonts w:ascii="Angsana New" w:hAnsi="Angsana New"/>
          <w:color w:val="000000"/>
          <w:sz w:val="26"/>
          <w:szCs w:val="26"/>
        </w:rPr>
      </w:pPr>
      <w:r w:rsidRPr="003B4CEA">
        <w:rPr>
          <w:rFonts w:ascii="Angsana New" w:hAnsi="Angsana New"/>
          <w:color w:val="000000"/>
          <w:sz w:val="26"/>
          <w:szCs w:val="26"/>
          <w:cs/>
        </w:rPr>
        <w:t>ส่วนหนึ่งของสินทรัพย์ หนี้สิน รายได้และค่าใช้จ่ายเป็นรายการที่เกิดขึ้นกับ</w:t>
      </w:r>
      <w:r w:rsidR="00EF7C57" w:rsidRPr="003B4CEA">
        <w:rPr>
          <w:rFonts w:ascii="Angsana New" w:hAnsi="Angsana New"/>
          <w:color w:val="000000"/>
          <w:sz w:val="26"/>
          <w:szCs w:val="26"/>
          <w:cs/>
        </w:rPr>
        <w:t>กิจการ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ที่เกี่ยวข้องกัน</w:t>
      </w:r>
      <w:r w:rsidRPr="003B4CEA">
        <w:rPr>
          <w:rFonts w:ascii="Angsana New" w:hAnsi="Angsana New"/>
          <w:color w:val="000000"/>
          <w:sz w:val="26"/>
          <w:szCs w:val="26"/>
        </w:rPr>
        <w:t xml:space="preserve"> </w:t>
      </w:r>
      <w:r w:rsidR="00EF7C57" w:rsidRPr="003B4CEA">
        <w:rPr>
          <w:rFonts w:ascii="Angsana New" w:hAnsi="Angsana New"/>
          <w:color w:val="000000"/>
          <w:sz w:val="26"/>
          <w:szCs w:val="26"/>
          <w:cs/>
        </w:rPr>
        <w:t>กิจการ</w:t>
      </w:r>
      <w:r w:rsidRPr="003B4CEA">
        <w:rPr>
          <w:rFonts w:ascii="Angsana New" w:hAnsi="Angsana New"/>
          <w:color w:val="000000"/>
          <w:sz w:val="26"/>
          <w:szCs w:val="26"/>
          <w:cs/>
        </w:rPr>
        <w:t>เหล่านี้เกี่ยวข้องกันโดยมีผู้ถือหุ้น และ</w:t>
      </w:r>
      <w:r w:rsidRPr="003B4CEA">
        <w:rPr>
          <w:rFonts w:ascii="Angsana New" w:hAnsi="Angsana New"/>
          <w:color w:val="000000"/>
          <w:sz w:val="26"/>
          <w:szCs w:val="26"/>
        </w:rPr>
        <w:t>/</w:t>
      </w:r>
      <w:r w:rsidR="00DD5D55" w:rsidRPr="003B4CEA">
        <w:rPr>
          <w:rFonts w:ascii="Angsana New" w:hAnsi="Angsana New"/>
          <w:color w:val="000000"/>
          <w:sz w:val="26"/>
          <w:szCs w:val="26"/>
          <w:cs/>
        </w:rPr>
        <w:t>หรือ การเป็นกรรมการร่วมกัน</w:t>
      </w:r>
      <w:r w:rsidR="00730AF2" w:rsidRPr="003B4CEA">
        <w:rPr>
          <w:rFonts w:ascii="Angsana New" w:hAnsi="Angsana New"/>
          <w:color w:val="000000"/>
          <w:sz w:val="26"/>
          <w:szCs w:val="26"/>
          <w:cs/>
        </w:rPr>
        <w:t xml:space="preserve"> งบการเงินนี้ได้รวมผลของรายการดังกล่าว</w:t>
      </w:r>
    </w:p>
    <w:p w14:paraId="5A77AB88" w14:textId="77777777" w:rsidR="00431660" w:rsidRPr="003B4CEA" w:rsidRDefault="00431660" w:rsidP="003B4CEA">
      <w:pPr>
        <w:pStyle w:val="BodyText3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353F7A0A" w14:textId="214E78A9" w:rsidR="00730AF2" w:rsidRPr="003B4CEA" w:rsidRDefault="00730AF2" w:rsidP="003B4CEA">
      <w:pPr>
        <w:pStyle w:val="BodyText3"/>
        <w:jc w:val="thaiDistribute"/>
        <w:rPr>
          <w:rFonts w:ascii="Angsana New" w:hAnsi="Angsana New"/>
          <w:color w:val="000000"/>
          <w:sz w:val="26"/>
          <w:szCs w:val="26"/>
        </w:rPr>
      </w:pPr>
      <w:r w:rsidRPr="003B4CEA">
        <w:rPr>
          <w:rFonts w:ascii="Angsana New" w:hAnsi="Angsana New"/>
          <w:color w:val="000000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F39AB18" w14:textId="77777777" w:rsidR="00730AF2" w:rsidRPr="003B4CEA" w:rsidRDefault="00730AF2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63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38"/>
        <w:gridCol w:w="6512"/>
      </w:tblGrid>
      <w:tr w:rsidR="00730AF2" w:rsidRPr="003B4CEA" w14:paraId="74E2C6A3" w14:textId="77777777" w:rsidTr="0077190F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5B347" w14:textId="77777777" w:rsidR="00730AF2" w:rsidRPr="003B4CEA" w:rsidRDefault="00730AF2" w:rsidP="003B4CEA">
            <w:pPr>
              <w:ind w:left="-1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8" w:type="dxa"/>
          </w:tcPr>
          <w:p w14:paraId="529B726C" w14:textId="77777777" w:rsidR="00730AF2" w:rsidRPr="003B4CEA" w:rsidRDefault="00730AF2" w:rsidP="003B4CEA">
            <w:pPr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1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18BF3" w14:textId="77777777" w:rsidR="00730AF2" w:rsidRPr="003B4CEA" w:rsidRDefault="00730AF2" w:rsidP="003B4CEA">
            <w:pPr>
              <w:ind w:right="-18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D220D" w:rsidRPr="003B4CEA" w14:paraId="078844BF" w14:textId="77777777" w:rsidTr="0077190F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85802" w14:textId="37138B6D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รายได้ค่าก่อสร้าง</w:t>
            </w:r>
          </w:p>
        </w:tc>
        <w:tc>
          <w:tcPr>
            <w:tcW w:w="238" w:type="dxa"/>
          </w:tcPr>
          <w:p w14:paraId="654528D4" w14:textId="77777777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C40A2" w14:textId="55459C88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ตามราคาที่ตกลงร่วมกัน</w:t>
            </w:r>
          </w:p>
        </w:tc>
      </w:tr>
      <w:tr w:rsidR="000D220D" w:rsidRPr="003B4CEA" w14:paraId="1D5B9625" w14:textId="77777777" w:rsidTr="000D220D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314FD" w14:textId="1C2733ED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รายได้บริการอื่น</w:t>
            </w:r>
          </w:p>
        </w:tc>
        <w:tc>
          <w:tcPr>
            <w:tcW w:w="238" w:type="dxa"/>
          </w:tcPr>
          <w:p w14:paraId="68A9311C" w14:textId="77777777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DDB1C" w14:textId="74ACAC8F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0D220D" w:rsidRPr="003B4CEA" w14:paraId="2774CD53" w14:textId="77777777" w:rsidTr="000D220D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0B767" w14:textId="77777777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ขายและซื้อสินทรัพย์ถาวร</w:t>
            </w:r>
          </w:p>
        </w:tc>
        <w:tc>
          <w:tcPr>
            <w:tcW w:w="238" w:type="dxa"/>
          </w:tcPr>
          <w:p w14:paraId="02C8AB29" w14:textId="77777777" w:rsidR="000D220D" w:rsidRPr="003B4CEA" w:rsidRDefault="000D220D" w:rsidP="003B4CEA">
            <w:pPr>
              <w:pStyle w:val="a5"/>
              <w:spacing w:line="240" w:lineRule="atLeast"/>
              <w:ind w:left="-18" w:right="-468"/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AF4F8" w14:textId="77777777" w:rsidR="000D220D" w:rsidRPr="003B4CEA" w:rsidRDefault="000D220D" w:rsidP="003B4CEA">
            <w:pPr>
              <w:pStyle w:val="a5"/>
              <w:spacing w:line="240" w:lineRule="atLeast"/>
              <w:ind w:left="-18" w:right="-46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ราคาใกล้เคียงกับราคาตลาด</w:t>
            </w:r>
          </w:p>
        </w:tc>
      </w:tr>
      <w:tr w:rsidR="000D220D" w:rsidRPr="003B4CEA" w14:paraId="1BB43C0D" w14:textId="77777777" w:rsidTr="0077190F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5A198" w14:textId="77777777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ขายวัสดุก่อสร้างและวัสดุสิ้นเปลือง</w:t>
            </w:r>
          </w:p>
        </w:tc>
        <w:tc>
          <w:tcPr>
            <w:tcW w:w="238" w:type="dxa"/>
          </w:tcPr>
          <w:p w14:paraId="2375093B" w14:textId="77777777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DB13" w14:textId="77777777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0D220D" w:rsidRPr="003B4CEA" w14:paraId="33F45CA5" w14:textId="77777777" w:rsidTr="0077190F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07186" w14:textId="5FE09D9A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lastRenderedPageBreak/>
              <w:t>ซื้อวัสดุก่อสร้างและวัสดุสิ้นเปลือง</w:t>
            </w:r>
          </w:p>
        </w:tc>
        <w:tc>
          <w:tcPr>
            <w:tcW w:w="238" w:type="dxa"/>
          </w:tcPr>
          <w:p w14:paraId="30C0015D" w14:textId="77777777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124FA" w14:textId="77777777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ต้นทุนบวกกำไรส่วนเพิ่มและตามราคาที่ตกลงร่วมกัน</w:t>
            </w:r>
          </w:p>
        </w:tc>
      </w:tr>
      <w:tr w:rsidR="000D220D" w:rsidRPr="003B4CEA" w14:paraId="5BC07730" w14:textId="77777777" w:rsidTr="0077190F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2E6E8" w14:textId="77777777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ค่าแรงจ้างเหมา</w:t>
            </w:r>
          </w:p>
        </w:tc>
        <w:tc>
          <w:tcPr>
            <w:tcW w:w="238" w:type="dxa"/>
          </w:tcPr>
          <w:p w14:paraId="5EB11843" w14:textId="77777777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CB534" w14:textId="77777777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ต้นทุนบวกกำไรส่วนเพิ่มและตามราคาที่ตกลงร่วมกัน</w:t>
            </w:r>
          </w:p>
        </w:tc>
      </w:tr>
      <w:tr w:rsidR="000D220D" w:rsidRPr="003B4CEA" w14:paraId="1699A9CF" w14:textId="77777777" w:rsidTr="0077190F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94A7A" w14:textId="77777777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38" w:type="dxa"/>
          </w:tcPr>
          <w:p w14:paraId="569ADC39" w14:textId="77777777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F4F80" w14:textId="77777777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ตามราคาที่ตกลงร่วมกัน</w:t>
            </w:r>
          </w:p>
        </w:tc>
      </w:tr>
      <w:tr w:rsidR="000D220D" w:rsidRPr="003B4CEA" w14:paraId="1D916562" w14:textId="77777777" w:rsidTr="0077190F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4288B" w14:textId="77777777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ค่าน้ำมันและค่าบริการ</w:t>
            </w:r>
          </w:p>
        </w:tc>
        <w:tc>
          <w:tcPr>
            <w:tcW w:w="238" w:type="dxa"/>
          </w:tcPr>
          <w:p w14:paraId="406414C4" w14:textId="77777777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D8CDA" w14:textId="77777777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ต้นทุนบวกกำไรส่วนเพิ่มและใกล้เคียงกับราคาที่ซื้อจากบุคคลภายนอก</w:t>
            </w:r>
          </w:p>
        </w:tc>
      </w:tr>
      <w:tr w:rsidR="000D220D" w:rsidRPr="003B4CEA" w14:paraId="4022D165" w14:textId="77777777" w:rsidTr="0077190F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B2070" w14:textId="77777777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238" w:type="dxa"/>
          </w:tcPr>
          <w:p w14:paraId="70485F99" w14:textId="77777777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8549D" w14:textId="77777777" w:rsidR="000D220D" w:rsidRPr="003B4CEA" w:rsidRDefault="000D220D" w:rsidP="003B4CEA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ตามหลักเกณฑ์ที่กำหนดโดยคณะกรรมการสรรหา </w:t>
            </w:r>
          </w:p>
        </w:tc>
      </w:tr>
    </w:tbl>
    <w:p w14:paraId="12C7D8AD" w14:textId="77777777" w:rsidR="00730AF2" w:rsidRPr="003B4CEA" w:rsidRDefault="00730AF2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17D0152E" w14:textId="5FC9456F" w:rsidR="008C6BA7" w:rsidRPr="003B4CEA" w:rsidRDefault="008C6BA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รายการซึ่งมีสาระสำคัญที่เกิดขึ้นกับ</w:t>
      </w:r>
      <w:r w:rsidR="00793E5C" w:rsidRPr="003B4CEA">
        <w:rPr>
          <w:rFonts w:ascii="Angsana New" w:hAnsi="Angsana New"/>
          <w:sz w:val="26"/>
          <w:szCs w:val="26"/>
          <w:cs/>
          <w:lang w:val="th-TH"/>
        </w:rPr>
        <w:t>กิจการ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ที่เกี่ยวข้องกันสำหรับแต่ละปีสิ้นสุดวันที่ </w:t>
      </w:r>
      <w:r w:rsidR="00025209" w:rsidRPr="003B4CEA">
        <w:rPr>
          <w:rFonts w:ascii="Angsana New" w:hAnsi="Angsana New"/>
          <w:sz w:val="26"/>
          <w:szCs w:val="26"/>
        </w:rPr>
        <w:t>31</w:t>
      </w:r>
      <w:r w:rsidRPr="003B4CEA">
        <w:rPr>
          <w:rFonts w:ascii="Angsana New" w:hAnsi="Angsana New"/>
          <w:sz w:val="26"/>
          <w:szCs w:val="26"/>
          <w:cs/>
        </w:rPr>
        <w:t xml:space="preserve"> 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Pr="003B4CEA">
        <w:rPr>
          <w:rFonts w:ascii="Angsana New" w:hAnsi="Angsana New"/>
          <w:sz w:val="26"/>
          <w:szCs w:val="26"/>
          <w:cs/>
        </w:rPr>
        <w:t xml:space="preserve"> 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</w:t>
      </w:r>
      <w:r w:rsidRPr="003B4CEA">
        <w:rPr>
          <w:rFonts w:ascii="Angsana New" w:hAnsi="Angsana New"/>
          <w:sz w:val="26"/>
          <w:szCs w:val="26"/>
          <w:cs/>
          <w:lang w:val="th-TH"/>
        </w:rPr>
        <w:t>มีดังนี้</w:t>
      </w:r>
    </w:p>
    <w:p w14:paraId="563DAC0C" w14:textId="77777777" w:rsidR="00D65B44" w:rsidRPr="003B4CEA" w:rsidRDefault="00D65B4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2896"/>
        <w:gridCol w:w="1439"/>
        <w:gridCol w:w="270"/>
        <w:gridCol w:w="1080"/>
        <w:gridCol w:w="239"/>
        <w:gridCol w:w="1024"/>
        <w:gridCol w:w="270"/>
        <w:gridCol w:w="1080"/>
        <w:gridCol w:w="270"/>
        <w:gridCol w:w="1170"/>
      </w:tblGrid>
      <w:tr w:rsidR="00D65B44" w:rsidRPr="003B4CEA" w14:paraId="253AE7B9" w14:textId="77777777" w:rsidTr="00CE6A99">
        <w:tc>
          <w:tcPr>
            <w:tcW w:w="2896" w:type="dxa"/>
          </w:tcPr>
          <w:p w14:paraId="16FE1D68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39" w:type="dxa"/>
          </w:tcPr>
          <w:p w14:paraId="2DBAD87A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40F94E9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3" w:type="dxa"/>
            <w:gridSpan w:val="7"/>
            <w:tcBorders>
              <w:bottom w:val="single" w:sz="4" w:space="0" w:color="auto"/>
            </w:tcBorders>
          </w:tcPr>
          <w:p w14:paraId="14D0B19F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D65B44" w:rsidRPr="003B4CEA" w14:paraId="2EAE096B" w14:textId="77777777" w:rsidTr="00CE6A99">
        <w:tc>
          <w:tcPr>
            <w:tcW w:w="2896" w:type="dxa"/>
          </w:tcPr>
          <w:p w14:paraId="5FD85835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39" w:type="dxa"/>
          </w:tcPr>
          <w:p w14:paraId="09BCC558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9EB7D83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3ADB70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013127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C77A5C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5B44" w:rsidRPr="003B4CEA" w14:paraId="17E6C162" w14:textId="77777777" w:rsidTr="00CE6A99">
        <w:tc>
          <w:tcPr>
            <w:tcW w:w="2896" w:type="dxa"/>
          </w:tcPr>
          <w:p w14:paraId="65AC1A39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39" w:type="dxa"/>
          </w:tcPr>
          <w:p w14:paraId="1676DA12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898A473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E9CDA8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9" w:type="dxa"/>
          </w:tcPr>
          <w:p w14:paraId="1E8385DE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6B35557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8DDAD38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4B032E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57C5BA46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8802F8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65B44" w:rsidRPr="003B4CEA" w14:paraId="220C3EE0" w14:textId="77777777" w:rsidTr="00CE6A99">
        <w:tc>
          <w:tcPr>
            <w:tcW w:w="2896" w:type="dxa"/>
          </w:tcPr>
          <w:p w14:paraId="0A95858D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25312780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9C51298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8673ACB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3B4754F7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14:paraId="3A934BB1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FCB9579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0322A70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F92B83F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AB30D26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7747E" w:rsidRPr="003B4CEA" w14:paraId="13BB7DD0" w14:textId="77777777" w:rsidTr="00C76BA4">
        <w:tc>
          <w:tcPr>
            <w:tcW w:w="2896" w:type="dxa"/>
          </w:tcPr>
          <w:p w14:paraId="546AA4C0" w14:textId="6CE5408F" w:rsidR="0017747E" w:rsidRPr="003B4CEA" w:rsidRDefault="0017747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กำไรจากการ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จำหน่ายสินทรัพย์ถาวร</w:t>
            </w:r>
          </w:p>
        </w:tc>
        <w:tc>
          <w:tcPr>
            <w:tcW w:w="1439" w:type="dxa"/>
          </w:tcPr>
          <w:p w14:paraId="1A3F38B0" w14:textId="77777777" w:rsidR="0017747E" w:rsidRPr="003B4CEA" w:rsidRDefault="0017747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66E70BD" w14:textId="77777777" w:rsidR="0017747E" w:rsidRPr="003B4CEA" w:rsidRDefault="0017747E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5E7A9FF" w14:textId="77777777" w:rsidR="0017747E" w:rsidRPr="003B4CEA" w:rsidRDefault="0017747E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33718357" w14:textId="77777777" w:rsidR="0017747E" w:rsidRPr="003B4CEA" w:rsidRDefault="0017747E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14:paraId="24C86312" w14:textId="77777777" w:rsidR="0017747E" w:rsidRPr="003B4CEA" w:rsidRDefault="0017747E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68D6170" w14:textId="77777777" w:rsidR="0017747E" w:rsidRPr="003B4CEA" w:rsidRDefault="0017747E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8DFCC7E" w14:textId="77777777" w:rsidR="0017747E" w:rsidRPr="003B4CEA" w:rsidRDefault="0017747E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CB4F090" w14:textId="77777777" w:rsidR="0017747E" w:rsidRPr="003B4CEA" w:rsidRDefault="0017747E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47DA8A3" w14:textId="77777777" w:rsidR="0017747E" w:rsidRPr="003B4CEA" w:rsidRDefault="0017747E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11975" w:rsidRPr="003B4CEA" w14:paraId="460FE76A" w14:textId="77777777" w:rsidTr="00C76BA4">
        <w:trPr>
          <w:trHeight w:val="144"/>
        </w:trPr>
        <w:tc>
          <w:tcPr>
            <w:tcW w:w="2896" w:type="dxa"/>
          </w:tcPr>
          <w:p w14:paraId="1AD64D23" w14:textId="77777777" w:rsidR="00711975" w:rsidRPr="003B4CEA" w:rsidRDefault="00711975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2A59F083" w14:textId="77777777" w:rsidR="00711975" w:rsidRPr="003B4CEA" w:rsidRDefault="0071197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76C9F4A" w14:textId="77777777" w:rsidR="00711975" w:rsidRPr="003B4CEA" w:rsidRDefault="0071197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D27C195" w14:textId="55350A33" w:rsidR="00711975" w:rsidRPr="003B4CEA" w:rsidRDefault="00711975" w:rsidP="003B4CEA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793A59F3" w14:textId="77777777" w:rsidR="00711975" w:rsidRPr="003B4CEA" w:rsidRDefault="00711975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E99C3FA" w14:textId="7D61F975" w:rsidR="00711975" w:rsidRPr="003B4CEA" w:rsidRDefault="00711975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159,699</w:t>
            </w:r>
          </w:p>
        </w:tc>
        <w:tc>
          <w:tcPr>
            <w:tcW w:w="270" w:type="dxa"/>
          </w:tcPr>
          <w:p w14:paraId="7C001BAB" w14:textId="77777777" w:rsidR="00711975" w:rsidRPr="003B4CEA" w:rsidRDefault="00711975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3264C3" w14:textId="7751A214" w:rsidR="00711975" w:rsidRPr="003B4CEA" w:rsidRDefault="00711975" w:rsidP="003B4CEA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504735" w14:textId="77777777" w:rsidR="00711975" w:rsidRPr="003B4CEA" w:rsidRDefault="00711975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DC8A932" w14:textId="6A33F9DF" w:rsidR="00711975" w:rsidRPr="003B4CEA" w:rsidRDefault="00711975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159,699</w:t>
            </w:r>
          </w:p>
        </w:tc>
      </w:tr>
      <w:tr w:rsidR="0017747E" w:rsidRPr="003B4CEA" w14:paraId="18BCCA14" w14:textId="77777777" w:rsidTr="00C76BA4">
        <w:trPr>
          <w:trHeight w:val="144"/>
        </w:trPr>
        <w:tc>
          <w:tcPr>
            <w:tcW w:w="2896" w:type="dxa"/>
          </w:tcPr>
          <w:p w14:paraId="6B2D97E9" w14:textId="77777777" w:rsidR="0017747E" w:rsidRPr="003B4CEA" w:rsidRDefault="0017747E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4F29ADA5" w14:textId="77777777" w:rsidR="0017747E" w:rsidRPr="003B4CEA" w:rsidRDefault="0017747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CF77148" w14:textId="77777777" w:rsidR="0017747E" w:rsidRPr="003B4CEA" w:rsidRDefault="0017747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BC17E92" w14:textId="77777777" w:rsidR="0017747E" w:rsidRPr="003B4CEA" w:rsidRDefault="0017747E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19216F59" w14:textId="77777777" w:rsidR="0017747E" w:rsidRPr="003B4CEA" w:rsidRDefault="0017747E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2B967AC" w14:textId="77777777" w:rsidR="0017747E" w:rsidRPr="003B4CEA" w:rsidRDefault="0017747E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CB101F" w14:textId="77777777" w:rsidR="0017747E" w:rsidRPr="003B4CEA" w:rsidRDefault="0017747E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36388C" w14:textId="77777777" w:rsidR="0017747E" w:rsidRPr="003B4CEA" w:rsidRDefault="0017747E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24310C" w14:textId="77777777" w:rsidR="0017747E" w:rsidRPr="003B4CEA" w:rsidRDefault="0017747E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7A5933" w14:textId="77777777" w:rsidR="0017747E" w:rsidRPr="003B4CEA" w:rsidRDefault="0017747E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5B44" w:rsidRPr="003B4CEA" w14:paraId="1A23F8C5" w14:textId="77777777" w:rsidTr="00CE6A99">
        <w:tc>
          <w:tcPr>
            <w:tcW w:w="2896" w:type="dxa"/>
          </w:tcPr>
          <w:p w14:paraId="4AD4E992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รายได้ค่าก่อสร้าง</w:t>
            </w:r>
          </w:p>
        </w:tc>
        <w:tc>
          <w:tcPr>
            <w:tcW w:w="1439" w:type="dxa"/>
          </w:tcPr>
          <w:p w14:paraId="651169D7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8165B35" w14:textId="77777777" w:rsidR="00D65B44" w:rsidRPr="003B4CEA" w:rsidRDefault="00D65B44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CB5F4FE" w14:textId="77777777" w:rsidR="00D65B44" w:rsidRPr="003B4CEA" w:rsidRDefault="00D65B44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2B848DF7" w14:textId="77777777" w:rsidR="00D65B44" w:rsidRPr="003B4CEA" w:rsidRDefault="00D65B44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14:paraId="17470078" w14:textId="77777777" w:rsidR="00D65B44" w:rsidRPr="003B4CEA" w:rsidRDefault="00D65B44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E9B6DD" w14:textId="77777777" w:rsidR="00D65B44" w:rsidRPr="003B4CEA" w:rsidRDefault="00D65B44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61909C3" w14:textId="77777777" w:rsidR="00D65B44" w:rsidRPr="003B4CEA" w:rsidRDefault="00D65B44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99850A2" w14:textId="77777777" w:rsidR="00D65B44" w:rsidRPr="003B4CEA" w:rsidRDefault="00D65B44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35A4C0A" w14:textId="77777777" w:rsidR="00D65B44" w:rsidRPr="003B4CEA" w:rsidRDefault="00D65B44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65B44" w:rsidRPr="003B4CEA" w14:paraId="6A3F9548" w14:textId="77777777" w:rsidTr="00CE6A99">
        <w:trPr>
          <w:trHeight w:val="144"/>
        </w:trPr>
        <w:tc>
          <w:tcPr>
            <w:tcW w:w="2896" w:type="dxa"/>
          </w:tcPr>
          <w:p w14:paraId="710B6EF0" w14:textId="77777777" w:rsidR="00D65B44" w:rsidRPr="003B4CEA" w:rsidRDefault="00D65B44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5EABD111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08057F7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6BB4997" w14:textId="180747A7" w:rsidR="00D65B44" w:rsidRPr="003B4CEA" w:rsidRDefault="0017747E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324,504</w:t>
            </w:r>
          </w:p>
        </w:tc>
        <w:tc>
          <w:tcPr>
            <w:tcW w:w="239" w:type="dxa"/>
          </w:tcPr>
          <w:p w14:paraId="6A02FBCC" w14:textId="77777777" w:rsidR="00D65B44" w:rsidRPr="003B4CEA" w:rsidRDefault="00D65B44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F82B387" w14:textId="77777777" w:rsidR="00D65B44" w:rsidRPr="003B4CEA" w:rsidRDefault="00D65B44" w:rsidP="003B4CEA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2E0388" w14:textId="77777777" w:rsidR="00D65B44" w:rsidRPr="003B4CEA" w:rsidRDefault="00D65B44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4A48CF" w14:textId="53B991E3" w:rsidR="00D65B44" w:rsidRPr="003B4CEA" w:rsidRDefault="0017747E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324,504</w:t>
            </w:r>
          </w:p>
        </w:tc>
        <w:tc>
          <w:tcPr>
            <w:tcW w:w="270" w:type="dxa"/>
          </w:tcPr>
          <w:p w14:paraId="00D7DCDC" w14:textId="77777777" w:rsidR="00D65B44" w:rsidRPr="003B4CEA" w:rsidRDefault="00D65B44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40851D" w14:textId="77777777" w:rsidR="00D65B44" w:rsidRPr="003B4CEA" w:rsidRDefault="00D65B44" w:rsidP="003B4CEA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5B44" w:rsidRPr="003B4CEA" w14:paraId="44C0D2EC" w14:textId="77777777" w:rsidTr="00CE6A99">
        <w:trPr>
          <w:trHeight w:val="144"/>
        </w:trPr>
        <w:tc>
          <w:tcPr>
            <w:tcW w:w="2896" w:type="dxa"/>
          </w:tcPr>
          <w:p w14:paraId="244ED82E" w14:textId="77777777" w:rsidR="00D65B44" w:rsidRPr="003B4CEA" w:rsidRDefault="00D65B44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7FC81B33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AC86019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41B8091" w14:textId="77777777" w:rsidR="00D65B44" w:rsidRPr="003B4CEA" w:rsidRDefault="00D65B44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1E1FFA38" w14:textId="77777777" w:rsidR="00D65B44" w:rsidRPr="003B4CEA" w:rsidRDefault="00D65B44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BCEEB05" w14:textId="77777777" w:rsidR="00D65B44" w:rsidRPr="003B4CEA" w:rsidRDefault="00D65B44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1AECE4" w14:textId="77777777" w:rsidR="00D65B44" w:rsidRPr="003B4CEA" w:rsidRDefault="00D65B44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FECB03" w14:textId="77777777" w:rsidR="00D65B44" w:rsidRPr="003B4CEA" w:rsidRDefault="00D65B44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BEDFF2" w14:textId="77777777" w:rsidR="00D65B44" w:rsidRPr="003B4CEA" w:rsidRDefault="00D65B44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A2270D" w14:textId="77777777" w:rsidR="00D65B44" w:rsidRPr="003B4CEA" w:rsidRDefault="00D65B44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5B44" w:rsidRPr="003B4CEA" w14:paraId="3A9CABE9" w14:textId="77777777" w:rsidTr="00CE6A99">
        <w:tc>
          <w:tcPr>
            <w:tcW w:w="2896" w:type="dxa"/>
          </w:tcPr>
          <w:p w14:paraId="3468803A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39" w:type="dxa"/>
          </w:tcPr>
          <w:p w14:paraId="280C03DE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FFD2A78" w14:textId="77777777" w:rsidR="00D65B44" w:rsidRPr="003B4CEA" w:rsidRDefault="00D65B44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E534117" w14:textId="77777777" w:rsidR="00D65B44" w:rsidRPr="003B4CEA" w:rsidRDefault="00D65B44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3AF5072B" w14:textId="77777777" w:rsidR="00D65B44" w:rsidRPr="003B4CEA" w:rsidRDefault="00D65B44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14:paraId="6520C11B" w14:textId="77777777" w:rsidR="00D65B44" w:rsidRPr="003B4CEA" w:rsidRDefault="00D65B44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49D0366" w14:textId="77777777" w:rsidR="00D65B44" w:rsidRPr="003B4CEA" w:rsidRDefault="00D65B44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6982AB0" w14:textId="77777777" w:rsidR="00D65B44" w:rsidRPr="003B4CEA" w:rsidRDefault="00D65B44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6AA521F" w14:textId="77777777" w:rsidR="00D65B44" w:rsidRPr="003B4CEA" w:rsidRDefault="00D65B44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F1D1ADF" w14:textId="77777777" w:rsidR="00D65B44" w:rsidRPr="003B4CEA" w:rsidRDefault="00D65B44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65B44" w:rsidRPr="003B4CEA" w14:paraId="093E5BA4" w14:textId="77777777" w:rsidTr="00CE6A99">
        <w:trPr>
          <w:trHeight w:val="144"/>
        </w:trPr>
        <w:tc>
          <w:tcPr>
            <w:tcW w:w="2896" w:type="dxa"/>
          </w:tcPr>
          <w:p w14:paraId="277BEDC0" w14:textId="77777777" w:rsidR="00D65B44" w:rsidRPr="003B4CEA" w:rsidRDefault="00D65B44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585CAC00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63F6040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85C78CC" w14:textId="77777777" w:rsidR="00D65B44" w:rsidRPr="003B4CEA" w:rsidRDefault="00D65B44" w:rsidP="003B4CEA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0E932C90" w14:textId="77777777" w:rsidR="00D65B44" w:rsidRPr="003B4CEA" w:rsidRDefault="00D65B44" w:rsidP="003B4CEA">
            <w:pPr>
              <w:numPr>
                <w:ilvl w:val="0"/>
                <w:numId w:val="23"/>
              </w:numPr>
              <w:tabs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F214CEE" w14:textId="77777777" w:rsidR="00D65B44" w:rsidRPr="003B4CEA" w:rsidRDefault="00D65B44" w:rsidP="003B4CEA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911E46" w14:textId="77777777" w:rsidR="00D65B44" w:rsidRPr="003B4CEA" w:rsidRDefault="00D65B44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435F24" w14:textId="28BE4AE8" w:rsidR="00D65B44" w:rsidRPr="003B4CEA" w:rsidRDefault="0017747E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109,667</w:t>
            </w:r>
          </w:p>
        </w:tc>
        <w:tc>
          <w:tcPr>
            <w:tcW w:w="270" w:type="dxa"/>
          </w:tcPr>
          <w:p w14:paraId="78A5975B" w14:textId="77777777" w:rsidR="00D65B44" w:rsidRPr="003B4CEA" w:rsidRDefault="00D65B44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AC6F81" w14:textId="3BA4280A" w:rsidR="00D65B44" w:rsidRPr="003B4CEA" w:rsidRDefault="00275850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47,830</w:t>
            </w:r>
          </w:p>
        </w:tc>
      </w:tr>
      <w:tr w:rsidR="00275850" w:rsidRPr="003B4CEA" w14:paraId="30845132" w14:textId="77777777" w:rsidTr="00CE6A99">
        <w:trPr>
          <w:trHeight w:val="144"/>
        </w:trPr>
        <w:tc>
          <w:tcPr>
            <w:tcW w:w="2896" w:type="dxa"/>
          </w:tcPr>
          <w:p w14:paraId="384E69C3" w14:textId="77777777" w:rsidR="00275850" w:rsidRPr="003B4CEA" w:rsidRDefault="0027585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333C26BF" w14:textId="77777777" w:rsidR="00275850" w:rsidRPr="003B4CEA" w:rsidRDefault="0027585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A73D1D" w14:textId="77777777" w:rsidR="00275850" w:rsidRPr="003B4CEA" w:rsidRDefault="0027585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BE03F34" w14:textId="6EDF372F" w:rsidR="00275850" w:rsidRPr="003B4CEA" w:rsidRDefault="00275850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2,366</w:t>
            </w:r>
          </w:p>
        </w:tc>
        <w:tc>
          <w:tcPr>
            <w:tcW w:w="239" w:type="dxa"/>
          </w:tcPr>
          <w:p w14:paraId="04E5742D" w14:textId="77777777" w:rsidR="00275850" w:rsidRPr="003B4CEA" w:rsidRDefault="00275850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1A6A45B" w14:textId="60A42E23" w:rsidR="00275850" w:rsidRPr="003B4CEA" w:rsidRDefault="00275850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493</w:t>
            </w:r>
          </w:p>
        </w:tc>
        <w:tc>
          <w:tcPr>
            <w:tcW w:w="270" w:type="dxa"/>
          </w:tcPr>
          <w:p w14:paraId="20FC383D" w14:textId="77777777" w:rsidR="00275850" w:rsidRPr="003B4CEA" w:rsidRDefault="00275850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063556" w14:textId="58F90C68" w:rsidR="00275850" w:rsidRPr="003B4CEA" w:rsidRDefault="00275850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2,074</w:t>
            </w:r>
          </w:p>
        </w:tc>
        <w:tc>
          <w:tcPr>
            <w:tcW w:w="270" w:type="dxa"/>
          </w:tcPr>
          <w:p w14:paraId="1438C810" w14:textId="77777777" w:rsidR="00275850" w:rsidRPr="003B4CEA" w:rsidRDefault="00275850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5FBA8B" w14:textId="41342C11" w:rsidR="00275850" w:rsidRPr="003B4CEA" w:rsidRDefault="00275850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193</w:t>
            </w:r>
          </w:p>
        </w:tc>
      </w:tr>
      <w:tr w:rsidR="00D65B44" w:rsidRPr="003B4CEA" w14:paraId="312E2A5F" w14:textId="77777777" w:rsidTr="00CE6A99">
        <w:trPr>
          <w:trHeight w:val="144"/>
        </w:trPr>
        <w:tc>
          <w:tcPr>
            <w:tcW w:w="2896" w:type="dxa"/>
          </w:tcPr>
          <w:p w14:paraId="5F2BB7D0" w14:textId="77777777" w:rsidR="00D65B44" w:rsidRPr="003B4CEA" w:rsidRDefault="00D65B44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2B379FCC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FA2AE8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B4CB8F0" w14:textId="77777777" w:rsidR="00D65B44" w:rsidRPr="003B4CEA" w:rsidRDefault="00D65B44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195F7A93" w14:textId="77777777" w:rsidR="00D65B44" w:rsidRPr="003B4CEA" w:rsidRDefault="00D65B44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EEE1365" w14:textId="77777777" w:rsidR="00D65B44" w:rsidRPr="003B4CEA" w:rsidRDefault="00D65B44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6AFA2A" w14:textId="77777777" w:rsidR="00D65B44" w:rsidRPr="003B4CEA" w:rsidRDefault="00D65B44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0BC319" w14:textId="77777777" w:rsidR="00D65B44" w:rsidRPr="003B4CEA" w:rsidRDefault="00D65B44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486582" w14:textId="77777777" w:rsidR="00D65B44" w:rsidRPr="003B4CEA" w:rsidRDefault="00D65B44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6AF462" w14:textId="77777777" w:rsidR="00D65B44" w:rsidRPr="003B4CEA" w:rsidRDefault="00D65B44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5B44" w:rsidRPr="003B4CEA" w14:paraId="1E1E685D" w14:textId="77777777" w:rsidTr="00CE6A99">
        <w:tc>
          <w:tcPr>
            <w:tcW w:w="2896" w:type="dxa"/>
          </w:tcPr>
          <w:p w14:paraId="531C3F06" w14:textId="77777777" w:rsidR="00D65B44" w:rsidRPr="003B4CEA" w:rsidRDefault="00D65B44" w:rsidP="003B4CEA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ต้นทุนค่าก่อสร้าง</w:t>
            </w:r>
          </w:p>
        </w:tc>
        <w:tc>
          <w:tcPr>
            <w:tcW w:w="1439" w:type="dxa"/>
          </w:tcPr>
          <w:p w14:paraId="7DAAB213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87E8E7F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A2D60E6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49EB2B53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DE9EBD6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2096507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75BA25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8732057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AC9008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5B44" w:rsidRPr="003B4CEA" w14:paraId="05E97423" w14:textId="77777777" w:rsidTr="00CE6A99">
        <w:trPr>
          <w:trHeight w:val="144"/>
        </w:trPr>
        <w:tc>
          <w:tcPr>
            <w:tcW w:w="2896" w:type="dxa"/>
          </w:tcPr>
          <w:p w14:paraId="0F966904" w14:textId="77777777" w:rsidR="00D65B44" w:rsidRPr="003B4CEA" w:rsidRDefault="00D65B44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18477EE5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9DBD2C3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13145D3" w14:textId="77777777" w:rsidR="00D65B44" w:rsidRPr="003B4CEA" w:rsidRDefault="00D65B44" w:rsidP="003B4CEA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A509853" w14:textId="77777777" w:rsidR="00D65B44" w:rsidRPr="003B4CEA" w:rsidRDefault="00D65B44" w:rsidP="003B4CEA">
            <w:pPr>
              <w:numPr>
                <w:ilvl w:val="0"/>
                <w:numId w:val="23"/>
              </w:numPr>
              <w:tabs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0F09ED7" w14:textId="77777777" w:rsidR="00D65B44" w:rsidRPr="003B4CEA" w:rsidRDefault="00D65B44" w:rsidP="003B4CEA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0A6D28" w14:textId="77777777" w:rsidR="00D65B44" w:rsidRPr="003B4CEA" w:rsidRDefault="00D65B44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0A6336" w14:textId="72B293E1" w:rsidR="00D65B44" w:rsidRPr="003B4CEA" w:rsidRDefault="00275850" w:rsidP="003B4CE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2,636,501</w:t>
            </w:r>
          </w:p>
        </w:tc>
        <w:tc>
          <w:tcPr>
            <w:tcW w:w="270" w:type="dxa"/>
          </w:tcPr>
          <w:p w14:paraId="328CD3A1" w14:textId="77777777" w:rsidR="00D65B44" w:rsidRPr="003B4CEA" w:rsidRDefault="00D65B44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9F8620" w14:textId="2D6A7056" w:rsidR="00D65B44" w:rsidRPr="003B4CEA" w:rsidRDefault="00275850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1,782,990</w:t>
            </w:r>
          </w:p>
        </w:tc>
      </w:tr>
      <w:tr w:rsidR="00D65B44" w:rsidRPr="003B4CEA" w14:paraId="2641F7D8" w14:textId="77777777" w:rsidTr="00CE6A99">
        <w:trPr>
          <w:trHeight w:val="144"/>
        </w:trPr>
        <w:tc>
          <w:tcPr>
            <w:tcW w:w="2896" w:type="dxa"/>
          </w:tcPr>
          <w:p w14:paraId="68191584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255B48A3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8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9FE6D55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0B520BB" w14:textId="5845533C" w:rsidR="00D65B44" w:rsidRPr="003B4CEA" w:rsidRDefault="00275850" w:rsidP="003B4CE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123,059</w:t>
            </w:r>
          </w:p>
        </w:tc>
        <w:tc>
          <w:tcPr>
            <w:tcW w:w="239" w:type="dxa"/>
          </w:tcPr>
          <w:p w14:paraId="6FB59161" w14:textId="77777777" w:rsidR="00D65B44" w:rsidRPr="003B4CEA" w:rsidRDefault="00D65B44" w:rsidP="003B4CE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14:paraId="2397225D" w14:textId="4AC4C124" w:rsidR="00D65B44" w:rsidRPr="003B4CEA" w:rsidRDefault="00275850" w:rsidP="003B4CE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87,431</w:t>
            </w:r>
          </w:p>
        </w:tc>
        <w:tc>
          <w:tcPr>
            <w:tcW w:w="270" w:type="dxa"/>
          </w:tcPr>
          <w:p w14:paraId="780E0174" w14:textId="77777777" w:rsidR="00D65B44" w:rsidRPr="003B4CEA" w:rsidRDefault="00D65B44" w:rsidP="003B4CE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5ABDC5" w14:textId="124D4524" w:rsidR="00D65B44" w:rsidRPr="003B4CEA" w:rsidRDefault="00275850" w:rsidP="003B4CE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123,059</w:t>
            </w:r>
          </w:p>
        </w:tc>
        <w:tc>
          <w:tcPr>
            <w:tcW w:w="270" w:type="dxa"/>
          </w:tcPr>
          <w:p w14:paraId="502F0781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73FD102" w14:textId="5272C3EE" w:rsidR="00D65B44" w:rsidRPr="003B4CEA" w:rsidRDefault="00275850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87,431</w:t>
            </w:r>
          </w:p>
        </w:tc>
      </w:tr>
      <w:tr w:rsidR="00D65B44" w:rsidRPr="003B4CEA" w14:paraId="75D852EA" w14:textId="77777777" w:rsidTr="00CE6A99">
        <w:tc>
          <w:tcPr>
            <w:tcW w:w="2896" w:type="dxa"/>
          </w:tcPr>
          <w:p w14:paraId="4BCDE333" w14:textId="77777777" w:rsidR="00D65B44" w:rsidRPr="003B4CEA" w:rsidRDefault="00D65B44" w:rsidP="003B4CEA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3491EB2D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CF7FA68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4E588D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48A7DADC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A840841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3D99C0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40496B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14D7294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315009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5B44" w:rsidRPr="003B4CEA" w14:paraId="0B8D2D20" w14:textId="77777777" w:rsidTr="00CE6A99">
        <w:tc>
          <w:tcPr>
            <w:tcW w:w="2896" w:type="dxa"/>
          </w:tcPr>
          <w:p w14:paraId="06F1DF8F" w14:textId="77777777" w:rsidR="00D65B44" w:rsidRPr="003B4CEA" w:rsidRDefault="00D65B44" w:rsidP="003B4CEA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39" w:type="dxa"/>
          </w:tcPr>
          <w:p w14:paraId="081A30DE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FD165CC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F3B494E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30781B77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AC26DD0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FFB8646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5B10BB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39DC5F3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BFEA53" w14:textId="77777777" w:rsidR="00D65B44" w:rsidRPr="003B4CEA" w:rsidRDefault="00D65B4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4F3F" w:rsidRPr="003B4CEA" w14:paraId="1601C42F" w14:textId="77777777" w:rsidTr="00CE6A99">
        <w:tc>
          <w:tcPr>
            <w:tcW w:w="2896" w:type="dxa"/>
          </w:tcPr>
          <w:p w14:paraId="0646728E" w14:textId="38D2BB3F" w:rsidR="00FB4F3F" w:rsidRPr="003B4CEA" w:rsidRDefault="00FB4F3F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57A56F40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0A9D6E6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EA5F792" w14:textId="77777777" w:rsidR="00FB4F3F" w:rsidRPr="003B4CEA" w:rsidRDefault="00FB4F3F" w:rsidP="003B4CEA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1017507E" w14:textId="77777777" w:rsidR="00FB4F3F" w:rsidRPr="003B4CEA" w:rsidRDefault="00FB4F3F" w:rsidP="003B4CEA">
            <w:pPr>
              <w:numPr>
                <w:ilvl w:val="0"/>
                <w:numId w:val="23"/>
              </w:numPr>
              <w:tabs>
                <w:tab w:val="left" w:pos="57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977B671" w14:textId="77777777" w:rsidR="00FB4F3F" w:rsidRPr="003B4CEA" w:rsidRDefault="00FB4F3F" w:rsidP="003B4CEA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9F0C3E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A579FE" w14:textId="77777777" w:rsidR="00FB4F3F" w:rsidRPr="003B4CEA" w:rsidRDefault="00FB4F3F" w:rsidP="003B4CEA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745EC73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8CD62F" w14:textId="7587825F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6,400</w:t>
            </w:r>
          </w:p>
        </w:tc>
      </w:tr>
      <w:tr w:rsidR="00FB4F3F" w:rsidRPr="003B4CEA" w14:paraId="6F71C1B7" w14:textId="77777777" w:rsidTr="00CE6A99">
        <w:tc>
          <w:tcPr>
            <w:tcW w:w="2896" w:type="dxa"/>
          </w:tcPr>
          <w:p w14:paraId="4208D63A" w14:textId="77777777" w:rsidR="00FB4F3F" w:rsidRPr="003B4CEA" w:rsidRDefault="00FB4F3F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680F5259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D71406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C27EF0B" w14:textId="7BFA4252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14,454</w:t>
            </w:r>
          </w:p>
        </w:tc>
        <w:tc>
          <w:tcPr>
            <w:tcW w:w="239" w:type="dxa"/>
          </w:tcPr>
          <w:p w14:paraId="730A29B2" w14:textId="77777777" w:rsidR="00FB4F3F" w:rsidRPr="003B4CEA" w:rsidRDefault="00FB4F3F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7EE9469" w14:textId="5C9C9616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1,019</w:t>
            </w:r>
          </w:p>
        </w:tc>
        <w:tc>
          <w:tcPr>
            <w:tcW w:w="270" w:type="dxa"/>
          </w:tcPr>
          <w:p w14:paraId="46C07EFF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D4EA54" w14:textId="720A7A51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13,327</w:t>
            </w:r>
          </w:p>
        </w:tc>
        <w:tc>
          <w:tcPr>
            <w:tcW w:w="270" w:type="dxa"/>
          </w:tcPr>
          <w:p w14:paraId="402E95B9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32A1B0" w14:textId="23D1C42A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1,019</w:t>
            </w:r>
          </w:p>
        </w:tc>
      </w:tr>
      <w:tr w:rsidR="00FB4F3F" w:rsidRPr="003B4CEA" w14:paraId="2A360628" w14:textId="77777777" w:rsidTr="00CE6A99">
        <w:tc>
          <w:tcPr>
            <w:tcW w:w="2896" w:type="dxa"/>
          </w:tcPr>
          <w:p w14:paraId="7A216F14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6FAF5E27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5BC032B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8D24BFC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06B9C157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14:paraId="1F3AE253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095B13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EF7C856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2CD5C51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B5B576E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4F3F" w:rsidRPr="003B4CEA" w14:paraId="6B079AFF" w14:textId="77777777" w:rsidTr="00CE6A99">
        <w:tc>
          <w:tcPr>
            <w:tcW w:w="2896" w:type="dxa"/>
          </w:tcPr>
          <w:p w14:paraId="7596F549" w14:textId="77777777" w:rsidR="00FB4F3F" w:rsidRPr="003B4CEA" w:rsidRDefault="00FB4F3F" w:rsidP="003B4CEA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ค่าเบี้ยประกันภัย</w:t>
            </w:r>
          </w:p>
        </w:tc>
        <w:tc>
          <w:tcPr>
            <w:tcW w:w="1439" w:type="dxa"/>
          </w:tcPr>
          <w:p w14:paraId="3B4CD9AC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E47618C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375E4F7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3CDDBEE8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1F1A8B1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EE1630B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A1878C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AD9C493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571684" w14:textId="77777777" w:rsidR="00FB4F3F" w:rsidRPr="003B4CEA" w:rsidRDefault="00FB4F3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B4CEA" w:rsidRPr="003B4CEA" w14:paraId="1BED916A" w14:textId="77777777" w:rsidTr="00CE6A99">
        <w:tc>
          <w:tcPr>
            <w:tcW w:w="2896" w:type="dxa"/>
          </w:tcPr>
          <w:p w14:paraId="1DD208B2" w14:textId="77777777" w:rsidR="003B4CEA" w:rsidRPr="003B4CEA" w:rsidRDefault="003B4CEA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1DA46969" w14:textId="77777777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76CA554" w14:textId="77777777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E0F6C98" w14:textId="2A08D644" w:rsidR="003B4CEA" w:rsidRPr="003B4CEA" w:rsidRDefault="003B4CEA" w:rsidP="003B4CEA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20C5DE55" w14:textId="77777777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1EF37EC" w14:textId="526ED38C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26,485</w:t>
            </w:r>
          </w:p>
        </w:tc>
        <w:tc>
          <w:tcPr>
            <w:tcW w:w="270" w:type="dxa"/>
            <w:vAlign w:val="bottom"/>
          </w:tcPr>
          <w:p w14:paraId="314138CB" w14:textId="77777777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2C9857" w14:textId="34D50312" w:rsidR="003B4CEA" w:rsidRPr="003B4CEA" w:rsidRDefault="003B4CEA" w:rsidP="003B4CEA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FDD1E37" w14:textId="77777777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DD114D" w14:textId="71332C4A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17,805</w:t>
            </w:r>
          </w:p>
        </w:tc>
      </w:tr>
    </w:tbl>
    <w:p w14:paraId="294A37C0" w14:textId="77777777" w:rsidR="00D65B44" w:rsidRPr="003B4CEA" w:rsidRDefault="00D65B4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F7A91FC" w14:textId="77777777" w:rsidR="00DA0D56" w:rsidRPr="003B4CEA" w:rsidRDefault="00DA0D56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br w:type="page"/>
      </w:r>
    </w:p>
    <w:p w14:paraId="705F64EE" w14:textId="0032FF58" w:rsidR="00402ED0" w:rsidRPr="003B4CEA" w:rsidRDefault="00402ED0" w:rsidP="003B4CEA">
      <w:pPr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lastRenderedPageBreak/>
        <w:t xml:space="preserve">ค่าตอบแทนที่เป็นตัวเงินของผู้บริหารสำหรับแต่ละปีสิ้นสุดวันที่ </w:t>
      </w:r>
      <w:r w:rsidRPr="003B4CEA">
        <w:rPr>
          <w:rFonts w:ascii="Angsana New" w:hAnsi="Angsana New"/>
          <w:sz w:val="26"/>
          <w:szCs w:val="26"/>
        </w:rPr>
        <w:t>31</w:t>
      </w:r>
      <w:r w:rsidRPr="003B4CE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Pr="003B4CEA">
        <w:rPr>
          <w:rFonts w:ascii="Angsana New" w:hAnsi="Angsana New"/>
          <w:sz w:val="26"/>
          <w:szCs w:val="26"/>
          <w:cs/>
        </w:rPr>
        <w:t xml:space="preserve"> 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16AFFF31" w14:textId="77777777" w:rsidR="00402ED0" w:rsidRPr="003B4CEA" w:rsidRDefault="00402ED0" w:rsidP="003B4CEA">
      <w:pPr>
        <w:rPr>
          <w:rStyle w:val="PageNumber"/>
          <w:rFonts w:ascii="Angsana New" w:hAnsi="Angsana New"/>
          <w:sz w:val="26"/>
          <w:szCs w:val="26"/>
        </w:rPr>
      </w:pP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3888"/>
        <w:gridCol w:w="236"/>
        <w:gridCol w:w="1204"/>
        <w:gridCol w:w="238"/>
        <w:gridCol w:w="1202"/>
        <w:gridCol w:w="238"/>
        <w:gridCol w:w="1202"/>
        <w:gridCol w:w="236"/>
        <w:gridCol w:w="1204"/>
      </w:tblGrid>
      <w:tr w:rsidR="00402ED0" w:rsidRPr="003B4CEA" w14:paraId="44BDE14B" w14:textId="77777777" w:rsidTr="0045532F">
        <w:tc>
          <w:tcPr>
            <w:tcW w:w="3888" w:type="dxa"/>
          </w:tcPr>
          <w:p w14:paraId="78DDB0AC" w14:textId="77777777" w:rsidR="00402ED0" w:rsidRPr="003B4CEA" w:rsidRDefault="00402ED0" w:rsidP="003B4C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CFA753" w14:textId="77777777" w:rsidR="00402ED0" w:rsidRPr="003B4CEA" w:rsidRDefault="00402ED0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4" w:type="dxa"/>
            <w:gridSpan w:val="7"/>
            <w:tcBorders>
              <w:bottom w:val="single" w:sz="4" w:space="0" w:color="auto"/>
            </w:tcBorders>
          </w:tcPr>
          <w:p w14:paraId="18530A46" w14:textId="77777777" w:rsidR="00402ED0" w:rsidRPr="003B4CEA" w:rsidRDefault="00402ED0" w:rsidP="003B4CE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402ED0" w:rsidRPr="003B4CEA" w14:paraId="5FD13E8E" w14:textId="77777777" w:rsidTr="0045532F">
        <w:tc>
          <w:tcPr>
            <w:tcW w:w="3888" w:type="dxa"/>
          </w:tcPr>
          <w:p w14:paraId="4378C71F" w14:textId="77777777" w:rsidR="00402ED0" w:rsidRPr="003B4CEA" w:rsidRDefault="00402ED0" w:rsidP="003B4C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7BD80A" w14:textId="77777777" w:rsidR="00402ED0" w:rsidRPr="003B4CEA" w:rsidRDefault="00402ED0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1BC110" w14:textId="77777777" w:rsidR="00402ED0" w:rsidRPr="003B4CEA" w:rsidRDefault="00402ED0" w:rsidP="003B4CE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8CA5CF4" w14:textId="77777777" w:rsidR="00402ED0" w:rsidRPr="003B4CEA" w:rsidRDefault="00402ED0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5CC3D2" w14:textId="77777777" w:rsidR="00402ED0" w:rsidRPr="003B4CEA" w:rsidRDefault="00402ED0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2ED0" w:rsidRPr="003B4CEA" w14:paraId="13920271" w14:textId="77777777" w:rsidTr="0045532F">
        <w:tc>
          <w:tcPr>
            <w:tcW w:w="3888" w:type="dxa"/>
            <w:tcBorders>
              <w:bottom w:val="single" w:sz="4" w:space="0" w:color="auto"/>
            </w:tcBorders>
          </w:tcPr>
          <w:p w14:paraId="7959C3BF" w14:textId="77777777" w:rsidR="00402ED0" w:rsidRPr="003B4CEA" w:rsidRDefault="00402E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6282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ประเภทของค่าตอบแทน</w:t>
            </w:r>
          </w:p>
        </w:tc>
        <w:tc>
          <w:tcPr>
            <w:tcW w:w="236" w:type="dxa"/>
          </w:tcPr>
          <w:p w14:paraId="03B76163" w14:textId="77777777" w:rsidR="00402ED0" w:rsidRPr="003B4CEA" w:rsidRDefault="00402ED0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D1FD521" w14:textId="41D4442C" w:rsidR="00402ED0" w:rsidRPr="003B4CEA" w:rsidRDefault="0033646C" w:rsidP="003B4CEA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8" w:type="dxa"/>
          </w:tcPr>
          <w:p w14:paraId="39401560" w14:textId="77777777" w:rsidR="00402ED0" w:rsidRPr="003B4CEA" w:rsidRDefault="00402ED0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A80DB2A" w14:textId="2244AA26" w:rsidR="00402ED0" w:rsidRPr="003B4CEA" w:rsidRDefault="0033646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8" w:type="dxa"/>
          </w:tcPr>
          <w:p w14:paraId="6C64CB8C" w14:textId="77777777" w:rsidR="00402ED0" w:rsidRPr="003B4CEA" w:rsidRDefault="00402ED0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1E1AC46" w14:textId="756B7699" w:rsidR="00402ED0" w:rsidRPr="003B4CEA" w:rsidRDefault="0033646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799AE15A" w14:textId="77777777" w:rsidR="00402ED0" w:rsidRPr="003B4CEA" w:rsidRDefault="00402ED0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5C43780" w14:textId="1BC5401B" w:rsidR="00402ED0" w:rsidRPr="003B4CEA" w:rsidRDefault="0033646C" w:rsidP="003B4CEA">
            <w:pPr>
              <w:tabs>
                <w:tab w:val="clear" w:pos="907"/>
                <w:tab w:val="left" w:pos="988"/>
              </w:tabs>
              <w:ind w:lef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F860CC" w:rsidRPr="003B4CEA" w14:paraId="1ECA71AB" w14:textId="77777777" w:rsidTr="0045532F">
        <w:tc>
          <w:tcPr>
            <w:tcW w:w="3888" w:type="dxa"/>
            <w:tcBorders>
              <w:top w:val="single" w:sz="4" w:space="0" w:color="auto"/>
            </w:tcBorders>
          </w:tcPr>
          <w:p w14:paraId="637473D4" w14:textId="77777777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เงินเดือน </w:t>
            </w:r>
          </w:p>
        </w:tc>
        <w:tc>
          <w:tcPr>
            <w:tcW w:w="236" w:type="dxa"/>
          </w:tcPr>
          <w:p w14:paraId="058C7080" w14:textId="77777777" w:rsidR="00F860CC" w:rsidRPr="003B4CEA" w:rsidRDefault="00F860C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7C481DD" w14:textId="70AE65B9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>23,157</w:t>
            </w:r>
          </w:p>
        </w:tc>
        <w:tc>
          <w:tcPr>
            <w:tcW w:w="238" w:type="dxa"/>
          </w:tcPr>
          <w:p w14:paraId="48B6F14C" w14:textId="77777777" w:rsidR="00F860CC" w:rsidRPr="003B4CEA" w:rsidRDefault="00F860CC" w:rsidP="003B4CE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D53CDBF" w14:textId="2CB6B44D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>24,036</w:t>
            </w:r>
          </w:p>
        </w:tc>
        <w:tc>
          <w:tcPr>
            <w:tcW w:w="238" w:type="dxa"/>
          </w:tcPr>
          <w:p w14:paraId="0308E9C3" w14:textId="77777777" w:rsidR="00F860CC" w:rsidRPr="003B4CEA" w:rsidRDefault="00F860CC" w:rsidP="003B4CE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7FC9B5C" w14:textId="0B1DD03B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>23,157</w:t>
            </w:r>
          </w:p>
        </w:tc>
        <w:tc>
          <w:tcPr>
            <w:tcW w:w="236" w:type="dxa"/>
          </w:tcPr>
          <w:p w14:paraId="00E0D0C6" w14:textId="77777777" w:rsidR="00F860CC" w:rsidRPr="003B4CEA" w:rsidRDefault="00F860C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BB5F6D0" w14:textId="6A6D6FE9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>24,036</w:t>
            </w:r>
          </w:p>
        </w:tc>
      </w:tr>
      <w:tr w:rsidR="00F860CC" w:rsidRPr="003B4CEA" w14:paraId="49D535A2" w14:textId="77777777" w:rsidTr="0045532F">
        <w:tc>
          <w:tcPr>
            <w:tcW w:w="3888" w:type="dxa"/>
          </w:tcPr>
          <w:p w14:paraId="4B5EF414" w14:textId="77777777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236" w:type="dxa"/>
          </w:tcPr>
          <w:p w14:paraId="14C679F6" w14:textId="77777777" w:rsidR="00F860CC" w:rsidRPr="003B4CEA" w:rsidRDefault="00F860C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D418BEA" w14:textId="68FC273A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>656</w:t>
            </w:r>
          </w:p>
        </w:tc>
        <w:tc>
          <w:tcPr>
            <w:tcW w:w="238" w:type="dxa"/>
          </w:tcPr>
          <w:p w14:paraId="76A156AA" w14:textId="77777777" w:rsidR="00F860CC" w:rsidRPr="003B4CEA" w:rsidRDefault="00F860CC" w:rsidP="003B4CE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26869C9D" w14:textId="7DE4E477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>593</w:t>
            </w:r>
          </w:p>
        </w:tc>
        <w:tc>
          <w:tcPr>
            <w:tcW w:w="238" w:type="dxa"/>
          </w:tcPr>
          <w:p w14:paraId="1532F965" w14:textId="77777777" w:rsidR="00F860CC" w:rsidRPr="003B4CEA" w:rsidRDefault="00F860CC" w:rsidP="003B4CE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5F9660AC" w14:textId="11ADCBDD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>656</w:t>
            </w:r>
          </w:p>
        </w:tc>
        <w:tc>
          <w:tcPr>
            <w:tcW w:w="236" w:type="dxa"/>
          </w:tcPr>
          <w:p w14:paraId="27077D2E" w14:textId="77777777" w:rsidR="00F860CC" w:rsidRPr="003B4CEA" w:rsidRDefault="00F860C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55A0741" w14:textId="2037F65A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>593</w:t>
            </w:r>
          </w:p>
        </w:tc>
      </w:tr>
      <w:tr w:rsidR="00F860CC" w:rsidRPr="003B4CEA" w14:paraId="0FD5A933" w14:textId="77777777" w:rsidTr="0045532F">
        <w:tc>
          <w:tcPr>
            <w:tcW w:w="3888" w:type="dxa"/>
          </w:tcPr>
          <w:p w14:paraId="13776CB5" w14:textId="77777777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เบี้ยประชุม</w:t>
            </w:r>
          </w:p>
        </w:tc>
        <w:tc>
          <w:tcPr>
            <w:tcW w:w="236" w:type="dxa"/>
          </w:tcPr>
          <w:p w14:paraId="679221F6" w14:textId="77777777" w:rsidR="00F860CC" w:rsidRPr="003B4CEA" w:rsidRDefault="00F860C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C2DBBC6" w14:textId="39665F52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>1,500</w:t>
            </w:r>
          </w:p>
        </w:tc>
        <w:tc>
          <w:tcPr>
            <w:tcW w:w="238" w:type="dxa"/>
          </w:tcPr>
          <w:p w14:paraId="318979DD" w14:textId="77777777" w:rsidR="00F860CC" w:rsidRPr="003B4CEA" w:rsidRDefault="00F860CC" w:rsidP="003B4CE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0214F286" w14:textId="793661DD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>1,500</w:t>
            </w:r>
          </w:p>
        </w:tc>
        <w:tc>
          <w:tcPr>
            <w:tcW w:w="238" w:type="dxa"/>
          </w:tcPr>
          <w:p w14:paraId="78A8ACFB" w14:textId="77777777" w:rsidR="00F860CC" w:rsidRPr="003B4CEA" w:rsidRDefault="00F860CC" w:rsidP="003B4CE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7A012320" w14:textId="6CDABE00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18AD82D4" w14:textId="77777777" w:rsidR="00F860CC" w:rsidRPr="003B4CEA" w:rsidRDefault="00F860C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380D0C3" w14:textId="00167F33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>1,500</w:t>
            </w:r>
          </w:p>
        </w:tc>
      </w:tr>
      <w:tr w:rsidR="00F860CC" w:rsidRPr="003B4CEA" w14:paraId="70716DBC" w14:textId="77777777" w:rsidTr="0045532F">
        <w:tc>
          <w:tcPr>
            <w:tcW w:w="3888" w:type="dxa"/>
          </w:tcPr>
          <w:p w14:paraId="12C8D3A2" w14:textId="77777777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36" w:type="dxa"/>
          </w:tcPr>
          <w:p w14:paraId="3D6BB9FB" w14:textId="77777777" w:rsidR="00F860CC" w:rsidRPr="003B4CEA" w:rsidRDefault="00F860C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8CA9AA3" w14:textId="408EABB0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>348</w:t>
            </w:r>
          </w:p>
        </w:tc>
        <w:tc>
          <w:tcPr>
            <w:tcW w:w="238" w:type="dxa"/>
          </w:tcPr>
          <w:p w14:paraId="3F9B51DB" w14:textId="77777777" w:rsidR="00F860CC" w:rsidRPr="003B4CEA" w:rsidRDefault="00F860CC" w:rsidP="003B4CE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44A014F3" w14:textId="009E5F06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>355</w:t>
            </w:r>
          </w:p>
        </w:tc>
        <w:tc>
          <w:tcPr>
            <w:tcW w:w="238" w:type="dxa"/>
          </w:tcPr>
          <w:p w14:paraId="4C5098AD" w14:textId="77777777" w:rsidR="00F860CC" w:rsidRPr="003B4CEA" w:rsidRDefault="00F860CC" w:rsidP="003B4CE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4AFDFBFD" w14:textId="142EF216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>348</w:t>
            </w:r>
          </w:p>
        </w:tc>
        <w:tc>
          <w:tcPr>
            <w:tcW w:w="236" w:type="dxa"/>
          </w:tcPr>
          <w:p w14:paraId="0CB8FC45" w14:textId="77777777" w:rsidR="00F860CC" w:rsidRPr="003B4CEA" w:rsidRDefault="00F860C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FB29100" w14:textId="6513055A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>355</w:t>
            </w:r>
          </w:p>
        </w:tc>
      </w:tr>
      <w:tr w:rsidR="00F860CC" w:rsidRPr="003B4CEA" w14:paraId="412E9B38" w14:textId="77777777" w:rsidTr="0045532F">
        <w:tc>
          <w:tcPr>
            <w:tcW w:w="3888" w:type="dxa"/>
          </w:tcPr>
          <w:p w14:paraId="4A8BC31A" w14:textId="77777777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36" w:type="dxa"/>
          </w:tcPr>
          <w:p w14:paraId="6EC89562" w14:textId="77777777" w:rsidR="00F860CC" w:rsidRPr="003B4CEA" w:rsidRDefault="00F860C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017C1BF" w14:textId="1954CA76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>5,835</w:t>
            </w:r>
          </w:p>
        </w:tc>
        <w:tc>
          <w:tcPr>
            <w:tcW w:w="238" w:type="dxa"/>
          </w:tcPr>
          <w:p w14:paraId="4A707AA7" w14:textId="77777777" w:rsidR="00F860CC" w:rsidRPr="003B4CEA" w:rsidRDefault="00F860CC" w:rsidP="003B4CE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81E3055" w14:textId="3EB53A48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>6,047</w:t>
            </w:r>
          </w:p>
        </w:tc>
        <w:tc>
          <w:tcPr>
            <w:tcW w:w="238" w:type="dxa"/>
          </w:tcPr>
          <w:p w14:paraId="19311AA7" w14:textId="77777777" w:rsidR="00F860CC" w:rsidRPr="003B4CEA" w:rsidRDefault="00F860CC" w:rsidP="003B4CE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BD8301E" w14:textId="6208F2D6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>5,835</w:t>
            </w:r>
          </w:p>
        </w:tc>
        <w:tc>
          <w:tcPr>
            <w:tcW w:w="236" w:type="dxa"/>
          </w:tcPr>
          <w:p w14:paraId="7FBAB241" w14:textId="77777777" w:rsidR="00F860CC" w:rsidRPr="003B4CEA" w:rsidRDefault="00F860C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8557321" w14:textId="038B8598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>6,047</w:t>
            </w:r>
          </w:p>
        </w:tc>
      </w:tr>
      <w:tr w:rsidR="00F860CC" w:rsidRPr="003B4CEA" w14:paraId="2E73B07B" w14:textId="77777777" w:rsidTr="0045532F">
        <w:tc>
          <w:tcPr>
            <w:tcW w:w="3888" w:type="dxa"/>
          </w:tcPr>
          <w:p w14:paraId="34059234" w14:textId="77777777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54C6AD15" w14:textId="77777777" w:rsidR="00F860CC" w:rsidRPr="003B4CEA" w:rsidRDefault="00F860C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4EAD073" w14:textId="2F62B5DB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>31,496</w:t>
            </w:r>
          </w:p>
        </w:tc>
        <w:tc>
          <w:tcPr>
            <w:tcW w:w="238" w:type="dxa"/>
          </w:tcPr>
          <w:p w14:paraId="1F4BB31B" w14:textId="77777777" w:rsidR="00F860CC" w:rsidRPr="003B4CEA" w:rsidRDefault="00F860CC" w:rsidP="003B4CE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622D8CB" w14:textId="410CA0D9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>32,531</w:t>
            </w:r>
          </w:p>
        </w:tc>
        <w:tc>
          <w:tcPr>
            <w:tcW w:w="238" w:type="dxa"/>
          </w:tcPr>
          <w:p w14:paraId="71E3B03F" w14:textId="77777777" w:rsidR="00F860CC" w:rsidRPr="003B4CEA" w:rsidRDefault="00F860CC" w:rsidP="003B4CE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6ED4C2F" w14:textId="4C1CAC37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>31,496</w:t>
            </w:r>
          </w:p>
        </w:tc>
        <w:tc>
          <w:tcPr>
            <w:tcW w:w="236" w:type="dxa"/>
          </w:tcPr>
          <w:p w14:paraId="1890851D" w14:textId="77777777" w:rsidR="00F860CC" w:rsidRPr="003B4CEA" w:rsidRDefault="00F860C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B4F5B6F" w14:textId="3EA14BD2" w:rsidR="00F860CC" w:rsidRPr="003B4CEA" w:rsidRDefault="00F860C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>32,531</w:t>
            </w:r>
          </w:p>
        </w:tc>
      </w:tr>
    </w:tbl>
    <w:p w14:paraId="6CA2EF8E" w14:textId="77777777" w:rsidR="00D2598F" w:rsidRPr="003B4CEA" w:rsidRDefault="00D2598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lang w:val="th-TH"/>
        </w:rPr>
      </w:pPr>
    </w:p>
    <w:p w14:paraId="479DB045" w14:textId="6021B7D6" w:rsidR="004C41C5" w:rsidRPr="003B4CEA" w:rsidRDefault="004C41C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ณ วันที่ </w:t>
      </w:r>
      <w:r w:rsidRPr="003B4CEA">
        <w:rPr>
          <w:rFonts w:ascii="Angsana New" w:hAnsi="Angsana New"/>
          <w:sz w:val="26"/>
          <w:szCs w:val="26"/>
        </w:rPr>
        <w:t>31</w:t>
      </w:r>
      <w:r w:rsidRPr="003B4CEA">
        <w:rPr>
          <w:rFonts w:ascii="Angsana New" w:hAnsi="Angsana New"/>
          <w:sz w:val="26"/>
          <w:szCs w:val="26"/>
          <w:cs/>
        </w:rPr>
        <w:t xml:space="preserve"> 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Pr="003B4CEA">
        <w:rPr>
          <w:rFonts w:ascii="Angsana New" w:hAnsi="Angsana New"/>
          <w:sz w:val="26"/>
          <w:szCs w:val="26"/>
          <w:cs/>
        </w:rPr>
        <w:t xml:space="preserve"> 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</w:t>
      </w:r>
      <w:r w:rsidRPr="003B4CEA">
        <w:rPr>
          <w:rFonts w:ascii="Angsana New" w:hAnsi="Angsana New"/>
          <w:sz w:val="26"/>
          <w:szCs w:val="26"/>
          <w:cs/>
          <w:lang w:val="th-TH"/>
        </w:rPr>
        <w:t>ยอดคงเหลือกับ</w:t>
      </w:r>
      <w:r w:rsidR="0087073E" w:rsidRPr="003B4CEA">
        <w:rPr>
          <w:rFonts w:ascii="Angsana New" w:hAnsi="Angsana New"/>
          <w:sz w:val="26"/>
          <w:szCs w:val="26"/>
          <w:cs/>
          <w:lang w:val="th-TH"/>
        </w:rPr>
        <w:t>กิจการที่เกี่ยวข้องกัน</w:t>
      </w:r>
      <w:r w:rsidRPr="003B4CEA">
        <w:rPr>
          <w:rFonts w:ascii="Angsana New" w:hAnsi="Angsana New"/>
          <w:sz w:val="26"/>
          <w:szCs w:val="26"/>
          <w:cs/>
          <w:lang w:val="th-TH"/>
        </w:rPr>
        <w:t>มีดังนี้</w:t>
      </w:r>
    </w:p>
    <w:p w14:paraId="0780324B" w14:textId="77777777" w:rsidR="00B46472" w:rsidRPr="003B4CEA" w:rsidRDefault="00B46472" w:rsidP="003B4CEA">
      <w:pPr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270"/>
        <w:gridCol w:w="1170"/>
        <w:gridCol w:w="270"/>
        <w:gridCol w:w="1261"/>
        <w:gridCol w:w="270"/>
        <w:gridCol w:w="1349"/>
      </w:tblGrid>
      <w:tr w:rsidR="009E2C00" w:rsidRPr="003B4CEA" w14:paraId="38EE37A6" w14:textId="77777777" w:rsidTr="009E2C00">
        <w:trPr>
          <w:cantSplit/>
        </w:trPr>
        <w:tc>
          <w:tcPr>
            <w:tcW w:w="3780" w:type="dxa"/>
          </w:tcPr>
          <w:p w14:paraId="01CA2A82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43CD6025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9E2C00" w:rsidRPr="003B4CEA" w14:paraId="759A93B9" w14:textId="77777777" w:rsidTr="009E2C00">
        <w:trPr>
          <w:cantSplit/>
        </w:trPr>
        <w:tc>
          <w:tcPr>
            <w:tcW w:w="3780" w:type="dxa"/>
          </w:tcPr>
          <w:p w14:paraId="25D99B5F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82A4A9A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7CCD89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</w:tcBorders>
          </w:tcPr>
          <w:p w14:paraId="43E5E792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F1ADF8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03ABEC72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</w:t>
            </w:r>
          </w:p>
        </w:tc>
      </w:tr>
      <w:tr w:rsidR="009E2C00" w:rsidRPr="003B4CEA" w14:paraId="406EADDB" w14:textId="77777777" w:rsidTr="009E2C00">
        <w:trPr>
          <w:cantSplit/>
        </w:trPr>
        <w:tc>
          <w:tcPr>
            <w:tcW w:w="3780" w:type="dxa"/>
          </w:tcPr>
          <w:p w14:paraId="1EBDEDAB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775384DF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</w:p>
        </w:tc>
        <w:tc>
          <w:tcPr>
            <w:tcW w:w="270" w:type="dxa"/>
          </w:tcPr>
          <w:p w14:paraId="5A1D515A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C6CABB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25C2407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13DEEDF2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5B28BD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636D3F8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</w:p>
        </w:tc>
      </w:tr>
      <w:tr w:rsidR="009E2C00" w:rsidRPr="003B4CEA" w14:paraId="288B2807" w14:textId="77777777" w:rsidTr="009E2C00">
        <w:trPr>
          <w:cantSplit/>
        </w:trPr>
        <w:tc>
          <w:tcPr>
            <w:tcW w:w="3780" w:type="dxa"/>
          </w:tcPr>
          <w:p w14:paraId="462216E5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D51E3E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EF5FC34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D91BE6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D102B8E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063E119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</w:tcPr>
          <w:p w14:paraId="32BF2EF6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6B7953A7" w14:textId="455CD2FC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E2C00" w:rsidRPr="003B4CEA" w14:paraId="4F89BB47" w14:textId="77777777" w:rsidTr="009E2C00">
        <w:trPr>
          <w:cantSplit/>
        </w:trPr>
        <w:tc>
          <w:tcPr>
            <w:tcW w:w="3780" w:type="dxa"/>
          </w:tcPr>
          <w:p w14:paraId="7D8B5FD8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350" w:type="dxa"/>
          </w:tcPr>
          <w:p w14:paraId="66E8D05C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8E5309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142C2D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FEFA51E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079E69E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350D1D9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E8F6E5D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C00" w:rsidRPr="003B4CEA" w14:paraId="3D505262" w14:textId="77777777" w:rsidTr="009E2C00">
        <w:trPr>
          <w:cantSplit/>
        </w:trPr>
        <w:tc>
          <w:tcPr>
            <w:tcW w:w="3780" w:type="dxa"/>
          </w:tcPr>
          <w:p w14:paraId="71E2764C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7E123D8" w14:textId="77777777" w:rsidR="009E2C00" w:rsidRPr="003B4CEA" w:rsidRDefault="009E2C00" w:rsidP="003B4CEA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28CE0A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7534CB" w14:textId="62F154AF" w:rsidR="009E2C00" w:rsidRPr="003B4CEA" w:rsidRDefault="00807E8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347,219</w:t>
            </w:r>
          </w:p>
        </w:tc>
        <w:tc>
          <w:tcPr>
            <w:tcW w:w="270" w:type="dxa"/>
          </w:tcPr>
          <w:p w14:paraId="0E771D7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0AB1861E" w14:textId="478044E5" w:rsidR="009E2C00" w:rsidRPr="003B4CEA" w:rsidRDefault="00807E8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347,219</w:t>
            </w:r>
          </w:p>
        </w:tc>
        <w:tc>
          <w:tcPr>
            <w:tcW w:w="270" w:type="dxa"/>
          </w:tcPr>
          <w:p w14:paraId="5772EF5C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6F557AAE" w14:textId="77777777" w:rsidR="009E2C00" w:rsidRPr="003B4CEA" w:rsidRDefault="009E2C00" w:rsidP="003B4CEA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C00" w:rsidRPr="003B4CEA" w14:paraId="63ECCE7A" w14:textId="77777777" w:rsidTr="009E2C00">
        <w:trPr>
          <w:cantSplit/>
        </w:trPr>
        <w:tc>
          <w:tcPr>
            <w:tcW w:w="3780" w:type="dxa"/>
          </w:tcPr>
          <w:p w14:paraId="4D75461A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70F3EBF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E6DD10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BB60B7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47A2546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4CF4AB45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15B62C9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9E9A85E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2C00" w:rsidRPr="003B4CEA" w14:paraId="0D0823D6" w14:textId="77777777" w:rsidTr="009E2C00">
        <w:trPr>
          <w:cantSplit/>
        </w:trPr>
        <w:tc>
          <w:tcPr>
            <w:tcW w:w="3780" w:type="dxa"/>
          </w:tcPr>
          <w:p w14:paraId="0EB9FE3B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0" w:type="dxa"/>
          </w:tcPr>
          <w:p w14:paraId="105AE418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D2B36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9F7CD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3848C10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0EFDFA6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07B60C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83BE68A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C00" w:rsidRPr="003B4CEA" w14:paraId="67CCEE1D" w14:textId="77777777" w:rsidTr="009E2C00">
        <w:trPr>
          <w:cantSplit/>
        </w:trPr>
        <w:tc>
          <w:tcPr>
            <w:tcW w:w="3780" w:type="dxa"/>
          </w:tcPr>
          <w:p w14:paraId="0C538B35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C102826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8,094</w:t>
            </w:r>
          </w:p>
        </w:tc>
        <w:tc>
          <w:tcPr>
            <w:tcW w:w="270" w:type="dxa"/>
          </w:tcPr>
          <w:p w14:paraId="12E126FA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2A11152" w14:textId="6DCA4876" w:rsidR="009E2C00" w:rsidRPr="003B4CEA" w:rsidRDefault="003226E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2,531</w:t>
            </w:r>
          </w:p>
        </w:tc>
        <w:tc>
          <w:tcPr>
            <w:tcW w:w="270" w:type="dxa"/>
          </w:tcPr>
          <w:p w14:paraId="58226216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3A19C407" w14:textId="15931F8A" w:rsidR="009E2C00" w:rsidRPr="003B4CEA" w:rsidRDefault="003226E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1,679</w:t>
            </w:r>
          </w:p>
        </w:tc>
        <w:tc>
          <w:tcPr>
            <w:tcW w:w="270" w:type="dxa"/>
          </w:tcPr>
          <w:p w14:paraId="098218D0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5EFE95FD" w14:textId="0A85101D" w:rsidR="009E2C00" w:rsidRPr="003B4CEA" w:rsidRDefault="003226E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8,946</w:t>
            </w:r>
          </w:p>
        </w:tc>
      </w:tr>
      <w:tr w:rsidR="009E2C00" w:rsidRPr="003B4CEA" w14:paraId="631AE9B1" w14:textId="77777777" w:rsidTr="009E2C00">
        <w:trPr>
          <w:cantSplit/>
        </w:trPr>
        <w:tc>
          <w:tcPr>
            <w:tcW w:w="3780" w:type="dxa"/>
          </w:tcPr>
          <w:p w14:paraId="3BD7BB42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E379BF5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66DCB3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2D7894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2776610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3993324E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EFDB78A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6772032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2C00" w:rsidRPr="003B4CEA" w14:paraId="3657765D" w14:textId="77777777" w:rsidTr="009E2C00">
        <w:trPr>
          <w:cantSplit/>
        </w:trPr>
        <w:tc>
          <w:tcPr>
            <w:tcW w:w="3780" w:type="dxa"/>
          </w:tcPr>
          <w:p w14:paraId="1A8408BD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br w:type="page"/>
            </w:r>
            <w:r w:rsidRPr="003B4CE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5650018B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5804E4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C07F0A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D65ECD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12FFB2D8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left" w:pos="819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7CD02C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D4B21AB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C00" w:rsidRPr="003B4CEA" w14:paraId="0FEF80E2" w14:textId="77777777" w:rsidTr="009E2C00">
        <w:trPr>
          <w:cantSplit/>
        </w:trPr>
        <w:tc>
          <w:tcPr>
            <w:tcW w:w="3780" w:type="dxa"/>
          </w:tcPr>
          <w:p w14:paraId="54648E13" w14:textId="77777777" w:rsidR="009E2C00" w:rsidRPr="003B4CEA" w:rsidRDefault="009E2C00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0AB42E6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511</w:t>
            </w:r>
          </w:p>
        </w:tc>
        <w:tc>
          <w:tcPr>
            <w:tcW w:w="270" w:type="dxa"/>
          </w:tcPr>
          <w:p w14:paraId="35323CC9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52AC94" w14:textId="66DAD91C" w:rsidR="009E2C00" w:rsidRPr="003B4CEA" w:rsidRDefault="003226E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8,312</w:t>
            </w:r>
          </w:p>
        </w:tc>
        <w:tc>
          <w:tcPr>
            <w:tcW w:w="270" w:type="dxa"/>
          </w:tcPr>
          <w:p w14:paraId="75B3A77E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082D8509" w14:textId="1CE61AFB" w:rsidR="009E2C00" w:rsidRPr="003B4CEA" w:rsidRDefault="003226E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4,846</w:t>
            </w:r>
          </w:p>
        </w:tc>
        <w:tc>
          <w:tcPr>
            <w:tcW w:w="270" w:type="dxa"/>
          </w:tcPr>
          <w:p w14:paraId="55557246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4A0DD69F" w14:textId="47D1A429" w:rsidR="009E2C00" w:rsidRPr="003B4CEA" w:rsidRDefault="003226E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3,977</w:t>
            </w:r>
          </w:p>
        </w:tc>
      </w:tr>
      <w:tr w:rsidR="009E2C00" w:rsidRPr="003B4CEA" w14:paraId="2AAD2C3D" w14:textId="77777777" w:rsidTr="009E2C00">
        <w:trPr>
          <w:cantSplit/>
        </w:trPr>
        <w:tc>
          <w:tcPr>
            <w:tcW w:w="3780" w:type="dxa"/>
          </w:tcPr>
          <w:p w14:paraId="72301FE3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B4433BD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819F45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C7EA18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D6C4DE4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6EF5265A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DCD4BA5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7DBEA02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2C00" w:rsidRPr="003B4CEA" w14:paraId="25CE5EC6" w14:textId="77777777" w:rsidTr="009E2C00">
        <w:trPr>
          <w:cantSplit/>
        </w:trPr>
        <w:tc>
          <w:tcPr>
            <w:tcW w:w="3780" w:type="dxa"/>
          </w:tcPr>
          <w:p w14:paraId="5086EE03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6365B85D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5EA85E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6DFD28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895CDA9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35FF95FA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9295989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25C9BB6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C00" w:rsidRPr="003B4CEA" w14:paraId="39B565B3" w14:textId="77777777" w:rsidTr="009E2C00">
        <w:trPr>
          <w:cantSplit/>
        </w:trPr>
        <w:tc>
          <w:tcPr>
            <w:tcW w:w="3780" w:type="dxa"/>
          </w:tcPr>
          <w:p w14:paraId="79169A9B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33633DA" w14:textId="77777777" w:rsidR="009E2C00" w:rsidRPr="003B4CEA" w:rsidRDefault="009E2C00" w:rsidP="003B4CEA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7022AB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5EE9FF6" w14:textId="1120A80A" w:rsidR="009E2C00" w:rsidRPr="003B4CEA" w:rsidRDefault="003226E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131,005</w:t>
            </w:r>
          </w:p>
        </w:tc>
        <w:tc>
          <w:tcPr>
            <w:tcW w:w="270" w:type="dxa"/>
          </w:tcPr>
          <w:p w14:paraId="6E7B6FCA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center"/>
          </w:tcPr>
          <w:p w14:paraId="107C925F" w14:textId="3782C5CB" w:rsidR="009E2C00" w:rsidRPr="003B4CEA" w:rsidRDefault="003226E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118,988</w:t>
            </w:r>
          </w:p>
        </w:tc>
        <w:tc>
          <w:tcPr>
            <w:tcW w:w="270" w:type="dxa"/>
          </w:tcPr>
          <w:p w14:paraId="1607EEE7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4964C3B9" w14:textId="5C1D350E" w:rsidR="009E2C00" w:rsidRPr="003B4CEA" w:rsidRDefault="003226E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12,017</w:t>
            </w:r>
          </w:p>
        </w:tc>
      </w:tr>
      <w:tr w:rsidR="009E2C00" w:rsidRPr="003B4CEA" w14:paraId="79DCEC05" w14:textId="77777777" w:rsidTr="009E2C00">
        <w:trPr>
          <w:cantSplit/>
        </w:trPr>
        <w:tc>
          <w:tcPr>
            <w:tcW w:w="3780" w:type="dxa"/>
          </w:tcPr>
          <w:p w14:paraId="7F0B6787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38FAEA2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2B8226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2CCB0A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76134E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vAlign w:val="center"/>
          </w:tcPr>
          <w:p w14:paraId="6BCF548D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BEB8E6D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6C39FF8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2C00" w:rsidRPr="003B4CEA" w14:paraId="63370C08" w14:textId="77777777" w:rsidTr="009E2C00">
        <w:trPr>
          <w:cantSplit/>
        </w:trPr>
        <w:tc>
          <w:tcPr>
            <w:tcW w:w="3780" w:type="dxa"/>
          </w:tcPr>
          <w:p w14:paraId="2B57707B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เงินทดรองจาก</w:t>
            </w:r>
          </w:p>
        </w:tc>
        <w:tc>
          <w:tcPr>
            <w:tcW w:w="1350" w:type="dxa"/>
          </w:tcPr>
          <w:p w14:paraId="5482F17A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342" w:right="72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76CA82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43BA5C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7515328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vAlign w:val="center"/>
          </w:tcPr>
          <w:p w14:paraId="45F0098F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4AB9F99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7167298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342" w:right="72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C00" w:rsidRPr="003B4CEA" w14:paraId="3FEA5562" w14:textId="77777777" w:rsidTr="009E2C00">
        <w:trPr>
          <w:cantSplit/>
        </w:trPr>
        <w:tc>
          <w:tcPr>
            <w:tcW w:w="3780" w:type="dxa"/>
          </w:tcPr>
          <w:p w14:paraId="51D56E70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3FAAF3C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342" w:right="72" w:hanging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51,619</w:t>
            </w:r>
          </w:p>
        </w:tc>
        <w:tc>
          <w:tcPr>
            <w:tcW w:w="270" w:type="dxa"/>
          </w:tcPr>
          <w:p w14:paraId="43213D87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424EBD" w14:textId="3B38C1B9" w:rsidR="009E2C00" w:rsidRPr="003B4CEA" w:rsidRDefault="003226E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574,130</w:t>
            </w:r>
          </w:p>
        </w:tc>
        <w:tc>
          <w:tcPr>
            <w:tcW w:w="270" w:type="dxa"/>
          </w:tcPr>
          <w:p w14:paraId="23D39BAD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center"/>
          </w:tcPr>
          <w:p w14:paraId="08080ECC" w14:textId="4C4B1150" w:rsidR="009E2C00" w:rsidRPr="003B4CEA" w:rsidRDefault="003226E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55,89</w:t>
            </w:r>
            <w:r w:rsidR="005B1E54" w:rsidRPr="003B4CE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82C5E82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1932761F" w14:textId="6F3597AE" w:rsidR="009E2C00" w:rsidRPr="003B4CEA" w:rsidRDefault="003226E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342" w:right="72" w:hanging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569,85</w:t>
            </w:r>
            <w:r w:rsidR="005B1E54" w:rsidRPr="003B4CE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E2C00" w:rsidRPr="003B4CEA" w14:paraId="3B03F568" w14:textId="77777777" w:rsidTr="009E2C00">
        <w:trPr>
          <w:cantSplit/>
        </w:trPr>
        <w:tc>
          <w:tcPr>
            <w:tcW w:w="3780" w:type="dxa"/>
          </w:tcPr>
          <w:p w14:paraId="1BDA6D71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5A53D8D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371839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A91FEC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3A52B6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6683EFE0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964375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5A6CC9A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2C00" w:rsidRPr="003B4CEA" w14:paraId="4EC03282" w14:textId="77777777" w:rsidTr="009E2C00">
        <w:trPr>
          <w:cantSplit/>
        </w:trPr>
        <w:tc>
          <w:tcPr>
            <w:tcW w:w="3780" w:type="dxa"/>
          </w:tcPr>
          <w:p w14:paraId="21EA58DF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ค่าใช้จ่ายค้างจ่าย (รวมในหนี้สินหมุนเวียนอื่น)</w:t>
            </w:r>
          </w:p>
        </w:tc>
        <w:tc>
          <w:tcPr>
            <w:tcW w:w="1350" w:type="dxa"/>
          </w:tcPr>
          <w:p w14:paraId="36601E6E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342" w:right="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7C3D60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4B566D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A3F8989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328C22DD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52246CF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F035AD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C00" w:rsidRPr="003B4CEA" w14:paraId="77F93AF0" w14:textId="77777777" w:rsidTr="009E2C00">
        <w:trPr>
          <w:cantSplit/>
        </w:trPr>
        <w:tc>
          <w:tcPr>
            <w:tcW w:w="3780" w:type="dxa"/>
          </w:tcPr>
          <w:p w14:paraId="3E5E879C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B85321B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</w:rPr>
              <w:t>1,601</w:t>
            </w:r>
          </w:p>
        </w:tc>
        <w:tc>
          <w:tcPr>
            <w:tcW w:w="270" w:type="dxa"/>
          </w:tcPr>
          <w:p w14:paraId="4FE005C2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49B60C" w14:textId="14DE5325" w:rsidR="009E2C00" w:rsidRPr="003B4CEA" w:rsidRDefault="003226E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15,466</w:t>
            </w:r>
          </w:p>
        </w:tc>
        <w:tc>
          <w:tcPr>
            <w:tcW w:w="270" w:type="dxa"/>
          </w:tcPr>
          <w:p w14:paraId="06D9CAA5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center"/>
          </w:tcPr>
          <w:p w14:paraId="6C3FDF13" w14:textId="1E6586CB" w:rsidR="009E2C00" w:rsidRPr="003B4CEA" w:rsidRDefault="003226E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16,091</w:t>
            </w:r>
          </w:p>
        </w:tc>
        <w:tc>
          <w:tcPr>
            <w:tcW w:w="270" w:type="dxa"/>
          </w:tcPr>
          <w:p w14:paraId="695DD28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4F61DA1C" w14:textId="45986D7A" w:rsidR="009E2C00" w:rsidRPr="003B4CEA" w:rsidRDefault="003226E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976</w:t>
            </w:r>
          </w:p>
        </w:tc>
      </w:tr>
      <w:tr w:rsidR="009E2C00" w:rsidRPr="003B4CEA" w14:paraId="23E05193" w14:textId="77777777" w:rsidTr="009E2C00">
        <w:trPr>
          <w:cantSplit/>
        </w:trPr>
        <w:tc>
          <w:tcPr>
            <w:tcW w:w="3780" w:type="dxa"/>
          </w:tcPr>
          <w:p w14:paraId="2F56F011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5447ECA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C0D138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270FE9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9A2AD2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51699793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E8C1B6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E5C3EC2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FA6379C" w14:textId="77777777" w:rsidR="009E2C00" w:rsidRPr="003B4CEA" w:rsidRDefault="009E2C00" w:rsidP="003B4CEA">
      <w:pPr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270"/>
        <w:gridCol w:w="1170"/>
        <w:gridCol w:w="270"/>
        <w:gridCol w:w="1260"/>
        <w:gridCol w:w="270"/>
        <w:gridCol w:w="1350"/>
      </w:tblGrid>
      <w:tr w:rsidR="009E2C00" w:rsidRPr="003B4CEA" w14:paraId="15970FE2" w14:textId="77777777" w:rsidTr="009E2C00">
        <w:trPr>
          <w:cantSplit/>
        </w:trPr>
        <w:tc>
          <w:tcPr>
            <w:tcW w:w="3780" w:type="dxa"/>
          </w:tcPr>
          <w:p w14:paraId="465CD69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bookmarkStart w:id="4" w:name="_Hlk142383396"/>
            <w:r w:rsidRPr="003B4CEA">
              <w:rPr>
                <w:rFonts w:ascii="Angsana New"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72A0959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9E2C00" w:rsidRPr="003B4CEA" w14:paraId="1E410E87" w14:textId="77777777" w:rsidTr="009E2C00">
        <w:trPr>
          <w:cantSplit/>
        </w:trPr>
        <w:tc>
          <w:tcPr>
            <w:tcW w:w="3780" w:type="dxa"/>
          </w:tcPr>
          <w:p w14:paraId="5F48FEBB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613D87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82259B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14:paraId="72E982AC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46F8C0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4C17F64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</w:t>
            </w:r>
          </w:p>
        </w:tc>
      </w:tr>
      <w:tr w:rsidR="009E2C00" w:rsidRPr="003B4CEA" w14:paraId="5F4D6385" w14:textId="77777777" w:rsidTr="009E2C00">
        <w:trPr>
          <w:cantSplit/>
        </w:trPr>
        <w:tc>
          <w:tcPr>
            <w:tcW w:w="3780" w:type="dxa"/>
          </w:tcPr>
          <w:p w14:paraId="0F758C5D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2B968E40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</w:p>
        </w:tc>
        <w:tc>
          <w:tcPr>
            <w:tcW w:w="270" w:type="dxa"/>
          </w:tcPr>
          <w:p w14:paraId="49DBE525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F2A99D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F61B876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EE6B32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F933F52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F104AE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</w:p>
        </w:tc>
      </w:tr>
      <w:tr w:rsidR="009E2C00" w:rsidRPr="003B4CEA" w14:paraId="59A07569" w14:textId="77777777" w:rsidTr="009E2C00">
        <w:trPr>
          <w:cantSplit/>
        </w:trPr>
        <w:tc>
          <w:tcPr>
            <w:tcW w:w="3780" w:type="dxa"/>
          </w:tcPr>
          <w:p w14:paraId="40D70A70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B849C6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CF2F7A9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13FA38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972F881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B4559C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</w:tcPr>
          <w:p w14:paraId="73453F5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9B4485" w14:textId="476D860D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bookmarkEnd w:id="4"/>
      <w:tr w:rsidR="009E2C00" w:rsidRPr="003B4CEA" w14:paraId="76BC7171" w14:textId="77777777" w:rsidTr="009E2C00">
        <w:trPr>
          <w:cantSplit/>
        </w:trPr>
        <w:tc>
          <w:tcPr>
            <w:tcW w:w="3780" w:type="dxa"/>
          </w:tcPr>
          <w:p w14:paraId="7BC527D7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350" w:type="dxa"/>
          </w:tcPr>
          <w:p w14:paraId="5596561F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72B636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C4EC0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79F2A59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286A7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988C0FA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6012C1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1C5C" w:rsidRPr="003B4CEA" w14:paraId="4A99BFD8" w14:textId="77777777" w:rsidTr="009E2C00">
        <w:trPr>
          <w:cantSplit/>
        </w:trPr>
        <w:tc>
          <w:tcPr>
            <w:tcW w:w="3780" w:type="dxa"/>
          </w:tcPr>
          <w:p w14:paraId="3658FBA8" w14:textId="77777777" w:rsidR="00C01C5C" w:rsidRPr="003B4CEA" w:rsidRDefault="00C01C5C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EBB1C66" w14:textId="77777777" w:rsidR="00C01C5C" w:rsidRPr="003B4CEA" w:rsidRDefault="00C01C5C" w:rsidP="003B4CEA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3D29A8" w14:textId="77777777" w:rsidR="00C01C5C" w:rsidRPr="003B4CEA" w:rsidRDefault="00C01C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473D924" w14:textId="530D1021" w:rsidR="00C01C5C" w:rsidRPr="003B4CEA" w:rsidRDefault="00C01C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347,219</w:t>
            </w:r>
          </w:p>
        </w:tc>
        <w:tc>
          <w:tcPr>
            <w:tcW w:w="270" w:type="dxa"/>
          </w:tcPr>
          <w:p w14:paraId="5B5DFC04" w14:textId="77777777" w:rsidR="00C01C5C" w:rsidRPr="003B4CEA" w:rsidRDefault="00C01C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F99F94C" w14:textId="37309C94" w:rsidR="00C01C5C" w:rsidRPr="003B4CEA" w:rsidRDefault="00C01C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347,219</w:t>
            </w:r>
          </w:p>
        </w:tc>
        <w:tc>
          <w:tcPr>
            <w:tcW w:w="270" w:type="dxa"/>
          </w:tcPr>
          <w:p w14:paraId="10FDBC44" w14:textId="77777777" w:rsidR="00C01C5C" w:rsidRPr="003B4CEA" w:rsidRDefault="00C01C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12C4681" w14:textId="77777777" w:rsidR="00C01C5C" w:rsidRPr="003B4CEA" w:rsidRDefault="00C01C5C" w:rsidP="003B4CEA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C00" w:rsidRPr="003B4CEA" w14:paraId="58945388" w14:textId="77777777" w:rsidTr="009E2C00">
        <w:trPr>
          <w:cantSplit/>
        </w:trPr>
        <w:tc>
          <w:tcPr>
            <w:tcW w:w="3780" w:type="dxa"/>
          </w:tcPr>
          <w:p w14:paraId="07619A6A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</w:tcPr>
          <w:p w14:paraId="466D78EC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</w:tcPr>
          <w:p w14:paraId="70C4DA36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F439B6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</w:tcPr>
          <w:p w14:paraId="1656CAC5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AD9E44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</w:tcPr>
          <w:p w14:paraId="119D611C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A330CF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</w:tr>
      <w:tr w:rsidR="009E2C00" w:rsidRPr="003B4CEA" w14:paraId="643C56B4" w14:textId="77777777" w:rsidTr="009E2C00">
        <w:trPr>
          <w:cantSplit/>
        </w:trPr>
        <w:tc>
          <w:tcPr>
            <w:tcW w:w="3780" w:type="dxa"/>
          </w:tcPr>
          <w:p w14:paraId="4D557C8B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0" w:type="dxa"/>
          </w:tcPr>
          <w:p w14:paraId="6397CF2A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</w:tcPr>
          <w:p w14:paraId="51F362F6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285601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</w:tcPr>
          <w:p w14:paraId="037827A7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95E97E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</w:tcPr>
          <w:p w14:paraId="192B521D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F9D3BA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</w:tr>
      <w:tr w:rsidR="009E2C00" w:rsidRPr="003B4CEA" w14:paraId="5C345595" w14:textId="77777777" w:rsidTr="009E2C00">
        <w:trPr>
          <w:cantSplit/>
        </w:trPr>
        <w:tc>
          <w:tcPr>
            <w:tcW w:w="3780" w:type="dxa"/>
          </w:tcPr>
          <w:p w14:paraId="79D72E90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</w:tcPr>
          <w:p w14:paraId="4F22338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597,211</w:t>
            </w:r>
          </w:p>
        </w:tc>
        <w:tc>
          <w:tcPr>
            <w:tcW w:w="270" w:type="dxa"/>
          </w:tcPr>
          <w:p w14:paraId="6E1F035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6CF8615" w14:textId="0A7BFE96" w:rsidR="009E2C00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117,344</w:t>
            </w:r>
          </w:p>
        </w:tc>
        <w:tc>
          <w:tcPr>
            <w:tcW w:w="270" w:type="dxa"/>
            <w:shd w:val="clear" w:color="auto" w:fill="auto"/>
          </w:tcPr>
          <w:p w14:paraId="5257A214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819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6F1B9ED" w14:textId="35408A00" w:rsidR="009E2C00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130,930</w:t>
            </w:r>
          </w:p>
        </w:tc>
        <w:tc>
          <w:tcPr>
            <w:tcW w:w="270" w:type="dxa"/>
            <w:shd w:val="clear" w:color="auto" w:fill="auto"/>
          </w:tcPr>
          <w:p w14:paraId="027678B7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601C020" w14:textId="302C3207" w:rsidR="009E2C00" w:rsidRPr="003B4CEA" w:rsidRDefault="00C01C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583,625</w:t>
            </w:r>
          </w:p>
        </w:tc>
      </w:tr>
      <w:tr w:rsidR="009E2C00" w:rsidRPr="003B4CEA" w14:paraId="49B1C6ED" w14:textId="77777777" w:rsidTr="009E2C00">
        <w:trPr>
          <w:cantSplit/>
        </w:trPr>
        <w:tc>
          <w:tcPr>
            <w:tcW w:w="3780" w:type="dxa"/>
          </w:tcPr>
          <w:p w14:paraId="5EC40A52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ind w:right="-9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CCD9C9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270" w:type="dxa"/>
          </w:tcPr>
          <w:p w14:paraId="4ACBC05F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9FD9E0" w14:textId="58EB3D1C" w:rsidR="009E2C00" w:rsidRPr="003B4CEA" w:rsidRDefault="00C01C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2,217</w:t>
            </w:r>
          </w:p>
        </w:tc>
        <w:tc>
          <w:tcPr>
            <w:tcW w:w="270" w:type="dxa"/>
            <w:shd w:val="clear" w:color="auto" w:fill="auto"/>
          </w:tcPr>
          <w:p w14:paraId="6076264A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FA7BC66" w14:textId="67B17FE8" w:rsidR="009E2C00" w:rsidRPr="003B4CEA" w:rsidRDefault="00C01C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1,679</w:t>
            </w:r>
          </w:p>
        </w:tc>
        <w:tc>
          <w:tcPr>
            <w:tcW w:w="270" w:type="dxa"/>
            <w:shd w:val="clear" w:color="auto" w:fill="auto"/>
          </w:tcPr>
          <w:p w14:paraId="50F374E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6D80E85" w14:textId="57CC22DD" w:rsidR="009E2C00" w:rsidRPr="003B4CEA" w:rsidRDefault="00C01C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631</w:t>
            </w:r>
          </w:p>
        </w:tc>
      </w:tr>
      <w:tr w:rsidR="009E2C00" w:rsidRPr="003B4CEA" w14:paraId="619C8950" w14:textId="77777777" w:rsidTr="009E2C00">
        <w:trPr>
          <w:cantSplit/>
        </w:trPr>
        <w:tc>
          <w:tcPr>
            <w:tcW w:w="3780" w:type="dxa"/>
          </w:tcPr>
          <w:p w14:paraId="44295E4B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213482E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597,304</w:t>
            </w:r>
          </w:p>
        </w:tc>
        <w:tc>
          <w:tcPr>
            <w:tcW w:w="270" w:type="dxa"/>
          </w:tcPr>
          <w:p w14:paraId="38C4B386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27F8F7" w14:textId="5174817F" w:rsidR="009E2C00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119,561</w:t>
            </w:r>
          </w:p>
        </w:tc>
        <w:tc>
          <w:tcPr>
            <w:tcW w:w="270" w:type="dxa"/>
          </w:tcPr>
          <w:p w14:paraId="3187120B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819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5CC02A5" w14:textId="431E1A3A" w:rsidR="009E2C00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132,609</w:t>
            </w:r>
          </w:p>
        </w:tc>
        <w:tc>
          <w:tcPr>
            <w:tcW w:w="270" w:type="dxa"/>
          </w:tcPr>
          <w:p w14:paraId="1E8E34D5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819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08D8E65" w14:textId="6ECAE6F3" w:rsidR="009E2C00" w:rsidRPr="003B4CEA" w:rsidRDefault="00C01C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584,256</w:t>
            </w:r>
          </w:p>
        </w:tc>
      </w:tr>
      <w:tr w:rsidR="009E2C00" w:rsidRPr="003B4CEA" w14:paraId="111BB2D0" w14:textId="77777777" w:rsidTr="009E2C00">
        <w:trPr>
          <w:cantSplit/>
        </w:trPr>
        <w:tc>
          <w:tcPr>
            <w:tcW w:w="3780" w:type="dxa"/>
          </w:tcPr>
          <w:p w14:paraId="4D4CACFC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</w:tcPr>
          <w:p w14:paraId="1195211B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123CF51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75D52D57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E39576C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48DB849A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87AF4E5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1011ACB7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9E2C00" w:rsidRPr="003B4CEA" w14:paraId="548210C3" w14:textId="77777777" w:rsidTr="009E2C00">
        <w:trPr>
          <w:cantSplit/>
        </w:trPr>
        <w:tc>
          <w:tcPr>
            <w:tcW w:w="3780" w:type="dxa"/>
          </w:tcPr>
          <w:p w14:paraId="6EA7903B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เงินทดรองแก่</w:t>
            </w:r>
          </w:p>
        </w:tc>
        <w:tc>
          <w:tcPr>
            <w:tcW w:w="1350" w:type="dxa"/>
          </w:tcPr>
          <w:p w14:paraId="2D5509E4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93D61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648C02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5BCD11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D6E2B0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C347C9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A5DFA7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C00" w:rsidRPr="003B4CEA" w14:paraId="7A38A3BF" w14:textId="77777777" w:rsidTr="009E2C00">
        <w:trPr>
          <w:cantSplit/>
        </w:trPr>
        <w:tc>
          <w:tcPr>
            <w:tcW w:w="3780" w:type="dxa"/>
          </w:tcPr>
          <w:p w14:paraId="1CC9F5DD" w14:textId="77777777" w:rsidR="009E2C00" w:rsidRPr="003B4CEA" w:rsidRDefault="009E2C00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AE9DDC7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917,154</w:t>
            </w:r>
          </w:p>
        </w:tc>
        <w:tc>
          <w:tcPr>
            <w:tcW w:w="270" w:type="dxa"/>
          </w:tcPr>
          <w:p w14:paraId="48EDE180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8F0CCE8" w14:textId="72153051" w:rsidR="009E2C00" w:rsidRPr="003B4CEA" w:rsidRDefault="00C01C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274,930</w:t>
            </w:r>
          </w:p>
        </w:tc>
        <w:tc>
          <w:tcPr>
            <w:tcW w:w="270" w:type="dxa"/>
          </w:tcPr>
          <w:p w14:paraId="78F1BF36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418023" w14:textId="154911F4" w:rsidR="009E2C00" w:rsidRPr="003B4CEA" w:rsidRDefault="00C01C5C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614,502</w:t>
            </w:r>
          </w:p>
        </w:tc>
        <w:tc>
          <w:tcPr>
            <w:tcW w:w="270" w:type="dxa"/>
          </w:tcPr>
          <w:p w14:paraId="04DDB2EF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82623CF" w14:textId="7675E2FB" w:rsidR="009E2C00" w:rsidRPr="003B4CEA" w:rsidRDefault="00C01C5C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577,582</w:t>
            </w:r>
          </w:p>
        </w:tc>
      </w:tr>
      <w:tr w:rsidR="009E2C00" w:rsidRPr="003B4CEA" w14:paraId="1C934DDB" w14:textId="77777777" w:rsidTr="009E2C00">
        <w:trPr>
          <w:cantSplit/>
        </w:trPr>
        <w:tc>
          <w:tcPr>
            <w:tcW w:w="3780" w:type="dxa"/>
          </w:tcPr>
          <w:p w14:paraId="69EED7A3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0AD36ECC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4E2EC5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653148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20586B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ECE2BB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C2DBF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7CE61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C00" w:rsidRPr="003B4CEA" w14:paraId="041333D2" w14:textId="77777777" w:rsidTr="009E2C00">
        <w:trPr>
          <w:cantSplit/>
        </w:trPr>
        <w:tc>
          <w:tcPr>
            <w:tcW w:w="3780" w:type="dxa"/>
          </w:tcPr>
          <w:p w14:paraId="5A1E9410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br w:type="page"/>
            </w:r>
            <w:r w:rsidRPr="003B4CE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62230AEB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66C2CB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4BD565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4629AE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B9D59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433F52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E0FB3D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C00" w:rsidRPr="003B4CEA" w14:paraId="44BB3FD8" w14:textId="77777777" w:rsidTr="009E2C00">
        <w:trPr>
          <w:cantSplit/>
        </w:trPr>
        <w:tc>
          <w:tcPr>
            <w:tcW w:w="3780" w:type="dxa"/>
          </w:tcPr>
          <w:p w14:paraId="6FB7BEE7" w14:textId="77777777" w:rsidR="009E2C00" w:rsidRPr="003B4CEA" w:rsidRDefault="009E2C00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72385EC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511</w:t>
            </w:r>
          </w:p>
        </w:tc>
        <w:tc>
          <w:tcPr>
            <w:tcW w:w="270" w:type="dxa"/>
          </w:tcPr>
          <w:p w14:paraId="28D59F0E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6439A5A" w14:textId="0261CBF6" w:rsidR="009E2C00" w:rsidRPr="003B4CEA" w:rsidRDefault="00C01C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8,312</w:t>
            </w:r>
          </w:p>
        </w:tc>
        <w:tc>
          <w:tcPr>
            <w:tcW w:w="270" w:type="dxa"/>
          </w:tcPr>
          <w:p w14:paraId="0A85465D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5E92531" w14:textId="7DEDA73A" w:rsidR="009E2C00" w:rsidRPr="003B4CEA" w:rsidRDefault="00C01C5C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4,846</w:t>
            </w:r>
          </w:p>
        </w:tc>
        <w:tc>
          <w:tcPr>
            <w:tcW w:w="270" w:type="dxa"/>
          </w:tcPr>
          <w:p w14:paraId="4C44A69C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0B89866" w14:textId="598DC092" w:rsidR="009E2C00" w:rsidRPr="003B4CEA" w:rsidRDefault="00C01C5C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3,977</w:t>
            </w:r>
          </w:p>
        </w:tc>
      </w:tr>
      <w:tr w:rsidR="009E2C00" w:rsidRPr="003B4CEA" w14:paraId="5E2C5082" w14:textId="77777777" w:rsidTr="009E2C00">
        <w:trPr>
          <w:cantSplit/>
        </w:trPr>
        <w:tc>
          <w:tcPr>
            <w:tcW w:w="3780" w:type="dxa"/>
          </w:tcPr>
          <w:p w14:paraId="5E8D238D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799B49B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EB29D17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5413BB7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629CDCCE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6CFB875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59E43060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220C4D8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9E2C00" w:rsidRPr="003B4CEA" w14:paraId="68C69EA7" w14:textId="77777777" w:rsidTr="009E2C00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197459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917478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2DD5EB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74664B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8547D9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2252A8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C9D690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3942DC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</w:tr>
      <w:tr w:rsidR="009E2C00" w:rsidRPr="003B4CEA" w14:paraId="0BEDC4B2" w14:textId="77777777" w:rsidTr="009E2C00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6C1575E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417DCC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7,494,932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83F459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1A9C3" w14:textId="578BD087" w:rsidR="009E2C00" w:rsidRPr="003B4CEA" w:rsidRDefault="00424628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2,581,179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A76DB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7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E814E" w14:textId="303B7663" w:rsidR="009E2C00" w:rsidRPr="003B4CEA" w:rsidRDefault="00424628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1,706,9</w:t>
            </w:r>
            <w:r w:rsidR="005B1E54" w:rsidRPr="003B4CEA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36DB1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7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40FC5" w14:textId="27A041E5" w:rsidR="009E2C00" w:rsidRPr="003B4CEA" w:rsidRDefault="00424628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8,369,1</w:t>
            </w:r>
            <w:r w:rsidR="005B1E54" w:rsidRPr="003B4CEA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9E2C00" w:rsidRPr="003B4CEA" w14:paraId="5CEAE970" w14:textId="77777777" w:rsidTr="009E2C00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780" w:type="dxa"/>
            <w:tcBorders>
              <w:top w:val="nil"/>
              <w:bottom w:val="nil"/>
            </w:tcBorders>
          </w:tcPr>
          <w:p w14:paraId="3B9FA91F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727D689" w14:textId="77777777" w:rsidR="009E2C00" w:rsidRPr="003B4CEA" w:rsidRDefault="009E2C00" w:rsidP="003B4CEA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5E4286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AF928" w14:textId="2CAF0F35" w:rsidR="009E2C00" w:rsidRPr="003B4CEA" w:rsidRDefault="00C01C5C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131,005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A52B47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7A2207" w14:textId="29AAC20D" w:rsidR="009E2C00" w:rsidRPr="003B4CEA" w:rsidRDefault="00C01C5C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118,988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F783B36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846A32" w14:textId="3A5C3470" w:rsidR="009E2C00" w:rsidRPr="003B4CEA" w:rsidRDefault="00C01C5C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12,017</w:t>
            </w:r>
          </w:p>
        </w:tc>
      </w:tr>
      <w:tr w:rsidR="009E2C00" w:rsidRPr="003B4CEA" w14:paraId="16865D82" w14:textId="77777777" w:rsidTr="009E2C00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780" w:type="dxa"/>
            <w:tcBorders>
              <w:bottom w:val="nil"/>
            </w:tcBorders>
          </w:tcPr>
          <w:p w14:paraId="3B0A4F78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5978A02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7,494,932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963947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204EBB" w14:textId="2987DF9A" w:rsidR="009E2C00" w:rsidRPr="003B4CEA" w:rsidRDefault="00C01C5C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2,712,184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79322E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86C4CE" w14:textId="68F7FE14" w:rsidR="009E2C00" w:rsidRPr="003B4CEA" w:rsidRDefault="00C01C5C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1,825,</w:t>
            </w:r>
            <w:r w:rsidR="005B1E54" w:rsidRPr="003B4CEA"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391895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70EECF" w14:textId="43FBE5F3" w:rsidR="009E2C00" w:rsidRPr="003B4CEA" w:rsidRDefault="00C01C5C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8,381,1</w:t>
            </w:r>
            <w:r w:rsidR="005B1E54" w:rsidRPr="003B4CEA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9E2C00" w:rsidRPr="003B4CEA" w14:paraId="6D29EC26" w14:textId="77777777" w:rsidTr="009E2C00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780" w:type="dxa"/>
            <w:tcBorders>
              <w:top w:val="nil"/>
              <w:bottom w:val="nil"/>
            </w:tcBorders>
          </w:tcPr>
          <w:p w14:paraId="3BBE03B1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หัก เงินทดรอง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3A07160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(6,343,300)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2A1BB5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75D290" w14:textId="71EDB566" w:rsidR="009E2C00" w:rsidRPr="003B4CEA" w:rsidRDefault="00C01C5C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</w:t>
            </w:r>
            <w:r w:rsidR="00424628" w:rsidRPr="003B4CEA">
              <w:rPr>
                <w:rFonts w:ascii="Angsana New" w:hAnsi="Angsana New"/>
                <w:sz w:val="26"/>
                <w:szCs w:val="26"/>
              </w:rPr>
              <w:t>945,263</w:t>
            </w:r>
            <w:r w:rsidRPr="003B4C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A1B8FB1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447AC" w14:textId="599D14B2" w:rsidR="009E2C00" w:rsidRPr="003B4CEA" w:rsidRDefault="009E2C00" w:rsidP="003B4CEA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1E9189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C21EF1" w14:textId="30DE798A" w:rsidR="009E2C00" w:rsidRPr="003B4CEA" w:rsidRDefault="00C01C5C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(7,288,563)</w:t>
            </w:r>
          </w:p>
        </w:tc>
      </w:tr>
      <w:tr w:rsidR="00424628" w:rsidRPr="003B4CEA" w14:paraId="4FFDD825" w14:textId="77777777" w:rsidTr="009E2C00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780" w:type="dxa"/>
            <w:tcBorders>
              <w:top w:val="nil"/>
              <w:bottom w:val="nil"/>
            </w:tcBorders>
          </w:tcPr>
          <w:p w14:paraId="7C555D85" w14:textId="77777777" w:rsidR="00424628" w:rsidRPr="003B4CEA" w:rsidRDefault="00424628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F1B0EC" w14:textId="77777777" w:rsidR="00424628" w:rsidRPr="003B4CEA" w:rsidRDefault="00424628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1,151,632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1D4671" w14:textId="77777777" w:rsidR="00424628" w:rsidRPr="003B4CEA" w:rsidRDefault="004246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44EDE" w14:textId="6F2E5434" w:rsidR="00424628" w:rsidRPr="003B4CEA" w:rsidRDefault="00424628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1,766,921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F2711E" w14:textId="77777777" w:rsidR="00424628" w:rsidRPr="003B4CEA" w:rsidRDefault="004246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A56E7" w14:textId="6DD6C9CB" w:rsidR="00424628" w:rsidRPr="003B4CEA" w:rsidRDefault="00424628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1,825,9</w:t>
            </w:r>
            <w:r w:rsidR="005B1E54" w:rsidRPr="003B4CEA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14AEF1" w14:textId="77777777" w:rsidR="00424628" w:rsidRPr="003B4CEA" w:rsidRDefault="004246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8810EC" w14:textId="7AD92C23" w:rsidR="00424628" w:rsidRPr="003B4CEA" w:rsidRDefault="00424628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1,092,5</w:t>
            </w:r>
            <w:r w:rsidR="005B1E54" w:rsidRPr="003B4CEA">
              <w:rPr>
                <w:rFonts w:ascii="Angsana New" w:hAnsi="Angsana New"/>
                <w:sz w:val="26"/>
                <w:szCs w:val="26"/>
              </w:rPr>
              <w:t>87</w:t>
            </w:r>
          </w:p>
        </w:tc>
      </w:tr>
      <w:tr w:rsidR="009E2C00" w:rsidRPr="003B4CEA" w14:paraId="23BBB685" w14:textId="77777777" w:rsidTr="009E2C00">
        <w:trPr>
          <w:cantSplit/>
        </w:trPr>
        <w:tc>
          <w:tcPr>
            <w:tcW w:w="3780" w:type="dxa"/>
          </w:tcPr>
          <w:p w14:paraId="5859D5F0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9713181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84E91E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3F01A2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277C51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ED913D5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8DA9525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49859D9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C00" w:rsidRPr="003B4CEA" w14:paraId="268C49E2" w14:textId="77777777" w:rsidTr="009E2C00">
        <w:trPr>
          <w:cantSplit/>
        </w:trPr>
        <w:tc>
          <w:tcPr>
            <w:tcW w:w="3780" w:type="dxa"/>
          </w:tcPr>
          <w:p w14:paraId="7355DA3D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</w:tcPr>
          <w:p w14:paraId="3FA252C4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4E05BD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93F0A0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26FF39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BE02A1D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1BC80F6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7AC42D1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C00" w:rsidRPr="003B4CEA" w14:paraId="6CE55886" w14:textId="77777777" w:rsidTr="009E2C00">
        <w:trPr>
          <w:cantSplit/>
        </w:trPr>
        <w:tc>
          <w:tcPr>
            <w:tcW w:w="3780" w:type="dxa"/>
          </w:tcPr>
          <w:p w14:paraId="6EFB239D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39226F0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35,635</w:t>
            </w:r>
          </w:p>
        </w:tc>
        <w:tc>
          <w:tcPr>
            <w:tcW w:w="270" w:type="dxa"/>
          </w:tcPr>
          <w:p w14:paraId="08EC840E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492CFC5" w14:textId="36769EDD" w:rsidR="009E2C00" w:rsidRPr="003B4CEA" w:rsidRDefault="00911589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84,491</w:t>
            </w:r>
          </w:p>
        </w:tc>
        <w:tc>
          <w:tcPr>
            <w:tcW w:w="270" w:type="dxa"/>
            <w:shd w:val="clear" w:color="auto" w:fill="auto"/>
          </w:tcPr>
          <w:p w14:paraId="3F39ABBB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27E05D1" w14:textId="30F6ABDB" w:rsidR="009E2C00" w:rsidRPr="003B4CEA" w:rsidRDefault="00911589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41,372</w:t>
            </w:r>
          </w:p>
        </w:tc>
        <w:tc>
          <w:tcPr>
            <w:tcW w:w="270" w:type="dxa"/>
            <w:shd w:val="clear" w:color="auto" w:fill="auto"/>
          </w:tcPr>
          <w:p w14:paraId="57B1F772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16EA60E" w14:textId="1CB52E3F" w:rsidR="009E2C00" w:rsidRPr="003B4CEA" w:rsidRDefault="00911589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78,754</w:t>
            </w:r>
          </w:p>
        </w:tc>
      </w:tr>
      <w:tr w:rsidR="009E2C00" w:rsidRPr="003B4CEA" w14:paraId="125570F8" w14:textId="77777777" w:rsidTr="009E2C00">
        <w:trPr>
          <w:cantSplit/>
        </w:trPr>
        <w:tc>
          <w:tcPr>
            <w:tcW w:w="3780" w:type="dxa"/>
          </w:tcPr>
          <w:p w14:paraId="35820D08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93ACB97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FA137F9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6ED1650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07DC025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341376A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7F7AD9C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3CBF3D2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9E2C00" w:rsidRPr="003B4CEA" w14:paraId="75EDF9DC" w14:textId="77777777" w:rsidTr="009E2C00">
        <w:trPr>
          <w:cantSplit/>
        </w:trPr>
        <w:tc>
          <w:tcPr>
            <w:tcW w:w="3780" w:type="dxa"/>
          </w:tcPr>
          <w:p w14:paraId="72DB9DFA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เงินทดรองจาก</w:t>
            </w:r>
          </w:p>
        </w:tc>
        <w:tc>
          <w:tcPr>
            <w:tcW w:w="1350" w:type="dxa"/>
          </w:tcPr>
          <w:p w14:paraId="6E486F6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E614A2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B28BCD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AA288B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E213B9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1B4EA9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A5A66A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C00" w:rsidRPr="003B4CEA" w14:paraId="6AEDB2C1" w14:textId="77777777" w:rsidTr="009E2C00">
        <w:trPr>
          <w:cantSplit/>
        </w:trPr>
        <w:tc>
          <w:tcPr>
            <w:tcW w:w="3780" w:type="dxa"/>
          </w:tcPr>
          <w:p w14:paraId="45976675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</w:tcPr>
          <w:p w14:paraId="5C4261F5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28,075</w:t>
            </w:r>
          </w:p>
        </w:tc>
        <w:tc>
          <w:tcPr>
            <w:tcW w:w="270" w:type="dxa"/>
          </w:tcPr>
          <w:p w14:paraId="79B4CA78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C84EF6" w14:textId="71E6CF22" w:rsidR="009E2C00" w:rsidRPr="003B4CEA" w:rsidRDefault="0091158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3,892</w:t>
            </w:r>
          </w:p>
        </w:tc>
        <w:tc>
          <w:tcPr>
            <w:tcW w:w="270" w:type="dxa"/>
          </w:tcPr>
          <w:p w14:paraId="4A8A0676" w14:textId="77777777" w:rsidR="009E2C00" w:rsidRPr="003B4CEA" w:rsidRDefault="009E2C00" w:rsidP="003B4CEA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0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26C791" w14:textId="2AB5A6B3" w:rsidR="009E2C00" w:rsidRPr="003B4CEA" w:rsidRDefault="0091158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3,37</w:t>
            </w:r>
            <w:r w:rsidR="003B4CE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6C2D25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0BB363" w14:textId="57E5C3FF" w:rsidR="009E2C00" w:rsidRPr="003B4CEA" w:rsidRDefault="0091158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28,59</w:t>
            </w:r>
            <w:r w:rsidR="003B4CEA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E2C00" w:rsidRPr="003B4CEA" w14:paraId="5C844B67" w14:textId="77777777" w:rsidTr="009E2C00">
        <w:trPr>
          <w:cantSplit/>
        </w:trPr>
        <w:tc>
          <w:tcPr>
            <w:tcW w:w="3780" w:type="dxa"/>
          </w:tcPr>
          <w:p w14:paraId="3BEF957E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7146D484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51,619</w:t>
            </w:r>
          </w:p>
        </w:tc>
        <w:tc>
          <w:tcPr>
            <w:tcW w:w="270" w:type="dxa"/>
          </w:tcPr>
          <w:p w14:paraId="4553D2AD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C6011A" w14:textId="6FB0E0C6" w:rsidR="009E2C00" w:rsidRPr="003B4CEA" w:rsidRDefault="0091158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574,130</w:t>
            </w:r>
          </w:p>
        </w:tc>
        <w:tc>
          <w:tcPr>
            <w:tcW w:w="270" w:type="dxa"/>
          </w:tcPr>
          <w:p w14:paraId="36251C8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8C38DCE" w14:textId="27B01E7B" w:rsidR="009E2C00" w:rsidRPr="003B4CEA" w:rsidRDefault="0091158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55,89</w:t>
            </w:r>
            <w:r w:rsidR="003B4CE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123E4DE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0FC1A3" w14:textId="3246868C" w:rsidR="009E2C00" w:rsidRPr="003B4CEA" w:rsidRDefault="0091158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569,85</w:t>
            </w:r>
            <w:r w:rsidR="003B4CE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E2C00" w:rsidRPr="003B4CEA" w14:paraId="24D2D161" w14:textId="77777777" w:rsidTr="009E2C00">
        <w:trPr>
          <w:cantSplit/>
        </w:trPr>
        <w:tc>
          <w:tcPr>
            <w:tcW w:w="3780" w:type="dxa"/>
          </w:tcPr>
          <w:p w14:paraId="5A4D894E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995BD6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79,694</w:t>
            </w:r>
          </w:p>
        </w:tc>
        <w:tc>
          <w:tcPr>
            <w:tcW w:w="270" w:type="dxa"/>
          </w:tcPr>
          <w:p w14:paraId="75650D29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B6D7CE" w14:textId="01A9B079" w:rsidR="009E2C00" w:rsidRPr="003B4CEA" w:rsidRDefault="0091158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578,022</w:t>
            </w:r>
          </w:p>
        </w:tc>
        <w:tc>
          <w:tcPr>
            <w:tcW w:w="270" w:type="dxa"/>
          </w:tcPr>
          <w:p w14:paraId="4181C1B1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819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F0848F" w14:textId="13E56CAC" w:rsidR="009E2C00" w:rsidRPr="003B4CEA" w:rsidRDefault="0091158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819"/>
                <w:tab w:val="left" w:pos="88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59,270</w:t>
            </w:r>
          </w:p>
        </w:tc>
        <w:tc>
          <w:tcPr>
            <w:tcW w:w="270" w:type="dxa"/>
          </w:tcPr>
          <w:p w14:paraId="0B1A32F3" w14:textId="77777777" w:rsidR="009E2C00" w:rsidRPr="003B4CEA" w:rsidRDefault="009E2C00" w:rsidP="003B4CE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7215552" w14:textId="3D0086C1" w:rsidR="009E2C00" w:rsidRPr="003B4CEA" w:rsidRDefault="0091158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598,446</w:t>
            </w:r>
          </w:p>
        </w:tc>
      </w:tr>
      <w:tr w:rsidR="009E2C00" w:rsidRPr="003B4CEA" w14:paraId="31A5EDAA" w14:textId="77777777" w:rsidTr="009E2C00">
        <w:trPr>
          <w:cantSplit/>
        </w:trPr>
        <w:tc>
          <w:tcPr>
            <w:tcW w:w="3780" w:type="dxa"/>
          </w:tcPr>
          <w:p w14:paraId="46B73E9E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EA1F11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B6D00D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586CBF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150B621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67C232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791A019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B7E3AB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C00" w:rsidRPr="003B4CEA" w14:paraId="1760F22D" w14:textId="77777777" w:rsidTr="009E2C00">
        <w:trPr>
          <w:cantSplit/>
        </w:trPr>
        <w:tc>
          <w:tcPr>
            <w:tcW w:w="3780" w:type="dxa"/>
          </w:tcPr>
          <w:p w14:paraId="459B64BB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</w:rPr>
              <w:br w:type="page"/>
            </w:r>
            <w:r w:rsidRPr="003B4CE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ค่าใช้จ่ายค้างจ่าย (รวมในหนี้สินหมุนเวียนอื่น)</w:t>
            </w:r>
          </w:p>
        </w:tc>
        <w:tc>
          <w:tcPr>
            <w:tcW w:w="1350" w:type="dxa"/>
          </w:tcPr>
          <w:p w14:paraId="757428D5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4F577D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DBFD4C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C9130DC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0C699F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C3CE2CA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D513AE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C00" w:rsidRPr="003B4CEA" w14:paraId="64745D50" w14:textId="77777777" w:rsidTr="009E2C00">
        <w:trPr>
          <w:cantSplit/>
        </w:trPr>
        <w:tc>
          <w:tcPr>
            <w:tcW w:w="3780" w:type="dxa"/>
          </w:tcPr>
          <w:p w14:paraId="7D375467" w14:textId="77777777" w:rsidR="009E2C00" w:rsidRPr="003B4CEA" w:rsidRDefault="009E2C00" w:rsidP="003B4CE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ADEC20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</w:rPr>
              <w:t>1,431</w:t>
            </w:r>
          </w:p>
        </w:tc>
        <w:tc>
          <w:tcPr>
            <w:tcW w:w="270" w:type="dxa"/>
          </w:tcPr>
          <w:p w14:paraId="01487972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467BA84" w14:textId="03BC64E3" w:rsidR="009E2C00" w:rsidRPr="003B4CEA" w:rsidRDefault="007F025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14,260</w:t>
            </w:r>
          </w:p>
        </w:tc>
        <w:tc>
          <w:tcPr>
            <w:tcW w:w="270" w:type="dxa"/>
          </w:tcPr>
          <w:p w14:paraId="2A6B4B53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71356745" w14:textId="27C2C632" w:rsidR="009E2C00" w:rsidRPr="003B4CEA" w:rsidRDefault="007F025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14,894</w:t>
            </w:r>
          </w:p>
        </w:tc>
        <w:tc>
          <w:tcPr>
            <w:tcW w:w="270" w:type="dxa"/>
          </w:tcPr>
          <w:p w14:paraId="28C7C425" w14:textId="77777777" w:rsidR="009E2C00" w:rsidRPr="003B4CEA" w:rsidRDefault="009E2C0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2BC7F82" w14:textId="67A5EA9D" w:rsidR="009E2C00" w:rsidRPr="003B4CEA" w:rsidRDefault="007F025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797</w:t>
            </w:r>
          </w:p>
        </w:tc>
      </w:tr>
    </w:tbl>
    <w:p w14:paraId="0BEF80C7" w14:textId="77777777" w:rsidR="009E2C00" w:rsidRPr="003B4CEA" w:rsidRDefault="009E2C00" w:rsidP="003B4CEA">
      <w:pPr>
        <w:rPr>
          <w:rFonts w:ascii="Angsana New" w:hAnsi="Angsana New"/>
          <w:sz w:val="26"/>
          <w:szCs w:val="26"/>
        </w:rPr>
      </w:pPr>
    </w:p>
    <w:p w14:paraId="7A14262A" w14:textId="77777777" w:rsidR="009E2C00" w:rsidRPr="003B4CEA" w:rsidRDefault="009E2C00" w:rsidP="003B4CEA">
      <w:pPr>
        <w:rPr>
          <w:rFonts w:ascii="Angsana New" w:hAnsi="Angsana New"/>
          <w:sz w:val="26"/>
          <w:szCs w:val="26"/>
        </w:rPr>
      </w:pPr>
    </w:p>
    <w:p w14:paraId="10FBFE8A" w14:textId="7FD07C08" w:rsidR="00B2698D" w:rsidRPr="003B4CEA" w:rsidRDefault="00B15EA3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B2698D" w:rsidRPr="003B4CEA">
        <w:rPr>
          <w:rFonts w:ascii="Angsana New" w:hAnsi="Angsana New"/>
          <w:b/>
          <w:bCs/>
          <w:sz w:val="26"/>
          <w:szCs w:val="26"/>
        </w:rPr>
        <w:t>.</w:t>
      </w:r>
      <w:r w:rsidR="00B2698D" w:rsidRPr="003B4CEA">
        <w:rPr>
          <w:rFonts w:ascii="Angsana New" w:hAnsi="Angsana New"/>
          <w:b/>
          <w:bCs/>
          <w:sz w:val="26"/>
          <w:szCs w:val="26"/>
        </w:rPr>
        <w:tab/>
      </w:r>
      <w:r w:rsidR="00B2698D" w:rsidRPr="003B4CEA">
        <w:rPr>
          <w:rFonts w:ascii="Angsana New" w:hAnsi="Angsana New"/>
          <w:b/>
          <w:bCs/>
          <w:sz w:val="26"/>
          <w:szCs w:val="26"/>
          <w:cs/>
        </w:rPr>
        <w:t>เงินลงทุนระยะสั้น</w:t>
      </w:r>
    </w:p>
    <w:p w14:paraId="2E60A9C8" w14:textId="77777777" w:rsidR="00B2698D" w:rsidRPr="003B4CEA" w:rsidRDefault="00B2698D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1998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B2698D" w:rsidRPr="003B4CEA" w14:paraId="163B7788" w14:textId="77777777" w:rsidTr="000A25EC">
        <w:trPr>
          <w:cantSplit/>
        </w:trPr>
        <w:tc>
          <w:tcPr>
            <w:tcW w:w="4518" w:type="dxa"/>
            <w:gridSpan w:val="5"/>
          </w:tcPr>
          <w:p w14:paraId="4D5E3998" w14:textId="77777777" w:rsidR="00B2698D" w:rsidRPr="003B4CEA" w:rsidRDefault="00B269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32D45130" w14:textId="77777777" w:rsidR="00B2698D" w:rsidRPr="003B4CEA" w:rsidRDefault="00B269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B2698D" w:rsidRPr="003B4CEA" w14:paraId="4CB43486" w14:textId="77777777" w:rsidTr="000A25EC">
        <w:trPr>
          <w:cantSplit/>
        </w:trPr>
        <w:tc>
          <w:tcPr>
            <w:tcW w:w="1998" w:type="dxa"/>
          </w:tcPr>
          <w:p w14:paraId="02654EC3" w14:textId="77777777" w:rsidR="00B2698D" w:rsidRPr="003B4CEA" w:rsidRDefault="00B269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038B44B8" w14:textId="77777777" w:rsidR="00B2698D" w:rsidRPr="003B4CEA" w:rsidRDefault="00B269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ย (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ร้อยละต่อปี)</w:t>
            </w:r>
          </w:p>
        </w:tc>
        <w:tc>
          <w:tcPr>
            <w:tcW w:w="270" w:type="dxa"/>
          </w:tcPr>
          <w:p w14:paraId="10D7EAF7" w14:textId="77777777" w:rsidR="00B2698D" w:rsidRPr="003B4CEA" w:rsidRDefault="00B269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65DBEF7" w14:textId="77777777" w:rsidR="00B2698D" w:rsidRPr="003B4CEA" w:rsidRDefault="00B269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1573F1FF" w14:textId="77777777" w:rsidR="00B2698D" w:rsidRPr="003B4CEA" w:rsidRDefault="00B269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1C1780C8" w14:textId="77777777" w:rsidR="00B2698D" w:rsidRPr="003B4CEA" w:rsidRDefault="00B269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87FF2" w:rsidRPr="003B4CEA" w14:paraId="203CEBD0" w14:textId="77777777" w:rsidTr="00C5651F">
        <w:tc>
          <w:tcPr>
            <w:tcW w:w="1998" w:type="dxa"/>
          </w:tcPr>
          <w:p w14:paraId="384FD78A" w14:textId="77777777" w:rsidR="00D87FF2" w:rsidRPr="003B4CEA" w:rsidRDefault="00D87FF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0CA152" w14:textId="02452901" w:rsidR="00D87FF2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195BEFA" w14:textId="77777777" w:rsidR="00D87FF2" w:rsidRPr="003B4CEA" w:rsidRDefault="00D87FF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CC3DC8" w14:textId="4147DD41" w:rsidR="00D87FF2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E6B0E00" w14:textId="77777777" w:rsidR="00D87FF2" w:rsidRPr="003B4CEA" w:rsidRDefault="00D87FF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051454" w14:textId="47327DAD" w:rsidR="00D87FF2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9E9BDF3" w14:textId="77777777" w:rsidR="00D87FF2" w:rsidRPr="003B4CEA" w:rsidRDefault="00D87FF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28C841" w14:textId="00C28343" w:rsidR="00D87FF2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32972933" w14:textId="77777777" w:rsidR="00D87FF2" w:rsidRPr="003B4CEA" w:rsidRDefault="00D87FF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145D38" w14:textId="26F6427C" w:rsidR="00D87FF2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6449296C" w14:textId="77777777" w:rsidR="00D87FF2" w:rsidRPr="003B4CEA" w:rsidRDefault="00D87FF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C70CA4" w14:textId="44511790" w:rsidR="00D87FF2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CB4996" w:rsidRPr="003B4CEA" w14:paraId="03A79A89" w14:textId="77777777" w:rsidTr="00CB4996">
        <w:tc>
          <w:tcPr>
            <w:tcW w:w="1998" w:type="dxa"/>
          </w:tcPr>
          <w:p w14:paraId="13E4BE08" w14:textId="77777777" w:rsidR="00CB4996" w:rsidRPr="003B4CEA" w:rsidRDefault="00CB499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95AF154" w14:textId="77777777" w:rsidR="00CB4996" w:rsidRPr="003B4CEA" w:rsidRDefault="00CB499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E8F4BD" w14:textId="77777777" w:rsidR="00CB4996" w:rsidRPr="003B4CEA" w:rsidDel="00B97A85" w:rsidRDefault="00CB499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01CC9A" w14:textId="77777777" w:rsidR="00CB4996" w:rsidRPr="003B4CEA" w:rsidRDefault="00CB499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1316E6" w14:textId="77777777" w:rsidR="00CB4996" w:rsidRPr="003B4CEA" w:rsidDel="00B97A85" w:rsidRDefault="00CB499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623F0F" w14:textId="77777777" w:rsidR="00CB4996" w:rsidRPr="003B4CEA" w:rsidRDefault="00CB499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1A038E" w14:textId="77777777" w:rsidR="00CB4996" w:rsidRPr="003B4CEA" w:rsidRDefault="00CB499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074802" w14:textId="77777777" w:rsidR="00CB4996" w:rsidRPr="003B4CEA" w:rsidRDefault="00CB499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62645F" w14:textId="77777777" w:rsidR="00CB4996" w:rsidRPr="003B4CEA" w:rsidRDefault="00CB499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B15CB7" w14:textId="77777777" w:rsidR="00CB4996" w:rsidRPr="003B4CEA" w:rsidRDefault="00CB499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3EA7E7" w14:textId="77777777" w:rsidR="00CB4996" w:rsidRPr="003B4CEA" w:rsidRDefault="00CB499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BC3770" w14:textId="77777777" w:rsidR="00CB4996" w:rsidRPr="003B4CEA" w:rsidRDefault="00CB499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42CD" w:rsidRPr="003B4CEA" w14:paraId="0C8F2476" w14:textId="77777777" w:rsidTr="00CB4996">
        <w:tc>
          <w:tcPr>
            <w:tcW w:w="1998" w:type="dxa"/>
          </w:tcPr>
          <w:p w14:paraId="5C2F442E" w14:textId="77777777" w:rsidR="00C142CD" w:rsidRPr="003B4CEA" w:rsidRDefault="00C142C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เงินลงทุนในเงินฝากประจำ</w:t>
            </w:r>
          </w:p>
        </w:tc>
        <w:tc>
          <w:tcPr>
            <w:tcW w:w="990" w:type="dxa"/>
          </w:tcPr>
          <w:p w14:paraId="1C578CB4" w14:textId="6AFA737F" w:rsidR="00C142CD" w:rsidRPr="003B4CEA" w:rsidDel="00B97A85" w:rsidRDefault="004F5F9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0.800 - 1.100</w:t>
            </w:r>
          </w:p>
        </w:tc>
        <w:tc>
          <w:tcPr>
            <w:tcW w:w="270" w:type="dxa"/>
          </w:tcPr>
          <w:p w14:paraId="65BD8FC2" w14:textId="77777777" w:rsidR="00C142CD" w:rsidRPr="003B4CEA" w:rsidDel="00B97A85" w:rsidRDefault="00C142C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40F26C" w14:textId="6CA6D6D3" w:rsidR="00C142CD" w:rsidRPr="003B4CEA" w:rsidDel="00B97A85" w:rsidRDefault="00C142C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0.250 - 0.550</w:t>
            </w:r>
          </w:p>
        </w:tc>
        <w:tc>
          <w:tcPr>
            <w:tcW w:w="270" w:type="dxa"/>
          </w:tcPr>
          <w:p w14:paraId="3AA0F71F" w14:textId="77777777" w:rsidR="00C142CD" w:rsidRPr="003B4CEA" w:rsidDel="00B97A85" w:rsidRDefault="00C142C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352A97" w14:textId="0C9C528A" w:rsidR="00C142CD" w:rsidRPr="003B4CEA" w:rsidRDefault="004F5F9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27,718</w:t>
            </w:r>
          </w:p>
        </w:tc>
        <w:tc>
          <w:tcPr>
            <w:tcW w:w="270" w:type="dxa"/>
          </w:tcPr>
          <w:p w14:paraId="2EAFC3E4" w14:textId="77777777" w:rsidR="00C142CD" w:rsidRPr="003B4CEA" w:rsidRDefault="00C142C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7FABDEC" w14:textId="3721B8D2" w:rsidR="00C142CD" w:rsidRPr="003B4CEA" w:rsidRDefault="00C142C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26,562</w:t>
            </w:r>
          </w:p>
        </w:tc>
        <w:tc>
          <w:tcPr>
            <w:tcW w:w="270" w:type="dxa"/>
          </w:tcPr>
          <w:p w14:paraId="5954D422" w14:textId="77777777" w:rsidR="00C142CD" w:rsidRPr="003B4CEA" w:rsidRDefault="00C142C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5B0E8B" w14:textId="046386F6" w:rsidR="00C142CD" w:rsidRPr="003B4CEA" w:rsidRDefault="004F5F9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27,717</w:t>
            </w:r>
          </w:p>
        </w:tc>
        <w:tc>
          <w:tcPr>
            <w:tcW w:w="270" w:type="dxa"/>
          </w:tcPr>
          <w:p w14:paraId="0E49BD72" w14:textId="77777777" w:rsidR="00C142CD" w:rsidRPr="003B4CEA" w:rsidRDefault="00C142C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DF574D0" w14:textId="7E84CC97" w:rsidR="00C142CD" w:rsidRPr="003B4CEA" w:rsidRDefault="00C142C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26,561</w:t>
            </w:r>
          </w:p>
        </w:tc>
      </w:tr>
    </w:tbl>
    <w:p w14:paraId="6A766EA0" w14:textId="77777777" w:rsidR="001061B8" w:rsidRPr="003B4CEA" w:rsidRDefault="001061B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5C7ECCF6" w14:textId="53C6F567" w:rsidR="00B2698D" w:rsidRPr="003B4CEA" w:rsidRDefault="00B15EA3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B4CEA">
        <w:rPr>
          <w:rFonts w:ascii="Angsana New" w:hAnsi="Angsana New"/>
          <w:b/>
          <w:bCs/>
          <w:sz w:val="26"/>
          <w:szCs w:val="26"/>
        </w:rPr>
        <w:t>6</w:t>
      </w:r>
      <w:r w:rsidR="00B2698D" w:rsidRPr="003B4CEA">
        <w:rPr>
          <w:rFonts w:ascii="Angsana New" w:hAnsi="Angsana New"/>
          <w:b/>
          <w:bCs/>
          <w:sz w:val="26"/>
          <w:szCs w:val="26"/>
        </w:rPr>
        <w:t>.</w:t>
      </w:r>
      <w:r w:rsidR="00B2698D" w:rsidRPr="003B4CEA">
        <w:rPr>
          <w:rFonts w:ascii="Angsana New" w:hAnsi="Angsana New"/>
          <w:b/>
          <w:bCs/>
          <w:sz w:val="26"/>
          <w:szCs w:val="26"/>
        </w:rPr>
        <w:tab/>
      </w:r>
      <w:r w:rsidR="00B2698D" w:rsidRPr="003B4CEA">
        <w:rPr>
          <w:rFonts w:ascii="Angsana New" w:hAnsi="Angsana New"/>
          <w:b/>
          <w:bCs/>
          <w:sz w:val="26"/>
          <w:szCs w:val="26"/>
          <w:cs/>
        </w:rPr>
        <w:t xml:space="preserve">ลูกหนี้การค้า </w:t>
      </w:r>
      <w:r w:rsidR="00D94864" w:rsidRPr="003B4CEA">
        <w:rPr>
          <w:rFonts w:ascii="Angsana New" w:hAnsi="Angsana New"/>
          <w:b/>
          <w:bCs/>
          <w:sz w:val="26"/>
          <w:szCs w:val="26"/>
          <w:cs/>
        </w:rPr>
        <w:t>ลูกหนี้หมุนเวียนอื่น</w:t>
      </w:r>
      <w:r w:rsidR="00B2698D" w:rsidRPr="003B4CEA">
        <w:rPr>
          <w:rFonts w:ascii="Angsana New" w:hAnsi="Angsana New"/>
          <w:b/>
          <w:bCs/>
          <w:sz w:val="26"/>
          <w:szCs w:val="26"/>
          <w:cs/>
        </w:rPr>
        <w:t xml:space="preserve"> เจ้าหนี้การค้า</w:t>
      </w:r>
      <w:r w:rsidR="00723A74" w:rsidRPr="003B4CEA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D94864" w:rsidRPr="003B4CEA">
        <w:rPr>
          <w:rFonts w:ascii="Angsana New" w:hAnsi="Angsana New"/>
          <w:b/>
          <w:bCs/>
          <w:sz w:val="26"/>
          <w:szCs w:val="26"/>
          <w:cs/>
        </w:rPr>
        <w:t>เจ้าหนี้หมุนเวียนอื่น</w:t>
      </w:r>
      <w:r w:rsidR="00B2698D" w:rsidRPr="003B4CEA">
        <w:rPr>
          <w:rFonts w:ascii="Angsana New" w:hAnsi="Angsana New"/>
          <w:b/>
          <w:bCs/>
          <w:sz w:val="26"/>
          <w:szCs w:val="26"/>
          <w:cs/>
        </w:rPr>
        <w:t>และตั๋วเงินจ่าย - สุทธิ</w:t>
      </w:r>
    </w:p>
    <w:p w14:paraId="0789D53C" w14:textId="77777777" w:rsidR="009D1A6E" w:rsidRPr="003B4CEA" w:rsidRDefault="009D1A6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DC6066F" w14:textId="24330C0B" w:rsidR="00776A5B" w:rsidRPr="003B4CEA" w:rsidRDefault="00776A5B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ลูกหนี้การค้าและ</w:t>
      </w:r>
      <w:r w:rsidR="00D94864" w:rsidRPr="003B4CEA">
        <w:rPr>
          <w:rFonts w:ascii="Angsana New" w:hAnsi="Angsana New"/>
          <w:sz w:val="26"/>
          <w:szCs w:val="26"/>
          <w:cs/>
        </w:rPr>
        <w:t>ลูกหนี้หมุนเวียนอื่น</w:t>
      </w:r>
      <w:r w:rsidR="00B80762">
        <w:rPr>
          <w:rFonts w:ascii="Angsana New" w:hAnsi="Angsana New"/>
          <w:sz w:val="26"/>
          <w:szCs w:val="26"/>
        </w:rPr>
        <w:t xml:space="preserve"> - </w:t>
      </w:r>
      <w:r w:rsidR="00B80762">
        <w:rPr>
          <w:rFonts w:ascii="Angsana New" w:hAnsi="Angsana New" w:hint="cs"/>
          <w:sz w:val="26"/>
          <w:szCs w:val="26"/>
          <w:cs/>
        </w:rPr>
        <w:t>สุทธิ</w:t>
      </w:r>
      <w:r w:rsidRPr="003B4CEA">
        <w:rPr>
          <w:rFonts w:ascii="Angsana New" w:hAnsi="Angsana New"/>
          <w:sz w:val="26"/>
          <w:szCs w:val="26"/>
          <w:cs/>
        </w:rPr>
        <w:t xml:space="preserve"> ณ วันที่ </w:t>
      </w:r>
      <w:r w:rsidRPr="003B4CEA">
        <w:rPr>
          <w:rFonts w:ascii="Angsana New" w:hAnsi="Angsana New"/>
          <w:sz w:val="26"/>
          <w:szCs w:val="26"/>
        </w:rPr>
        <w:t>31</w:t>
      </w:r>
      <w:r w:rsidRPr="003B4CE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Pr="003B4CEA">
        <w:rPr>
          <w:rFonts w:ascii="Angsana New" w:hAnsi="Angsana New"/>
          <w:sz w:val="26"/>
          <w:szCs w:val="26"/>
          <w:cs/>
        </w:rPr>
        <w:t xml:space="preserve"> 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40F1AD89" w14:textId="77777777" w:rsidR="001061B8" w:rsidRPr="003B4CEA" w:rsidRDefault="001061B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945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545"/>
        <w:gridCol w:w="1170"/>
        <w:gridCol w:w="270"/>
        <w:gridCol w:w="1080"/>
        <w:gridCol w:w="270"/>
        <w:gridCol w:w="1080"/>
        <w:gridCol w:w="270"/>
        <w:gridCol w:w="1260"/>
      </w:tblGrid>
      <w:tr w:rsidR="00654FD7" w:rsidRPr="003B4CEA" w14:paraId="22D48C96" w14:textId="77777777" w:rsidTr="00342A85">
        <w:trPr>
          <w:cantSplit/>
        </w:trPr>
        <w:tc>
          <w:tcPr>
            <w:tcW w:w="4545" w:type="dxa"/>
          </w:tcPr>
          <w:p w14:paraId="56B7D4ED" w14:textId="77777777" w:rsidR="00654FD7" w:rsidRPr="003B4CEA" w:rsidRDefault="00654FD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14:paraId="65705E0A" w14:textId="77777777" w:rsidR="00654FD7" w:rsidRPr="003B4CEA" w:rsidRDefault="00654FD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54FD7" w:rsidRPr="003B4CEA" w14:paraId="04DB7087" w14:textId="77777777" w:rsidTr="00342A85">
        <w:trPr>
          <w:cantSplit/>
        </w:trPr>
        <w:tc>
          <w:tcPr>
            <w:tcW w:w="4545" w:type="dxa"/>
          </w:tcPr>
          <w:p w14:paraId="4F221FFF" w14:textId="77777777" w:rsidR="00654FD7" w:rsidRPr="003B4CEA" w:rsidRDefault="00654FD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6B325ABE" w14:textId="77777777" w:rsidR="00654FD7" w:rsidRPr="003B4CEA" w:rsidRDefault="00654FD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05D01474" w14:textId="77777777" w:rsidR="00654FD7" w:rsidRPr="003B4CEA" w:rsidRDefault="00654FD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AAD4922" w14:textId="77777777" w:rsidR="00654FD7" w:rsidRPr="003B4CEA" w:rsidRDefault="00654FD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54FD7" w:rsidRPr="003B4CEA" w14:paraId="7FF9F1B0" w14:textId="77777777" w:rsidTr="00342A85">
        <w:tc>
          <w:tcPr>
            <w:tcW w:w="4545" w:type="dxa"/>
          </w:tcPr>
          <w:p w14:paraId="5808BF63" w14:textId="77777777" w:rsidR="00654FD7" w:rsidRPr="003B4CEA" w:rsidRDefault="00654FD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A31B32" w14:textId="4F4F4BC2" w:rsidR="00654FD7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26572C06" w14:textId="77777777" w:rsidR="00654FD7" w:rsidRPr="003B4CEA" w:rsidRDefault="00654FD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40BA5E" w14:textId="70732DC8" w:rsidR="00654FD7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33AA055" w14:textId="77777777" w:rsidR="00654FD7" w:rsidRPr="003B4CEA" w:rsidRDefault="00654FD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25C435" w14:textId="75E8A083" w:rsidR="00654FD7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32E4EB3D" w14:textId="77777777" w:rsidR="00654FD7" w:rsidRPr="003B4CEA" w:rsidRDefault="00654FD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214FAA" w14:textId="40BFB0FB" w:rsidR="00654FD7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54FD7" w:rsidRPr="003B4CEA" w14:paraId="21F539AB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32B9F156" w14:textId="77777777" w:rsidR="00654FD7" w:rsidRPr="003B4CEA" w:rsidRDefault="00654FD7" w:rsidP="003B4CEA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26C4896" w14:textId="77777777" w:rsidR="00654FD7" w:rsidRPr="003B4CEA" w:rsidRDefault="00654FD7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295BE3" w14:textId="77777777" w:rsidR="00654FD7" w:rsidRPr="003B4CEA" w:rsidRDefault="00654FD7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B6F28C" w14:textId="77777777" w:rsidR="00654FD7" w:rsidRPr="003B4CEA" w:rsidRDefault="00654FD7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83D1F4" w14:textId="77777777" w:rsidR="00654FD7" w:rsidRPr="003B4CEA" w:rsidRDefault="00654FD7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1A6977" w14:textId="77777777" w:rsidR="00654FD7" w:rsidRPr="003B4CEA" w:rsidRDefault="00654FD7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4CBC51" w14:textId="77777777" w:rsidR="00654FD7" w:rsidRPr="003B4CEA" w:rsidRDefault="00654FD7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E15136" w14:textId="77777777" w:rsidR="00654FD7" w:rsidRPr="003B4CEA" w:rsidRDefault="00654FD7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4EB8" w:rsidRPr="003B4CEA" w14:paraId="2038BE61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57B21FAC" w14:textId="77777777" w:rsidR="00344EB8" w:rsidRPr="003B4CEA" w:rsidRDefault="00344EB8" w:rsidP="003B4CE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775FF6B" w14:textId="7F614576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2,964,981</w:t>
            </w:r>
          </w:p>
        </w:tc>
        <w:tc>
          <w:tcPr>
            <w:tcW w:w="270" w:type="dxa"/>
          </w:tcPr>
          <w:p w14:paraId="34D4A854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D4A6D0A" w14:textId="79935E39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2,570,782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460043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784C5D6" w14:textId="3A8093EF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2,964,981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A65EC2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88E2546" w14:textId="6281DA76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2,570,782</w:t>
            </w:r>
          </w:p>
        </w:tc>
      </w:tr>
      <w:tr w:rsidR="00344EB8" w:rsidRPr="003B4CEA" w14:paraId="590FCF42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3BEC61CF" w14:textId="77777777" w:rsidR="00344EB8" w:rsidRPr="003B4CEA" w:rsidRDefault="00344EB8" w:rsidP="003B4CEA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หัก เงินรับล่วงหน้าจากลูกค้า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671227B" w14:textId="31AE3846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(105,285)</w:t>
            </w:r>
          </w:p>
        </w:tc>
        <w:tc>
          <w:tcPr>
            <w:tcW w:w="270" w:type="dxa"/>
          </w:tcPr>
          <w:p w14:paraId="6D44B22E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F748552" w14:textId="059A036A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(68,000)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2B894F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53F728C" w14:textId="71B81974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5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(105,285)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1A05FA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2" w:right="-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7642C99" w14:textId="5B3B4D91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(68,000)</w:t>
            </w:r>
          </w:p>
        </w:tc>
      </w:tr>
      <w:tr w:rsidR="00344EB8" w:rsidRPr="003B4CEA" w14:paraId="50C3A80F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4E8F038C" w14:textId="77777777" w:rsidR="00344EB8" w:rsidRPr="003B4CEA" w:rsidRDefault="00344EB8" w:rsidP="003B4CEA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F87F344" w14:textId="7FD47FF4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(53,900)</w:t>
            </w:r>
          </w:p>
        </w:tc>
        <w:tc>
          <w:tcPr>
            <w:tcW w:w="270" w:type="dxa"/>
          </w:tcPr>
          <w:p w14:paraId="7D8C56A2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BE48A61" w14:textId="0B825DF4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(50,300)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9D52B9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37B78D9" w14:textId="3EB56AFB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(53,900)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D7D70D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2"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D61ECBC" w14:textId="79DC3B66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(50,300)</w:t>
            </w:r>
          </w:p>
        </w:tc>
      </w:tr>
      <w:tr w:rsidR="00673A4C" w:rsidRPr="003B4CEA" w14:paraId="555102AE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7D133764" w14:textId="77777777" w:rsidR="00673A4C" w:rsidRPr="003B4CEA" w:rsidRDefault="00673A4C" w:rsidP="003B4CEA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ลูกหนี้การค้า </w:t>
            </w: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40DF67" w14:textId="69ED66DC" w:rsidR="00673A4C" w:rsidRPr="003B4CEA" w:rsidRDefault="002D695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2,805,796</w:t>
            </w:r>
          </w:p>
        </w:tc>
        <w:tc>
          <w:tcPr>
            <w:tcW w:w="270" w:type="dxa"/>
          </w:tcPr>
          <w:p w14:paraId="04C757CD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7FFDBB" w14:textId="76F9363C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2,452,482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35D9DB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38832" w14:textId="280D0446" w:rsidR="00673A4C" w:rsidRPr="003B4CEA" w:rsidRDefault="002D695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2,805,796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BC8D48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84AF97" w14:textId="725BE5C2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2,452,482</w:t>
            </w:r>
          </w:p>
        </w:tc>
      </w:tr>
      <w:tr w:rsidR="00673A4C" w:rsidRPr="003B4CEA" w14:paraId="5DC34AB4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</w:tcPr>
          <w:p w14:paraId="1FE0AA59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8F3E9B5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598246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4E76FC6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B7EF8C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46DA7ED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CFEF50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D1C9D17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3A4C" w:rsidRPr="003B4CEA" w14:paraId="0586CB89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2815C2F1" w14:textId="77777777" w:rsidR="00673A4C" w:rsidRPr="003B4CEA" w:rsidRDefault="00673A4C" w:rsidP="003B4CEA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5E47270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071931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35E32DD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FD1F565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4BFE481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0AE0745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0F59DD2D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3A4C" w:rsidRPr="003B4CEA" w14:paraId="49DEA275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1F3B057D" w14:textId="55115141" w:rsidR="00673A4C" w:rsidRPr="003B4CEA" w:rsidRDefault="006E38AD" w:rsidP="003B4CE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="00673A4C" w:rsidRPr="003B4CEA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364E4129" w14:textId="5413099E" w:rsidR="00673A4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8,946</w:t>
            </w:r>
          </w:p>
        </w:tc>
        <w:tc>
          <w:tcPr>
            <w:tcW w:w="270" w:type="dxa"/>
          </w:tcPr>
          <w:p w14:paraId="732696EF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79553F" w14:textId="6277999D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8,094</w:t>
            </w:r>
          </w:p>
        </w:tc>
        <w:tc>
          <w:tcPr>
            <w:tcW w:w="270" w:type="dxa"/>
          </w:tcPr>
          <w:p w14:paraId="0BC826A2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7ED90A" w14:textId="0FA2C655" w:rsidR="00673A4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584,256</w:t>
            </w:r>
          </w:p>
        </w:tc>
        <w:tc>
          <w:tcPr>
            <w:tcW w:w="270" w:type="dxa"/>
          </w:tcPr>
          <w:p w14:paraId="55591359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481872" w14:textId="32148169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597,304</w:t>
            </w:r>
          </w:p>
        </w:tc>
      </w:tr>
      <w:tr w:rsidR="00673A4C" w:rsidRPr="003B4CEA" w14:paraId="141D896C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7D0B428F" w14:textId="77777777" w:rsidR="00673A4C" w:rsidRPr="003B4CEA" w:rsidRDefault="00673A4C" w:rsidP="003B4CE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562E8" w14:textId="243B8D03" w:rsidR="00673A4C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</w:t>
            </w:r>
            <w:r w:rsidR="003B4CEA">
              <w:rPr>
                <w:rFonts w:ascii="Angsana New" w:hAnsi="Angsana New"/>
                <w:sz w:val="26"/>
                <w:szCs w:val="26"/>
              </w:rPr>
              <w:t>7</w:t>
            </w:r>
            <w:r w:rsidRPr="003B4CEA">
              <w:rPr>
                <w:rFonts w:ascii="Angsana New" w:hAnsi="Angsana New"/>
                <w:sz w:val="26"/>
                <w:szCs w:val="26"/>
              </w:rPr>
              <w:t>,129</w:t>
            </w:r>
          </w:p>
        </w:tc>
        <w:tc>
          <w:tcPr>
            <w:tcW w:w="270" w:type="dxa"/>
          </w:tcPr>
          <w:p w14:paraId="4DB03AF8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30A04" w14:textId="23A91FB5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406,268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34380F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773FD" w14:textId="54810C83" w:rsidR="00673A4C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16,846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0970E6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D060A" w14:textId="6390C72E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383,035</w:t>
            </w:r>
          </w:p>
        </w:tc>
      </w:tr>
      <w:tr w:rsidR="00673A4C" w:rsidRPr="003B4CEA" w14:paraId="11E2CE5C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4C2DBB44" w14:textId="77777777" w:rsidR="00673A4C" w:rsidRPr="003B4CEA" w:rsidRDefault="00673A4C" w:rsidP="003B4CEA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6010A" w14:textId="364EB80C" w:rsidR="00673A4C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</w:t>
            </w:r>
            <w:r w:rsidR="003B4CEA">
              <w:rPr>
                <w:rFonts w:ascii="Angsana New" w:hAnsi="Angsana New"/>
                <w:sz w:val="26"/>
                <w:szCs w:val="26"/>
              </w:rPr>
              <w:t>6</w:t>
            </w:r>
            <w:r w:rsidRPr="003B4CEA">
              <w:rPr>
                <w:rFonts w:ascii="Angsana New" w:hAnsi="Angsana New"/>
                <w:sz w:val="26"/>
                <w:szCs w:val="26"/>
              </w:rPr>
              <w:t>,075</w:t>
            </w:r>
          </w:p>
        </w:tc>
        <w:tc>
          <w:tcPr>
            <w:tcW w:w="270" w:type="dxa"/>
          </w:tcPr>
          <w:p w14:paraId="77128E3B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77714" w14:textId="632911F3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414,362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3D007AA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2F6F2" w14:textId="37E52410" w:rsidR="00673A4C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601,102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8889B39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7B68B" w14:textId="69248BDD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980,339</w:t>
            </w:r>
          </w:p>
        </w:tc>
      </w:tr>
      <w:tr w:rsidR="00344EB8" w:rsidRPr="003B4CEA" w14:paraId="0CDC0BB6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45136D6C" w14:textId="77777777" w:rsidR="00344EB8" w:rsidRPr="003B4CEA" w:rsidRDefault="00344EB8" w:rsidP="003B4CEA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59A573" w14:textId="31BBC858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</w:t>
            </w:r>
            <w:r w:rsidR="003B4CEA">
              <w:rPr>
                <w:rFonts w:ascii="Angsana New" w:hAnsi="Angsana New"/>
                <w:sz w:val="26"/>
                <w:szCs w:val="26"/>
              </w:rPr>
              <w:t>6</w:t>
            </w:r>
            <w:r w:rsidRPr="003B4CEA">
              <w:rPr>
                <w:rFonts w:ascii="Angsana New" w:hAnsi="Angsana New"/>
                <w:sz w:val="26"/>
                <w:szCs w:val="26"/>
              </w:rPr>
              <w:t>,734)</w:t>
            </w:r>
          </w:p>
        </w:tc>
        <w:tc>
          <w:tcPr>
            <w:tcW w:w="270" w:type="dxa"/>
          </w:tcPr>
          <w:p w14:paraId="2B2CDEC2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A71DE" w14:textId="2CAB861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(16,760)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9F5718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D20E3" w14:textId="42F34F52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(13,734)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439742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2"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E7CF0" w14:textId="10A1B63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(13,760)</w:t>
            </w:r>
          </w:p>
        </w:tc>
      </w:tr>
      <w:tr w:rsidR="00344EB8" w:rsidRPr="003B4CEA" w14:paraId="3F0C512E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70B9F6CB" w14:textId="77777777" w:rsidR="00344EB8" w:rsidRPr="003B4CEA" w:rsidRDefault="00344EB8" w:rsidP="003B4CEA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DB3FF" w14:textId="32C5991C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29,341</w:t>
            </w:r>
          </w:p>
        </w:tc>
        <w:tc>
          <w:tcPr>
            <w:tcW w:w="270" w:type="dxa"/>
          </w:tcPr>
          <w:p w14:paraId="3F2F06FE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C1173" w14:textId="0955482D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397,602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A60DB7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691461" w14:textId="48E132C6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587,368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3F7A20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3CC989" w14:textId="4A62A6D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966,579</w:t>
            </w:r>
          </w:p>
        </w:tc>
      </w:tr>
      <w:tr w:rsidR="00344EB8" w:rsidRPr="003B4CEA" w14:paraId="682BC673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56932554" w14:textId="77777777" w:rsidR="00344EB8" w:rsidRPr="003B4CEA" w:rsidRDefault="00344EB8" w:rsidP="003B4CEA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-</w:t>
            </w: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0BFCA0" w14:textId="356F705B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2,835,137</w:t>
            </w:r>
          </w:p>
        </w:tc>
        <w:tc>
          <w:tcPr>
            <w:tcW w:w="270" w:type="dxa"/>
          </w:tcPr>
          <w:p w14:paraId="74E782A7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8C3C86" w14:textId="5792D4A4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2,850,084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FAC442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80141" w14:textId="15C75C66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3,393,164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64D5F5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0EC72" w14:textId="3F834AD2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3,419,061</w:t>
            </w:r>
          </w:p>
        </w:tc>
      </w:tr>
      <w:tr w:rsidR="00344EB8" w:rsidRPr="003B4CEA" w14:paraId="17557BFE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</w:tcPr>
          <w:p w14:paraId="72691F56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5E42638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9B1579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93A8B6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FBC1B37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6D09AA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8187BD3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5328EA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4EB8" w:rsidRPr="003B4CEA" w14:paraId="4F7B8A00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458270BA" w14:textId="56275947" w:rsidR="00344EB8" w:rsidRPr="003B4CEA" w:rsidRDefault="00344EB8" w:rsidP="003B4CEA">
            <w:pPr>
              <w:pStyle w:val="Heading7"/>
              <w:spacing w:line="240" w:lineRule="atLeast"/>
              <w:ind w:right="-91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ค่าเผื่อผลขาดทุนด้านเครดิตที่คาดว่าจะเกิดขึ้นในระหว่าง</w:t>
            </w: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82B64EA" w14:textId="69B24649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3,574</w:t>
            </w:r>
          </w:p>
        </w:tc>
        <w:tc>
          <w:tcPr>
            <w:tcW w:w="270" w:type="dxa"/>
          </w:tcPr>
          <w:p w14:paraId="73CB3A93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69303E0" w14:textId="3BF1F2AF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50,750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08868F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1F0227" w14:textId="68003B12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3,574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A262B8" w14:textId="77777777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B1EA70" w14:textId="10D4FEBD" w:rsidR="00344EB8" w:rsidRPr="003B4CEA" w:rsidRDefault="00344E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50,750</w:t>
            </w:r>
          </w:p>
        </w:tc>
      </w:tr>
    </w:tbl>
    <w:p w14:paraId="0EB7D585" w14:textId="77777777" w:rsidR="00426142" w:rsidRPr="003B4CEA" w:rsidRDefault="00426142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6D70AAFE" w14:textId="77777777" w:rsidR="00013047" w:rsidRPr="003B4CEA" w:rsidRDefault="0001304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br w:type="page"/>
      </w:r>
    </w:p>
    <w:p w14:paraId="46003AAD" w14:textId="74FB2ADD" w:rsidR="009D1A6E" w:rsidRPr="003B4CEA" w:rsidRDefault="009D1A6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lastRenderedPageBreak/>
        <w:t>การวิเคราะห์อายุลูกหนี้</w:t>
      </w:r>
      <w:r w:rsidR="009D7740" w:rsidRPr="003B4CEA">
        <w:rPr>
          <w:rFonts w:ascii="Angsana New" w:hAnsi="Angsana New"/>
          <w:sz w:val="26"/>
          <w:szCs w:val="26"/>
          <w:cs/>
        </w:rPr>
        <w:t>การค้า</w:t>
      </w:r>
      <w:r w:rsidR="00470B02" w:rsidRPr="003B4CEA">
        <w:rPr>
          <w:rFonts w:ascii="Angsana New" w:hAnsi="Angsana New"/>
          <w:sz w:val="26"/>
          <w:szCs w:val="26"/>
          <w:cs/>
        </w:rPr>
        <w:t>และ</w:t>
      </w:r>
      <w:r w:rsidR="00D94864" w:rsidRPr="003B4CEA">
        <w:rPr>
          <w:rFonts w:ascii="Angsana New" w:hAnsi="Angsana New"/>
          <w:sz w:val="26"/>
          <w:szCs w:val="26"/>
          <w:cs/>
        </w:rPr>
        <w:t>ลูกหนี้หมุนเวียนอื่น</w:t>
      </w:r>
      <w:r w:rsidR="00B80762">
        <w:rPr>
          <w:rFonts w:ascii="Angsana New" w:hAnsi="Angsana New" w:hint="cs"/>
          <w:sz w:val="26"/>
          <w:szCs w:val="26"/>
          <w:cs/>
        </w:rPr>
        <w:t xml:space="preserve"> - สุทธิ</w:t>
      </w:r>
      <w:r w:rsidRPr="003B4CEA">
        <w:rPr>
          <w:rFonts w:ascii="Angsana New" w:hAnsi="Angsana New"/>
          <w:sz w:val="26"/>
          <w:szCs w:val="26"/>
          <w:cs/>
        </w:rPr>
        <w:t xml:space="preserve"> ณ วันที่ </w:t>
      </w:r>
      <w:r w:rsidRPr="003B4CEA">
        <w:rPr>
          <w:rFonts w:ascii="Angsana New" w:hAnsi="Angsana New"/>
          <w:sz w:val="26"/>
          <w:szCs w:val="26"/>
        </w:rPr>
        <w:t>31</w:t>
      </w:r>
      <w:r w:rsidRPr="003B4CE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Pr="003B4CEA">
        <w:rPr>
          <w:rFonts w:ascii="Angsana New" w:hAnsi="Angsana New"/>
          <w:sz w:val="26"/>
          <w:szCs w:val="26"/>
          <w:cs/>
        </w:rPr>
        <w:t xml:space="preserve"> 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11D7CA87" w14:textId="77777777" w:rsidR="00743C70" w:rsidRPr="003B4CEA" w:rsidRDefault="00743C7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4428"/>
        <w:gridCol w:w="1170"/>
        <w:gridCol w:w="270"/>
        <w:gridCol w:w="1080"/>
        <w:gridCol w:w="270"/>
        <w:gridCol w:w="1080"/>
        <w:gridCol w:w="270"/>
        <w:gridCol w:w="1170"/>
      </w:tblGrid>
      <w:tr w:rsidR="009D1A6E" w:rsidRPr="003B4CEA" w14:paraId="3A66C0B7" w14:textId="77777777" w:rsidTr="00E74DC4">
        <w:trPr>
          <w:cantSplit/>
        </w:trPr>
        <w:tc>
          <w:tcPr>
            <w:tcW w:w="4428" w:type="dxa"/>
          </w:tcPr>
          <w:p w14:paraId="1E81620E" w14:textId="77777777" w:rsidR="009D1A6E" w:rsidRPr="003B4CEA" w:rsidRDefault="009D1A6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</w:tcPr>
          <w:p w14:paraId="649B71B9" w14:textId="77777777" w:rsidR="009D1A6E" w:rsidRPr="003B4CEA" w:rsidRDefault="009D1A6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9D1A6E" w:rsidRPr="003B4CEA" w14:paraId="6E38E352" w14:textId="77777777" w:rsidTr="00E74DC4">
        <w:trPr>
          <w:cantSplit/>
        </w:trPr>
        <w:tc>
          <w:tcPr>
            <w:tcW w:w="4428" w:type="dxa"/>
          </w:tcPr>
          <w:p w14:paraId="12FC05A6" w14:textId="77777777" w:rsidR="009D1A6E" w:rsidRPr="003B4CEA" w:rsidRDefault="009D1A6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69716A9F" w14:textId="77777777" w:rsidR="009D1A6E" w:rsidRPr="003B4CEA" w:rsidRDefault="009D1A6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3F14543E" w14:textId="77777777" w:rsidR="009D1A6E" w:rsidRPr="003B4CEA" w:rsidRDefault="009D1A6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09F09961" w14:textId="77777777" w:rsidR="009D1A6E" w:rsidRPr="003B4CEA" w:rsidRDefault="007C51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D1A6E" w:rsidRPr="003B4CEA" w14:paraId="7D52C3AC" w14:textId="77777777" w:rsidTr="00E74DC4">
        <w:tc>
          <w:tcPr>
            <w:tcW w:w="4428" w:type="dxa"/>
          </w:tcPr>
          <w:p w14:paraId="1775ACC3" w14:textId="77777777" w:rsidR="009D1A6E" w:rsidRPr="003B4CEA" w:rsidRDefault="009D1A6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7184F1" w14:textId="6763BDCF" w:rsidR="009D1A6E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5605CBB2" w14:textId="77777777" w:rsidR="009D1A6E" w:rsidRPr="003B4CEA" w:rsidRDefault="009D1A6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6443B5" w14:textId="7D71A4ED" w:rsidR="009D1A6E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C863AA4" w14:textId="77777777" w:rsidR="009D1A6E" w:rsidRPr="003B4CEA" w:rsidRDefault="009D1A6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846EC8" w14:textId="534672E5" w:rsidR="009D1A6E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479ADA41" w14:textId="77777777" w:rsidR="009D1A6E" w:rsidRPr="003B4CEA" w:rsidRDefault="009D1A6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B3C329" w14:textId="6E70415F" w:rsidR="009D1A6E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73A4C" w:rsidRPr="003B4CEA" w14:paraId="6E37B845" w14:textId="77777777" w:rsidTr="00E74DC4">
        <w:tc>
          <w:tcPr>
            <w:tcW w:w="4428" w:type="dxa"/>
          </w:tcPr>
          <w:p w14:paraId="6B299E22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sym w:font="Symbol" w:char="F0B7"/>
            </w:r>
            <w:r w:rsidRPr="003B4CEA">
              <w:rPr>
                <w:rFonts w:ascii="Angsana New" w:hAnsi="Angsana New"/>
                <w:sz w:val="26"/>
                <w:szCs w:val="26"/>
              </w:rPr>
              <w:tab/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170" w:type="dxa"/>
          </w:tcPr>
          <w:p w14:paraId="36A479E9" w14:textId="6CAD8AFC" w:rsidR="00673A4C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1,177,037</w:t>
            </w:r>
          </w:p>
        </w:tc>
        <w:tc>
          <w:tcPr>
            <w:tcW w:w="270" w:type="dxa"/>
          </w:tcPr>
          <w:p w14:paraId="5EE5A759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51FB04" w14:textId="1BDB4DDD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1,057,744</w:t>
            </w:r>
          </w:p>
        </w:tc>
        <w:tc>
          <w:tcPr>
            <w:tcW w:w="270" w:type="dxa"/>
          </w:tcPr>
          <w:p w14:paraId="0317A1B2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A2E9F4" w14:textId="340A3A81" w:rsidR="00673A4C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1,465,910</w:t>
            </w:r>
          </w:p>
        </w:tc>
        <w:tc>
          <w:tcPr>
            <w:tcW w:w="270" w:type="dxa"/>
          </w:tcPr>
          <w:p w14:paraId="50F609A3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9DC9473" w14:textId="7DF08324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1,287,270</w:t>
            </w:r>
          </w:p>
        </w:tc>
      </w:tr>
      <w:tr w:rsidR="00673A4C" w:rsidRPr="003B4CEA" w14:paraId="5CE0A430" w14:textId="77777777" w:rsidTr="00E74DC4">
        <w:tc>
          <w:tcPr>
            <w:tcW w:w="4428" w:type="dxa"/>
          </w:tcPr>
          <w:p w14:paraId="6AA52D9E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sym w:font="Symbol" w:char="F0B7"/>
            </w:r>
            <w:r w:rsidRPr="003B4CEA">
              <w:rPr>
                <w:rFonts w:ascii="Angsana New" w:hAnsi="Angsana New"/>
                <w:sz w:val="26"/>
                <w:szCs w:val="26"/>
              </w:rPr>
              <w:tab/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170" w:type="dxa"/>
          </w:tcPr>
          <w:p w14:paraId="5DD3FEA8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8DD6154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EB9560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BCE771E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BC7B4F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BD3757F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A4F3CE9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73A4C" w:rsidRPr="003B4CEA" w14:paraId="62B19267" w14:textId="77777777" w:rsidTr="00E74DC4">
        <w:tc>
          <w:tcPr>
            <w:tcW w:w="4428" w:type="dxa"/>
          </w:tcPr>
          <w:p w14:paraId="3107B4B5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3B4CEA">
              <w:rPr>
                <w:rFonts w:ascii="Angsana New" w:hAnsi="Angsana New"/>
                <w:sz w:val="26"/>
                <w:szCs w:val="26"/>
              </w:rPr>
              <w:tab/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น้อยกว่า </w:t>
            </w:r>
            <w:r w:rsidRPr="003B4CEA">
              <w:rPr>
                <w:rFonts w:ascii="Angsana New" w:hAnsi="Angsana New"/>
                <w:sz w:val="26"/>
                <w:szCs w:val="26"/>
              </w:rPr>
              <w:t>3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FAC537B" w14:textId="48A64D76" w:rsidR="00673A4C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1,448</w:t>
            </w:r>
          </w:p>
        </w:tc>
        <w:tc>
          <w:tcPr>
            <w:tcW w:w="270" w:type="dxa"/>
          </w:tcPr>
          <w:p w14:paraId="610B5359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A8969FB" w14:textId="040553AF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53,736</w:t>
            </w:r>
          </w:p>
        </w:tc>
        <w:tc>
          <w:tcPr>
            <w:tcW w:w="270" w:type="dxa"/>
          </w:tcPr>
          <w:p w14:paraId="54B38432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5E34CFB" w14:textId="1C064CF7" w:rsidR="00673A4C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12,439</w:t>
            </w:r>
          </w:p>
        </w:tc>
        <w:tc>
          <w:tcPr>
            <w:tcW w:w="270" w:type="dxa"/>
          </w:tcPr>
          <w:p w14:paraId="7C0CF25A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7BA573E" w14:textId="59CB397D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60,646</w:t>
            </w:r>
          </w:p>
        </w:tc>
      </w:tr>
      <w:tr w:rsidR="00673A4C" w:rsidRPr="003B4CEA" w14:paraId="3FD5E07B" w14:textId="77777777" w:rsidTr="00E74DC4">
        <w:tc>
          <w:tcPr>
            <w:tcW w:w="4428" w:type="dxa"/>
          </w:tcPr>
          <w:p w14:paraId="514A720D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3B4CEA">
              <w:rPr>
                <w:rFonts w:ascii="Angsana New" w:hAnsi="Angsana New"/>
                <w:sz w:val="26"/>
                <w:szCs w:val="26"/>
              </w:rPr>
              <w:tab/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3B4CEA">
              <w:rPr>
                <w:rFonts w:ascii="Angsana New" w:hAnsi="Angsana New"/>
                <w:sz w:val="26"/>
                <w:szCs w:val="26"/>
              </w:rPr>
              <w:t>3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3B4CEA">
              <w:rPr>
                <w:rFonts w:ascii="Angsana New" w:hAnsi="Angsana New"/>
                <w:sz w:val="26"/>
                <w:szCs w:val="26"/>
              </w:rPr>
              <w:t>6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006477F" w14:textId="76ABAD9B" w:rsidR="00673A4C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270" w:type="dxa"/>
          </w:tcPr>
          <w:p w14:paraId="7BF1A6C1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0972F3B" w14:textId="44ECB05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16,701</w:t>
            </w:r>
          </w:p>
        </w:tc>
        <w:tc>
          <w:tcPr>
            <w:tcW w:w="270" w:type="dxa"/>
          </w:tcPr>
          <w:p w14:paraId="42FB9A50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95BCB86" w14:textId="0F387CCF" w:rsidR="00673A4C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9,704</w:t>
            </w:r>
          </w:p>
        </w:tc>
        <w:tc>
          <w:tcPr>
            <w:tcW w:w="270" w:type="dxa"/>
          </w:tcPr>
          <w:p w14:paraId="619BBE87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EE91BA2" w14:textId="3ACD3752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28,061</w:t>
            </w:r>
          </w:p>
        </w:tc>
      </w:tr>
      <w:tr w:rsidR="00673A4C" w:rsidRPr="003B4CEA" w14:paraId="6E41A1CB" w14:textId="77777777" w:rsidTr="00E74DC4">
        <w:tc>
          <w:tcPr>
            <w:tcW w:w="4428" w:type="dxa"/>
          </w:tcPr>
          <w:p w14:paraId="0B11A53B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3B4CEA">
              <w:rPr>
                <w:rFonts w:ascii="Angsana New" w:hAnsi="Angsana New"/>
                <w:sz w:val="26"/>
                <w:szCs w:val="26"/>
              </w:rPr>
              <w:tab/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3B4CEA">
              <w:rPr>
                <w:rFonts w:ascii="Angsana New" w:hAnsi="Angsana New"/>
                <w:sz w:val="26"/>
                <w:szCs w:val="26"/>
              </w:rPr>
              <w:t>6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3B4CEA">
              <w:rPr>
                <w:rFonts w:ascii="Angsana New" w:hAnsi="Angsana New"/>
                <w:sz w:val="26"/>
                <w:szCs w:val="26"/>
              </w:rPr>
              <w:t>12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EFC740B" w14:textId="24DE1238" w:rsidR="00673A4C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4,338</w:t>
            </w:r>
          </w:p>
        </w:tc>
        <w:tc>
          <w:tcPr>
            <w:tcW w:w="270" w:type="dxa"/>
          </w:tcPr>
          <w:p w14:paraId="75FC98E5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6826D4B" w14:textId="77090D91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5,950</w:t>
            </w:r>
          </w:p>
        </w:tc>
        <w:tc>
          <w:tcPr>
            <w:tcW w:w="270" w:type="dxa"/>
          </w:tcPr>
          <w:p w14:paraId="04A7C9DD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3F7E140" w14:textId="10C33182" w:rsidR="00673A4C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7,954</w:t>
            </w:r>
          </w:p>
        </w:tc>
        <w:tc>
          <w:tcPr>
            <w:tcW w:w="270" w:type="dxa"/>
          </w:tcPr>
          <w:p w14:paraId="47893668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5F90BAB" w14:textId="64EEAFC1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20,118</w:t>
            </w:r>
          </w:p>
        </w:tc>
      </w:tr>
      <w:tr w:rsidR="00673A4C" w:rsidRPr="003B4CEA" w14:paraId="36F870D1" w14:textId="77777777" w:rsidTr="00E74DC4">
        <w:tc>
          <w:tcPr>
            <w:tcW w:w="4428" w:type="dxa"/>
          </w:tcPr>
          <w:p w14:paraId="66E8E08E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3B4CEA">
              <w:rPr>
                <w:rFonts w:ascii="Angsana New" w:hAnsi="Angsana New"/>
                <w:sz w:val="26"/>
                <w:szCs w:val="26"/>
              </w:rPr>
              <w:tab/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3B4CEA">
              <w:rPr>
                <w:rFonts w:ascii="Angsana New" w:hAnsi="Angsana New"/>
                <w:sz w:val="26"/>
                <w:szCs w:val="26"/>
              </w:rPr>
              <w:t>12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FB9283" w14:textId="58EB3901" w:rsidR="00673A4C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1,827,724</w:t>
            </w:r>
          </w:p>
        </w:tc>
        <w:tc>
          <w:tcPr>
            <w:tcW w:w="270" w:type="dxa"/>
          </w:tcPr>
          <w:p w14:paraId="643066C8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E3F387" w14:textId="7392ADB6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1,851,013</w:t>
            </w:r>
          </w:p>
        </w:tc>
        <w:tc>
          <w:tcPr>
            <w:tcW w:w="270" w:type="dxa"/>
          </w:tcPr>
          <w:p w14:paraId="570258F5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1BA3D2" w14:textId="370AB4CF" w:rsidR="00673A4C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2,070,076</w:t>
            </w:r>
          </w:p>
        </w:tc>
        <w:tc>
          <w:tcPr>
            <w:tcW w:w="270" w:type="dxa"/>
          </w:tcPr>
          <w:p w14:paraId="0F686996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A75F1B" w14:textId="3441D9CC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2,155,026</w:t>
            </w:r>
          </w:p>
        </w:tc>
      </w:tr>
      <w:tr w:rsidR="00673A4C" w:rsidRPr="003B4CEA" w14:paraId="3D321C78" w14:textId="77777777" w:rsidTr="00E74DC4">
        <w:tc>
          <w:tcPr>
            <w:tcW w:w="4428" w:type="dxa"/>
          </w:tcPr>
          <w:p w14:paraId="740CCBE1" w14:textId="77777777" w:rsidR="00673A4C" w:rsidRPr="003B4CEA" w:rsidRDefault="00673A4C" w:rsidP="003B4CEA">
            <w:pPr>
              <w:pStyle w:val="Head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F65B4B" w14:textId="585E6A9A" w:rsidR="00673A4C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3,011,056</w:t>
            </w:r>
          </w:p>
        </w:tc>
        <w:tc>
          <w:tcPr>
            <w:tcW w:w="270" w:type="dxa"/>
          </w:tcPr>
          <w:p w14:paraId="6B191D17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7DFB2F" w14:textId="0AD3E310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2,985,144</w:t>
            </w:r>
          </w:p>
        </w:tc>
        <w:tc>
          <w:tcPr>
            <w:tcW w:w="270" w:type="dxa"/>
          </w:tcPr>
          <w:p w14:paraId="251A0F6B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CE5170" w14:textId="2C33CC22" w:rsidR="00673A4C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</w:t>
            </w:r>
            <w:r w:rsidR="00963265">
              <w:rPr>
                <w:rFonts w:ascii="Angsana New" w:hAnsi="Angsana New"/>
                <w:sz w:val="26"/>
                <w:szCs w:val="26"/>
              </w:rPr>
              <w:t>566,083</w:t>
            </w:r>
          </w:p>
        </w:tc>
        <w:tc>
          <w:tcPr>
            <w:tcW w:w="270" w:type="dxa"/>
          </w:tcPr>
          <w:p w14:paraId="4D172029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39A315" w14:textId="7537D92D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3,551,121</w:t>
            </w:r>
          </w:p>
        </w:tc>
      </w:tr>
      <w:tr w:rsidR="00C47110" w:rsidRPr="003B4CEA" w14:paraId="76A006F2" w14:textId="77777777" w:rsidTr="00E74DC4">
        <w:tc>
          <w:tcPr>
            <w:tcW w:w="4428" w:type="dxa"/>
          </w:tcPr>
          <w:p w14:paraId="467AF824" w14:textId="77777777" w:rsidR="00C47110" w:rsidRPr="003B4CEA" w:rsidRDefault="00C47110" w:rsidP="003B4CEA">
            <w:pPr>
              <w:pStyle w:val="Head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หัก เงินรับล่วงหน้าจากลูกค้า</w:t>
            </w:r>
          </w:p>
        </w:tc>
        <w:tc>
          <w:tcPr>
            <w:tcW w:w="1170" w:type="dxa"/>
          </w:tcPr>
          <w:p w14:paraId="768E6108" w14:textId="49A74F29" w:rsidR="00C47110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(105,285)</w:t>
            </w:r>
          </w:p>
        </w:tc>
        <w:tc>
          <w:tcPr>
            <w:tcW w:w="270" w:type="dxa"/>
          </w:tcPr>
          <w:p w14:paraId="4F2D5595" w14:textId="77777777" w:rsidR="00C47110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3921B4" w14:textId="7B7A3ED1" w:rsidR="00C47110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(68,000)</w:t>
            </w:r>
          </w:p>
        </w:tc>
        <w:tc>
          <w:tcPr>
            <w:tcW w:w="270" w:type="dxa"/>
          </w:tcPr>
          <w:p w14:paraId="3FCEB16F" w14:textId="77777777" w:rsidR="00C47110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79CE41" w14:textId="50AE0159" w:rsidR="00C47110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(105,285)</w:t>
            </w:r>
          </w:p>
        </w:tc>
        <w:tc>
          <w:tcPr>
            <w:tcW w:w="270" w:type="dxa"/>
          </w:tcPr>
          <w:p w14:paraId="16EA9923" w14:textId="77777777" w:rsidR="00C47110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101A191" w14:textId="06578A9A" w:rsidR="00C47110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(68,000)</w:t>
            </w:r>
          </w:p>
        </w:tc>
      </w:tr>
      <w:tr w:rsidR="00C47110" w:rsidRPr="003B4CEA" w14:paraId="75BA6060" w14:textId="77777777" w:rsidTr="00E74DC4">
        <w:tc>
          <w:tcPr>
            <w:tcW w:w="4428" w:type="dxa"/>
          </w:tcPr>
          <w:p w14:paraId="743778DB" w14:textId="0227E1CF" w:rsidR="00C47110" w:rsidRPr="003B4CEA" w:rsidRDefault="00C47110" w:rsidP="003B4CEA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246F02" w14:textId="24E5556C" w:rsidR="00C47110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(70,634)</w:t>
            </w:r>
          </w:p>
        </w:tc>
        <w:tc>
          <w:tcPr>
            <w:tcW w:w="270" w:type="dxa"/>
          </w:tcPr>
          <w:p w14:paraId="03C3668A" w14:textId="77777777" w:rsidR="00C47110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416231" w14:textId="00DF1559" w:rsidR="00C47110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(67,060)</w:t>
            </w:r>
          </w:p>
        </w:tc>
        <w:tc>
          <w:tcPr>
            <w:tcW w:w="270" w:type="dxa"/>
          </w:tcPr>
          <w:p w14:paraId="3960FC7E" w14:textId="77777777" w:rsidR="00C47110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C35001" w14:textId="40DDF882" w:rsidR="00C47110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(67,634)</w:t>
            </w:r>
          </w:p>
        </w:tc>
        <w:tc>
          <w:tcPr>
            <w:tcW w:w="270" w:type="dxa"/>
          </w:tcPr>
          <w:p w14:paraId="57E11539" w14:textId="77777777" w:rsidR="00C47110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F803E5" w14:textId="55BFC2E0" w:rsidR="00C47110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(64,060)</w:t>
            </w:r>
          </w:p>
        </w:tc>
      </w:tr>
      <w:tr w:rsidR="00C47110" w:rsidRPr="003B4CEA" w14:paraId="6B6D3BC9" w14:textId="77777777" w:rsidTr="00F8431A">
        <w:tc>
          <w:tcPr>
            <w:tcW w:w="4428" w:type="dxa"/>
          </w:tcPr>
          <w:p w14:paraId="0A102A34" w14:textId="77777777" w:rsidR="00C47110" w:rsidRPr="003B4CEA" w:rsidRDefault="00C47110" w:rsidP="003B4CEA">
            <w:pPr>
              <w:pStyle w:val="Head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2FD2F3" w14:textId="20EA3F20" w:rsidR="00C47110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2,835,137</w:t>
            </w:r>
          </w:p>
        </w:tc>
        <w:tc>
          <w:tcPr>
            <w:tcW w:w="270" w:type="dxa"/>
          </w:tcPr>
          <w:p w14:paraId="2ABC87C0" w14:textId="77777777" w:rsidR="00C47110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B09191" w14:textId="550D1616" w:rsidR="00C47110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2,850,084</w:t>
            </w:r>
          </w:p>
        </w:tc>
        <w:tc>
          <w:tcPr>
            <w:tcW w:w="270" w:type="dxa"/>
          </w:tcPr>
          <w:p w14:paraId="19CD1FBA" w14:textId="77777777" w:rsidR="00C47110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46D0F3" w14:textId="7215386F" w:rsidR="00C47110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3,393,164</w:t>
            </w:r>
          </w:p>
        </w:tc>
        <w:tc>
          <w:tcPr>
            <w:tcW w:w="270" w:type="dxa"/>
          </w:tcPr>
          <w:p w14:paraId="50CAE4D3" w14:textId="77777777" w:rsidR="00C47110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B957E2" w14:textId="5E70B01E" w:rsidR="00C47110" w:rsidRPr="003B4CEA" w:rsidRDefault="00C4711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3,419,061</w:t>
            </w:r>
          </w:p>
        </w:tc>
      </w:tr>
    </w:tbl>
    <w:p w14:paraId="7FCD1D9E" w14:textId="77777777" w:rsidR="00013047" w:rsidRPr="003B4CEA" w:rsidRDefault="0001304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2DB67153" w14:textId="165CC3B8" w:rsidR="006F355E" w:rsidRPr="003B4CEA" w:rsidRDefault="006F355E" w:rsidP="003B4CEA">
      <w:pPr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กลุ่มบริษัทยูนิคได้แสดงยอดลูกหนี้การค้าสุทธิจากเงินรับล่วงหน้าจากลูกค้าซึ่งเป็นไปตามเงื่อนไขการรับชำระเงินค่าก่อสร้างตามสัญญา</w:t>
      </w:r>
      <w:r w:rsidR="007C0321" w:rsidRPr="003B4CEA">
        <w:rPr>
          <w:rFonts w:ascii="Angsana New" w:hAnsi="Angsana New"/>
          <w:sz w:val="26"/>
          <w:szCs w:val="26"/>
        </w:rPr>
        <w:t xml:space="preserve"> </w:t>
      </w:r>
      <w:r w:rsidR="007C0321" w:rsidRPr="003B4CEA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2801C2" w:rsidRPr="003B4CEA">
        <w:rPr>
          <w:rFonts w:ascii="Angsana New" w:hAnsi="Angsana New"/>
          <w:sz w:val="26"/>
          <w:szCs w:val="26"/>
        </w:rPr>
        <w:t>20</w:t>
      </w:r>
    </w:p>
    <w:p w14:paraId="4B26483B" w14:textId="77777777" w:rsidR="006F355E" w:rsidRPr="003B4CEA" w:rsidRDefault="006F355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16ADD96D" w14:textId="3B94F10D" w:rsidR="00F75EFA" w:rsidRPr="003B4CEA" w:rsidRDefault="006F355E" w:rsidP="003B4CEA">
      <w:pPr>
        <w:jc w:val="thaiDistribute"/>
        <w:rPr>
          <w:rStyle w:val="PageNumber"/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บริษัทและกลุ่มบริษัทยูนิคได้โอนสิทธิรับเงินค่างวดตามโครงการก่อสร้างของบริษัทและกลุ่มบริษัทยูนิคเพื่อค้ำประกันวงเงินสินเชื่อจาก</w:t>
      </w:r>
      <w:r w:rsidR="000B2AED" w:rsidRPr="003B4CEA">
        <w:rPr>
          <w:rFonts w:ascii="Angsana New" w:hAnsi="Angsana New"/>
          <w:sz w:val="26"/>
          <w:szCs w:val="26"/>
          <w:cs/>
        </w:rPr>
        <w:t>สถาบันการเงิน</w:t>
      </w:r>
      <w:r w:rsidRPr="003B4CEA">
        <w:rPr>
          <w:rFonts w:ascii="Angsana New" w:hAnsi="Angsana New"/>
          <w:sz w:val="26"/>
          <w:szCs w:val="26"/>
          <w:cs/>
        </w:rPr>
        <w:t xml:space="preserve">ในประเทศหลายแห่งตามที่กล่าวไว้ในหมายเหตุ </w:t>
      </w:r>
      <w:r w:rsidRPr="003B4CEA">
        <w:rPr>
          <w:rFonts w:ascii="Angsana New" w:hAnsi="Angsana New"/>
          <w:sz w:val="26"/>
          <w:szCs w:val="26"/>
        </w:rPr>
        <w:t>1</w:t>
      </w:r>
      <w:r w:rsidR="002801C2" w:rsidRPr="003B4CEA">
        <w:rPr>
          <w:rFonts w:ascii="Angsana New" w:hAnsi="Angsana New"/>
          <w:sz w:val="26"/>
          <w:szCs w:val="26"/>
        </w:rPr>
        <w:t>4</w:t>
      </w:r>
      <w:r w:rsidR="00730AF2" w:rsidRPr="003B4CEA">
        <w:rPr>
          <w:rFonts w:ascii="Angsana New" w:hAnsi="Angsana New"/>
          <w:sz w:val="26"/>
          <w:szCs w:val="26"/>
          <w:cs/>
        </w:rPr>
        <w:t xml:space="preserve"> และ </w:t>
      </w:r>
      <w:r w:rsidR="00730AF2" w:rsidRPr="003B4CEA">
        <w:rPr>
          <w:rFonts w:ascii="Angsana New" w:hAnsi="Angsana New"/>
          <w:sz w:val="26"/>
          <w:szCs w:val="26"/>
        </w:rPr>
        <w:t>1</w:t>
      </w:r>
      <w:r w:rsidR="002801C2" w:rsidRPr="003B4CEA">
        <w:rPr>
          <w:rFonts w:ascii="Angsana New" w:hAnsi="Angsana New"/>
          <w:sz w:val="26"/>
          <w:szCs w:val="26"/>
        </w:rPr>
        <w:t>7</w:t>
      </w:r>
    </w:p>
    <w:p w14:paraId="27666BFB" w14:textId="0A1D68D5" w:rsidR="002A31C1" w:rsidRPr="003B4CEA" w:rsidRDefault="002A31C1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5383A69D" w14:textId="11F5CBBF" w:rsidR="005D3E6B" w:rsidRPr="003B4CEA" w:rsidRDefault="005D3E6B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เจ้าหนี้การค้า</w:t>
      </w:r>
      <w:r w:rsidR="00C53096" w:rsidRPr="003B4CEA">
        <w:rPr>
          <w:rFonts w:ascii="Angsana New" w:hAnsi="Angsana New"/>
          <w:sz w:val="26"/>
          <w:szCs w:val="26"/>
          <w:cs/>
        </w:rPr>
        <w:t xml:space="preserve"> </w:t>
      </w:r>
      <w:r w:rsidR="00D94864" w:rsidRPr="003B4CEA">
        <w:rPr>
          <w:rFonts w:ascii="Angsana New" w:hAnsi="Angsana New"/>
          <w:sz w:val="26"/>
          <w:szCs w:val="26"/>
          <w:cs/>
        </w:rPr>
        <w:t>เจ้าหนี้หมุนเวียนอื่น</w:t>
      </w:r>
      <w:r w:rsidRPr="003B4CEA">
        <w:rPr>
          <w:rFonts w:ascii="Angsana New" w:hAnsi="Angsana New"/>
          <w:sz w:val="26"/>
          <w:szCs w:val="26"/>
          <w:cs/>
        </w:rPr>
        <w:t xml:space="preserve">และตั๋วเงินจ่าย ณ วันที่ </w:t>
      </w:r>
      <w:r w:rsidRPr="003B4CEA">
        <w:rPr>
          <w:rFonts w:ascii="Angsana New" w:hAnsi="Angsana New"/>
          <w:sz w:val="26"/>
          <w:szCs w:val="26"/>
        </w:rPr>
        <w:t>31</w:t>
      </w:r>
      <w:r w:rsidRPr="003B4CE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Pr="003B4CEA">
        <w:rPr>
          <w:rFonts w:ascii="Angsana New" w:hAnsi="Angsana New"/>
          <w:sz w:val="26"/>
          <w:szCs w:val="26"/>
          <w:cs/>
        </w:rPr>
        <w:t xml:space="preserve"> 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7C9BCA5F" w14:textId="77777777" w:rsidR="003420FD" w:rsidRPr="003B4CEA" w:rsidRDefault="003420FD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4428"/>
        <w:gridCol w:w="1080"/>
        <w:gridCol w:w="270"/>
        <w:gridCol w:w="1080"/>
        <w:gridCol w:w="270"/>
        <w:gridCol w:w="1080"/>
        <w:gridCol w:w="270"/>
        <w:gridCol w:w="1170"/>
      </w:tblGrid>
      <w:tr w:rsidR="007D6AEE" w:rsidRPr="003B4CEA" w14:paraId="42E08056" w14:textId="77777777" w:rsidTr="00AB0935">
        <w:tc>
          <w:tcPr>
            <w:tcW w:w="4428" w:type="dxa"/>
          </w:tcPr>
          <w:p w14:paraId="7FAF8995" w14:textId="77777777" w:rsidR="007D6AEE" w:rsidRPr="003B4CEA" w:rsidRDefault="007D6AEE" w:rsidP="003B4CEA">
            <w:pPr>
              <w:pStyle w:val="a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0C3E08B3" w14:textId="77777777" w:rsidR="007D6AEE" w:rsidRPr="003B4CEA" w:rsidRDefault="007D6A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7D6AEE" w:rsidRPr="003B4CEA" w14:paraId="4409322A" w14:textId="77777777" w:rsidTr="00AB0935">
        <w:tc>
          <w:tcPr>
            <w:tcW w:w="4428" w:type="dxa"/>
          </w:tcPr>
          <w:p w14:paraId="39A83DC2" w14:textId="77777777" w:rsidR="007D6AEE" w:rsidRPr="003B4CEA" w:rsidRDefault="007D6AEE" w:rsidP="003B4CEA">
            <w:pPr>
              <w:pStyle w:val="a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55FF24" w14:textId="77777777" w:rsidR="007D6AEE" w:rsidRPr="003B4CEA" w:rsidRDefault="007D6A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29BC61" w14:textId="77777777" w:rsidR="007D6AEE" w:rsidRPr="003B4CEA" w:rsidRDefault="007D6A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2CA6D6" w14:textId="77777777" w:rsidR="007D6AEE" w:rsidRPr="003B4CEA" w:rsidRDefault="007D6A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D6AEE" w:rsidRPr="003B4CEA" w14:paraId="58F6D75D" w14:textId="77777777" w:rsidTr="00AB0935">
        <w:tc>
          <w:tcPr>
            <w:tcW w:w="4428" w:type="dxa"/>
          </w:tcPr>
          <w:p w14:paraId="2FD6479B" w14:textId="77777777" w:rsidR="007D6AEE" w:rsidRPr="003B4CEA" w:rsidRDefault="007D6AEE" w:rsidP="003B4CEA">
            <w:pPr>
              <w:pStyle w:val="a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85D0B0" w14:textId="34CE2DC1" w:rsidR="007D6AEE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AA3BF71" w14:textId="77777777" w:rsidR="007D6AEE" w:rsidRPr="003B4CEA" w:rsidRDefault="007D6A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F3FAD0" w14:textId="24FB11A3" w:rsidR="007D6AEE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8E9D036" w14:textId="77777777" w:rsidR="007D6AEE" w:rsidRPr="003B4CEA" w:rsidRDefault="007D6A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E56881" w14:textId="6B6BB72F" w:rsidR="007D6AEE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67E7023D" w14:textId="77777777" w:rsidR="007D6AEE" w:rsidRPr="003B4CEA" w:rsidRDefault="007D6A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4DD526" w14:textId="0E1430D9" w:rsidR="007D6AEE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D6AEE" w:rsidRPr="003B4CEA" w14:paraId="45786C1E" w14:textId="77777777" w:rsidTr="00AB0935">
        <w:tc>
          <w:tcPr>
            <w:tcW w:w="4428" w:type="dxa"/>
          </w:tcPr>
          <w:p w14:paraId="10B0EC58" w14:textId="77777777" w:rsidR="007D6AEE" w:rsidRPr="003B4CEA" w:rsidRDefault="007D6A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6E67B279" w14:textId="77777777" w:rsidR="007D6AEE" w:rsidRPr="003B4CEA" w:rsidRDefault="007D6A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36C93D" w14:textId="77777777" w:rsidR="007D6AEE" w:rsidRPr="003B4CEA" w:rsidRDefault="007D6A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FD2F79D" w14:textId="77777777" w:rsidR="007D6AEE" w:rsidRPr="003B4CEA" w:rsidRDefault="007D6A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71FC53" w14:textId="77777777" w:rsidR="007D6AEE" w:rsidRPr="003B4CEA" w:rsidRDefault="007D6A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EEA087E" w14:textId="77777777" w:rsidR="007D6AEE" w:rsidRPr="003B4CEA" w:rsidRDefault="007D6A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54ABDB" w14:textId="77777777" w:rsidR="007D6AEE" w:rsidRPr="003B4CEA" w:rsidRDefault="007D6A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251C17A" w14:textId="77777777" w:rsidR="007D6AEE" w:rsidRPr="003B4CEA" w:rsidRDefault="007D6A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3A4C" w:rsidRPr="003B4CEA" w14:paraId="595CA6BD" w14:textId="77777777" w:rsidTr="00AB0935">
        <w:tc>
          <w:tcPr>
            <w:tcW w:w="4428" w:type="dxa"/>
          </w:tcPr>
          <w:p w14:paraId="37D88C0C" w14:textId="7E50A4B3" w:rsidR="00673A4C" w:rsidRPr="003B4CEA" w:rsidRDefault="00EE21A4" w:rsidP="003B4CE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="00673A4C" w:rsidRPr="003B4CEA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09817756" w14:textId="23047FD7" w:rsidR="00673A4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12,017</w:t>
            </w:r>
          </w:p>
        </w:tc>
        <w:tc>
          <w:tcPr>
            <w:tcW w:w="270" w:type="dxa"/>
          </w:tcPr>
          <w:p w14:paraId="46CBE2F4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6CE73C6" w14:textId="7E0BB70A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    -</w:t>
            </w:r>
            <w:r w:rsidRPr="003B4CEA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093C3133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53822D4" w14:textId="30583152" w:rsidR="00673A4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GB"/>
              </w:rPr>
              <w:t>1,092,587</w:t>
            </w:r>
          </w:p>
        </w:tc>
        <w:tc>
          <w:tcPr>
            <w:tcW w:w="270" w:type="dxa"/>
          </w:tcPr>
          <w:p w14:paraId="359D0CC9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50058D4" w14:textId="0291B7CD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GB"/>
              </w:rPr>
              <w:t>1,151,632</w:t>
            </w:r>
          </w:p>
        </w:tc>
      </w:tr>
      <w:tr w:rsidR="00673A4C" w:rsidRPr="003B4CEA" w14:paraId="54B7F1B9" w14:textId="77777777" w:rsidTr="00AB0935">
        <w:tc>
          <w:tcPr>
            <w:tcW w:w="4428" w:type="dxa"/>
          </w:tcPr>
          <w:p w14:paraId="527585D0" w14:textId="77777777" w:rsidR="00673A4C" w:rsidRPr="003B4CEA" w:rsidRDefault="00673A4C" w:rsidP="003B4CE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019B5EA6" w14:textId="4D81EE6B" w:rsidR="00673A4C" w:rsidRPr="003B4CEA" w:rsidRDefault="002D695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1,278,909</w:t>
            </w:r>
          </w:p>
        </w:tc>
        <w:tc>
          <w:tcPr>
            <w:tcW w:w="270" w:type="dxa"/>
          </w:tcPr>
          <w:p w14:paraId="408AB0DD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3AFEEB9" w14:textId="3E6A608A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2,442,884</w:t>
            </w:r>
          </w:p>
        </w:tc>
        <w:tc>
          <w:tcPr>
            <w:tcW w:w="270" w:type="dxa"/>
          </w:tcPr>
          <w:p w14:paraId="2F65E562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31DA096" w14:textId="471B827F" w:rsidR="00673A4C" w:rsidRPr="003B4CEA" w:rsidRDefault="002D695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709,618</w:t>
            </w:r>
          </w:p>
        </w:tc>
        <w:tc>
          <w:tcPr>
            <w:tcW w:w="270" w:type="dxa"/>
          </w:tcPr>
          <w:p w14:paraId="52A69F57" w14:textId="77777777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D3BA864" w14:textId="0E346041" w:rsidR="00673A4C" w:rsidRPr="003B4CEA" w:rsidRDefault="00673A4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1,993,562</w:t>
            </w:r>
          </w:p>
        </w:tc>
      </w:tr>
      <w:tr w:rsidR="008F7B8C" w:rsidRPr="003B4CEA" w14:paraId="05FFE6C0" w14:textId="77777777" w:rsidTr="00AB0935">
        <w:tc>
          <w:tcPr>
            <w:tcW w:w="4428" w:type="dxa"/>
          </w:tcPr>
          <w:p w14:paraId="2FC1278A" w14:textId="471FAAD4" w:rsidR="008F7B8C" w:rsidRPr="003B4CEA" w:rsidRDefault="008F7B8C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เจ้าหนี้หมุนเวียนอื่น - </w:t>
            </w:r>
            <w:r w:rsidR="008F456A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2016B11A" w14:textId="6075026E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    -</w:t>
            </w:r>
            <w:r w:rsidRPr="003B4CEA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2194EF5D" w14:textId="77777777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9AF901C" w14:textId="19797C85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    -</w:t>
            </w:r>
            <w:r w:rsidRPr="003B4CEA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0F386D66" w14:textId="77777777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2C992C3" w14:textId="46DA7051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78,754</w:t>
            </w:r>
          </w:p>
        </w:tc>
        <w:tc>
          <w:tcPr>
            <w:tcW w:w="270" w:type="dxa"/>
          </w:tcPr>
          <w:p w14:paraId="0A0FF8DE" w14:textId="77777777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1CB0EB4" w14:textId="3C0A8DDA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35,635</w:t>
            </w:r>
          </w:p>
        </w:tc>
      </w:tr>
      <w:tr w:rsidR="008F7B8C" w:rsidRPr="003B4CEA" w14:paraId="5E62CFED" w14:textId="77777777" w:rsidTr="00AB0935">
        <w:tc>
          <w:tcPr>
            <w:tcW w:w="4428" w:type="dxa"/>
          </w:tcPr>
          <w:p w14:paraId="45441666" w14:textId="77777777" w:rsidR="008F7B8C" w:rsidRPr="003B4CEA" w:rsidRDefault="008F7B8C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ตั๋วเงินจ่าย - บริษัทอื่น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1C238D" w14:textId="58BADD55" w:rsidR="008F7B8C" w:rsidRPr="003B4CEA" w:rsidRDefault="002D695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2,892,788</w:t>
            </w:r>
          </w:p>
        </w:tc>
        <w:tc>
          <w:tcPr>
            <w:tcW w:w="270" w:type="dxa"/>
          </w:tcPr>
          <w:p w14:paraId="328CCE50" w14:textId="77777777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D390BA" w14:textId="07498357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2,610,385</w:t>
            </w:r>
          </w:p>
        </w:tc>
        <w:tc>
          <w:tcPr>
            <w:tcW w:w="270" w:type="dxa"/>
          </w:tcPr>
          <w:p w14:paraId="75641C37" w14:textId="77777777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9B525C" w14:textId="0C2D3B21" w:rsidR="008F7B8C" w:rsidRPr="003B4CEA" w:rsidRDefault="002D695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2,892,788</w:t>
            </w:r>
          </w:p>
        </w:tc>
        <w:tc>
          <w:tcPr>
            <w:tcW w:w="270" w:type="dxa"/>
          </w:tcPr>
          <w:p w14:paraId="0DB347F3" w14:textId="77777777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DBF56B" w14:textId="5C640033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2,610,385</w:t>
            </w:r>
          </w:p>
        </w:tc>
      </w:tr>
      <w:tr w:rsidR="008F7B8C" w:rsidRPr="003B4CEA" w14:paraId="1842B70A" w14:textId="77777777" w:rsidTr="00AB0935">
        <w:tc>
          <w:tcPr>
            <w:tcW w:w="4428" w:type="dxa"/>
          </w:tcPr>
          <w:p w14:paraId="0FCFB0EF" w14:textId="77777777" w:rsidR="008F7B8C" w:rsidRPr="003B4CEA" w:rsidRDefault="008F7B8C" w:rsidP="003B4CEA">
            <w:pPr>
              <w:pStyle w:val="a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C381A3" w14:textId="4A7DFD43" w:rsidR="008F7B8C" w:rsidRPr="003B4CEA" w:rsidRDefault="002D695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4,183,714</w:t>
            </w:r>
          </w:p>
        </w:tc>
        <w:tc>
          <w:tcPr>
            <w:tcW w:w="270" w:type="dxa"/>
          </w:tcPr>
          <w:p w14:paraId="405128A0" w14:textId="77777777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9056DF" w14:textId="7E59F8A7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5,053,269</w:t>
            </w:r>
          </w:p>
        </w:tc>
        <w:tc>
          <w:tcPr>
            <w:tcW w:w="270" w:type="dxa"/>
          </w:tcPr>
          <w:p w14:paraId="30616D33" w14:textId="77777777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A6FC3F" w14:textId="564B7087" w:rsidR="008F7B8C" w:rsidRPr="003B4CEA" w:rsidRDefault="002D695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4,773,747</w:t>
            </w:r>
          </w:p>
        </w:tc>
        <w:tc>
          <w:tcPr>
            <w:tcW w:w="270" w:type="dxa"/>
          </w:tcPr>
          <w:p w14:paraId="3527B1A3" w14:textId="77777777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D68F42" w14:textId="5E9601D9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5,791,214</w:t>
            </w:r>
          </w:p>
        </w:tc>
      </w:tr>
      <w:tr w:rsidR="008F7B8C" w:rsidRPr="003B4CEA" w14:paraId="7EA90E2F" w14:textId="77777777" w:rsidTr="00AB0935">
        <w:tc>
          <w:tcPr>
            <w:tcW w:w="4428" w:type="dxa"/>
          </w:tcPr>
          <w:p w14:paraId="5274A8DD" w14:textId="77777777" w:rsidR="008F7B8C" w:rsidRPr="003B4CEA" w:rsidRDefault="008F7B8C" w:rsidP="003B4CEA">
            <w:pPr>
              <w:pStyle w:val="a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หัก เงินจ่ายล่วงหน้าแก่ผู้รับเหมา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7F02E5" w14:textId="73921030" w:rsidR="008F7B8C" w:rsidRPr="003B4CEA" w:rsidRDefault="002D695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(243,766)</w:t>
            </w:r>
          </w:p>
        </w:tc>
        <w:tc>
          <w:tcPr>
            <w:tcW w:w="270" w:type="dxa"/>
          </w:tcPr>
          <w:p w14:paraId="039EF884" w14:textId="77777777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B093F5" w14:textId="47C32A22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(745,250)</w:t>
            </w:r>
          </w:p>
        </w:tc>
        <w:tc>
          <w:tcPr>
            <w:tcW w:w="270" w:type="dxa"/>
          </w:tcPr>
          <w:p w14:paraId="0528D3BB" w14:textId="77777777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4F697B" w14:textId="33FCA588" w:rsidR="008F7B8C" w:rsidRPr="003B4CEA" w:rsidRDefault="002D695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(243,766)</w:t>
            </w:r>
          </w:p>
        </w:tc>
        <w:tc>
          <w:tcPr>
            <w:tcW w:w="270" w:type="dxa"/>
          </w:tcPr>
          <w:p w14:paraId="238E3E2C" w14:textId="77777777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F3D116" w14:textId="7AC5A860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(735,956)</w:t>
            </w:r>
          </w:p>
        </w:tc>
      </w:tr>
      <w:tr w:rsidR="008F7B8C" w:rsidRPr="003B4CEA" w14:paraId="16867935" w14:textId="77777777" w:rsidTr="00AB0935">
        <w:tc>
          <w:tcPr>
            <w:tcW w:w="4428" w:type="dxa"/>
          </w:tcPr>
          <w:p w14:paraId="36920F12" w14:textId="77777777" w:rsidR="008F7B8C" w:rsidRPr="003B4CEA" w:rsidRDefault="008F7B8C" w:rsidP="003B4CEA">
            <w:pPr>
              <w:pStyle w:val="a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58F1E5" w14:textId="40A1B5EE" w:rsidR="008F7B8C" w:rsidRPr="003B4CEA" w:rsidRDefault="002D695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3,939,948</w:t>
            </w:r>
          </w:p>
        </w:tc>
        <w:tc>
          <w:tcPr>
            <w:tcW w:w="270" w:type="dxa"/>
          </w:tcPr>
          <w:p w14:paraId="1B449531" w14:textId="77777777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1C38B7" w14:textId="5DCEB877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4,308,019</w:t>
            </w:r>
          </w:p>
        </w:tc>
        <w:tc>
          <w:tcPr>
            <w:tcW w:w="270" w:type="dxa"/>
          </w:tcPr>
          <w:p w14:paraId="22B89C00" w14:textId="77777777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456579" w14:textId="7D836285" w:rsidR="008F7B8C" w:rsidRPr="003B4CEA" w:rsidRDefault="002D695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4,529,981</w:t>
            </w:r>
          </w:p>
        </w:tc>
        <w:tc>
          <w:tcPr>
            <w:tcW w:w="270" w:type="dxa"/>
          </w:tcPr>
          <w:p w14:paraId="445292A5" w14:textId="77777777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D0ACEB" w14:textId="2B9AD64B" w:rsidR="008F7B8C" w:rsidRPr="003B4CEA" w:rsidRDefault="008F7B8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5,055,258</w:t>
            </w:r>
          </w:p>
        </w:tc>
      </w:tr>
    </w:tbl>
    <w:p w14:paraId="3A3A9F0C" w14:textId="77777777" w:rsidR="00674DE7" w:rsidRPr="003B4CEA" w:rsidRDefault="00674DE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1911429A" w14:textId="77777777" w:rsidR="002D6955" w:rsidRPr="003B4CEA" w:rsidRDefault="002D695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26"/>
          <w:szCs w:val="26"/>
          <w:cs/>
        </w:rPr>
      </w:pPr>
      <w:r w:rsidRPr="003B4CEA">
        <w:rPr>
          <w:rStyle w:val="PageNumber"/>
          <w:rFonts w:ascii="Angsana New" w:hAnsi="Angsana New"/>
          <w:sz w:val="26"/>
          <w:szCs w:val="26"/>
          <w:cs/>
        </w:rPr>
        <w:br w:type="page"/>
      </w:r>
    </w:p>
    <w:p w14:paraId="3FE4A4D2" w14:textId="0CA4605B" w:rsidR="005F52A7" w:rsidRPr="003B4CEA" w:rsidRDefault="000637F3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lang w:val="th-TH"/>
        </w:rPr>
      </w:pPr>
      <w:r w:rsidRPr="003B4CEA">
        <w:rPr>
          <w:rStyle w:val="PageNumber"/>
          <w:rFonts w:ascii="Angsana New" w:hAnsi="Angsana New"/>
          <w:sz w:val="26"/>
          <w:szCs w:val="26"/>
          <w:cs/>
        </w:rPr>
        <w:lastRenderedPageBreak/>
        <w:t>กลุ่มบริษัท</w:t>
      </w:r>
      <w:r w:rsidR="00CB02C9" w:rsidRPr="003B4CEA">
        <w:rPr>
          <w:rStyle w:val="PageNumber"/>
          <w:rFonts w:ascii="Angsana New" w:hAnsi="Angsana New"/>
          <w:sz w:val="26"/>
          <w:szCs w:val="26"/>
          <w:cs/>
        </w:rPr>
        <w:t>ยูนิค</w:t>
      </w:r>
      <w:r w:rsidRPr="003B4CEA">
        <w:rPr>
          <w:rStyle w:val="PageNumber"/>
          <w:rFonts w:ascii="Angsana New" w:hAnsi="Angsana New"/>
          <w:sz w:val="26"/>
          <w:szCs w:val="26"/>
          <w:cs/>
        </w:rPr>
        <w:t>ได้แสดงยอดเจ้าหนี้การค้า</w:t>
      </w:r>
      <w:r w:rsidR="003F3641" w:rsidRPr="003B4CEA">
        <w:rPr>
          <w:rStyle w:val="PageNumber"/>
          <w:rFonts w:ascii="Angsana New" w:hAnsi="Angsana New"/>
          <w:sz w:val="26"/>
          <w:szCs w:val="26"/>
        </w:rPr>
        <w:t xml:space="preserve"> </w:t>
      </w:r>
      <w:r w:rsidR="00D94864" w:rsidRPr="003B4CEA">
        <w:rPr>
          <w:rStyle w:val="PageNumber"/>
          <w:rFonts w:ascii="Angsana New" w:hAnsi="Angsana New"/>
          <w:sz w:val="26"/>
          <w:szCs w:val="26"/>
          <w:cs/>
        </w:rPr>
        <w:t>เจ้าหนี้หมุนเวียนอื่น</w:t>
      </w:r>
      <w:r w:rsidRPr="003B4CEA">
        <w:rPr>
          <w:rStyle w:val="PageNumber"/>
          <w:rFonts w:ascii="Angsana New" w:hAnsi="Angsana New"/>
          <w:sz w:val="26"/>
          <w:szCs w:val="26"/>
          <w:cs/>
        </w:rPr>
        <w:t>และตั๋วเงินจ่ายสุทธิจากเงินจ่ายล่วงหน้าแก่ผู้รับเหมาซึ่งเป็นไปตามเงื่อนไขการจ่ายชำระเงินค่าก่อสร้าง</w:t>
      </w:r>
      <w:r w:rsidR="0040765A" w:rsidRPr="003B4CEA">
        <w:rPr>
          <w:rStyle w:val="PageNumber"/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2D4DAC" w:rsidRPr="003B4CEA">
        <w:rPr>
          <w:rStyle w:val="PageNumber"/>
          <w:rFonts w:ascii="Angsana New" w:hAnsi="Angsana New"/>
          <w:sz w:val="26"/>
          <w:szCs w:val="26"/>
        </w:rPr>
        <w:t>20</w:t>
      </w:r>
      <w:r w:rsidR="005F52A7" w:rsidRPr="003B4CEA">
        <w:rPr>
          <w:rStyle w:val="PageNumber"/>
          <w:rFonts w:ascii="Angsana New" w:hAnsi="Angsana New"/>
          <w:sz w:val="26"/>
          <w:szCs w:val="26"/>
        </w:rPr>
        <w:t xml:space="preserve"> </w:t>
      </w:r>
      <w:r w:rsidR="005F52A7" w:rsidRPr="003B4CEA">
        <w:rPr>
          <w:rFonts w:ascii="Angsana New" w:hAnsi="Angsana New"/>
          <w:sz w:val="26"/>
          <w:szCs w:val="26"/>
          <w:cs/>
          <w:lang w:val="th-TH"/>
        </w:rPr>
        <w:t>ตามเงื่อนไขของสัญญา</w:t>
      </w:r>
      <w:r w:rsidR="005C7BBB" w:rsidRPr="003B4CE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5F52A7" w:rsidRPr="003B4CEA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กลุ่มบริษัทยูนิคหักเงินประกันการปฏิบัติตามสัญญาจากผู้รับเหมาในอัตราร้อยละต่าง ๆ กันของมูลค่างานก่อสร้างที่ผู้รับเหมาเรียกเก็บ  โดยกลุ่มบริษัทยูนิคจะคืนเงินประกันนี้แก่ผู้รับเหมาเมื่องานนั้น ๆ ได้แล้วเสร็จและผู้รับเหมามิได้ผิดสัญญาข้อหนึ่งข้อใด </w:t>
      </w:r>
    </w:p>
    <w:p w14:paraId="711B1BD6" w14:textId="77777777" w:rsidR="002D6955" w:rsidRPr="003B4CEA" w:rsidRDefault="002D695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</w:rPr>
      </w:pPr>
    </w:p>
    <w:p w14:paraId="18F965C9" w14:textId="75F45B2F" w:rsidR="00A300E8" w:rsidRPr="003B4CEA" w:rsidRDefault="00A300E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t>7.</w:t>
      </w:r>
      <w:r w:rsidRPr="003B4CEA">
        <w:rPr>
          <w:rFonts w:ascii="Angsana New" w:hAnsi="Angsana New"/>
          <w:b/>
          <w:bCs/>
          <w:sz w:val="26"/>
          <w:szCs w:val="26"/>
        </w:rPr>
        <w:tab/>
      </w:r>
      <w:r w:rsidRPr="003B4CEA">
        <w:rPr>
          <w:rFonts w:ascii="Angsana New" w:hAnsi="Angsana New"/>
          <w:b/>
          <w:bCs/>
          <w:sz w:val="26"/>
          <w:szCs w:val="26"/>
          <w:cs/>
        </w:rPr>
        <w:t>สินทรัพย์ที่เกิดจากสัญญา</w:t>
      </w:r>
      <w:r w:rsidRPr="003B4CEA">
        <w:rPr>
          <w:rFonts w:ascii="Angsana New" w:hAnsi="Angsana New"/>
          <w:b/>
          <w:bCs/>
          <w:sz w:val="26"/>
          <w:szCs w:val="26"/>
        </w:rPr>
        <w:t xml:space="preserve"> </w:t>
      </w:r>
      <w:r w:rsidRPr="003B4CEA">
        <w:rPr>
          <w:rFonts w:ascii="Angsana New" w:hAnsi="Angsana New"/>
          <w:b/>
          <w:bCs/>
          <w:sz w:val="26"/>
          <w:szCs w:val="26"/>
          <w:cs/>
        </w:rPr>
        <w:t>/</w:t>
      </w:r>
      <w:r w:rsidRPr="003B4CEA">
        <w:rPr>
          <w:rFonts w:ascii="Angsana New" w:hAnsi="Angsana New"/>
          <w:b/>
          <w:bCs/>
          <w:sz w:val="26"/>
          <w:szCs w:val="26"/>
        </w:rPr>
        <w:t xml:space="preserve"> </w:t>
      </w:r>
      <w:r w:rsidRPr="003B4CEA">
        <w:rPr>
          <w:rFonts w:ascii="Angsana New" w:hAnsi="Angsana New"/>
          <w:b/>
          <w:bCs/>
          <w:sz w:val="26"/>
          <w:szCs w:val="26"/>
          <w:cs/>
        </w:rPr>
        <w:t>หนี้สินที่เกิดจากสัญญา</w:t>
      </w:r>
    </w:p>
    <w:p w14:paraId="32C285E5" w14:textId="77777777" w:rsidR="00A300E8" w:rsidRPr="003B4CEA" w:rsidRDefault="00A300E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6B976CAB" w14:textId="75705842" w:rsidR="00A300E8" w:rsidRPr="003B4CEA" w:rsidRDefault="00A300E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  <w:shd w:val="clear" w:color="auto" w:fill="D9D9D9"/>
          <w:cs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สินทรัพย์ที่เกิดจากสัญญาก่อสร้างและหนี้สินที่เกิดจากสัญญาก่อสร้าง ณ วันที่ </w:t>
      </w:r>
      <w:r w:rsidRPr="003B4CEA">
        <w:rPr>
          <w:rFonts w:ascii="Angsana New" w:hAnsi="Angsana New"/>
          <w:sz w:val="26"/>
          <w:szCs w:val="26"/>
        </w:rPr>
        <w:t xml:space="preserve">31 </w:t>
      </w:r>
      <w:r w:rsidRPr="003B4CEA">
        <w:rPr>
          <w:rFonts w:ascii="Angsana New" w:hAnsi="Angsana New"/>
          <w:sz w:val="26"/>
          <w:szCs w:val="26"/>
          <w:cs/>
        </w:rPr>
        <w:t xml:space="preserve">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Pr="003B4CEA">
        <w:rPr>
          <w:rFonts w:ascii="Angsana New" w:hAnsi="Angsana New"/>
          <w:sz w:val="26"/>
          <w:szCs w:val="26"/>
          <w:lang w:val="en-GB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2B30CB17" w14:textId="77777777" w:rsidR="00A300E8" w:rsidRPr="003B4CEA" w:rsidRDefault="00A300E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260"/>
        <w:gridCol w:w="270"/>
        <w:gridCol w:w="1170"/>
        <w:gridCol w:w="270"/>
        <w:gridCol w:w="1350"/>
      </w:tblGrid>
      <w:tr w:rsidR="00A300E8" w:rsidRPr="003B4CEA" w14:paraId="4E61BC7A" w14:textId="77777777" w:rsidTr="008A5F20">
        <w:trPr>
          <w:cantSplit/>
        </w:trPr>
        <w:tc>
          <w:tcPr>
            <w:tcW w:w="3690" w:type="dxa"/>
          </w:tcPr>
          <w:p w14:paraId="09EC0BA6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3F878E0F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300E8" w:rsidRPr="003B4CEA" w14:paraId="5F1F940B" w14:textId="77777777" w:rsidTr="008A5F20">
        <w:trPr>
          <w:cantSplit/>
        </w:trPr>
        <w:tc>
          <w:tcPr>
            <w:tcW w:w="3690" w:type="dxa"/>
          </w:tcPr>
          <w:p w14:paraId="168864CC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98F9CBC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657C9BBB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786F410D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300E8" w:rsidRPr="003B4CEA" w14:paraId="63F09C14" w14:textId="77777777" w:rsidTr="008A5F20">
        <w:tc>
          <w:tcPr>
            <w:tcW w:w="3690" w:type="dxa"/>
          </w:tcPr>
          <w:p w14:paraId="597F61CE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</w:tcPr>
          <w:p w14:paraId="06D806B0" w14:textId="148E9270" w:rsidR="00A300E8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3" w:firstLine="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2885422A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964E02" w14:textId="23C620C7" w:rsidR="00A300E8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3F3B74B3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CDF933" w14:textId="2C4D0401" w:rsidR="00A300E8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28DE0D25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8831F0" w14:textId="06E2B8B9" w:rsidR="00A300E8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A300E8" w:rsidRPr="003B4CEA" w14:paraId="00F04BA1" w14:textId="77777777" w:rsidTr="008A5F20">
        <w:tc>
          <w:tcPr>
            <w:tcW w:w="3690" w:type="dxa"/>
          </w:tcPr>
          <w:p w14:paraId="20A08794" w14:textId="77777777" w:rsidR="00A300E8" w:rsidRPr="003B4CEA" w:rsidRDefault="00A300E8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7E0A36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035AA478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6443D2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C8A99EA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3FA2EA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5059BD0E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DB697F5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300E8" w:rsidRPr="003B4CEA" w14:paraId="36FC9F44" w14:textId="77777777" w:rsidTr="008A5F20">
        <w:tc>
          <w:tcPr>
            <w:tcW w:w="3690" w:type="dxa"/>
            <w:vAlign w:val="bottom"/>
          </w:tcPr>
          <w:p w14:paraId="1D9206C1" w14:textId="77777777" w:rsidR="00A300E8" w:rsidRPr="003B4CEA" w:rsidRDefault="00A300E8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</w:tcPr>
          <w:p w14:paraId="0619D47D" w14:textId="77777777" w:rsidR="00A300E8" w:rsidRPr="003B4CEA" w:rsidRDefault="00A300E8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F96B22" w14:textId="77777777" w:rsidR="00A300E8" w:rsidRPr="003B4CEA" w:rsidRDefault="00A300E8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8FBD86" w14:textId="77777777" w:rsidR="00A300E8" w:rsidRPr="003B4CEA" w:rsidRDefault="00A300E8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66886B" w14:textId="77777777" w:rsidR="00A300E8" w:rsidRPr="003B4CEA" w:rsidRDefault="00A300E8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8C650C" w14:textId="77777777" w:rsidR="00A300E8" w:rsidRPr="003B4CEA" w:rsidRDefault="00A300E8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0D5C72" w14:textId="77777777" w:rsidR="00A300E8" w:rsidRPr="003B4CEA" w:rsidRDefault="00A300E8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A04826" w14:textId="77777777" w:rsidR="00A300E8" w:rsidRPr="003B4CEA" w:rsidRDefault="00A300E8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79C1" w:rsidRPr="003B4CEA" w14:paraId="17C02CD3" w14:textId="77777777" w:rsidTr="008A5F20">
        <w:tc>
          <w:tcPr>
            <w:tcW w:w="3690" w:type="dxa"/>
            <w:vAlign w:val="bottom"/>
          </w:tcPr>
          <w:p w14:paraId="1476B5CB" w14:textId="77777777" w:rsidR="007779C1" w:rsidRPr="003B4CEA" w:rsidRDefault="007779C1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ลูกหนี้การค้าที่ยังไม่ได้เรียกเก็บ</w:t>
            </w:r>
          </w:p>
        </w:tc>
        <w:tc>
          <w:tcPr>
            <w:tcW w:w="1260" w:type="dxa"/>
          </w:tcPr>
          <w:p w14:paraId="2928E82A" w14:textId="3BEEB593" w:rsidR="007779C1" w:rsidRPr="003B4CEA" w:rsidRDefault="002D6955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26,105,110</w:t>
            </w:r>
          </w:p>
        </w:tc>
        <w:tc>
          <w:tcPr>
            <w:tcW w:w="270" w:type="dxa"/>
          </w:tcPr>
          <w:p w14:paraId="215F6EAC" w14:textId="77777777" w:rsidR="007779C1" w:rsidRPr="003B4CEA" w:rsidRDefault="007779C1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258709" w14:textId="718D812D" w:rsidR="007779C1" w:rsidRPr="003B4CEA" w:rsidRDefault="007779C1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23,121,810</w:t>
            </w:r>
          </w:p>
        </w:tc>
        <w:tc>
          <w:tcPr>
            <w:tcW w:w="270" w:type="dxa"/>
          </w:tcPr>
          <w:p w14:paraId="6BBA5A34" w14:textId="77777777" w:rsidR="007779C1" w:rsidRPr="003B4CEA" w:rsidRDefault="007779C1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237958" w14:textId="02CE8111" w:rsidR="007779C1" w:rsidRPr="003B4CEA" w:rsidRDefault="002D6955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25,970,808</w:t>
            </w:r>
          </w:p>
        </w:tc>
        <w:tc>
          <w:tcPr>
            <w:tcW w:w="270" w:type="dxa"/>
          </w:tcPr>
          <w:p w14:paraId="56F319EE" w14:textId="77777777" w:rsidR="007779C1" w:rsidRPr="003B4CEA" w:rsidRDefault="007779C1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36AE0E" w14:textId="059C2741" w:rsidR="007779C1" w:rsidRPr="003B4CEA" w:rsidRDefault="007779C1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22,935,197</w:t>
            </w:r>
          </w:p>
        </w:tc>
      </w:tr>
      <w:tr w:rsidR="007779C1" w:rsidRPr="003B4CEA" w14:paraId="6AC0B8B0" w14:textId="77777777" w:rsidTr="008A5F20">
        <w:tc>
          <w:tcPr>
            <w:tcW w:w="3690" w:type="dxa"/>
            <w:vAlign w:val="bottom"/>
          </w:tcPr>
          <w:p w14:paraId="4284570B" w14:textId="5F97E116" w:rsidR="007779C1" w:rsidRPr="003B4CEA" w:rsidRDefault="007812F7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0C2A45" w14:textId="509D3130" w:rsidR="007779C1" w:rsidRPr="003B4CEA" w:rsidRDefault="002D6955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536,021</w:t>
            </w:r>
          </w:p>
        </w:tc>
        <w:tc>
          <w:tcPr>
            <w:tcW w:w="270" w:type="dxa"/>
          </w:tcPr>
          <w:p w14:paraId="6FBE7AC5" w14:textId="77777777" w:rsidR="007779C1" w:rsidRPr="003B4CEA" w:rsidRDefault="007779C1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78D25F" w14:textId="3DEAACA1" w:rsidR="007779C1" w:rsidRPr="003B4CEA" w:rsidRDefault="007779C1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466,520</w:t>
            </w:r>
          </w:p>
        </w:tc>
        <w:tc>
          <w:tcPr>
            <w:tcW w:w="270" w:type="dxa"/>
          </w:tcPr>
          <w:p w14:paraId="2B2B7BA0" w14:textId="77777777" w:rsidR="007779C1" w:rsidRPr="003B4CEA" w:rsidRDefault="007779C1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327F5E" w14:textId="6E72A5B4" w:rsidR="007779C1" w:rsidRPr="003B4CEA" w:rsidRDefault="002D6955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536,021</w:t>
            </w:r>
          </w:p>
        </w:tc>
        <w:tc>
          <w:tcPr>
            <w:tcW w:w="270" w:type="dxa"/>
          </w:tcPr>
          <w:p w14:paraId="324D159C" w14:textId="77777777" w:rsidR="007779C1" w:rsidRPr="003B4CEA" w:rsidRDefault="007779C1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42E10E" w14:textId="12CA145B" w:rsidR="007779C1" w:rsidRPr="003B4CEA" w:rsidRDefault="007779C1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466,489</w:t>
            </w:r>
          </w:p>
        </w:tc>
      </w:tr>
      <w:tr w:rsidR="007779C1" w:rsidRPr="003B4CEA" w14:paraId="14A6E3C4" w14:textId="77777777" w:rsidTr="008A5F20">
        <w:tc>
          <w:tcPr>
            <w:tcW w:w="3690" w:type="dxa"/>
            <w:vAlign w:val="bottom"/>
          </w:tcPr>
          <w:p w14:paraId="7E7A39A3" w14:textId="77777777" w:rsidR="007779C1" w:rsidRPr="003B4CEA" w:rsidRDefault="007779C1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020C2A" w14:textId="56C82025" w:rsidR="007779C1" w:rsidRPr="003B4CEA" w:rsidRDefault="002D6955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26,641,131</w:t>
            </w:r>
          </w:p>
        </w:tc>
        <w:tc>
          <w:tcPr>
            <w:tcW w:w="270" w:type="dxa"/>
          </w:tcPr>
          <w:p w14:paraId="13997B1B" w14:textId="77777777" w:rsidR="007779C1" w:rsidRPr="003B4CEA" w:rsidRDefault="007779C1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14781B" w14:textId="26546C87" w:rsidR="007779C1" w:rsidRPr="003B4CEA" w:rsidRDefault="007779C1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23,588,330</w:t>
            </w:r>
          </w:p>
        </w:tc>
        <w:tc>
          <w:tcPr>
            <w:tcW w:w="270" w:type="dxa"/>
          </w:tcPr>
          <w:p w14:paraId="6650473F" w14:textId="77777777" w:rsidR="007779C1" w:rsidRPr="003B4CEA" w:rsidRDefault="007779C1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CA38DF" w14:textId="080E71C9" w:rsidR="007779C1" w:rsidRPr="003B4CEA" w:rsidRDefault="002D6955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26,506,829</w:t>
            </w:r>
          </w:p>
        </w:tc>
        <w:tc>
          <w:tcPr>
            <w:tcW w:w="270" w:type="dxa"/>
          </w:tcPr>
          <w:p w14:paraId="58F48C97" w14:textId="77777777" w:rsidR="007779C1" w:rsidRPr="003B4CEA" w:rsidRDefault="007779C1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C264EE" w14:textId="39E44B71" w:rsidR="007779C1" w:rsidRPr="003B4CEA" w:rsidRDefault="007779C1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23,401,686</w:t>
            </w:r>
          </w:p>
        </w:tc>
      </w:tr>
      <w:tr w:rsidR="007779C1" w:rsidRPr="003B4CEA" w14:paraId="6FBC2F36" w14:textId="77777777" w:rsidTr="008A5F20">
        <w:tc>
          <w:tcPr>
            <w:tcW w:w="3690" w:type="dxa"/>
            <w:vAlign w:val="bottom"/>
          </w:tcPr>
          <w:p w14:paraId="617C9FDB" w14:textId="77777777" w:rsidR="007779C1" w:rsidRPr="003B4CEA" w:rsidRDefault="007779C1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50D839B" w14:textId="77777777" w:rsidR="007779C1" w:rsidRPr="003B4CEA" w:rsidRDefault="007779C1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7E8C20" w14:textId="77777777" w:rsidR="007779C1" w:rsidRPr="003B4CEA" w:rsidRDefault="007779C1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BD29804" w14:textId="77777777" w:rsidR="007779C1" w:rsidRPr="003B4CEA" w:rsidRDefault="007779C1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1EBCF9" w14:textId="77777777" w:rsidR="007779C1" w:rsidRPr="003B4CEA" w:rsidRDefault="007779C1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448F7A" w14:textId="77777777" w:rsidR="007779C1" w:rsidRPr="003B4CEA" w:rsidRDefault="007779C1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40E7D3" w14:textId="77777777" w:rsidR="007779C1" w:rsidRPr="003B4CEA" w:rsidRDefault="007779C1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50A85CF" w14:textId="77777777" w:rsidR="007779C1" w:rsidRPr="003B4CEA" w:rsidRDefault="007779C1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79C1" w:rsidRPr="003B4CEA" w14:paraId="12B474A0" w14:textId="77777777" w:rsidTr="008A5F20">
        <w:tc>
          <w:tcPr>
            <w:tcW w:w="3690" w:type="dxa"/>
            <w:vAlign w:val="bottom"/>
          </w:tcPr>
          <w:p w14:paraId="216C22BB" w14:textId="77777777" w:rsidR="007779C1" w:rsidRPr="003B4CEA" w:rsidRDefault="007779C1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</w:tcPr>
          <w:p w14:paraId="4C7D1A01" w14:textId="77777777" w:rsidR="007779C1" w:rsidRPr="003B4CEA" w:rsidRDefault="007779C1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5B696F" w14:textId="77777777" w:rsidR="007779C1" w:rsidRPr="003B4CEA" w:rsidRDefault="007779C1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E8B5B2" w14:textId="77777777" w:rsidR="007779C1" w:rsidRPr="003B4CEA" w:rsidRDefault="007779C1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8F3692" w14:textId="77777777" w:rsidR="007779C1" w:rsidRPr="003B4CEA" w:rsidRDefault="007779C1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2D4EC4" w14:textId="77777777" w:rsidR="007779C1" w:rsidRPr="003B4CEA" w:rsidRDefault="007779C1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3372DF" w14:textId="77777777" w:rsidR="007779C1" w:rsidRPr="003B4CEA" w:rsidRDefault="007779C1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CA9B4B" w14:textId="77777777" w:rsidR="007779C1" w:rsidRPr="003B4CEA" w:rsidRDefault="007779C1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79C1" w:rsidRPr="003B4CEA" w14:paraId="611A9B8A" w14:textId="77777777" w:rsidTr="00360DCF">
        <w:tc>
          <w:tcPr>
            <w:tcW w:w="3690" w:type="dxa"/>
            <w:vAlign w:val="bottom"/>
          </w:tcPr>
          <w:p w14:paraId="2FEAD293" w14:textId="77777777" w:rsidR="007779C1" w:rsidRPr="003B4CEA" w:rsidRDefault="007779C1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เงินรับล่วงหน้าจากลูกค้า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E9D30EF" w14:textId="197293B6" w:rsidR="007779C1" w:rsidRPr="003B4CEA" w:rsidRDefault="002D6955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8,580,274</w:t>
            </w:r>
          </w:p>
        </w:tc>
        <w:tc>
          <w:tcPr>
            <w:tcW w:w="270" w:type="dxa"/>
          </w:tcPr>
          <w:p w14:paraId="4F6B315E" w14:textId="77777777" w:rsidR="007779C1" w:rsidRPr="003B4CEA" w:rsidRDefault="007779C1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E51B63E" w14:textId="5AE5B12D" w:rsidR="007779C1" w:rsidRPr="003B4CEA" w:rsidRDefault="007779C1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9,284,731</w:t>
            </w:r>
          </w:p>
        </w:tc>
        <w:tc>
          <w:tcPr>
            <w:tcW w:w="270" w:type="dxa"/>
          </w:tcPr>
          <w:p w14:paraId="7FC95338" w14:textId="77777777" w:rsidR="007779C1" w:rsidRPr="003B4CEA" w:rsidRDefault="007779C1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8A7E5B" w14:textId="0A3C50E7" w:rsidR="007779C1" w:rsidRPr="003B4CEA" w:rsidRDefault="002D6955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8,580,274</w:t>
            </w:r>
          </w:p>
        </w:tc>
        <w:tc>
          <w:tcPr>
            <w:tcW w:w="270" w:type="dxa"/>
            <w:tcBorders>
              <w:bottom w:val="nil"/>
            </w:tcBorders>
          </w:tcPr>
          <w:p w14:paraId="011E625F" w14:textId="77777777" w:rsidR="007779C1" w:rsidRPr="003B4CEA" w:rsidRDefault="007779C1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5B08CEA" w14:textId="55430804" w:rsidR="007779C1" w:rsidRPr="003B4CEA" w:rsidRDefault="007779C1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9,284,731</w:t>
            </w:r>
          </w:p>
        </w:tc>
      </w:tr>
    </w:tbl>
    <w:p w14:paraId="254C0028" w14:textId="77777777" w:rsidR="007377FA" w:rsidRPr="003B4CEA" w:rsidRDefault="007377FA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  <w:cs/>
        </w:rPr>
      </w:pPr>
    </w:p>
    <w:p w14:paraId="26F2454D" w14:textId="75A07A09" w:rsidR="00A300E8" w:rsidRPr="003B4CEA" w:rsidRDefault="00A300E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  <w:shd w:val="clear" w:color="auto" w:fill="D9D9D9"/>
          <w:cs/>
        </w:rPr>
      </w:pPr>
      <w:r w:rsidRPr="003B4CEA">
        <w:rPr>
          <w:rFonts w:ascii="Angsana New" w:hAnsi="Angsana New"/>
          <w:sz w:val="26"/>
          <w:szCs w:val="26"/>
          <w:cs/>
        </w:rPr>
        <w:t>การเปลี่ยนแปลงที่สำคัญของสินทรัพย์ที่เกิดจากสัญญาก่อสร้างและหนี้สินที่เกิดจากสัญญาก่อสร้างมีดังนี้</w:t>
      </w:r>
    </w:p>
    <w:p w14:paraId="37595B1D" w14:textId="77777777" w:rsidR="00A300E8" w:rsidRPr="003B4CEA" w:rsidRDefault="00A300E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7A093917" w14:textId="77777777" w:rsidR="00A300E8" w:rsidRPr="003B4CEA" w:rsidRDefault="00A300E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t>7.1</w:t>
      </w:r>
      <w:r w:rsidRPr="003B4CEA">
        <w:rPr>
          <w:rFonts w:ascii="Angsana New" w:hAnsi="Angsana New"/>
          <w:b/>
          <w:bCs/>
          <w:sz w:val="26"/>
          <w:szCs w:val="26"/>
        </w:rPr>
        <w:tab/>
      </w:r>
      <w:r w:rsidRPr="003B4CEA">
        <w:rPr>
          <w:rFonts w:ascii="Angsana New" w:hAnsi="Angsana New"/>
          <w:b/>
          <w:bCs/>
          <w:sz w:val="26"/>
          <w:szCs w:val="26"/>
          <w:cs/>
        </w:rPr>
        <w:t>ลูกหนี้การค้าที่ยังไม่เรียกเก็บ</w:t>
      </w:r>
    </w:p>
    <w:p w14:paraId="4EE02FE0" w14:textId="77777777" w:rsidR="00A300E8" w:rsidRPr="003B4CEA" w:rsidRDefault="00A300E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5238"/>
        <w:gridCol w:w="2160"/>
        <w:gridCol w:w="270"/>
        <w:gridCol w:w="2070"/>
      </w:tblGrid>
      <w:tr w:rsidR="00A300E8" w:rsidRPr="003B4CEA" w14:paraId="18F653AF" w14:textId="77777777" w:rsidTr="008A5F20">
        <w:trPr>
          <w:cantSplit/>
        </w:trPr>
        <w:tc>
          <w:tcPr>
            <w:tcW w:w="5238" w:type="dxa"/>
          </w:tcPr>
          <w:p w14:paraId="09997C6B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14:paraId="6046D8C1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300E8" w:rsidRPr="003B4CEA" w14:paraId="62824AD6" w14:textId="77777777" w:rsidTr="008A5F20">
        <w:trPr>
          <w:cantSplit/>
        </w:trPr>
        <w:tc>
          <w:tcPr>
            <w:tcW w:w="5238" w:type="dxa"/>
          </w:tcPr>
          <w:p w14:paraId="3CF525CF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3B849BF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6FF1EC2A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2EFE07E9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84CB3" w:rsidRPr="003B4CEA" w14:paraId="5814C3FE" w14:textId="77777777" w:rsidTr="001C1B28">
        <w:trPr>
          <w:cantSplit/>
        </w:trPr>
        <w:tc>
          <w:tcPr>
            <w:tcW w:w="5238" w:type="dxa"/>
          </w:tcPr>
          <w:p w14:paraId="5C42BB8B" w14:textId="0B488FC7" w:rsidR="00684CB3" w:rsidRPr="003B4CEA" w:rsidRDefault="00684CB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3B4CEA">
              <w:rPr>
                <w:rFonts w:ascii="Angsana New" w:hAnsi="Angsana New"/>
                <w:sz w:val="26"/>
                <w:szCs w:val="26"/>
                <w:lang w:eastAsia="en-GB"/>
              </w:rPr>
              <w:t xml:space="preserve">1 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มกราคม</w:t>
            </w:r>
            <w:r w:rsidRPr="003B4CEA">
              <w:rPr>
                <w:rFonts w:ascii="Angsana New" w:hAnsi="Angsana New"/>
                <w:sz w:val="26"/>
                <w:szCs w:val="26"/>
                <w:lang w:eastAsia="en-GB"/>
              </w:rPr>
              <w:t xml:space="preserve"> 2565</w:t>
            </w:r>
          </w:p>
        </w:tc>
        <w:tc>
          <w:tcPr>
            <w:tcW w:w="2160" w:type="dxa"/>
          </w:tcPr>
          <w:p w14:paraId="0721AB47" w14:textId="3024F83C" w:rsidR="00684CB3" w:rsidRPr="003B4CEA" w:rsidRDefault="00684CB3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19,489,050</w:t>
            </w:r>
          </w:p>
        </w:tc>
        <w:tc>
          <w:tcPr>
            <w:tcW w:w="270" w:type="dxa"/>
          </w:tcPr>
          <w:p w14:paraId="31B465DC" w14:textId="77777777" w:rsidR="00684CB3" w:rsidRPr="003B4CEA" w:rsidRDefault="00684CB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</w:tcPr>
          <w:p w14:paraId="70B4830F" w14:textId="50620EC8" w:rsidR="00684CB3" w:rsidRPr="003B4CEA" w:rsidRDefault="00684CB3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19,261,402</w:t>
            </w:r>
          </w:p>
        </w:tc>
      </w:tr>
      <w:tr w:rsidR="00684CB3" w:rsidRPr="003B4CEA" w14:paraId="09E8DF9C" w14:textId="77777777" w:rsidTr="00E361D7">
        <w:trPr>
          <w:cantSplit/>
        </w:trPr>
        <w:tc>
          <w:tcPr>
            <w:tcW w:w="5238" w:type="dxa"/>
          </w:tcPr>
          <w:p w14:paraId="1725F028" w14:textId="19A74CC0" w:rsidR="00684CB3" w:rsidRPr="003B4CEA" w:rsidRDefault="00684CB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2160" w:type="dxa"/>
          </w:tcPr>
          <w:p w14:paraId="257AE6F5" w14:textId="4A88C6A6" w:rsidR="00684CB3" w:rsidRPr="003B4CEA" w:rsidRDefault="00684CB3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10,324,027</w:t>
            </w:r>
          </w:p>
        </w:tc>
        <w:tc>
          <w:tcPr>
            <w:tcW w:w="270" w:type="dxa"/>
          </w:tcPr>
          <w:p w14:paraId="76FB06DD" w14:textId="77777777" w:rsidR="00684CB3" w:rsidRPr="003B4CEA" w:rsidRDefault="00684CB3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17433F87" w14:textId="4D6CC8A9" w:rsidR="00684CB3" w:rsidRPr="003B4CEA" w:rsidRDefault="00684CB3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10,356,947</w:t>
            </w:r>
          </w:p>
        </w:tc>
      </w:tr>
      <w:tr w:rsidR="00684CB3" w:rsidRPr="003B4CEA" w14:paraId="5E2F02F1" w14:textId="77777777" w:rsidTr="00E361D7">
        <w:trPr>
          <w:cantSplit/>
        </w:trPr>
        <w:tc>
          <w:tcPr>
            <w:tcW w:w="5238" w:type="dxa"/>
          </w:tcPr>
          <w:p w14:paraId="0540309D" w14:textId="10681D51" w:rsidR="00684CB3" w:rsidRPr="003B4CEA" w:rsidRDefault="00684CB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โอนไปลูกหนี้การค้า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A95BA53" w14:textId="76C418AB" w:rsidR="00684CB3" w:rsidRPr="003B4CEA" w:rsidRDefault="00684CB3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(6,691,267)</w:t>
            </w:r>
          </w:p>
        </w:tc>
        <w:tc>
          <w:tcPr>
            <w:tcW w:w="270" w:type="dxa"/>
          </w:tcPr>
          <w:p w14:paraId="2D19B9FA" w14:textId="77777777" w:rsidR="00684CB3" w:rsidRPr="003B4CEA" w:rsidRDefault="00684CB3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4F006BA9" w14:textId="22D7EB28" w:rsidR="00684CB3" w:rsidRPr="003B4CEA" w:rsidRDefault="00684CB3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(6,683,152)</w:t>
            </w:r>
          </w:p>
        </w:tc>
      </w:tr>
      <w:tr w:rsidR="00684CB3" w:rsidRPr="003B4CEA" w14:paraId="3BE2669A" w14:textId="77777777" w:rsidTr="00DA428F">
        <w:tblPrEx>
          <w:tblLook w:val="00A0" w:firstRow="1" w:lastRow="0" w:firstColumn="1" w:lastColumn="0" w:noHBand="0" w:noVBand="0"/>
        </w:tblPrEx>
        <w:tc>
          <w:tcPr>
            <w:tcW w:w="5238" w:type="dxa"/>
            <w:shd w:val="clear" w:color="auto" w:fill="auto"/>
          </w:tcPr>
          <w:p w14:paraId="3B7DE1BD" w14:textId="67CC1066" w:rsidR="00684CB3" w:rsidRPr="003B4CEA" w:rsidRDefault="00684CB3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3B4CEA">
              <w:rPr>
                <w:rFonts w:ascii="Angsana New" w:hAnsi="Angsana New"/>
                <w:sz w:val="26"/>
                <w:szCs w:val="26"/>
                <w:lang w:eastAsia="en-GB"/>
              </w:rPr>
              <w:t xml:space="preserve">31 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ธันวาคม</w:t>
            </w:r>
            <w:r w:rsidRPr="003B4CEA">
              <w:rPr>
                <w:rFonts w:ascii="Angsana New" w:hAnsi="Angsana New"/>
                <w:sz w:val="26"/>
                <w:szCs w:val="26"/>
                <w:lang w:eastAsia="en-GB"/>
              </w:rPr>
              <w:t xml:space="preserve"> 2565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6749DC03" w14:textId="5599EE3A" w:rsidR="00684CB3" w:rsidRPr="003B4CEA" w:rsidRDefault="00684CB3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23,121,810</w:t>
            </w:r>
          </w:p>
        </w:tc>
        <w:tc>
          <w:tcPr>
            <w:tcW w:w="270" w:type="dxa"/>
            <w:shd w:val="clear" w:color="auto" w:fill="auto"/>
          </w:tcPr>
          <w:p w14:paraId="178A3C74" w14:textId="77777777" w:rsidR="00684CB3" w:rsidRPr="003B4CEA" w:rsidRDefault="00684CB3" w:rsidP="003B4CEA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2D3DEE0E" w14:textId="1216508D" w:rsidR="00684CB3" w:rsidRPr="003B4CEA" w:rsidRDefault="00684CB3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22,935,197</w:t>
            </w:r>
          </w:p>
        </w:tc>
      </w:tr>
      <w:tr w:rsidR="00A300E8" w:rsidRPr="003B4CEA" w14:paraId="2945DE19" w14:textId="77777777" w:rsidTr="008A5F20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778701C7" w14:textId="3EFA2795" w:rsidR="00A300E8" w:rsidRPr="003B4CEA" w:rsidRDefault="00A300E8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รับรู้เป็นรายได้ในระหว่าง</w:t>
            </w:r>
            <w:r w:rsidR="00EC733C"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2160" w:type="dxa"/>
            <w:shd w:val="clear" w:color="auto" w:fill="auto"/>
          </w:tcPr>
          <w:p w14:paraId="115C1559" w14:textId="6599B190" w:rsidR="00A300E8" w:rsidRPr="003B4CEA" w:rsidRDefault="002D6955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10,319,084</w:t>
            </w:r>
          </w:p>
        </w:tc>
        <w:tc>
          <w:tcPr>
            <w:tcW w:w="270" w:type="dxa"/>
            <w:shd w:val="clear" w:color="auto" w:fill="auto"/>
          </w:tcPr>
          <w:p w14:paraId="14ABBA19" w14:textId="77777777" w:rsidR="00A300E8" w:rsidRPr="003B4CEA" w:rsidRDefault="00A300E8" w:rsidP="003B4CEA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1B0EFE7E" w14:textId="2AF2156B" w:rsidR="00A300E8" w:rsidRPr="003B4CEA" w:rsidRDefault="002D6955" w:rsidP="003B4CEA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10,343,205</w:t>
            </w:r>
          </w:p>
        </w:tc>
      </w:tr>
      <w:tr w:rsidR="00A300E8" w:rsidRPr="003B4CEA" w14:paraId="52FF47BD" w14:textId="77777777" w:rsidTr="008A5F20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78663301" w14:textId="77777777" w:rsidR="00A300E8" w:rsidRPr="003B4CEA" w:rsidRDefault="00A300E8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โอนไปลูกหนี้การค้า</w:t>
            </w:r>
          </w:p>
        </w:tc>
        <w:tc>
          <w:tcPr>
            <w:tcW w:w="2160" w:type="dxa"/>
            <w:shd w:val="clear" w:color="auto" w:fill="auto"/>
          </w:tcPr>
          <w:p w14:paraId="03BFA9F9" w14:textId="72DD5DD5" w:rsidR="00A300E8" w:rsidRPr="003B4CEA" w:rsidRDefault="002D6955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(7,335,784)</w:t>
            </w:r>
          </w:p>
        </w:tc>
        <w:tc>
          <w:tcPr>
            <w:tcW w:w="270" w:type="dxa"/>
            <w:shd w:val="clear" w:color="auto" w:fill="auto"/>
          </w:tcPr>
          <w:p w14:paraId="6AE86BA1" w14:textId="77777777" w:rsidR="00A300E8" w:rsidRPr="003B4CEA" w:rsidRDefault="00A300E8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7175E5D6" w14:textId="7325A3A6" w:rsidR="00A300E8" w:rsidRPr="003B4CEA" w:rsidRDefault="002D6955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</w:t>
            </w:r>
            <w:r w:rsidR="007774B4" w:rsidRPr="003B4CEA">
              <w:rPr>
                <w:rFonts w:ascii="Angsana New" w:hAnsi="Angsana New"/>
                <w:sz w:val="26"/>
                <w:szCs w:val="26"/>
              </w:rPr>
              <w:t>7,307,594</w:t>
            </w:r>
            <w:r w:rsidRPr="003B4CE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C49BA" w:rsidRPr="003B4CEA" w14:paraId="3B84386D" w14:textId="77777777" w:rsidTr="008A5F20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26700763" w14:textId="7B3CF773" w:rsidR="007C49BA" w:rsidRPr="003B4CEA" w:rsidRDefault="007C49BA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3B4CEA">
              <w:rPr>
                <w:rFonts w:ascii="Angsana New" w:hAnsi="Angsana New"/>
                <w:sz w:val="26"/>
                <w:szCs w:val="26"/>
                <w:lang w:eastAsia="en-GB"/>
              </w:rPr>
              <w:t xml:space="preserve">31 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ธันวาคม</w:t>
            </w:r>
            <w:r w:rsidRPr="003B4CEA">
              <w:rPr>
                <w:rFonts w:ascii="Angsana New" w:hAnsi="Angsana New"/>
                <w:sz w:val="26"/>
                <w:szCs w:val="26"/>
                <w:lang w:eastAsia="en-GB"/>
              </w:rPr>
              <w:t xml:space="preserve"> </w:t>
            </w:r>
            <w:r w:rsidR="0033646C" w:rsidRPr="003B4CEA">
              <w:rPr>
                <w:rFonts w:ascii="Angsana New" w:hAnsi="Angsana New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81FC2" w14:textId="42C33E64" w:rsidR="007C49BA" w:rsidRPr="003B4CEA" w:rsidRDefault="002D6955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26,105,110</w:t>
            </w:r>
          </w:p>
        </w:tc>
        <w:tc>
          <w:tcPr>
            <w:tcW w:w="270" w:type="dxa"/>
            <w:shd w:val="clear" w:color="auto" w:fill="auto"/>
          </w:tcPr>
          <w:p w14:paraId="28471132" w14:textId="77777777" w:rsidR="007C49BA" w:rsidRPr="003B4CEA" w:rsidRDefault="007C49BA" w:rsidP="003B4CEA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B7C16" w14:textId="228EFDB9" w:rsidR="007C49BA" w:rsidRPr="003B4CEA" w:rsidRDefault="002D6955" w:rsidP="003B4CEA">
            <w:pPr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25,970,808</w:t>
            </w:r>
          </w:p>
        </w:tc>
      </w:tr>
    </w:tbl>
    <w:p w14:paraId="5A757EAB" w14:textId="77777777" w:rsidR="00A300E8" w:rsidRPr="003B4CEA" w:rsidRDefault="00A300E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55963300" w14:textId="53D688CA" w:rsidR="00416598" w:rsidRPr="003B4CEA" w:rsidRDefault="0041659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B4CEA">
        <w:rPr>
          <w:rFonts w:ascii="Angsana New" w:hAnsi="Angsana New"/>
          <w:sz w:val="26"/>
          <w:szCs w:val="26"/>
        </w:rPr>
        <w:t xml:space="preserve">31 </w:t>
      </w:r>
      <w:r w:rsidRPr="003B4CEA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3B4CEA">
        <w:rPr>
          <w:rFonts w:ascii="Angsana New" w:hAnsi="Angsana New"/>
          <w:sz w:val="26"/>
          <w:szCs w:val="26"/>
        </w:rPr>
        <w:t>256</w:t>
      </w:r>
      <w:r w:rsidR="00672010" w:rsidRPr="003B4CEA">
        <w:rPr>
          <w:rFonts w:ascii="Angsana New" w:hAnsi="Angsana New"/>
          <w:sz w:val="26"/>
          <w:szCs w:val="26"/>
        </w:rPr>
        <w:t>6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ยอดคงเหลือของ</w:t>
      </w:r>
      <w:r w:rsidR="00672010" w:rsidRPr="003B4CEA">
        <w:rPr>
          <w:rFonts w:ascii="Angsana New" w:hAnsi="Angsana New"/>
          <w:sz w:val="26"/>
          <w:szCs w:val="26"/>
          <w:cs/>
        </w:rPr>
        <w:t>ลูกหนี้การค้าที่ยังไม่เรียกเก็บ</w:t>
      </w:r>
      <w:r w:rsidR="009526C6" w:rsidRPr="003B4CEA">
        <w:rPr>
          <w:rFonts w:ascii="Angsana New" w:hAnsi="Angsana New"/>
          <w:sz w:val="26"/>
          <w:szCs w:val="26"/>
          <w:cs/>
        </w:rPr>
        <w:t>ของบริษัท</w:t>
      </w:r>
      <w:r w:rsidR="00937049" w:rsidRPr="003B4CEA">
        <w:rPr>
          <w:rFonts w:ascii="Angsana New" w:hAnsi="Angsana New" w:hint="cs"/>
          <w:sz w:val="26"/>
          <w:szCs w:val="26"/>
          <w:cs/>
        </w:rPr>
        <w:t>และกลุ่มบริษัทยูนิคมี</w:t>
      </w:r>
      <w:r w:rsidRPr="003B4CEA">
        <w:rPr>
          <w:rFonts w:ascii="Angsana New" w:hAnsi="Angsana New"/>
          <w:sz w:val="26"/>
          <w:szCs w:val="26"/>
          <w:cs/>
        </w:rPr>
        <w:t>จำนวน</w:t>
      </w:r>
      <w:r w:rsidR="009526C6" w:rsidRPr="003B4CEA">
        <w:rPr>
          <w:rFonts w:ascii="Angsana New" w:hAnsi="Angsana New"/>
          <w:sz w:val="26"/>
          <w:szCs w:val="26"/>
          <w:cs/>
        </w:rPr>
        <w:t>เงินรวม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="00CC1276" w:rsidRPr="003B4CEA">
        <w:rPr>
          <w:rFonts w:ascii="Angsana New" w:hAnsi="Angsana New"/>
          <w:sz w:val="26"/>
          <w:szCs w:val="26"/>
        </w:rPr>
        <w:t xml:space="preserve">4,696.6 </w:t>
      </w:r>
      <w:r w:rsidRPr="003B4CEA">
        <w:rPr>
          <w:rFonts w:ascii="Angsana New" w:hAnsi="Angsana New"/>
          <w:sz w:val="26"/>
          <w:szCs w:val="26"/>
          <w:cs/>
        </w:rPr>
        <w:t>ล้านบาท</w:t>
      </w:r>
      <w:r w:rsidR="00672010"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ที่คาดว่าจะเรียกชำระภายในหนึ่งปี</w:t>
      </w:r>
    </w:p>
    <w:p w14:paraId="616BA81E" w14:textId="77777777" w:rsidR="00416598" w:rsidRPr="003B4CEA" w:rsidRDefault="0041659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6889547D" w14:textId="65ED1FA4" w:rsidR="00A300E8" w:rsidRPr="003B4CEA" w:rsidRDefault="00A300E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lastRenderedPageBreak/>
        <w:t>7.2</w:t>
      </w:r>
      <w:r w:rsidRPr="003B4CEA">
        <w:rPr>
          <w:rFonts w:ascii="Angsana New" w:hAnsi="Angsana New"/>
          <w:b/>
          <w:bCs/>
          <w:sz w:val="26"/>
          <w:szCs w:val="26"/>
        </w:rPr>
        <w:tab/>
      </w:r>
      <w:r w:rsidR="007812F7">
        <w:rPr>
          <w:rFonts w:ascii="Angsana New" w:hAnsi="Angsana New"/>
          <w:b/>
          <w:bCs/>
          <w:sz w:val="26"/>
          <w:szCs w:val="26"/>
          <w:cs/>
        </w:rPr>
        <w:t>ลูกหนี้เงินประกันผลงาน</w:t>
      </w:r>
    </w:p>
    <w:p w14:paraId="777B2E9A" w14:textId="77777777" w:rsidR="00A300E8" w:rsidRPr="003B4CEA" w:rsidRDefault="00A300E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5238"/>
        <w:gridCol w:w="2160"/>
        <w:gridCol w:w="270"/>
        <w:gridCol w:w="2070"/>
      </w:tblGrid>
      <w:tr w:rsidR="00A300E8" w:rsidRPr="003B4CEA" w14:paraId="5306E382" w14:textId="77777777" w:rsidTr="008A5F20">
        <w:trPr>
          <w:cantSplit/>
        </w:trPr>
        <w:tc>
          <w:tcPr>
            <w:tcW w:w="5238" w:type="dxa"/>
          </w:tcPr>
          <w:p w14:paraId="4BB7B910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14:paraId="62438309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300E8" w:rsidRPr="003B4CEA" w14:paraId="11843A37" w14:textId="77777777" w:rsidTr="008A5F20">
        <w:trPr>
          <w:cantSplit/>
        </w:trPr>
        <w:tc>
          <w:tcPr>
            <w:tcW w:w="5238" w:type="dxa"/>
          </w:tcPr>
          <w:p w14:paraId="4A52DA00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78221CA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065742E4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CADC5A5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84CB3" w:rsidRPr="003B4CEA" w14:paraId="7A06959B" w14:textId="77777777" w:rsidTr="006939DC">
        <w:tblPrEx>
          <w:tblLook w:val="00A0" w:firstRow="1" w:lastRow="0" w:firstColumn="1" w:lastColumn="0" w:noHBand="0" w:noVBand="0"/>
        </w:tblPrEx>
        <w:tc>
          <w:tcPr>
            <w:tcW w:w="5238" w:type="dxa"/>
            <w:shd w:val="clear" w:color="auto" w:fill="auto"/>
          </w:tcPr>
          <w:p w14:paraId="56D91F51" w14:textId="3DFC8D7E" w:rsidR="00684CB3" w:rsidRPr="003B4CEA" w:rsidRDefault="00684CB3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3B4CEA">
              <w:rPr>
                <w:rFonts w:ascii="Angsana New" w:hAnsi="Angsana New"/>
                <w:sz w:val="26"/>
                <w:szCs w:val="26"/>
                <w:lang w:eastAsia="en-GB"/>
              </w:rPr>
              <w:t xml:space="preserve">1 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มกราคม</w:t>
            </w:r>
            <w:r w:rsidRPr="003B4CEA">
              <w:rPr>
                <w:rFonts w:ascii="Angsana New" w:hAnsi="Angsana New"/>
                <w:sz w:val="26"/>
                <w:szCs w:val="26"/>
                <w:lang w:eastAsia="en-GB"/>
              </w:rPr>
              <w:t xml:space="preserve"> 2565</w:t>
            </w:r>
          </w:p>
        </w:tc>
        <w:tc>
          <w:tcPr>
            <w:tcW w:w="2160" w:type="dxa"/>
            <w:shd w:val="clear" w:color="auto" w:fill="auto"/>
          </w:tcPr>
          <w:p w14:paraId="629337A5" w14:textId="10BA7D1B" w:rsidR="00684CB3" w:rsidRPr="003B4CEA" w:rsidRDefault="00684CB3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405,941</w:t>
            </w:r>
          </w:p>
        </w:tc>
        <w:tc>
          <w:tcPr>
            <w:tcW w:w="270" w:type="dxa"/>
            <w:shd w:val="clear" w:color="auto" w:fill="auto"/>
          </w:tcPr>
          <w:p w14:paraId="44CAB13F" w14:textId="77777777" w:rsidR="00684CB3" w:rsidRPr="003B4CEA" w:rsidRDefault="00684CB3" w:rsidP="003B4CEA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2EFEA4D7" w14:textId="7EA9DC4B" w:rsidR="00684CB3" w:rsidRPr="003B4CEA" w:rsidRDefault="00684CB3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405,910</w:t>
            </w:r>
          </w:p>
        </w:tc>
      </w:tr>
      <w:tr w:rsidR="00684CB3" w:rsidRPr="003B4CEA" w14:paraId="5F252E3A" w14:textId="77777777" w:rsidTr="000D6442">
        <w:tblPrEx>
          <w:tblLook w:val="00A0" w:firstRow="1" w:lastRow="0" w:firstColumn="1" w:lastColumn="0" w:noHBand="0" w:noVBand="0"/>
        </w:tblPrEx>
        <w:tc>
          <w:tcPr>
            <w:tcW w:w="5238" w:type="dxa"/>
            <w:shd w:val="clear" w:color="auto" w:fill="auto"/>
          </w:tcPr>
          <w:p w14:paraId="00603F59" w14:textId="5C24EBFA" w:rsidR="00684CB3" w:rsidRPr="003B4CEA" w:rsidRDefault="00684CB3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เพิ่มขึ้น</w:t>
            </w:r>
          </w:p>
        </w:tc>
        <w:tc>
          <w:tcPr>
            <w:tcW w:w="2160" w:type="dxa"/>
            <w:shd w:val="clear" w:color="auto" w:fill="auto"/>
          </w:tcPr>
          <w:p w14:paraId="076AEC96" w14:textId="0AEC30B8" w:rsidR="00684CB3" w:rsidRPr="003B4CEA" w:rsidRDefault="00684CB3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526,467</w:t>
            </w:r>
          </w:p>
        </w:tc>
        <w:tc>
          <w:tcPr>
            <w:tcW w:w="270" w:type="dxa"/>
            <w:shd w:val="clear" w:color="auto" w:fill="auto"/>
          </w:tcPr>
          <w:p w14:paraId="2C02F343" w14:textId="77777777" w:rsidR="00684CB3" w:rsidRPr="003B4CEA" w:rsidRDefault="00684CB3" w:rsidP="003B4CEA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083B1F1C" w14:textId="3414AF94" w:rsidR="00684CB3" w:rsidRPr="003B4CEA" w:rsidRDefault="00684CB3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526,467</w:t>
            </w:r>
          </w:p>
        </w:tc>
      </w:tr>
      <w:tr w:rsidR="00684CB3" w:rsidRPr="003B4CEA" w14:paraId="3F0351C4" w14:textId="77777777" w:rsidTr="000D6442">
        <w:tblPrEx>
          <w:tblLook w:val="00A0" w:firstRow="1" w:lastRow="0" w:firstColumn="1" w:lastColumn="0" w:noHBand="0" w:noVBand="0"/>
        </w:tblPrEx>
        <w:tc>
          <w:tcPr>
            <w:tcW w:w="5238" w:type="dxa"/>
            <w:shd w:val="clear" w:color="auto" w:fill="auto"/>
          </w:tcPr>
          <w:p w14:paraId="526ED728" w14:textId="650AA994" w:rsidR="00684CB3" w:rsidRPr="003B4CEA" w:rsidRDefault="00684CB3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ลดลง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140EE21" w14:textId="60A64887" w:rsidR="00684CB3" w:rsidRPr="003B4CEA" w:rsidRDefault="00684CB3" w:rsidP="003B4CEA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(465,888)</w:t>
            </w:r>
          </w:p>
        </w:tc>
        <w:tc>
          <w:tcPr>
            <w:tcW w:w="270" w:type="dxa"/>
            <w:shd w:val="clear" w:color="auto" w:fill="auto"/>
          </w:tcPr>
          <w:p w14:paraId="32FC1E3D" w14:textId="77777777" w:rsidR="00684CB3" w:rsidRPr="003B4CEA" w:rsidRDefault="00684CB3" w:rsidP="003B4CEA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0D20D11F" w14:textId="3EC745EB" w:rsidR="00684CB3" w:rsidRPr="003B4CEA" w:rsidRDefault="00684CB3" w:rsidP="003B4CEA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(465,888)</w:t>
            </w:r>
          </w:p>
        </w:tc>
      </w:tr>
      <w:tr w:rsidR="00684CB3" w:rsidRPr="003B4CEA" w14:paraId="49E3A167" w14:textId="77777777" w:rsidTr="000D6442">
        <w:tblPrEx>
          <w:tblLook w:val="00A0" w:firstRow="1" w:lastRow="0" w:firstColumn="1" w:lastColumn="0" w:noHBand="0" w:noVBand="0"/>
        </w:tblPrEx>
        <w:tc>
          <w:tcPr>
            <w:tcW w:w="5238" w:type="dxa"/>
            <w:shd w:val="clear" w:color="auto" w:fill="auto"/>
          </w:tcPr>
          <w:p w14:paraId="18B9F958" w14:textId="7FD6656D" w:rsidR="00684CB3" w:rsidRPr="003B4CEA" w:rsidRDefault="00684CB3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3B4CEA">
              <w:rPr>
                <w:rFonts w:ascii="Angsana New" w:hAnsi="Angsana New"/>
                <w:sz w:val="26"/>
                <w:szCs w:val="26"/>
                <w:lang w:eastAsia="en-GB"/>
              </w:rPr>
              <w:t xml:space="preserve">31 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ธันวาคม</w:t>
            </w:r>
            <w:r w:rsidRPr="003B4CEA">
              <w:rPr>
                <w:rFonts w:ascii="Angsana New" w:hAnsi="Angsana New"/>
                <w:sz w:val="26"/>
                <w:szCs w:val="26"/>
                <w:lang w:eastAsia="en-GB"/>
              </w:rPr>
              <w:t xml:space="preserve"> 2565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19F62A3" w14:textId="0082EE49" w:rsidR="00684CB3" w:rsidRPr="003B4CEA" w:rsidRDefault="00684CB3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466,520</w:t>
            </w:r>
          </w:p>
        </w:tc>
        <w:tc>
          <w:tcPr>
            <w:tcW w:w="270" w:type="dxa"/>
            <w:shd w:val="clear" w:color="auto" w:fill="auto"/>
          </w:tcPr>
          <w:p w14:paraId="4A97CD7F" w14:textId="77777777" w:rsidR="00684CB3" w:rsidRPr="003B4CEA" w:rsidRDefault="00684CB3" w:rsidP="003B4CEA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3CB36983" w14:textId="1830554B" w:rsidR="00684CB3" w:rsidRPr="003B4CEA" w:rsidRDefault="00684CB3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466,489</w:t>
            </w:r>
          </w:p>
        </w:tc>
      </w:tr>
      <w:tr w:rsidR="00BC4FDA" w:rsidRPr="003B4CEA" w14:paraId="14DDA8A1" w14:textId="77777777" w:rsidTr="008A5F20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3CB3CBF4" w14:textId="77777777" w:rsidR="00BC4FDA" w:rsidRPr="003B4CEA" w:rsidRDefault="00BC4FDA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เพิ่มขึ้น</w:t>
            </w:r>
          </w:p>
        </w:tc>
        <w:tc>
          <w:tcPr>
            <w:tcW w:w="2160" w:type="dxa"/>
            <w:shd w:val="clear" w:color="auto" w:fill="auto"/>
          </w:tcPr>
          <w:p w14:paraId="58A419D2" w14:textId="78CA46B9" w:rsidR="00BC4FDA" w:rsidRPr="003B4CEA" w:rsidRDefault="00BC4FDA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563,069</w:t>
            </w:r>
          </w:p>
        </w:tc>
        <w:tc>
          <w:tcPr>
            <w:tcW w:w="270" w:type="dxa"/>
            <w:shd w:val="clear" w:color="auto" w:fill="auto"/>
          </w:tcPr>
          <w:p w14:paraId="2A7F6063" w14:textId="77777777" w:rsidR="00BC4FDA" w:rsidRPr="003B4CEA" w:rsidRDefault="00BC4FDA" w:rsidP="003B4CEA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73A17A4C" w14:textId="6FB303BC" w:rsidR="00BC4FDA" w:rsidRPr="003B4CEA" w:rsidRDefault="00BC4FDA" w:rsidP="003B4CEA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563,069</w:t>
            </w:r>
          </w:p>
        </w:tc>
      </w:tr>
      <w:tr w:rsidR="00BC4FDA" w:rsidRPr="003B4CEA" w14:paraId="23D4DE68" w14:textId="77777777" w:rsidTr="008A5F20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169AD513" w14:textId="77777777" w:rsidR="00BC4FDA" w:rsidRPr="003B4CEA" w:rsidRDefault="00BC4FDA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ลดลง</w:t>
            </w:r>
          </w:p>
        </w:tc>
        <w:tc>
          <w:tcPr>
            <w:tcW w:w="2160" w:type="dxa"/>
            <w:shd w:val="clear" w:color="auto" w:fill="auto"/>
          </w:tcPr>
          <w:p w14:paraId="4CECF04D" w14:textId="706C13F6" w:rsidR="00BC4FDA" w:rsidRPr="003B4CEA" w:rsidRDefault="00BC4FDA" w:rsidP="003B4CEA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(493,568)</w:t>
            </w:r>
          </w:p>
        </w:tc>
        <w:tc>
          <w:tcPr>
            <w:tcW w:w="270" w:type="dxa"/>
            <w:shd w:val="clear" w:color="auto" w:fill="auto"/>
          </w:tcPr>
          <w:p w14:paraId="38CB8EDE" w14:textId="77777777" w:rsidR="00BC4FDA" w:rsidRPr="003B4CEA" w:rsidRDefault="00BC4FDA" w:rsidP="003B4CEA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7434ACC4" w14:textId="1624DF3B" w:rsidR="00BC4FDA" w:rsidRPr="003B4CEA" w:rsidRDefault="00BC4FDA" w:rsidP="003B4CEA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(493,537)</w:t>
            </w:r>
          </w:p>
        </w:tc>
      </w:tr>
      <w:tr w:rsidR="00645A7D" w:rsidRPr="003B4CEA" w14:paraId="39D6BFEA" w14:textId="77777777" w:rsidTr="008A5F20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3864F15B" w14:textId="002BACBB" w:rsidR="00645A7D" w:rsidRPr="003B4CEA" w:rsidRDefault="00645A7D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3B4CEA">
              <w:rPr>
                <w:rFonts w:ascii="Angsana New" w:hAnsi="Angsana New"/>
                <w:sz w:val="26"/>
                <w:szCs w:val="26"/>
                <w:lang w:eastAsia="en-GB"/>
              </w:rPr>
              <w:t xml:space="preserve">31 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ธันวาคม</w:t>
            </w:r>
            <w:r w:rsidRPr="003B4CEA">
              <w:rPr>
                <w:rFonts w:ascii="Angsana New" w:hAnsi="Angsana New"/>
                <w:sz w:val="26"/>
                <w:szCs w:val="26"/>
                <w:lang w:eastAsia="en-GB"/>
              </w:rPr>
              <w:t xml:space="preserve"> </w:t>
            </w:r>
            <w:r w:rsidR="0033646C" w:rsidRPr="003B4CEA">
              <w:rPr>
                <w:rFonts w:ascii="Angsana New" w:hAnsi="Angsana New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C0508" w14:textId="3458B96D" w:rsidR="00645A7D" w:rsidRPr="003B4CEA" w:rsidRDefault="00FD430E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536,021</w:t>
            </w:r>
          </w:p>
        </w:tc>
        <w:tc>
          <w:tcPr>
            <w:tcW w:w="270" w:type="dxa"/>
            <w:shd w:val="clear" w:color="auto" w:fill="auto"/>
          </w:tcPr>
          <w:p w14:paraId="7DA9B6A1" w14:textId="77777777" w:rsidR="00645A7D" w:rsidRPr="003B4CEA" w:rsidRDefault="00645A7D" w:rsidP="003B4CEA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03D90" w14:textId="4ACE529A" w:rsidR="00645A7D" w:rsidRPr="003B4CEA" w:rsidRDefault="00FD430E" w:rsidP="003B4CEA">
            <w:pPr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536,021</w:t>
            </w:r>
          </w:p>
        </w:tc>
      </w:tr>
    </w:tbl>
    <w:p w14:paraId="7E8D3E8F" w14:textId="77777777" w:rsidR="00A300E8" w:rsidRPr="003B4CEA" w:rsidRDefault="00A300E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49412B98" w14:textId="77777777" w:rsidR="00B67160" w:rsidRPr="003B4CEA" w:rsidRDefault="00B6716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ตามเงื่อนไขของสัญญาข้างต้น  กลุ่มบริษัทยูนิคจะถูกหักเงินประกันการปฏิบัติตามสัญญาโดยคู่สัญญาในอัตราร้อยละต่าง ๆ กันของมูลค่างานก่อสร้างที่</w:t>
      </w:r>
      <w:r w:rsidRPr="003B4CEA">
        <w:rPr>
          <w:rFonts w:ascii="Angsana New" w:hAnsi="Angsana New"/>
          <w:sz w:val="26"/>
          <w:szCs w:val="26"/>
          <w:cs/>
        </w:rPr>
        <w:t>กลุ่ม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บริษัทยูนิคเรียกเก็บ โดยคู่สัญญาจะคืนเงินประกันนี้แก่กลุ่มบริษัทยูนิคเมื่องานนั้น ๆ ได้แล้วเสร็จและกลุ่มบริษัทยูนิคมิได้ผิดสัญญาข้อหนึ่งข้อใด </w:t>
      </w:r>
    </w:p>
    <w:p w14:paraId="4D4ACA56" w14:textId="77777777" w:rsidR="00B67160" w:rsidRPr="003B4CEA" w:rsidRDefault="00B6716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0BA5E9E4" w14:textId="02624038" w:rsidR="00A300E8" w:rsidRPr="003B4CEA" w:rsidRDefault="00A300E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t>7.3</w:t>
      </w:r>
      <w:r w:rsidRPr="003B4CEA">
        <w:rPr>
          <w:rFonts w:ascii="Angsana New" w:hAnsi="Angsana New"/>
          <w:b/>
          <w:bCs/>
          <w:sz w:val="26"/>
          <w:szCs w:val="26"/>
        </w:rPr>
        <w:tab/>
      </w:r>
      <w:r w:rsidRPr="003B4CEA">
        <w:rPr>
          <w:rFonts w:ascii="Angsana New" w:hAnsi="Angsana New"/>
          <w:b/>
          <w:bCs/>
          <w:sz w:val="26"/>
          <w:szCs w:val="26"/>
          <w:cs/>
        </w:rPr>
        <w:t>เงินรับล่วงหน้าจากลูกค้า</w:t>
      </w:r>
      <w:r w:rsidRPr="003B4CEA">
        <w:rPr>
          <w:rFonts w:ascii="Angsana New" w:hAnsi="Angsana New"/>
          <w:b/>
          <w:bCs/>
          <w:sz w:val="26"/>
          <w:szCs w:val="26"/>
        </w:rPr>
        <w:t xml:space="preserve"> </w:t>
      </w:r>
      <w:r w:rsidRPr="003B4CEA">
        <w:rPr>
          <w:rFonts w:ascii="Angsana New" w:hAnsi="Angsana New"/>
          <w:b/>
          <w:bCs/>
          <w:sz w:val="26"/>
          <w:szCs w:val="26"/>
          <w:cs/>
        </w:rPr>
        <w:t>- สุทธิ</w:t>
      </w:r>
    </w:p>
    <w:p w14:paraId="770A7FB4" w14:textId="77777777" w:rsidR="00A300E8" w:rsidRPr="003B4CEA" w:rsidRDefault="00A300E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5238"/>
        <w:gridCol w:w="2160"/>
        <w:gridCol w:w="270"/>
        <w:gridCol w:w="2070"/>
      </w:tblGrid>
      <w:tr w:rsidR="00A300E8" w:rsidRPr="003B4CEA" w14:paraId="22F77222" w14:textId="77777777" w:rsidTr="008A5F20">
        <w:trPr>
          <w:cantSplit/>
        </w:trPr>
        <w:tc>
          <w:tcPr>
            <w:tcW w:w="5238" w:type="dxa"/>
          </w:tcPr>
          <w:p w14:paraId="68D21F37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14:paraId="60046083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300E8" w:rsidRPr="003B4CEA" w14:paraId="274D927E" w14:textId="77777777" w:rsidTr="008A5F20">
        <w:trPr>
          <w:cantSplit/>
        </w:trPr>
        <w:tc>
          <w:tcPr>
            <w:tcW w:w="5238" w:type="dxa"/>
          </w:tcPr>
          <w:p w14:paraId="09E25573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AF4E11D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2F6CE230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F2E1E4E" w14:textId="77777777" w:rsidR="00A300E8" w:rsidRPr="003B4CEA" w:rsidRDefault="00A300E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84CB3" w:rsidRPr="003B4CEA" w14:paraId="63447BD1" w14:textId="77777777" w:rsidTr="00EE3C59">
        <w:tblPrEx>
          <w:tblLook w:val="00A0" w:firstRow="1" w:lastRow="0" w:firstColumn="1" w:lastColumn="0" w:noHBand="0" w:noVBand="0"/>
        </w:tblPrEx>
        <w:tc>
          <w:tcPr>
            <w:tcW w:w="5238" w:type="dxa"/>
            <w:shd w:val="clear" w:color="auto" w:fill="auto"/>
          </w:tcPr>
          <w:p w14:paraId="5EFD6923" w14:textId="50580F3D" w:rsidR="00684CB3" w:rsidRPr="003B4CEA" w:rsidRDefault="00684CB3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3B4CEA">
              <w:rPr>
                <w:rFonts w:ascii="Angsana New" w:hAnsi="Angsana New"/>
                <w:sz w:val="26"/>
                <w:szCs w:val="26"/>
                <w:lang w:eastAsia="en-GB"/>
              </w:rPr>
              <w:t xml:space="preserve">1 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มกราคม</w:t>
            </w:r>
            <w:r w:rsidRPr="003B4CEA">
              <w:rPr>
                <w:rFonts w:ascii="Angsana New" w:hAnsi="Angsana New"/>
                <w:sz w:val="26"/>
                <w:szCs w:val="26"/>
                <w:lang w:eastAsia="en-GB"/>
              </w:rPr>
              <w:t xml:space="preserve"> 2565</w:t>
            </w:r>
          </w:p>
        </w:tc>
        <w:tc>
          <w:tcPr>
            <w:tcW w:w="2160" w:type="dxa"/>
            <w:shd w:val="clear" w:color="auto" w:fill="auto"/>
          </w:tcPr>
          <w:p w14:paraId="3AB759CD" w14:textId="39F5EBE0" w:rsidR="00684CB3" w:rsidRPr="003B4CEA" w:rsidRDefault="00684CB3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5,334,362</w:t>
            </w:r>
          </w:p>
        </w:tc>
        <w:tc>
          <w:tcPr>
            <w:tcW w:w="270" w:type="dxa"/>
            <w:shd w:val="clear" w:color="auto" w:fill="auto"/>
          </w:tcPr>
          <w:p w14:paraId="26FCF181" w14:textId="77777777" w:rsidR="00684CB3" w:rsidRPr="003B4CEA" w:rsidRDefault="00684CB3" w:rsidP="003B4CEA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50C9A825" w14:textId="414395DD" w:rsidR="00684CB3" w:rsidRPr="003B4CEA" w:rsidRDefault="00684CB3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5,334,362</w:t>
            </w:r>
          </w:p>
        </w:tc>
      </w:tr>
      <w:tr w:rsidR="00684CB3" w:rsidRPr="003B4CEA" w14:paraId="4D73DE68" w14:textId="77777777" w:rsidTr="0088079B">
        <w:tblPrEx>
          <w:tblLook w:val="00A0" w:firstRow="1" w:lastRow="0" w:firstColumn="1" w:lastColumn="0" w:noHBand="0" w:noVBand="0"/>
        </w:tblPrEx>
        <w:tc>
          <w:tcPr>
            <w:tcW w:w="5238" w:type="dxa"/>
            <w:shd w:val="clear" w:color="auto" w:fill="auto"/>
          </w:tcPr>
          <w:p w14:paraId="41DDADFA" w14:textId="15EAEF63" w:rsidR="00684CB3" w:rsidRPr="003B4CEA" w:rsidRDefault="00684CB3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เพิ่มขึ้น</w:t>
            </w:r>
          </w:p>
        </w:tc>
        <w:tc>
          <w:tcPr>
            <w:tcW w:w="2160" w:type="dxa"/>
            <w:shd w:val="clear" w:color="auto" w:fill="auto"/>
          </w:tcPr>
          <w:p w14:paraId="706821B7" w14:textId="1C076DE7" w:rsidR="00684CB3" w:rsidRPr="003B4CEA" w:rsidRDefault="00684CB3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4,555,051</w:t>
            </w:r>
          </w:p>
        </w:tc>
        <w:tc>
          <w:tcPr>
            <w:tcW w:w="270" w:type="dxa"/>
            <w:shd w:val="clear" w:color="auto" w:fill="auto"/>
          </w:tcPr>
          <w:p w14:paraId="65E257C6" w14:textId="77777777" w:rsidR="00684CB3" w:rsidRPr="003B4CEA" w:rsidRDefault="00684CB3" w:rsidP="003B4CEA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374E2F28" w14:textId="538E601E" w:rsidR="00684CB3" w:rsidRPr="003B4CEA" w:rsidRDefault="00684CB3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4,555,051</w:t>
            </w:r>
          </w:p>
        </w:tc>
      </w:tr>
      <w:tr w:rsidR="00684CB3" w:rsidRPr="003B4CEA" w14:paraId="15BB963B" w14:textId="77777777" w:rsidTr="0088079B">
        <w:tblPrEx>
          <w:tblLook w:val="00A0" w:firstRow="1" w:lastRow="0" w:firstColumn="1" w:lastColumn="0" w:noHBand="0" w:noVBand="0"/>
        </w:tblPrEx>
        <w:tc>
          <w:tcPr>
            <w:tcW w:w="5238" w:type="dxa"/>
            <w:shd w:val="clear" w:color="auto" w:fill="auto"/>
          </w:tcPr>
          <w:p w14:paraId="15B670EC" w14:textId="70EE5E3C" w:rsidR="00684CB3" w:rsidRPr="003B4CEA" w:rsidRDefault="00684CB3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ลดลง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1316CEB3" w14:textId="5E209A72" w:rsidR="00684CB3" w:rsidRPr="003B4CEA" w:rsidRDefault="00684CB3" w:rsidP="003B4CEA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(604,682)</w:t>
            </w:r>
          </w:p>
        </w:tc>
        <w:tc>
          <w:tcPr>
            <w:tcW w:w="270" w:type="dxa"/>
            <w:shd w:val="clear" w:color="auto" w:fill="auto"/>
          </w:tcPr>
          <w:p w14:paraId="6D046F02" w14:textId="77777777" w:rsidR="00684CB3" w:rsidRPr="003B4CEA" w:rsidRDefault="00684CB3" w:rsidP="003B4CEA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E239297" w14:textId="4A95146B" w:rsidR="00684CB3" w:rsidRPr="003B4CEA" w:rsidRDefault="00684CB3" w:rsidP="003B4CEA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(604,682)</w:t>
            </w:r>
          </w:p>
        </w:tc>
      </w:tr>
      <w:tr w:rsidR="00684CB3" w:rsidRPr="003B4CEA" w14:paraId="5798652F" w14:textId="77777777" w:rsidTr="0088079B">
        <w:tblPrEx>
          <w:tblLook w:val="00A0" w:firstRow="1" w:lastRow="0" w:firstColumn="1" w:lastColumn="0" w:noHBand="0" w:noVBand="0"/>
        </w:tblPrEx>
        <w:tc>
          <w:tcPr>
            <w:tcW w:w="5238" w:type="dxa"/>
            <w:shd w:val="clear" w:color="auto" w:fill="auto"/>
          </w:tcPr>
          <w:p w14:paraId="65F9C4DC" w14:textId="00A12B68" w:rsidR="00684CB3" w:rsidRPr="003B4CEA" w:rsidRDefault="00684CB3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3B4CEA">
              <w:rPr>
                <w:rFonts w:ascii="Angsana New" w:hAnsi="Angsana New"/>
                <w:sz w:val="26"/>
                <w:szCs w:val="26"/>
                <w:lang w:eastAsia="en-GB"/>
              </w:rPr>
              <w:t xml:space="preserve">31 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ธันวาคม</w:t>
            </w:r>
            <w:r w:rsidRPr="003B4CEA">
              <w:rPr>
                <w:rFonts w:ascii="Angsana New" w:hAnsi="Angsana New"/>
                <w:sz w:val="26"/>
                <w:szCs w:val="26"/>
                <w:lang w:eastAsia="en-GB"/>
              </w:rPr>
              <w:t xml:space="preserve"> 2565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A022B00" w14:textId="469BC177" w:rsidR="00684CB3" w:rsidRPr="003B4CEA" w:rsidRDefault="00684CB3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9,284,731</w:t>
            </w:r>
          </w:p>
        </w:tc>
        <w:tc>
          <w:tcPr>
            <w:tcW w:w="270" w:type="dxa"/>
            <w:shd w:val="clear" w:color="auto" w:fill="auto"/>
          </w:tcPr>
          <w:p w14:paraId="00387B3E" w14:textId="77777777" w:rsidR="00684CB3" w:rsidRPr="003B4CEA" w:rsidRDefault="00684CB3" w:rsidP="003B4CEA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11DC9DA4" w14:textId="6FD421C3" w:rsidR="00684CB3" w:rsidRPr="003B4CEA" w:rsidRDefault="00684CB3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9,284,731</w:t>
            </w:r>
          </w:p>
        </w:tc>
      </w:tr>
      <w:tr w:rsidR="00BD57CC" w:rsidRPr="003B4CEA" w14:paraId="601E72A3" w14:textId="77777777" w:rsidTr="008A5F20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0C6EA4A9" w14:textId="77777777" w:rsidR="00BD57CC" w:rsidRPr="003B4CEA" w:rsidRDefault="00BD57CC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เพิ่มขึ้น</w:t>
            </w:r>
          </w:p>
        </w:tc>
        <w:tc>
          <w:tcPr>
            <w:tcW w:w="2160" w:type="dxa"/>
            <w:shd w:val="clear" w:color="auto" w:fill="auto"/>
          </w:tcPr>
          <w:p w14:paraId="0BAF9242" w14:textId="3B3B9425" w:rsidR="00BD57CC" w:rsidRPr="003B4CEA" w:rsidRDefault="00BD57CC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48,413</w:t>
            </w:r>
          </w:p>
        </w:tc>
        <w:tc>
          <w:tcPr>
            <w:tcW w:w="270" w:type="dxa"/>
            <w:shd w:val="clear" w:color="auto" w:fill="auto"/>
          </w:tcPr>
          <w:p w14:paraId="698A9D8E" w14:textId="77777777" w:rsidR="00BD57CC" w:rsidRPr="003B4CEA" w:rsidRDefault="00BD57CC" w:rsidP="003B4CEA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05CB378B" w14:textId="2FA065DA" w:rsidR="00BD57CC" w:rsidRPr="003B4CEA" w:rsidRDefault="00BD57CC" w:rsidP="003B4CEA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48,413</w:t>
            </w:r>
          </w:p>
        </w:tc>
      </w:tr>
      <w:tr w:rsidR="00BD57CC" w:rsidRPr="003B4CEA" w14:paraId="58F32362" w14:textId="77777777" w:rsidTr="008A5F20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0B20B853" w14:textId="77777777" w:rsidR="00BD57CC" w:rsidRPr="003B4CEA" w:rsidRDefault="00BD57CC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ลดลง</w:t>
            </w:r>
          </w:p>
        </w:tc>
        <w:tc>
          <w:tcPr>
            <w:tcW w:w="2160" w:type="dxa"/>
            <w:shd w:val="clear" w:color="auto" w:fill="auto"/>
          </w:tcPr>
          <w:p w14:paraId="014C0B38" w14:textId="0BCC0A33" w:rsidR="00BD57CC" w:rsidRPr="003B4CEA" w:rsidRDefault="00BD57CC" w:rsidP="003B4CEA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(752,870)</w:t>
            </w:r>
          </w:p>
        </w:tc>
        <w:tc>
          <w:tcPr>
            <w:tcW w:w="270" w:type="dxa"/>
            <w:shd w:val="clear" w:color="auto" w:fill="auto"/>
          </w:tcPr>
          <w:p w14:paraId="5D570642" w14:textId="77777777" w:rsidR="00BD57CC" w:rsidRPr="003B4CEA" w:rsidRDefault="00BD57CC" w:rsidP="003B4CEA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6E98048A" w14:textId="37702613" w:rsidR="00BD57CC" w:rsidRPr="003B4CEA" w:rsidRDefault="00BD57CC" w:rsidP="003B4CEA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(752,870)</w:t>
            </w:r>
          </w:p>
        </w:tc>
      </w:tr>
      <w:tr w:rsidR="00645A7D" w:rsidRPr="003B4CEA" w14:paraId="6FC8A581" w14:textId="77777777" w:rsidTr="008A5F20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02A14D2F" w14:textId="37F75694" w:rsidR="00645A7D" w:rsidRPr="003B4CEA" w:rsidRDefault="00645A7D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3B4CEA">
              <w:rPr>
                <w:rFonts w:ascii="Angsana New" w:hAnsi="Angsana New"/>
                <w:sz w:val="26"/>
                <w:szCs w:val="26"/>
                <w:lang w:eastAsia="en-GB"/>
              </w:rPr>
              <w:t xml:space="preserve">31 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ธันวาคม</w:t>
            </w:r>
            <w:r w:rsidRPr="003B4CEA">
              <w:rPr>
                <w:rFonts w:ascii="Angsana New" w:hAnsi="Angsana New"/>
                <w:sz w:val="26"/>
                <w:szCs w:val="26"/>
                <w:lang w:eastAsia="en-GB"/>
              </w:rPr>
              <w:t xml:space="preserve"> </w:t>
            </w:r>
            <w:r w:rsidR="0033646C" w:rsidRPr="003B4CEA">
              <w:rPr>
                <w:rFonts w:ascii="Angsana New" w:hAnsi="Angsana New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AAABE" w14:textId="2C7B496D" w:rsidR="00645A7D" w:rsidRPr="003B4CEA" w:rsidRDefault="00FD430E" w:rsidP="003B4CEA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8,580,274</w:t>
            </w:r>
          </w:p>
        </w:tc>
        <w:tc>
          <w:tcPr>
            <w:tcW w:w="270" w:type="dxa"/>
            <w:shd w:val="clear" w:color="auto" w:fill="auto"/>
          </w:tcPr>
          <w:p w14:paraId="7714E402" w14:textId="77777777" w:rsidR="00645A7D" w:rsidRPr="003B4CEA" w:rsidRDefault="00645A7D" w:rsidP="003B4CEA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C1F46" w14:textId="10BCAF32" w:rsidR="00645A7D" w:rsidRPr="003B4CEA" w:rsidRDefault="00FD430E" w:rsidP="003B4CEA">
            <w:pPr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8,580,274</w:t>
            </w:r>
          </w:p>
        </w:tc>
      </w:tr>
    </w:tbl>
    <w:p w14:paraId="74C7C225" w14:textId="77777777" w:rsidR="0078461E" w:rsidRPr="003B4CEA" w:rsidRDefault="0078461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547418F" w14:textId="77777777" w:rsidR="00CA16C2" w:rsidRPr="003B4CEA" w:rsidRDefault="00CA16C2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br w:type="page"/>
      </w:r>
    </w:p>
    <w:p w14:paraId="600A8784" w14:textId="3C64E238" w:rsidR="00B044C7" w:rsidRPr="003B4CEA" w:rsidRDefault="00207A82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B4CEA">
        <w:rPr>
          <w:rFonts w:ascii="Angsana New" w:hAnsi="Angsana New"/>
          <w:b/>
          <w:bCs/>
          <w:sz w:val="26"/>
          <w:szCs w:val="26"/>
        </w:rPr>
        <w:lastRenderedPageBreak/>
        <w:t xml:space="preserve"> </w:t>
      </w:r>
      <w:r w:rsidR="00013047" w:rsidRPr="003B4CEA">
        <w:rPr>
          <w:rFonts w:ascii="Angsana New" w:hAnsi="Angsana New"/>
          <w:b/>
          <w:bCs/>
          <w:sz w:val="26"/>
          <w:szCs w:val="26"/>
          <w:cs/>
        </w:rPr>
        <w:t>8.</w:t>
      </w:r>
      <w:r w:rsidR="00B044C7" w:rsidRPr="003B4CEA">
        <w:rPr>
          <w:rFonts w:ascii="Angsana New" w:hAnsi="Angsana New"/>
          <w:b/>
          <w:bCs/>
          <w:sz w:val="26"/>
          <w:szCs w:val="26"/>
        </w:rPr>
        <w:tab/>
      </w:r>
      <w:r w:rsidR="00B044C7" w:rsidRPr="003B4CEA">
        <w:rPr>
          <w:rFonts w:ascii="Angsana New" w:hAnsi="Angsana New"/>
          <w:b/>
          <w:bCs/>
          <w:sz w:val="26"/>
          <w:szCs w:val="26"/>
          <w:cs/>
        </w:rPr>
        <w:t>สินค้าคงเหลือ</w:t>
      </w:r>
      <w:r w:rsidR="00AF54C7" w:rsidRPr="003B4CEA">
        <w:rPr>
          <w:rFonts w:ascii="Angsana New" w:hAnsi="Angsana New"/>
          <w:b/>
          <w:bCs/>
          <w:sz w:val="26"/>
          <w:szCs w:val="26"/>
        </w:rPr>
        <w:t xml:space="preserve"> </w:t>
      </w:r>
      <w:r w:rsidR="00803166" w:rsidRPr="003B4CEA">
        <w:rPr>
          <w:rFonts w:ascii="Angsana New" w:hAnsi="Angsana New"/>
          <w:b/>
          <w:bCs/>
          <w:sz w:val="26"/>
          <w:szCs w:val="26"/>
        </w:rPr>
        <w:t>-</w:t>
      </w:r>
      <w:r w:rsidR="00AF54C7" w:rsidRPr="003B4CEA">
        <w:rPr>
          <w:rFonts w:ascii="Angsana New" w:hAnsi="Angsana New"/>
          <w:b/>
          <w:bCs/>
          <w:sz w:val="26"/>
          <w:szCs w:val="26"/>
        </w:rPr>
        <w:t xml:space="preserve"> </w:t>
      </w:r>
      <w:r w:rsidR="00AF54C7" w:rsidRPr="003B4CEA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0EFDB244" w14:textId="77777777" w:rsidR="00990784" w:rsidRPr="003B4CEA" w:rsidRDefault="00990784" w:rsidP="003B4CEA">
      <w:pPr>
        <w:rPr>
          <w:rFonts w:ascii="Angsana New" w:hAnsi="Angsana New"/>
          <w:sz w:val="26"/>
          <w:szCs w:val="26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1067"/>
        <w:gridCol w:w="283"/>
        <w:gridCol w:w="1080"/>
        <w:gridCol w:w="270"/>
        <w:gridCol w:w="1060"/>
        <w:gridCol w:w="284"/>
        <w:gridCol w:w="1056"/>
      </w:tblGrid>
      <w:tr w:rsidR="00B044C7" w:rsidRPr="003B4CEA" w14:paraId="3034125E" w14:textId="77777777" w:rsidTr="009E2C00">
        <w:trPr>
          <w:cantSplit/>
        </w:trPr>
        <w:tc>
          <w:tcPr>
            <w:tcW w:w="4608" w:type="dxa"/>
          </w:tcPr>
          <w:p w14:paraId="35AC8FFA" w14:textId="77777777" w:rsidR="00B044C7" w:rsidRPr="003B4CEA" w:rsidRDefault="00B044C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0" w:type="dxa"/>
            <w:gridSpan w:val="7"/>
            <w:tcBorders>
              <w:bottom w:val="single" w:sz="4" w:space="0" w:color="auto"/>
            </w:tcBorders>
          </w:tcPr>
          <w:p w14:paraId="381C4948" w14:textId="77777777" w:rsidR="00B044C7" w:rsidRPr="003B4CEA" w:rsidRDefault="00B044C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B044C7" w:rsidRPr="003B4CEA" w14:paraId="7F703F55" w14:textId="77777777" w:rsidTr="009E2C00">
        <w:trPr>
          <w:cantSplit/>
        </w:trPr>
        <w:tc>
          <w:tcPr>
            <w:tcW w:w="4608" w:type="dxa"/>
          </w:tcPr>
          <w:p w14:paraId="58B1775D" w14:textId="77777777" w:rsidR="00B044C7" w:rsidRPr="003B4CEA" w:rsidRDefault="00B044C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B3D151C" w14:textId="77777777" w:rsidR="00B044C7" w:rsidRPr="003B4CEA" w:rsidRDefault="00B044C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615FA358" w14:textId="77777777" w:rsidR="00B044C7" w:rsidRPr="003B4CEA" w:rsidRDefault="00B044C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14:paraId="2D0A4E72" w14:textId="77777777" w:rsidR="00B044C7" w:rsidRPr="003B4CEA" w:rsidRDefault="007C51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044C7" w:rsidRPr="003B4CEA" w14:paraId="2ED550C8" w14:textId="77777777" w:rsidTr="009E2C00">
        <w:tc>
          <w:tcPr>
            <w:tcW w:w="4608" w:type="dxa"/>
          </w:tcPr>
          <w:p w14:paraId="103A8A81" w14:textId="77777777" w:rsidR="00B044C7" w:rsidRPr="003B4CEA" w:rsidRDefault="00B044C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67" w:type="dxa"/>
          </w:tcPr>
          <w:p w14:paraId="30E03C9F" w14:textId="5E7E69A7" w:rsidR="00B044C7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83" w:type="dxa"/>
          </w:tcPr>
          <w:p w14:paraId="25827DB9" w14:textId="77777777" w:rsidR="00B044C7" w:rsidRPr="003B4CEA" w:rsidRDefault="00B044C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1DF382" w14:textId="37631ED0" w:rsidR="00B044C7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0A1378C7" w14:textId="77777777" w:rsidR="00B044C7" w:rsidRPr="003B4CEA" w:rsidRDefault="00B044C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</w:tcPr>
          <w:p w14:paraId="280D26C3" w14:textId="75DEFBC1" w:rsidR="00B044C7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84" w:type="dxa"/>
          </w:tcPr>
          <w:p w14:paraId="1B94D0B9" w14:textId="77777777" w:rsidR="00B044C7" w:rsidRPr="003B4CEA" w:rsidRDefault="00B044C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3718006E" w14:textId="10464F48" w:rsidR="00B044C7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2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4946D5" w:rsidRPr="003B4CEA" w14:paraId="03436DED" w14:textId="77777777" w:rsidTr="009E2C00">
        <w:tc>
          <w:tcPr>
            <w:tcW w:w="4608" w:type="dxa"/>
          </w:tcPr>
          <w:p w14:paraId="4888D3CF" w14:textId="77777777" w:rsidR="004946D5" w:rsidRPr="003B4CEA" w:rsidRDefault="004946D5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งานระหว่างก่อสร้าง </w:t>
            </w:r>
            <w:r w:rsidRPr="003B4CEA">
              <w:rPr>
                <w:rFonts w:ascii="Angsana New" w:hAnsi="Angsana New"/>
                <w:sz w:val="26"/>
                <w:szCs w:val="26"/>
              </w:rPr>
              <w:t>-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โครงการอสังหาริมทรัพย์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44328D28" w14:textId="6F096663" w:rsidR="004946D5" w:rsidRPr="003B4CEA" w:rsidRDefault="00FD430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91,447</w:t>
            </w:r>
          </w:p>
        </w:tc>
        <w:tc>
          <w:tcPr>
            <w:tcW w:w="283" w:type="dxa"/>
            <w:tcBorders>
              <w:left w:val="nil"/>
            </w:tcBorders>
          </w:tcPr>
          <w:p w14:paraId="625E1304" w14:textId="77777777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0C7856" w14:textId="290BE5E3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149,443</w:t>
            </w:r>
          </w:p>
        </w:tc>
        <w:tc>
          <w:tcPr>
            <w:tcW w:w="270" w:type="dxa"/>
          </w:tcPr>
          <w:p w14:paraId="4F716D0F" w14:textId="77777777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D71AEEA" w14:textId="5D66430D" w:rsidR="004946D5" w:rsidRPr="003B4CEA" w:rsidRDefault="00FD430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91,447</w:t>
            </w:r>
          </w:p>
        </w:tc>
        <w:tc>
          <w:tcPr>
            <w:tcW w:w="284" w:type="dxa"/>
          </w:tcPr>
          <w:p w14:paraId="1D503860" w14:textId="77777777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298F8DE6" w14:textId="672AC6B8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149,443</w:t>
            </w:r>
          </w:p>
        </w:tc>
      </w:tr>
      <w:tr w:rsidR="004946D5" w:rsidRPr="003B4CEA" w14:paraId="7AFAE1C1" w14:textId="77777777" w:rsidTr="009E2C00">
        <w:tc>
          <w:tcPr>
            <w:tcW w:w="4608" w:type="dxa"/>
          </w:tcPr>
          <w:p w14:paraId="4CDCC782" w14:textId="77777777" w:rsidR="004946D5" w:rsidRPr="003B4CEA" w:rsidRDefault="004946D5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งานระหว่างก่อสร้าง </w:t>
            </w:r>
            <w:r w:rsidRPr="003B4CEA">
              <w:rPr>
                <w:rFonts w:ascii="Angsana New" w:hAnsi="Angsana New"/>
                <w:sz w:val="26"/>
                <w:szCs w:val="26"/>
              </w:rPr>
              <w:t>-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โครงการก่อสร้าง</w:t>
            </w:r>
          </w:p>
        </w:tc>
        <w:tc>
          <w:tcPr>
            <w:tcW w:w="1067" w:type="dxa"/>
          </w:tcPr>
          <w:p w14:paraId="4CDE98B9" w14:textId="1C5ADF0C" w:rsidR="004946D5" w:rsidRPr="003B4CEA" w:rsidRDefault="00FD430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272,243</w:t>
            </w:r>
          </w:p>
        </w:tc>
        <w:tc>
          <w:tcPr>
            <w:tcW w:w="283" w:type="dxa"/>
          </w:tcPr>
          <w:p w14:paraId="1295E187" w14:textId="77777777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F9B63C" w14:textId="4BF126BA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272,037</w:t>
            </w:r>
          </w:p>
        </w:tc>
        <w:tc>
          <w:tcPr>
            <w:tcW w:w="270" w:type="dxa"/>
          </w:tcPr>
          <w:p w14:paraId="78D0EC7E" w14:textId="77777777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</w:tcPr>
          <w:p w14:paraId="020D8FAB" w14:textId="4A29DC03" w:rsidR="004946D5" w:rsidRPr="003B4CEA" w:rsidRDefault="00FD430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272,243</w:t>
            </w:r>
          </w:p>
        </w:tc>
        <w:tc>
          <w:tcPr>
            <w:tcW w:w="284" w:type="dxa"/>
          </w:tcPr>
          <w:p w14:paraId="5D4D4A31" w14:textId="77777777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7924270C" w14:textId="4A6A9D2C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272,037</w:t>
            </w:r>
          </w:p>
        </w:tc>
      </w:tr>
      <w:tr w:rsidR="004946D5" w:rsidRPr="003B4CEA" w14:paraId="076EBD62" w14:textId="77777777" w:rsidTr="009E2C00">
        <w:tc>
          <w:tcPr>
            <w:tcW w:w="4608" w:type="dxa"/>
          </w:tcPr>
          <w:p w14:paraId="5DE28AC3" w14:textId="6A308C75" w:rsidR="004946D5" w:rsidRPr="003B4CEA" w:rsidRDefault="004946D5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วัสดุชิ้นงานก่อสร้าง</w:t>
            </w:r>
          </w:p>
        </w:tc>
        <w:tc>
          <w:tcPr>
            <w:tcW w:w="1067" w:type="dxa"/>
          </w:tcPr>
          <w:p w14:paraId="56F2477C" w14:textId="7AF3534C" w:rsidR="004946D5" w:rsidRPr="003B4CEA" w:rsidRDefault="00FD430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724,149</w:t>
            </w:r>
          </w:p>
        </w:tc>
        <w:tc>
          <w:tcPr>
            <w:tcW w:w="283" w:type="dxa"/>
          </w:tcPr>
          <w:p w14:paraId="27AD486C" w14:textId="77777777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C0320C" w14:textId="06108C59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297,160</w:t>
            </w:r>
          </w:p>
        </w:tc>
        <w:tc>
          <w:tcPr>
            <w:tcW w:w="270" w:type="dxa"/>
          </w:tcPr>
          <w:p w14:paraId="114CD5E5" w14:textId="77777777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</w:tcPr>
          <w:p w14:paraId="4BB67C5F" w14:textId="3FC8A3AA" w:rsidR="004946D5" w:rsidRPr="003B4CEA" w:rsidRDefault="00FD430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738,632</w:t>
            </w:r>
          </w:p>
        </w:tc>
        <w:tc>
          <w:tcPr>
            <w:tcW w:w="284" w:type="dxa"/>
          </w:tcPr>
          <w:p w14:paraId="32CE1B9C" w14:textId="77777777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2805F402" w14:textId="1CA62B0C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312,018</w:t>
            </w:r>
          </w:p>
        </w:tc>
      </w:tr>
      <w:tr w:rsidR="004946D5" w:rsidRPr="003B4CEA" w14:paraId="250CF492" w14:textId="77777777" w:rsidTr="009E2C00">
        <w:tc>
          <w:tcPr>
            <w:tcW w:w="4608" w:type="dxa"/>
          </w:tcPr>
          <w:p w14:paraId="05B3A69F" w14:textId="1F11223D" w:rsidR="004946D5" w:rsidRPr="003B4CEA" w:rsidRDefault="004946D5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วัสดุก่อสร้างและวัสดุสิ้นเปลือง</w:t>
            </w:r>
          </w:p>
        </w:tc>
        <w:tc>
          <w:tcPr>
            <w:tcW w:w="1067" w:type="dxa"/>
          </w:tcPr>
          <w:p w14:paraId="580BDED4" w14:textId="328BEB84" w:rsidR="004946D5" w:rsidRPr="003B4CEA" w:rsidRDefault="00FD430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3,437,541</w:t>
            </w:r>
          </w:p>
        </w:tc>
        <w:tc>
          <w:tcPr>
            <w:tcW w:w="283" w:type="dxa"/>
          </w:tcPr>
          <w:p w14:paraId="5A704647" w14:textId="77777777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44F4C7" w14:textId="408779E7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4,131,549</w:t>
            </w:r>
          </w:p>
        </w:tc>
        <w:tc>
          <w:tcPr>
            <w:tcW w:w="270" w:type="dxa"/>
          </w:tcPr>
          <w:p w14:paraId="106F27C0" w14:textId="77777777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</w:tcPr>
          <w:p w14:paraId="13549FBC" w14:textId="11C76AFB" w:rsidR="004946D5" w:rsidRPr="003B4CEA" w:rsidRDefault="00FD430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3,204,645</w:t>
            </w:r>
          </w:p>
        </w:tc>
        <w:tc>
          <w:tcPr>
            <w:tcW w:w="284" w:type="dxa"/>
          </w:tcPr>
          <w:p w14:paraId="30809E81" w14:textId="77777777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514D7EF9" w14:textId="5B479DF6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3,850,298</w:t>
            </w:r>
          </w:p>
        </w:tc>
      </w:tr>
      <w:tr w:rsidR="004946D5" w:rsidRPr="003B4CEA" w14:paraId="19969403" w14:textId="77777777" w:rsidTr="009E2C00">
        <w:tc>
          <w:tcPr>
            <w:tcW w:w="4608" w:type="dxa"/>
          </w:tcPr>
          <w:p w14:paraId="28BDE8F3" w14:textId="77777777" w:rsidR="004946D5" w:rsidRPr="003B4CEA" w:rsidRDefault="004946D5" w:rsidP="003B4CE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189E6CCD" w14:textId="4C77DC7A" w:rsidR="004946D5" w:rsidRPr="003B4CEA" w:rsidRDefault="00FD430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4,525,380</w:t>
            </w:r>
          </w:p>
        </w:tc>
        <w:tc>
          <w:tcPr>
            <w:tcW w:w="283" w:type="dxa"/>
          </w:tcPr>
          <w:p w14:paraId="10C0A2A2" w14:textId="77777777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2BD022" w14:textId="7EFE468A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4,850,189</w:t>
            </w:r>
          </w:p>
        </w:tc>
        <w:tc>
          <w:tcPr>
            <w:tcW w:w="270" w:type="dxa"/>
          </w:tcPr>
          <w:p w14:paraId="30DC736E" w14:textId="77777777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14451CF4" w14:textId="58088226" w:rsidR="004946D5" w:rsidRPr="003B4CEA" w:rsidRDefault="00FD430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4,306,967</w:t>
            </w:r>
          </w:p>
        </w:tc>
        <w:tc>
          <w:tcPr>
            <w:tcW w:w="284" w:type="dxa"/>
          </w:tcPr>
          <w:p w14:paraId="3A7475E3" w14:textId="77777777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20DB569D" w14:textId="09D649EA" w:rsidR="004946D5" w:rsidRPr="003B4CEA" w:rsidRDefault="004946D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4,583,796</w:t>
            </w:r>
          </w:p>
        </w:tc>
      </w:tr>
      <w:tr w:rsidR="00FD430E" w:rsidRPr="003B4CEA" w14:paraId="2720171E" w14:textId="77777777" w:rsidTr="009E2C00">
        <w:tc>
          <w:tcPr>
            <w:tcW w:w="4608" w:type="dxa"/>
          </w:tcPr>
          <w:p w14:paraId="40B8FBCD" w14:textId="77777777" w:rsidR="00FD430E" w:rsidRPr="003B4CEA" w:rsidRDefault="00FD430E" w:rsidP="003B4CEA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หัก  ค่าเผื่อผลขาดทุนจากการด้อยค่า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13A0B09B" w14:textId="042B5B68" w:rsidR="00FD430E" w:rsidRPr="003B4CEA" w:rsidRDefault="00FD430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(850)</w:t>
            </w:r>
          </w:p>
        </w:tc>
        <w:tc>
          <w:tcPr>
            <w:tcW w:w="283" w:type="dxa"/>
          </w:tcPr>
          <w:p w14:paraId="16A3E894" w14:textId="77777777" w:rsidR="00FD430E" w:rsidRPr="003B4CEA" w:rsidRDefault="00FD430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1E2712" w14:textId="1DDEF39D" w:rsidR="00FD430E" w:rsidRPr="003B4CEA" w:rsidRDefault="00FD430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(850)</w:t>
            </w:r>
          </w:p>
        </w:tc>
        <w:tc>
          <w:tcPr>
            <w:tcW w:w="270" w:type="dxa"/>
          </w:tcPr>
          <w:p w14:paraId="04CDA4F3" w14:textId="77777777" w:rsidR="00FD430E" w:rsidRPr="003B4CEA" w:rsidRDefault="00FD430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03DB5B9" w14:textId="0746FFB3" w:rsidR="00FD430E" w:rsidRPr="003B4CEA" w:rsidRDefault="00FD430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(850)</w:t>
            </w:r>
          </w:p>
        </w:tc>
        <w:tc>
          <w:tcPr>
            <w:tcW w:w="284" w:type="dxa"/>
          </w:tcPr>
          <w:p w14:paraId="3A7163EE" w14:textId="77777777" w:rsidR="00FD430E" w:rsidRPr="003B4CEA" w:rsidRDefault="00FD430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2B13869E" w14:textId="757F79AF" w:rsidR="00FD430E" w:rsidRPr="003B4CEA" w:rsidRDefault="00FD430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(850)</w:t>
            </w:r>
          </w:p>
        </w:tc>
      </w:tr>
      <w:tr w:rsidR="00FD430E" w:rsidRPr="003B4CEA" w14:paraId="65AC7458" w14:textId="77777777" w:rsidTr="009E2C00">
        <w:tc>
          <w:tcPr>
            <w:tcW w:w="4608" w:type="dxa"/>
          </w:tcPr>
          <w:p w14:paraId="1523AAD3" w14:textId="77777777" w:rsidR="00FD430E" w:rsidRPr="003B4CEA" w:rsidRDefault="00FD430E" w:rsidP="003B4CE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145D1ABA" w14:textId="2CE78BE6" w:rsidR="00FD430E" w:rsidRPr="003B4CEA" w:rsidRDefault="00FD430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4,524,530</w:t>
            </w:r>
          </w:p>
        </w:tc>
        <w:tc>
          <w:tcPr>
            <w:tcW w:w="283" w:type="dxa"/>
          </w:tcPr>
          <w:p w14:paraId="52D6FC47" w14:textId="77777777" w:rsidR="00FD430E" w:rsidRPr="003B4CEA" w:rsidRDefault="00FD430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991E2A" w14:textId="360825D8" w:rsidR="00FD430E" w:rsidRPr="003B4CEA" w:rsidRDefault="00FD430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4,849,339</w:t>
            </w:r>
          </w:p>
        </w:tc>
        <w:tc>
          <w:tcPr>
            <w:tcW w:w="270" w:type="dxa"/>
          </w:tcPr>
          <w:p w14:paraId="3926FA17" w14:textId="77777777" w:rsidR="00FD430E" w:rsidRPr="003B4CEA" w:rsidRDefault="00FD430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27550D1D" w14:textId="3C015A3A" w:rsidR="00FD430E" w:rsidRPr="003B4CEA" w:rsidRDefault="00FD430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4,306,117</w:t>
            </w:r>
          </w:p>
        </w:tc>
        <w:tc>
          <w:tcPr>
            <w:tcW w:w="284" w:type="dxa"/>
          </w:tcPr>
          <w:p w14:paraId="04E4D353" w14:textId="77777777" w:rsidR="00FD430E" w:rsidRPr="003B4CEA" w:rsidRDefault="00FD430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598BDD0F" w14:textId="6CF574F0" w:rsidR="00FD430E" w:rsidRPr="003B4CEA" w:rsidRDefault="00FD430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4,582,946</w:t>
            </w:r>
          </w:p>
        </w:tc>
      </w:tr>
    </w:tbl>
    <w:p w14:paraId="23F84364" w14:textId="77777777" w:rsidR="0030473B" w:rsidRPr="003B4CEA" w:rsidRDefault="0030473B" w:rsidP="003B4CEA">
      <w:pPr>
        <w:jc w:val="thaiDistribute"/>
        <w:outlineLvl w:val="0"/>
        <w:rPr>
          <w:rStyle w:val="PageNumber"/>
          <w:rFonts w:ascii="Angsana New" w:hAnsi="Angsana New"/>
          <w:color w:val="000000"/>
          <w:sz w:val="26"/>
          <w:szCs w:val="26"/>
        </w:rPr>
      </w:pPr>
    </w:p>
    <w:p w14:paraId="63915A3D" w14:textId="78965BA5" w:rsidR="008268CA" w:rsidRPr="003B4CEA" w:rsidRDefault="00635246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lang w:eastAsia="th-TH"/>
        </w:rPr>
      </w:pPr>
      <w:r w:rsidRPr="003B4CE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ณ วันที่ </w:t>
      </w:r>
      <w:r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31 </w:t>
      </w:r>
      <w:r w:rsidRPr="003B4CE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="0033646C"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>2566</w:t>
      </w:r>
      <w:r w:rsidRPr="003B4CE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</w:t>
      </w:r>
      <w:r w:rsidR="008268CA" w:rsidRPr="003B4CE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มูลค่าที่ดินบนโครงการอสังหาริมทรัพย์ของบริษัทซึ่งมีราคาทุน</w:t>
      </w:r>
      <w:r w:rsidR="001A6F4A" w:rsidRPr="003B4CE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จำนวนเงิน</w:t>
      </w:r>
      <w:r w:rsidR="008268CA" w:rsidRPr="003B4CE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</w:t>
      </w:r>
      <w:r w:rsidR="00433BB8"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>91.4</w:t>
      </w:r>
      <w:r w:rsidR="008A04E8"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="008268CA" w:rsidRPr="003B4CE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ล้านบาท มีราคาประเมิน (ราคาตลาดยุติธรรม) ตามรายงานของบริษัทผู้ประเมินราคาอิสระ (บริษัท </w:t>
      </w:r>
      <w:r w:rsidR="00657FAB" w:rsidRPr="003B4CE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แอคคิวเรท แอดไวเซอรี่</w:t>
      </w:r>
      <w:r w:rsidR="008268CA" w:rsidRPr="003B4CE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จำกัด) ลงวันที่ </w:t>
      </w:r>
      <w:r w:rsidR="00EE3BF9"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27 </w:t>
      </w:r>
      <w:r w:rsidR="00EE3BF9" w:rsidRPr="003B4CE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ธันวาคม</w:t>
      </w:r>
      <w:r w:rsidR="008A04E8" w:rsidRPr="003B4CE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</w:t>
      </w:r>
      <w:r w:rsidR="0033646C"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>2566</w:t>
      </w:r>
      <w:r w:rsidR="008268CA" w:rsidRPr="003B4CE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เป็นจำนวนเงินรวม </w:t>
      </w:r>
      <w:r w:rsidR="00E708F7"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>114.8</w:t>
      </w:r>
      <w:r w:rsidR="008268CA" w:rsidRPr="003B4CE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ล้านบาท</w:t>
      </w:r>
      <w:r w:rsidR="00066794"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</w:p>
    <w:p w14:paraId="5AEAA3AB" w14:textId="535B9CC6" w:rsidR="001061B8" w:rsidRPr="003B4CEA" w:rsidRDefault="001061B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64F1C70E" w14:textId="77777777" w:rsidR="0020317F" w:rsidRPr="003B4CEA" w:rsidRDefault="0020317F" w:rsidP="003B4CEA">
      <w:pPr>
        <w:jc w:val="thaiDistribute"/>
        <w:outlineLvl w:val="0"/>
        <w:rPr>
          <w:rStyle w:val="PageNumber"/>
          <w:rFonts w:ascii="Angsana New" w:hAnsi="Angsana New"/>
          <w:color w:val="000000"/>
          <w:sz w:val="26"/>
          <w:szCs w:val="26"/>
          <w:cs/>
        </w:rPr>
      </w:pPr>
      <w:r w:rsidRPr="003B4CEA">
        <w:rPr>
          <w:rStyle w:val="PageNumber"/>
          <w:rFonts w:ascii="Angsana New" w:hAnsi="Angsana New"/>
          <w:color w:val="000000"/>
          <w:sz w:val="26"/>
          <w:szCs w:val="26"/>
          <w:cs/>
        </w:rPr>
        <w:t xml:space="preserve">ณ วันที่ </w:t>
      </w:r>
      <w:r w:rsidRPr="003B4CEA">
        <w:rPr>
          <w:rStyle w:val="PageNumber"/>
          <w:rFonts w:ascii="Angsana New" w:hAnsi="Angsana New"/>
          <w:color w:val="000000"/>
          <w:sz w:val="26"/>
          <w:szCs w:val="26"/>
        </w:rPr>
        <w:t xml:space="preserve">31 </w:t>
      </w:r>
      <w:r w:rsidRPr="003B4CEA">
        <w:rPr>
          <w:rStyle w:val="PageNumber"/>
          <w:rFonts w:ascii="Angsana New" w:hAnsi="Angsana New"/>
          <w:color w:val="000000"/>
          <w:sz w:val="26"/>
          <w:szCs w:val="26"/>
          <w:cs/>
        </w:rPr>
        <w:t xml:space="preserve">ธันวาคม </w:t>
      </w:r>
      <w:r w:rsidRPr="003B4CEA">
        <w:rPr>
          <w:rStyle w:val="PageNumber"/>
          <w:rFonts w:ascii="Angsana New" w:hAnsi="Angsana New"/>
          <w:color w:val="000000"/>
          <w:sz w:val="26"/>
          <w:szCs w:val="26"/>
        </w:rPr>
        <w:t xml:space="preserve">2565 </w:t>
      </w:r>
      <w:r w:rsidRPr="003B4CEA">
        <w:rPr>
          <w:rStyle w:val="PageNumber"/>
          <w:rFonts w:ascii="Angsana New" w:hAnsi="Angsana New"/>
          <w:color w:val="000000"/>
          <w:sz w:val="26"/>
          <w:szCs w:val="26"/>
          <w:cs/>
        </w:rPr>
        <w:t xml:space="preserve">งานระหว่างก่อสร้างสำหรับโครงการอสังหาริมทรัพย์ (รวมที่ดิน) ของบริษัทซึ่งมีมูลค่าตามบัญชีในงบการเงินรวมและงบการเงินเฉพาะกิจการจำนวนเงินรวม </w:t>
      </w:r>
      <w:r w:rsidRPr="003B4CEA">
        <w:rPr>
          <w:rStyle w:val="PageNumber"/>
          <w:rFonts w:ascii="Angsana New" w:hAnsi="Angsana New"/>
          <w:color w:val="000000"/>
          <w:sz w:val="26"/>
          <w:szCs w:val="26"/>
        </w:rPr>
        <w:t xml:space="preserve">149.4 </w:t>
      </w:r>
      <w:r w:rsidRPr="003B4CEA">
        <w:rPr>
          <w:rStyle w:val="PageNumber"/>
          <w:rFonts w:ascii="Angsana New" w:hAnsi="Angsana New"/>
          <w:color w:val="000000"/>
          <w:sz w:val="26"/>
          <w:szCs w:val="26"/>
          <w:cs/>
        </w:rPr>
        <w:t>ล้านบาท และ</w:t>
      </w:r>
      <w:r w:rsidRPr="003B4CEA">
        <w:rPr>
          <w:rFonts w:ascii="Angsana New" w:hAnsi="Angsana New"/>
          <w:sz w:val="26"/>
          <w:szCs w:val="26"/>
          <w:cs/>
        </w:rPr>
        <w:t>โฉนดที่ดินของบริษัทบางฉบับ</w:t>
      </w:r>
      <w:r w:rsidRPr="003B4CEA">
        <w:rPr>
          <w:rStyle w:val="PageNumber"/>
          <w:rFonts w:ascii="Angsana New" w:hAnsi="Angsana New"/>
          <w:color w:val="000000"/>
          <w:sz w:val="26"/>
          <w:szCs w:val="26"/>
          <w:cs/>
        </w:rPr>
        <w:t xml:space="preserve">ได้นำไปจดจำนองเป็นหลักประกันเงินกู้ยืมระยะสั้นจากสถาบันการเงินตามที่กล่าวไว้ในหมายเหตุ </w:t>
      </w:r>
      <w:r w:rsidRPr="003B4CEA">
        <w:rPr>
          <w:rStyle w:val="PageNumber"/>
          <w:rFonts w:ascii="Angsana New" w:hAnsi="Angsana New"/>
          <w:color w:val="000000"/>
          <w:sz w:val="26"/>
          <w:szCs w:val="26"/>
        </w:rPr>
        <w:t>14</w:t>
      </w:r>
    </w:p>
    <w:p w14:paraId="52717065" w14:textId="77777777" w:rsidR="0020317F" w:rsidRPr="003B4CEA" w:rsidRDefault="0020317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</w:p>
    <w:p w14:paraId="4F796550" w14:textId="1678B49C" w:rsidR="005C0CB8" w:rsidRPr="003B4CEA" w:rsidRDefault="008156E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t>9</w:t>
      </w:r>
      <w:r w:rsidR="005C0CB8" w:rsidRPr="003B4CEA">
        <w:rPr>
          <w:rFonts w:ascii="Angsana New" w:hAnsi="Angsana New"/>
          <w:b/>
          <w:bCs/>
          <w:sz w:val="26"/>
          <w:szCs w:val="26"/>
          <w:cs/>
        </w:rPr>
        <w:t>.</w:t>
      </w:r>
      <w:r w:rsidR="005C0CB8" w:rsidRPr="003B4CEA">
        <w:rPr>
          <w:rFonts w:ascii="Angsana New" w:hAnsi="Angsana New"/>
          <w:b/>
          <w:bCs/>
          <w:sz w:val="26"/>
          <w:szCs w:val="26"/>
          <w:cs/>
        </w:rPr>
        <w:tab/>
      </w:r>
      <w:r w:rsidR="003E3E52" w:rsidRPr="003B4CEA">
        <w:rPr>
          <w:rFonts w:ascii="Angsana New" w:hAnsi="Angsana New"/>
          <w:b/>
          <w:bCs/>
          <w:sz w:val="26"/>
          <w:szCs w:val="26"/>
          <w:cs/>
        </w:rPr>
        <w:t>เงินลงทุนในเงินฝากสถาบันการเงินที่มีข้อจำกัดในการใช้</w:t>
      </w:r>
    </w:p>
    <w:p w14:paraId="0337221D" w14:textId="77777777" w:rsidR="00EA5A45" w:rsidRPr="003B4CEA" w:rsidRDefault="00EA5A4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066F9CD9" w14:textId="5D939973" w:rsidR="008268CA" w:rsidRPr="003B4CEA" w:rsidRDefault="004536F1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</w:pPr>
      <w:r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บัญชีนี้ </w:t>
      </w:r>
      <w:r w:rsidR="008268CA"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ได้แก่ เงินลงทุนในเงินฝาก</w:t>
      </w:r>
      <w:r w:rsidR="003E3E52"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สถาบันการเงิน</w:t>
      </w:r>
      <w:r w:rsidR="002376D6"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ซึ่งประกอบ</w:t>
      </w:r>
      <w:r w:rsidR="006465BE"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ด้วย</w:t>
      </w:r>
      <w:r w:rsidR="002376D6"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เงินฝากประจำ</w:t>
      </w:r>
      <w:r w:rsidR="00256C6D"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และ</w:t>
      </w:r>
      <w:r w:rsidR="002376D6"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เงินฝากออมทรัพย์</w:t>
      </w:r>
      <w:r w:rsidR="008268CA"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ของบริษัท</w:t>
      </w:r>
      <w:r w:rsidR="008268CA" w:rsidRPr="003B4CE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และกลุ่มบริษัทยูนิค</w:t>
      </w:r>
      <w:r w:rsidR="008268CA"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กับ</w:t>
      </w:r>
      <w:r w:rsidR="00557836"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สถาบันการเงิน</w:t>
      </w:r>
      <w:r w:rsidR="008268CA"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ในประเทศ</w:t>
      </w:r>
      <w:r w:rsidR="008268CA" w:rsidRPr="003B4CE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บาง</w:t>
      </w:r>
      <w:r w:rsidR="008268CA"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แห่ง ซึ่งมีอัตราดอกเบี้ยร้อยละ</w:t>
      </w:r>
      <w:r w:rsidR="007E3EB9"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</w:t>
      </w:r>
      <w:r w:rsidR="00706F6A"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>0.550</w:t>
      </w:r>
      <w:r w:rsidR="00422976"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ต่อปี ถึงร้อยละ </w:t>
      </w:r>
      <w:r w:rsidR="00706F6A"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>1.075</w:t>
      </w:r>
      <w:r w:rsidR="007E3EB9"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="00422976" w:rsidRPr="003B4CE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ต่อปี</w:t>
      </w:r>
      <w:r w:rsidR="00CE1F5E" w:rsidRPr="003B4CE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และร้อยละ</w:t>
      </w:r>
      <w:r w:rsidR="008268CA"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="007D304A"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>0.250</w:t>
      </w:r>
      <w:r w:rsidR="007D304A"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ต่อปี ถึงร้อยละ </w:t>
      </w:r>
      <w:r w:rsidR="007D304A"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>0.</w:t>
      </w:r>
      <w:r w:rsidR="007D304A" w:rsidRPr="003B4CE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442</w:t>
      </w:r>
      <w:r w:rsidR="00D73468"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="008268CA"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ต่อปี ณ วันที่ </w:t>
      </w:r>
      <w:r w:rsidR="008268CA" w:rsidRPr="003B4CEA">
        <w:rPr>
          <w:rStyle w:val="PageNumber"/>
          <w:rFonts w:ascii="Angsana New" w:hAnsi="Angsana New"/>
          <w:color w:val="000000"/>
          <w:sz w:val="26"/>
          <w:szCs w:val="26"/>
        </w:rPr>
        <w:t xml:space="preserve">31 </w:t>
      </w:r>
      <w:r w:rsidR="008268CA" w:rsidRPr="003B4CEA">
        <w:rPr>
          <w:rStyle w:val="PageNumber"/>
          <w:rFonts w:ascii="Angsana New" w:hAnsi="Angsana New"/>
          <w:color w:val="000000"/>
          <w:sz w:val="26"/>
          <w:szCs w:val="26"/>
          <w:cs/>
        </w:rPr>
        <w:t xml:space="preserve">ธันวาคม </w:t>
      </w:r>
      <w:r w:rsidR="0033646C"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>2566</w:t>
      </w:r>
      <w:r w:rsidR="008268CA" w:rsidRPr="003B4CE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และ </w:t>
      </w:r>
      <w:r w:rsidR="0033646C"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>2565</w:t>
      </w:r>
      <w:r w:rsidR="008268CA"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</w:t>
      </w:r>
      <w:r w:rsidR="00CE1F5E"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ตามลำดับ</w:t>
      </w:r>
    </w:p>
    <w:p w14:paraId="0010D72E" w14:textId="77777777" w:rsidR="001C04CF" w:rsidRPr="003B4CEA" w:rsidRDefault="001C04C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lang w:eastAsia="th-TH"/>
        </w:rPr>
      </w:pPr>
    </w:p>
    <w:p w14:paraId="0A4169C0" w14:textId="5123E512" w:rsidR="008268CA" w:rsidRPr="003B4CEA" w:rsidRDefault="008268CA" w:rsidP="003B4CE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B4CEA">
        <w:rPr>
          <w:rFonts w:ascii="Angsana New" w:hAnsi="Angsana New" w:cs="Angsana New"/>
          <w:sz w:val="26"/>
          <w:szCs w:val="26"/>
          <w:cs/>
        </w:rPr>
        <w:t xml:space="preserve">ณ วันที่ </w:t>
      </w:r>
      <w:r w:rsidR="005F399E" w:rsidRPr="003B4CEA">
        <w:rPr>
          <w:rStyle w:val="PageNumber"/>
          <w:rFonts w:ascii="Angsana New" w:hAnsi="Angsana New" w:cs="Angsana New"/>
          <w:color w:val="000000"/>
          <w:sz w:val="26"/>
          <w:szCs w:val="26"/>
          <w:lang w:val="en-US"/>
        </w:rPr>
        <w:t>31</w:t>
      </w:r>
      <w:r w:rsidRPr="003B4CEA">
        <w:rPr>
          <w:rStyle w:val="PageNumber"/>
          <w:rFonts w:ascii="Angsana New" w:hAnsi="Angsana New" w:cs="Angsana New"/>
          <w:color w:val="000000"/>
          <w:sz w:val="26"/>
          <w:szCs w:val="26"/>
          <w:cs/>
        </w:rPr>
        <w:t xml:space="preserve"> ธันวาคม </w:t>
      </w:r>
      <w:r w:rsidR="0033646C" w:rsidRPr="003B4CEA">
        <w:rPr>
          <w:rFonts w:ascii="Angsana New" w:eastAsia="Cordia New" w:hAnsi="Angsana New" w:cs="Angsana New"/>
          <w:snapToGrid w:val="0"/>
          <w:sz w:val="26"/>
          <w:szCs w:val="26"/>
          <w:lang w:val="en-US" w:eastAsia="th-TH"/>
        </w:rPr>
        <w:t>2566</w:t>
      </w:r>
      <w:r w:rsidRPr="003B4CEA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</w:t>
      </w:r>
      <w:r w:rsidRPr="003B4CEA">
        <w:rPr>
          <w:rFonts w:ascii="Angsana New" w:hAnsi="Angsana New" w:cs="Angsana New"/>
          <w:sz w:val="26"/>
          <w:szCs w:val="26"/>
          <w:cs/>
        </w:rPr>
        <w:t>และ</w:t>
      </w:r>
      <w:r w:rsidRPr="003B4CEA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</w:t>
      </w:r>
      <w:r w:rsidR="0033646C" w:rsidRPr="003B4CEA">
        <w:rPr>
          <w:rFonts w:ascii="Angsana New" w:eastAsia="Cordia New" w:hAnsi="Angsana New" w:cs="Angsana New"/>
          <w:snapToGrid w:val="0"/>
          <w:sz w:val="26"/>
          <w:szCs w:val="26"/>
          <w:lang w:val="en-US" w:eastAsia="th-TH"/>
        </w:rPr>
        <w:t>2565</w:t>
      </w:r>
      <w:r w:rsidRPr="003B4CEA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</w:t>
      </w:r>
      <w:r w:rsidRPr="003B4CEA">
        <w:rPr>
          <w:rFonts w:ascii="Angsana New" w:hAnsi="Angsana New" w:cs="Angsana New"/>
          <w:sz w:val="26"/>
          <w:szCs w:val="26"/>
          <w:cs/>
        </w:rPr>
        <w:t>บริษัทได้นำบัญชีเงินฝาก</w:t>
      </w:r>
      <w:r w:rsidR="003E3E52" w:rsidRPr="003B4CEA">
        <w:rPr>
          <w:rFonts w:ascii="Angsana New" w:hAnsi="Angsana New" w:cs="Angsana New"/>
          <w:sz w:val="26"/>
          <w:szCs w:val="26"/>
          <w:cs/>
        </w:rPr>
        <w:t>สถาบันการเงิน</w:t>
      </w:r>
      <w:r w:rsidRPr="003B4CEA">
        <w:rPr>
          <w:rFonts w:ascii="Angsana New" w:hAnsi="Angsana New" w:cs="Angsana New"/>
          <w:sz w:val="26"/>
          <w:szCs w:val="26"/>
          <w:cs/>
        </w:rPr>
        <w:t>จำนวนเงิน</w:t>
      </w:r>
      <w:r w:rsidR="00C1107C" w:rsidRPr="003B4CEA">
        <w:rPr>
          <w:rFonts w:ascii="Angsana New" w:hAnsi="Angsana New" w:cs="Angsana New"/>
          <w:sz w:val="26"/>
          <w:szCs w:val="26"/>
          <w:cs/>
        </w:rPr>
        <w:t>รวม</w:t>
      </w:r>
      <w:r w:rsidRPr="003B4CEA">
        <w:rPr>
          <w:rFonts w:ascii="Angsana New" w:hAnsi="Angsana New" w:cs="Angsana New"/>
          <w:sz w:val="26"/>
          <w:szCs w:val="26"/>
          <w:cs/>
        </w:rPr>
        <w:t>ประมาณ</w:t>
      </w:r>
      <w:r w:rsidRPr="003B4CEA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706F6A" w:rsidRPr="003B4CEA">
        <w:rPr>
          <w:rFonts w:ascii="Angsana New" w:hAnsi="Angsana New" w:cs="Angsana New"/>
          <w:sz w:val="26"/>
          <w:szCs w:val="26"/>
          <w:lang w:val="en-US"/>
        </w:rPr>
        <w:t>1,387.0</w:t>
      </w:r>
      <w:r w:rsidR="008C7E7A" w:rsidRPr="003B4CEA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3B4CEA">
        <w:rPr>
          <w:rFonts w:ascii="Angsana New" w:hAnsi="Angsana New" w:cs="Angsana New"/>
          <w:sz w:val="26"/>
          <w:szCs w:val="26"/>
          <w:cs/>
        </w:rPr>
        <w:t xml:space="preserve">ล้านบาท และ </w:t>
      </w:r>
      <w:r w:rsidR="00C13422" w:rsidRPr="003B4CEA">
        <w:rPr>
          <w:rFonts w:ascii="Angsana New" w:hAnsi="Angsana New" w:cs="Angsana New"/>
          <w:sz w:val="26"/>
          <w:szCs w:val="26"/>
          <w:lang w:val="en-US"/>
        </w:rPr>
        <w:t>1,401.5</w:t>
      </w:r>
      <w:r w:rsidR="00EB3DC7" w:rsidRPr="003B4CEA">
        <w:rPr>
          <w:rStyle w:val="PageNumber"/>
          <w:rFonts w:ascii="Angsana New" w:hAnsi="Angsana New" w:cs="Angsana New"/>
          <w:color w:val="000000"/>
          <w:sz w:val="26"/>
          <w:szCs w:val="26"/>
          <w:cs/>
          <w:lang w:val="en-US"/>
        </w:rPr>
        <w:t xml:space="preserve"> </w:t>
      </w:r>
      <w:r w:rsidR="00A3294B">
        <w:rPr>
          <w:rStyle w:val="PageNumber"/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     </w:t>
      </w:r>
      <w:r w:rsidRPr="003B4CEA">
        <w:rPr>
          <w:rFonts w:ascii="Angsana New" w:hAnsi="Angsana New" w:cs="Angsana New"/>
          <w:sz w:val="26"/>
          <w:szCs w:val="26"/>
          <w:cs/>
        </w:rPr>
        <w:t>ล้านบาท ตามลำดับ ไปจำนำไว้เป็นหลักทรัพย์ค้ำประกันวงเงินสินเชื่อของ</w:t>
      </w:r>
      <w:r w:rsidR="00E9546E" w:rsidRPr="003B4CEA">
        <w:rPr>
          <w:rFonts w:ascii="Angsana New" w:hAnsi="Angsana New" w:cs="Angsana New"/>
          <w:sz w:val="26"/>
          <w:szCs w:val="26"/>
          <w:cs/>
        </w:rPr>
        <w:t>สถาบันการเงิน</w:t>
      </w:r>
      <w:r w:rsidRPr="003B4CEA">
        <w:rPr>
          <w:rFonts w:ascii="Angsana New" w:hAnsi="Angsana New" w:cs="Angsana New"/>
          <w:sz w:val="26"/>
          <w:szCs w:val="26"/>
          <w:cs/>
        </w:rPr>
        <w:t>ในประเทศ</w:t>
      </w:r>
      <w:r w:rsidRPr="003B4CEA">
        <w:rPr>
          <w:rFonts w:ascii="Angsana New" w:hAnsi="Angsana New" w:cs="Angsana New"/>
          <w:sz w:val="26"/>
          <w:szCs w:val="26"/>
          <w:cs/>
          <w:lang w:val="en-US"/>
        </w:rPr>
        <w:t>หลาย</w:t>
      </w:r>
      <w:r w:rsidRPr="003B4CEA">
        <w:rPr>
          <w:rFonts w:ascii="Angsana New" w:hAnsi="Angsana New" w:cs="Angsana New"/>
          <w:sz w:val="26"/>
          <w:szCs w:val="26"/>
          <w:cs/>
        </w:rPr>
        <w:t>แห่ง</w:t>
      </w:r>
      <w:r w:rsidRPr="003B4CEA">
        <w:rPr>
          <w:rFonts w:ascii="Angsana New" w:hAnsi="Angsana New" w:cs="Angsana New"/>
          <w:sz w:val="26"/>
          <w:szCs w:val="26"/>
          <w:cs/>
          <w:lang w:val="en-US"/>
        </w:rPr>
        <w:t xml:space="preserve">ตามที่กล่าวไว้ในหมายเหตุ </w:t>
      </w:r>
      <w:r w:rsidRPr="003B4CEA">
        <w:rPr>
          <w:rFonts w:ascii="Angsana New" w:hAnsi="Angsana New" w:cs="Angsana New"/>
          <w:sz w:val="26"/>
          <w:szCs w:val="26"/>
          <w:lang w:val="en-US"/>
        </w:rPr>
        <w:t>1</w:t>
      </w:r>
      <w:r w:rsidR="008156E4" w:rsidRPr="003B4CEA">
        <w:rPr>
          <w:rFonts w:ascii="Angsana New" w:hAnsi="Angsana New" w:cs="Angsana New"/>
          <w:sz w:val="26"/>
          <w:szCs w:val="26"/>
          <w:lang w:val="en-US"/>
        </w:rPr>
        <w:t>4</w:t>
      </w:r>
      <w:r w:rsidRPr="003B4CEA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32488C" w:rsidRPr="003B4CEA">
        <w:rPr>
          <w:rFonts w:ascii="Angsana New" w:hAnsi="Angsana New" w:cs="Angsana New"/>
          <w:sz w:val="26"/>
          <w:szCs w:val="26"/>
          <w:lang w:val="en-US"/>
        </w:rPr>
        <w:t xml:space="preserve"> </w:t>
      </w:r>
    </w:p>
    <w:p w14:paraId="52305949" w14:textId="77777777" w:rsidR="00282631" w:rsidRPr="003B4CEA" w:rsidRDefault="00282631" w:rsidP="003B4CE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52F99D56" w14:textId="41E17A31" w:rsidR="008268CA" w:rsidRPr="003B4CEA" w:rsidRDefault="008268CA" w:rsidP="003B4CE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snapToGrid w:val="0"/>
          <w:sz w:val="26"/>
          <w:szCs w:val="26"/>
          <w:lang w:eastAsia="th-TH"/>
        </w:rPr>
      </w:pPr>
      <w:r w:rsidRPr="003B4CEA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ณ วันที่ </w:t>
      </w:r>
      <w:r w:rsidR="005F399E" w:rsidRPr="003B4CEA">
        <w:rPr>
          <w:rFonts w:ascii="Angsana New" w:eastAsia="Cordia New" w:hAnsi="Angsana New" w:cs="Angsana New"/>
          <w:snapToGrid w:val="0"/>
          <w:sz w:val="26"/>
          <w:szCs w:val="26"/>
          <w:lang w:eastAsia="th-TH"/>
        </w:rPr>
        <w:t>31</w:t>
      </w:r>
      <w:r w:rsidRPr="003B4CEA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ธันวาคม </w:t>
      </w:r>
      <w:r w:rsidR="0033646C" w:rsidRPr="003B4CEA">
        <w:rPr>
          <w:rFonts w:ascii="Angsana New" w:eastAsia="Cordia New" w:hAnsi="Angsana New" w:cs="Angsana New"/>
          <w:snapToGrid w:val="0"/>
          <w:sz w:val="26"/>
          <w:szCs w:val="26"/>
          <w:lang w:eastAsia="th-TH"/>
        </w:rPr>
        <w:t>2566</w:t>
      </w:r>
      <w:r w:rsidRPr="003B4CEA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และ </w:t>
      </w:r>
      <w:r w:rsidR="0033646C" w:rsidRPr="003B4CEA">
        <w:rPr>
          <w:rFonts w:ascii="Angsana New" w:eastAsia="Cordia New" w:hAnsi="Angsana New" w:cs="Angsana New"/>
          <w:snapToGrid w:val="0"/>
          <w:sz w:val="26"/>
          <w:szCs w:val="26"/>
          <w:lang w:eastAsia="th-TH"/>
        </w:rPr>
        <w:t>2565</w:t>
      </w:r>
      <w:r w:rsidRPr="003B4CEA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</w:t>
      </w:r>
      <w:r w:rsidR="007D2A61" w:rsidRPr="003B4CEA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>บริษัทย่อย</w:t>
      </w:r>
      <w:r w:rsidRPr="003B4CEA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>ได้นำบัญชีเงินฝาก</w:t>
      </w:r>
      <w:r w:rsidR="0078461E" w:rsidRPr="003B4CEA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>สถาบันการเงิน</w:t>
      </w:r>
      <w:r w:rsidRPr="003B4CEA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>จำนวนเงิน</w:t>
      </w:r>
      <w:r w:rsidR="009712D0" w:rsidRPr="003B4CEA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>รวมประมาณ</w:t>
      </w:r>
      <w:r w:rsidRPr="003B4CEA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</w:t>
      </w:r>
      <w:r w:rsidR="000770D3" w:rsidRPr="003B4CEA">
        <w:rPr>
          <w:rFonts w:ascii="Angsana New" w:eastAsia="Cordia New" w:hAnsi="Angsana New" w:cs="Angsana New"/>
          <w:snapToGrid w:val="0"/>
          <w:sz w:val="26"/>
          <w:szCs w:val="26"/>
          <w:lang w:eastAsia="th-TH"/>
        </w:rPr>
        <w:t>0.</w:t>
      </w:r>
      <w:r w:rsidR="00F44AAE" w:rsidRPr="003B4CEA">
        <w:rPr>
          <w:rFonts w:ascii="Angsana New" w:eastAsia="Cordia New" w:hAnsi="Angsana New" w:cs="Angsana New"/>
          <w:snapToGrid w:val="0"/>
          <w:sz w:val="26"/>
          <w:szCs w:val="26"/>
          <w:lang w:eastAsia="th-TH"/>
        </w:rPr>
        <w:t>4</w:t>
      </w:r>
      <w:r w:rsidR="00C261A3" w:rsidRPr="003B4CEA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ล้านบาท </w:t>
      </w:r>
      <w:r w:rsidRPr="003B4CEA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>ไปจำนำไว้เป็นหลักทรัพย์ค้ำประกันวงเงินสินเชื่อของ</w:t>
      </w:r>
      <w:r w:rsidR="00E9546E" w:rsidRPr="003B4CEA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>สถาบันการเงิน</w:t>
      </w:r>
      <w:r w:rsidRPr="003B4CEA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ในประเทศแห่งหนึ่งตามที่กล่าวไว้ในหมายเหตุ </w:t>
      </w:r>
      <w:r w:rsidR="00437245" w:rsidRPr="003B4CEA">
        <w:rPr>
          <w:rFonts w:ascii="Angsana New" w:eastAsia="Cordia New" w:hAnsi="Angsana New" w:cs="Angsana New"/>
          <w:snapToGrid w:val="0"/>
          <w:sz w:val="26"/>
          <w:szCs w:val="26"/>
          <w:lang w:eastAsia="th-TH"/>
        </w:rPr>
        <w:t>1</w:t>
      </w:r>
      <w:r w:rsidR="008156E4" w:rsidRPr="003B4CEA">
        <w:rPr>
          <w:rFonts w:ascii="Angsana New" w:eastAsia="Cordia New" w:hAnsi="Angsana New" w:cs="Angsana New"/>
          <w:snapToGrid w:val="0"/>
          <w:sz w:val="26"/>
          <w:szCs w:val="26"/>
          <w:lang w:eastAsia="th-TH"/>
        </w:rPr>
        <w:t>4</w:t>
      </w:r>
    </w:p>
    <w:p w14:paraId="37D3FE12" w14:textId="77777777" w:rsidR="00FD430E" w:rsidRPr="003B4CEA" w:rsidRDefault="00FD430E" w:rsidP="003B4CE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</w:pPr>
    </w:p>
    <w:p w14:paraId="45F391CC" w14:textId="77777777" w:rsidR="00CA16C2" w:rsidRPr="003B4CEA" w:rsidRDefault="00CA16C2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br w:type="page"/>
      </w:r>
    </w:p>
    <w:p w14:paraId="1E1B9A6A" w14:textId="19AABBCE" w:rsidR="002C5750" w:rsidRPr="003B4CEA" w:rsidRDefault="008156E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B4CEA">
        <w:rPr>
          <w:rFonts w:ascii="Angsana New" w:hAnsi="Angsana New"/>
          <w:b/>
          <w:bCs/>
          <w:sz w:val="26"/>
          <w:szCs w:val="26"/>
        </w:rPr>
        <w:lastRenderedPageBreak/>
        <w:t>10</w:t>
      </w:r>
      <w:r w:rsidR="00D5576B" w:rsidRPr="003B4CEA">
        <w:rPr>
          <w:rFonts w:ascii="Angsana New" w:hAnsi="Angsana New"/>
          <w:b/>
          <w:bCs/>
          <w:sz w:val="26"/>
          <w:szCs w:val="26"/>
          <w:cs/>
        </w:rPr>
        <w:t>.</w:t>
      </w:r>
      <w:r w:rsidR="002C5750" w:rsidRPr="003B4CEA">
        <w:rPr>
          <w:rFonts w:ascii="Angsana New" w:hAnsi="Angsana New"/>
          <w:b/>
          <w:bCs/>
          <w:sz w:val="26"/>
          <w:szCs w:val="26"/>
        </w:rPr>
        <w:tab/>
      </w:r>
      <w:r w:rsidR="002C5750" w:rsidRPr="003B4CEA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38663E" w:rsidRPr="003B4CEA">
        <w:rPr>
          <w:rFonts w:ascii="Angsana New" w:hAnsi="Angsana New"/>
          <w:b/>
          <w:bCs/>
          <w:sz w:val="26"/>
          <w:szCs w:val="26"/>
        </w:rPr>
        <w:t xml:space="preserve"> </w:t>
      </w:r>
      <w:r w:rsidR="00087834" w:rsidRPr="003B4CEA">
        <w:rPr>
          <w:rFonts w:ascii="Angsana New" w:hAnsi="Angsana New"/>
          <w:b/>
          <w:bCs/>
          <w:sz w:val="26"/>
          <w:szCs w:val="26"/>
        </w:rPr>
        <w:t>-</w:t>
      </w:r>
      <w:r w:rsidR="0038663E" w:rsidRPr="003B4CEA">
        <w:rPr>
          <w:rFonts w:ascii="Angsana New" w:hAnsi="Angsana New"/>
          <w:b/>
          <w:bCs/>
          <w:sz w:val="26"/>
          <w:szCs w:val="26"/>
        </w:rPr>
        <w:t xml:space="preserve"> </w:t>
      </w:r>
      <w:r w:rsidR="0038663E" w:rsidRPr="003B4CEA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23FF8669" w14:textId="77777777" w:rsidR="002C5750" w:rsidRPr="003B4CEA" w:rsidRDefault="002C575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</w:pPr>
    </w:p>
    <w:p w14:paraId="1CD442F0" w14:textId="2CD25AE7" w:rsidR="002C5750" w:rsidRPr="003B4CEA" w:rsidRDefault="002C575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lang w:eastAsia="th-TH"/>
        </w:rPr>
      </w:pPr>
      <w:r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ณ วันที่ </w:t>
      </w:r>
      <w:r w:rsidR="00125C1E"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>31</w:t>
      </w:r>
      <w:r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ธันวาคม </w:t>
      </w:r>
      <w:r w:rsidR="0033646C"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>2566</w:t>
      </w:r>
      <w:r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และ </w:t>
      </w:r>
      <w:r w:rsidR="0033646C"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>2565</w:t>
      </w:r>
      <w:r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เงินลง</w:t>
      </w:r>
      <w:r w:rsidR="0076738C"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ทุนในบริษัทย่อย</w:t>
      </w:r>
      <w:r w:rsidR="00593D85" w:rsidRPr="003B4CE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มีดังนี้</w:t>
      </w:r>
    </w:p>
    <w:p w14:paraId="1618AE08" w14:textId="77777777" w:rsidR="005B2CFE" w:rsidRPr="003B4CEA" w:rsidRDefault="005B2CF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lang w:eastAsia="th-TH"/>
        </w:rPr>
      </w:pPr>
    </w:p>
    <w:tbl>
      <w:tblPr>
        <w:tblW w:w="987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3"/>
        <w:gridCol w:w="685"/>
        <w:gridCol w:w="720"/>
        <w:gridCol w:w="720"/>
        <w:gridCol w:w="720"/>
        <w:gridCol w:w="720"/>
        <w:gridCol w:w="971"/>
        <w:gridCol w:w="992"/>
      </w:tblGrid>
      <w:tr w:rsidR="00106392" w:rsidRPr="003B4CEA" w14:paraId="58EFF824" w14:textId="77777777" w:rsidTr="00F92743">
        <w:trPr>
          <w:cantSplit/>
        </w:trPr>
        <w:tc>
          <w:tcPr>
            <w:tcW w:w="4343" w:type="dxa"/>
          </w:tcPr>
          <w:p w14:paraId="4BD92F43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685" w:type="dxa"/>
          </w:tcPr>
          <w:p w14:paraId="51AE6C44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B7C4C9D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5A93E9B1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14:paraId="77791027" w14:textId="77777777" w:rsidR="00106392" w:rsidRPr="003B4CEA" w:rsidRDefault="00106392" w:rsidP="003B4CEA">
            <w:pPr>
              <w:tabs>
                <w:tab w:val="clear" w:pos="907"/>
                <w:tab w:val="left" w:pos="106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3" w:type="dxa"/>
            <w:gridSpan w:val="2"/>
          </w:tcPr>
          <w:p w14:paraId="7A6D94BC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5"/>
                <w:tab w:val="left" w:pos="2979"/>
              </w:tabs>
              <w:ind w:right="-10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B4CEA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       </w:t>
            </w:r>
            <w:r w:rsidRPr="003B4CEA">
              <w:rPr>
                <w:rFonts w:ascii="Angsana New" w:hAnsi="Angsana New"/>
                <w:sz w:val="26"/>
                <w:szCs w:val="26"/>
                <w:u w:val="single"/>
              </w:rPr>
              <w:t xml:space="preserve">    </w:t>
            </w:r>
            <w:r w:rsidRPr="003B4CEA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พันบาท</w:t>
            </w:r>
            <w:r w:rsidRPr="003B4CEA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</w:tr>
      <w:tr w:rsidR="00106392" w:rsidRPr="003B4CEA" w14:paraId="30B6E200" w14:textId="77777777" w:rsidTr="00F9036E">
        <w:trPr>
          <w:cantSplit/>
        </w:trPr>
        <w:tc>
          <w:tcPr>
            <w:tcW w:w="4343" w:type="dxa"/>
          </w:tcPr>
          <w:p w14:paraId="090F630F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" w:type="dxa"/>
          </w:tcPr>
          <w:p w14:paraId="7EEF4CAB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3D5D470A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</w:tcPr>
          <w:p w14:paraId="3E7B1B7B" w14:textId="77777777" w:rsidR="00106392" w:rsidRPr="003B4CEA" w:rsidRDefault="00106392" w:rsidP="003B4CEA">
            <w:pPr>
              <w:tabs>
                <w:tab w:val="clear" w:pos="907"/>
                <w:tab w:val="left" w:pos="1062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63" w:type="dxa"/>
            <w:gridSpan w:val="2"/>
          </w:tcPr>
          <w:p w14:paraId="13DA1727" w14:textId="1C0B0371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</w:tr>
      <w:tr w:rsidR="00106392" w:rsidRPr="003B4CEA" w14:paraId="6273058A" w14:textId="77777777" w:rsidTr="00F92743">
        <w:trPr>
          <w:cantSplit/>
        </w:trPr>
        <w:tc>
          <w:tcPr>
            <w:tcW w:w="4343" w:type="dxa"/>
          </w:tcPr>
          <w:p w14:paraId="7308E1A1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" w:type="dxa"/>
          </w:tcPr>
          <w:p w14:paraId="37743854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241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14:paraId="00A1B567" w14:textId="6D8FC5D0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B4CEA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 </w:t>
            </w:r>
            <w:r w:rsidRPr="003B4CEA">
              <w:rPr>
                <w:rFonts w:ascii="Angsana New" w:hAnsi="Angsana New"/>
                <w:sz w:val="26"/>
                <w:szCs w:val="26"/>
                <w:u w:val="single"/>
              </w:rPr>
              <w:t xml:space="preserve">    </w:t>
            </w:r>
            <w:r w:rsidRPr="003B4CEA">
              <w:rPr>
                <w:rFonts w:ascii="Angsana New" w:hAnsi="Angsana New"/>
                <w:sz w:val="26"/>
                <w:szCs w:val="26"/>
                <w:u w:val="single"/>
                <w:cs/>
              </w:rPr>
              <w:t>(ล้านบาท)</w:t>
            </w:r>
            <w:r w:rsidRPr="003B4CEA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440" w:type="dxa"/>
            <w:gridSpan w:val="2"/>
          </w:tcPr>
          <w:p w14:paraId="56B8DD73" w14:textId="3FA4AC81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B4CEA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       (ร้อยละ)</w:t>
            </w:r>
            <w:r w:rsidRPr="003B4CEA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963" w:type="dxa"/>
            <w:gridSpan w:val="2"/>
          </w:tcPr>
          <w:p w14:paraId="0D1464FD" w14:textId="0C5C15AC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5"/>
              </w:tabs>
              <w:ind w:left="-18" w:right="-10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B4CEA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3B4CEA">
              <w:rPr>
                <w:rFonts w:ascii="Angsana New" w:hAnsi="Angsana New"/>
                <w:sz w:val="26"/>
                <w:szCs w:val="26"/>
                <w:u w:val="single"/>
                <w:cs/>
              </w:rPr>
              <w:t>(งบการเงินเฉพาะกิจการ)</w:t>
            </w:r>
          </w:p>
        </w:tc>
      </w:tr>
      <w:tr w:rsidR="00106392" w:rsidRPr="003B4CEA" w14:paraId="37C525F1" w14:textId="77777777" w:rsidTr="00F92743">
        <w:trPr>
          <w:cantSplit/>
        </w:trPr>
        <w:tc>
          <w:tcPr>
            <w:tcW w:w="4343" w:type="dxa"/>
          </w:tcPr>
          <w:p w14:paraId="71A871D8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5" w:type="dxa"/>
          </w:tcPr>
          <w:p w14:paraId="1ECA913B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241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0" w:type="dxa"/>
          </w:tcPr>
          <w:p w14:paraId="5C324386" w14:textId="4E7623BF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B4CEA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 </w:t>
            </w:r>
            <w:r w:rsidR="0033646C" w:rsidRPr="003B4CEA"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  <w:r w:rsidRPr="003B4CEA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720" w:type="dxa"/>
          </w:tcPr>
          <w:p w14:paraId="0F554346" w14:textId="279EEC54" w:rsidR="00106392" w:rsidRPr="003B4CEA" w:rsidRDefault="00106392" w:rsidP="003B4CEA">
            <w:pPr>
              <w:tabs>
                <w:tab w:val="clear" w:pos="227"/>
                <w:tab w:val="clear" w:pos="454"/>
                <w:tab w:val="left" w:pos="50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  </w:t>
            </w:r>
            <w:r w:rsidR="0033646C" w:rsidRPr="003B4CEA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  <w:r w:rsidRPr="003B4CEA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720" w:type="dxa"/>
          </w:tcPr>
          <w:p w14:paraId="550294DE" w14:textId="126F9ED4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B4CEA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 </w:t>
            </w:r>
            <w:r w:rsidR="0033646C" w:rsidRPr="003B4CEA"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  <w:r w:rsidRPr="003B4CEA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720" w:type="dxa"/>
          </w:tcPr>
          <w:p w14:paraId="5F15EA94" w14:textId="396C653D" w:rsidR="00106392" w:rsidRPr="003B4CEA" w:rsidRDefault="00106392" w:rsidP="003B4CEA">
            <w:pPr>
              <w:tabs>
                <w:tab w:val="clear" w:pos="227"/>
                <w:tab w:val="clear" w:pos="454"/>
                <w:tab w:val="left" w:pos="50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 </w:t>
            </w:r>
            <w:r w:rsidR="0033646C" w:rsidRPr="003B4CEA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  <w:r w:rsidRPr="003B4CEA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971" w:type="dxa"/>
          </w:tcPr>
          <w:p w14:paraId="66D5191D" w14:textId="59EFBBF5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B4CEA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</w:t>
            </w:r>
            <w:r w:rsidRPr="003B4CEA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="00F92743" w:rsidRPr="003B4CEA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33646C" w:rsidRPr="003B4CEA"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  <w:r w:rsidRPr="003B4CEA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992" w:type="dxa"/>
          </w:tcPr>
          <w:p w14:paraId="18315636" w14:textId="2B1FFF0E" w:rsidR="00106392" w:rsidRPr="003B4CEA" w:rsidRDefault="00106392" w:rsidP="003B4CEA">
            <w:pPr>
              <w:tabs>
                <w:tab w:val="clear" w:pos="227"/>
                <w:tab w:val="clear" w:pos="454"/>
                <w:tab w:val="left" w:pos="60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</w:t>
            </w:r>
            <w:r w:rsidR="00F92743" w:rsidRPr="003B4CEA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Pr="003B4CEA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33646C" w:rsidRPr="003B4CEA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  <w:r w:rsidRPr="003B4CEA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</w:tr>
      <w:tr w:rsidR="00106392" w:rsidRPr="003B4CEA" w14:paraId="468EB4A9" w14:textId="77777777" w:rsidTr="00F92743">
        <w:trPr>
          <w:cantSplit/>
        </w:trPr>
        <w:tc>
          <w:tcPr>
            <w:tcW w:w="4343" w:type="dxa"/>
          </w:tcPr>
          <w:p w14:paraId="214D5D9A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5" w:type="dxa"/>
          </w:tcPr>
          <w:p w14:paraId="70ADC722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55BD485B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98D9F34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921670F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17B63C6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</w:tcPr>
          <w:p w14:paraId="75AF54AE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250886D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6392" w:rsidRPr="003B4CEA" w14:paraId="24A7FD18" w14:textId="77777777" w:rsidTr="00F92743">
        <w:trPr>
          <w:cantSplit/>
        </w:trPr>
        <w:tc>
          <w:tcPr>
            <w:tcW w:w="4343" w:type="dxa"/>
          </w:tcPr>
          <w:p w14:paraId="6BB582EB" w14:textId="77777777" w:rsidR="00106392" w:rsidRPr="003B4CEA" w:rsidRDefault="00106392" w:rsidP="003B4CE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ยูนิค อินโนเวชั่น จำกัด</w:t>
            </w:r>
          </w:p>
        </w:tc>
        <w:tc>
          <w:tcPr>
            <w:tcW w:w="685" w:type="dxa"/>
          </w:tcPr>
          <w:p w14:paraId="34D7DFF1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58B6FAEA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720" w:type="dxa"/>
          </w:tcPr>
          <w:p w14:paraId="7EC4BF17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720" w:type="dxa"/>
          </w:tcPr>
          <w:p w14:paraId="5CE3DE9F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</w:tcPr>
          <w:p w14:paraId="2CE070F9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71" w:type="dxa"/>
          </w:tcPr>
          <w:p w14:paraId="395AD9EC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400,000</w:t>
            </w:r>
          </w:p>
        </w:tc>
        <w:tc>
          <w:tcPr>
            <w:tcW w:w="992" w:type="dxa"/>
          </w:tcPr>
          <w:p w14:paraId="6D6707ED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400,000</w:t>
            </w:r>
          </w:p>
        </w:tc>
      </w:tr>
      <w:tr w:rsidR="00106392" w:rsidRPr="003B4CEA" w14:paraId="1AF65AFD" w14:textId="77777777" w:rsidTr="00F92743">
        <w:trPr>
          <w:cantSplit/>
        </w:trPr>
        <w:tc>
          <w:tcPr>
            <w:tcW w:w="4343" w:type="dxa"/>
          </w:tcPr>
          <w:p w14:paraId="5A5058E4" w14:textId="77777777" w:rsidR="00106392" w:rsidRPr="003B4CEA" w:rsidRDefault="00106392" w:rsidP="003B4CE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ซัน เทคโนโลยี แอนด์ คอนสตรัคชั่น จำกัด</w:t>
            </w:r>
          </w:p>
        </w:tc>
        <w:tc>
          <w:tcPr>
            <w:tcW w:w="685" w:type="dxa"/>
          </w:tcPr>
          <w:p w14:paraId="58D172EE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7632ECF3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720" w:type="dxa"/>
          </w:tcPr>
          <w:p w14:paraId="1AB913FA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720" w:type="dxa"/>
          </w:tcPr>
          <w:p w14:paraId="49400E4C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GB"/>
              </w:rPr>
              <w:t>99.99</w:t>
            </w:r>
          </w:p>
        </w:tc>
        <w:tc>
          <w:tcPr>
            <w:tcW w:w="720" w:type="dxa"/>
          </w:tcPr>
          <w:p w14:paraId="39716774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GB"/>
              </w:rPr>
              <w:t>99.99</w:t>
            </w:r>
          </w:p>
        </w:tc>
        <w:tc>
          <w:tcPr>
            <w:tcW w:w="971" w:type="dxa"/>
          </w:tcPr>
          <w:p w14:paraId="4E9AB1EB" w14:textId="37C9956C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24,999</w:t>
            </w:r>
          </w:p>
        </w:tc>
        <w:tc>
          <w:tcPr>
            <w:tcW w:w="992" w:type="dxa"/>
          </w:tcPr>
          <w:p w14:paraId="1FA869FA" w14:textId="1044408D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24,999</w:t>
            </w:r>
          </w:p>
        </w:tc>
      </w:tr>
      <w:tr w:rsidR="00106392" w:rsidRPr="003B4CEA" w14:paraId="5A560676" w14:textId="77777777" w:rsidTr="00F92743">
        <w:trPr>
          <w:cantSplit/>
        </w:trPr>
        <w:tc>
          <w:tcPr>
            <w:tcW w:w="4343" w:type="dxa"/>
          </w:tcPr>
          <w:p w14:paraId="780D541A" w14:textId="6DD7F151" w:rsidR="00106392" w:rsidRPr="003B4CEA" w:rsidRDefault="00215486" w:rsidP="003B4CE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ทรัสตี้ คอนสตรัคชั่น จำกัด</w:t>
            </w:r>
          </w:p>
        </w:tc>
        <w:tc>
          <w:tcPr>
            <w:tcW w:w="685" w:type="dxa"/>
          </w:tcPr>
          <w:p w14:paraId="391507CB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76D8BD2D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720" w:type="dxa"/>
          </w:tcPr>
          <w:p w14:paraId="73DE5DA8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720" w:type="dxa"/>
          </w:tcPr>
          <w:p w14:paraId="34BBEF0B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</w:tcPr>
          <w:p w14:paraId="28CE39F6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71" w:type="dxa"/>
          </w:tcPr>
          <w:p w14:paraId="0A92585B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992" w:type="dxa"/>
          </w:tcPr>
          <w:p w14:paraId="2B544133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106392" w:rsidRPr="003B4CEA" w14:paraId="4D0F2791" w14:textId="77777777" w:rsidTr="00F92743">
        <w:trPr>
          <w:cantSplit/>
        </w:trPr>
        <w:tc>
          <w:tcPr>
            <w:tcW w:w="4343" w:type="dxa"/>
          </w:tcPr>
          <w:p w14:paraId="3142BAE7" w14:textId="77777777" w:rsidR="00106392" w:rsidRPr="003B4CEA" w:rsidRDefault="00106392" w:rsidP="003B4CE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ยูนิค ทันเนลลิ่ง จำกัด</w:t>
            </w:r>
          </w:p>
        </w:tc>
        <w:tc>
          <w:tcPr>
            <w:tcW w:w="685" w:type="dxa"/>
          </w:tcPr>
          <w:p w14:paraId="3D8BCBDD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3718C07E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720" w:type="dxa"/>
          </w:tcPr>
          <w:p w14:paraId="4B9D6821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720" w:type="dxa"/>
          </w:tcPr>
          <w:p w14:paraId="70B0A954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</w:tcPr>
          <w:p w14:paraId="445CF892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71" w:type="dxa"/>
          </w:tcPr>
          <w:p w14:paraId="3DB8D906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992" w:type="dxa"/>
          </w:tcPr>
          <w:p w14:paraId="776A88CD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106392" w:rsidRPr="003B4CEA" w14:paraId="267C523E" w14:textId="77777777" w:rsidTr="00F92743">
        <w:trPr>
          <w:cantSplit/>
        </w:trPr>
        <w:tc>
          <w:tcPr>
            <w:tcW w:w="4343" w:type="dxa"/>
          </w:tcPr>
          <w:p w14:paraId="596DD2B2" w14:textId="77777777" w:rsidR="00106392" w:rsidRPr="003B4CEA" w:rsidRDefault="00106392" w:rsidP="003B4CE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ยูนิค แมชชีนเนอรี่ จำกัด</w:t>
            </w:r>
          </w:p>
        </w:tc>
        <w:tc>
          <w:tcPr>
            <w:tcW w:w="685" w:type="dxa"/>
          </w:tcPr>
          <w:p w14:paraId="514A4386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290D4D17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14:paraId="7E5323EC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14:paraId="56961A41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</w:tcPr>
          <w:p w14:paraId="577A23D3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71" w:type="dxa"/>
          </w:tcPr>
          <w:p w14:paraId="03BD4B4B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992" w:type="dxa"/>
          </w:tcPr>
          <w:p w14:paraId="0FFE3678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106392" w:rsidRPr="003B4CEA" w14:paraId="42946489" w14:textId="77777777" w:rsidTr="00F92743">
        <w:trPr>
          <w:cantSplit/>
        </w:trPr>
        <w:tc>
          <w:tcPr>
            <w:tcW w:w="4343" w:type="dxa"/>
          </w:tcPr>
          <w:p w14:paraId="0A6BD44A" w14:textId="77777777" w:rsidR="00106392" w:rsidRPr="003B4CEA" w:rsidRDefault="00106392" w:rsidP="003B4CE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ยูนิค ซิสเท็ม จำกัด</w:t>
            </w:r>
          </w:p>
        </w:tc>
        <w:tc>
          <w:tcPr>
            <w:tcW w:w="685" w:type="dxa"/>
          </w:tcPr>
          <w:p w14:paraId="74386AF1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336B84DB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14:paraId="3ED48F37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14:paraId="7B86F9A8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</w:tcPr>
          <w:p w14:paraId="0424A995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71" w:type="dxa"/>
          </w:tcPr>
          <w:p w14:paraId="0D8A5CE0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992" w:type="dxa"/>
          </w:tcPr>
          <w:p w14:paraId="1019A324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106392" w:rsidRPr="003B4CEA" w14:paraId="1EB6BE8A" w14:textId="77777777" w:rsidTr="00F92743">
        <w:trPr>
          <w:cantSplit/>
        </w:trPr>
        <w:tc>
          <w:tcPr>
            <w:tcW w:w="4343" w:type="dxa"/>
          </w:tcPr>
          <w:p w14:paraId="51E1A80C" w14:textId="77777777" w:rsidR="00106392" w:rsidRPr="003B4CEA" w:rsidRDefault="00106392" w:rsidP="003B4CE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ยูนิค บิลท์ จำกัด</w:t>
            </w:r>
          </w:p>
        </w:tc>
        <w:tc>
          <w:tcPr>
            <w:tcW w:w="685" w:type="dxa"/>
          </w:tcPr>
          <w:p w14:paraId="56BB7226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7016F2F2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14:paraId="3B731145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14:paraId="486A5883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</w:tcPr>
          <w:p w14:paraId="32D26844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71" w:type="dxa"/>
          </w:tcPr>
          <w:p w14:paraId="4CF6C7E7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992" w:type="dxa"/>
          </w:tcPr>
          <w:p w14:paraId="325FC289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106392" w:rsidRPr="003B4CEA" w14:paraId="06E58B71" w14:textId="77777777" w:rsidTr="00F92743">
        <w:trPr>
          <w:cantSplit/>
        </w:trPr>
        <w:tc>
          <w:tcPr>
            <w:tcW w:w="4343" w:type="dxa"/>
          </w:tcPr>
          <w:p w14:paraId="63B87385" w14:textId="77777777" w:rsidR="00106392" w:rsidRPr="003B4CEA" w:rsidRDefault="00106392" w:rsidP="003B4CE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กิจการร่วมค้า ยูคิว-เอสอาร์ซี จำกัด</w:t>
            </w:r>
          </w:p>
        </w:tc>
        <w:tc>
          <w:tcPr>
            <w:tcW w:w="685" w:type="dxa"/>
          </w:tcPr>
          <w:p w14:paraId="1D3BD6FA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BB2F1E4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20" w:type="dxa"/>
          </w:tcPr>
          <w:p w14:paraId="3AF66CBA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20" w:type="dxa"/>
          </w:tcPr>
          <w:p w14:paraId="1AB5FE8E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89.99</w:t>
            </w:r>
          </w:p>
        </w:tc>
        <w:tc>
          <w:tcPr>
            <w:tcW w:w="720" w:type="dxa"/>
          </w:tcPr>
          <w:p w14:paraId="52F33F0A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89.99</w:t>
            </w:r>
          </w:p>
        </w:tc>
        <w:tc>
          <w:tcPr>
            <w:tcW w:w="971" w:type="dxa"/>
          </w:tcPr>
          <w:p w14:paraId="58C637FA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1,799</w:t>
            </w:r>
          </w:p>
        </w:tc>
        <w:tc>
          <w:tcPr>
            <w:tcW w:w="992" w:type="dxa"/>
          </w:tcPr>
          <w:p w14:paraId="475E4763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1,799</w:t>
            </w:r>
          </w:p>
        </w:tc>
      </w:tr>
      <w:tr w:rsidR="00106392" w:rsidRPr="003B4CEA" w14:paraId="6DBB25E8" w14:textId="77777777" w:rsidTr="00F92743">
        <w:trPr>
          <w:cantSplit/>
        </w:trPr>
        <w:tc>
          <w:tcPr>
            <w:tcW w:w="4343" w:type="dxa"/>
          </w:tcPr>
          <w:p w14:paraId="2F2325CC" w14:textId="77777777" w:rsidR="00106392" w:rsidRPr="003B4CEA" w:rsidRDefault="00106392" w:rsidP="003B4CE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ยูนิค เมทัล จำกัด</w:t>
            </w:r>
          </w:p>
        </w:tc>
        <w:tc>
          <w:tcPr>
            <w:tcW w:w="685" w:type="dxa"/>
          </w:tcPr>
          <w:p w14:paraId="7C911EA2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665136F1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54B5B2C3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5997BC4E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720" w:type="dxa"/>
          </w:tcPr>
          <w:p w14:paraId="2D1FD188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971" w:type="dxa"/>
          </w:tcPr>
          <w:p w14:paraId="38B6160A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92" w:type="dxa"/>
          </w:tcPr>
          <w:p w14:paraId="3C7849FC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106392" w:rsidRPr="003B4CEA" w14:paraId="07DC4A45" w14:textId="77777777" w:rsidTr="00F92743">
        <w:trPr>
          <w:cantSplit/>
        </w:trPr>
        <w:tc>
          <w:tcPr>
            <w:tcW w:w="4343" w:type="dxa"/>
          </w:tcPr>
          <w:p w14:paraId="3FAA1B8F" w14:textId="77777777" w:rsidR="00106392" w:rsidRPr="003B4CEA" w:rsidRDefault="00106392" w:rsidP="003B4CE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ยูนิค แพรคติก้า จำกัด</w:t>
            </w:r>
          </w:p>
        </w:tc>
        <w:tc>
          <w:tcPr>
            <w:tcW w:w="685" w:type="dxa"/>
          </w:tcPr>
          <w:p w14:paraId="4450D8EF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6C9F2AC1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31381777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4FE8F2B1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720" w:type="dxa"/>
          </w:tcPr>
          <w:p w14:paraId="36B34E90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971" w:type="dxa"/>
          </w:tcPr>
          <w:p w14:paraId="17D9B11F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92" w:type="dxa"/>
          </w:tcPr>
          <w:p w14:paraId="156CBEB1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106392" w:rsidRPr="003B4CEA" w14:paraId="35C00552" w14:textId="77777777" w:rsidTr="00F92743">
        <w:trPr>
          <w:cantSplit/>
        </w:trPr>
        <w:tc>
          <w:tcPr>
            <w:tcW w:w="4343" w:type="dxa"/>
          </w:tcPr>
          <w:p w14:paraId="2919F4DC" w14:textId="77777777" w:rsidR="00106392" w:rsidRPr="003B4CEA" w:rsidRDefault="00106392" w:rsidP="003B4CE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ยูนิค เอ็กซพลอเรชั่น จำกัด</w:t>
            </w:r>
          </w:p>
        </w:tc>
        <w:tc>
          <w:tcPr>
            <w:tcW w:w="685" w:type="dxa"/>
          </w:tcPr>
          <w:p w14:paraId="420ECEE0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4D2338D2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5B47BB23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69E3084D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720" w:type="dxa"/>
          </w:tcPr>
          <w:p w14:paraId="45C262F7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971" w:type="dxa"/>
          </w:tcPr>
          <w:p w14:paraId="4D5B7446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992" w:type="dxa"/>
          </w:tcPr>
          <w:p w14:paraId="48887367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999</w:t>
            </w:r>
          </w:p>
        </w:tc>
      </w:tr>
      <w:tr w:rsidR="00106392" w:rsidRPr="003B4CEA" w14:paraId="31C2B8E2" w14:textId="77777777" w:rsidTr="00F92743">
        <w:trPr>
          <w:cantSplit/>
        </w:trPr>
        <w:tc>
          <w:tcPr>
            <w:tcW w:w="4343" w:type="dxa"/>
          </w:tcPr>
          <w:p w14:paraId="2298D888" w14:textId="77777777" w:rsidR="00106392" w:rsidRPr="003B4CEA" w:rsidRDefault="00106392" w:rsidP="003B4CE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 ยูนิค อีควิปเม้นท์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685" w:type="dxa"/>
          </w:tcPr>
          <w:p w14:paraId="0C815F4A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5A314EB5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30A551C4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513EA824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720" w:type="dxa"/>
          </w:tcPr>
          <w:p w14:paraId="6BC5420B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971" w:type="dxa"/>
          </w:tcPr>
          <w:p w14:paraId="09839F74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B4CEA">
              <w:rPr>
                <w:rFonts w:ascii="Angsana New" w:hAnsi="Angsana New"/>
                <w:sz w:val="26"/>
                <w:szCs w:val="26"/>
                <w:u w:val="single"/>
              </w:rPr>
              <w:t xml:space="preserve">          999</w:t>
            </w:r>
          </w:p>
        </w:tc>
        <w:tc>
          <w:tcPr>
            <w:tcW w:w="992" w:type="dxa"/>
          </w:tcPr>
          <w:p w14:paraId="1988D792" w14:textId="77777777" w:rsidR="00106392" w:rsidRPr="003B4CEA" w:rsidRDefault="00106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B4CEA">
              <w:rPr>
                <w:rFonts w:ascii="Angsana New" w:hAnsi="Angsana New"/>
                <w:sz w:val="26"/>
                <w:szCs w:val="26"/>
                <w:u w:val="single"/>
              </w:rPr>
              <w:t xml:space="preserve">          999</w:t>
            </w:r>
          </w:p>
        </w:tc>
      </w:tr>
      <w:tr w:rsidR="00EB249D" w:rsidRPr="003B4CEA" w14:paraId="0E6DA4B5" w14:textId="77777777" w:rsidTr="00F92743">
        <w:trPr>
          <w:cantSplit/>
        </w:trPr>
        <w:tc>
          <w:tcPr>
            <w:tcW w:w="4343" w:type="dxa"/>
          </w:tcPr>
          <w:p w14:paraId="0C872182" w14:textId="77777777" w:rsidR="00EB249D" w:rsidRPr="003B4CEA" w:rsidRDefault="00EB24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685" w:type="dxa"/>
          </w:tcPr>
          <w:p w14:paraId="77BD4C0E" w14:textId="77777777" w:rsidR="00EB249D" w:rsidRPr="003B4CEA" w:rsidRDefault="00EB24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341BB7D6" w14:textId="77777777" w:rsidR="00EB249D" w:rsidRPr="003B4CEA" w:rsidRDefault="00EB24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668653C" w14:textId="77777777" w:rsidR="00EB249D" w:rsidRPr="003B4CEA" w:rsidRDefault="00EB24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E007622" w14:textId="77777777" w:rsidR="00EB249D" w:rsidRPr="003B4CEA" w:rsidRDefault="00EB24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2C0A6D5" w14:textId="77777777" w:rsidR="00EB249D" w:rsidRPr="003B4CEA" w:rsidRDefault="00EB24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</w:tcPr>
          <w:p w14:paraId="73CD00DC" w14:textId="224F1F37" w:rsidR="00EB249D" w:rsidRPr="003B4CEA" w:rsidRDefault="00EB24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485,796</w:t>
            </w:r>
          </w:p>
        </w:tc>
        <w:tc>
          <w:tcPr>
            <w:tcW w:w="992" w:type="dxa"/>
          </w:tcPr>
          <w:p w14:paraId="1AA6DCB4" w14:textId="4A8E359D" w:rsidR="00EB249D" w:rsidRPr="003B4CEA" w:rsidRDefault="00EB24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485,796</w:t>
            </w:r>
          </w:p>
        </w:tc>
      </w:tr>
      <w:tr w:rsidR="00EB249D" w:rsidRPr="003B4CEA" w14:paraId="53BF7AA4" w14:textId="77777777" w:rsidTr="00F92743">
        <w:trPr>
          <w:cantSplit/>
        </w:trPr>
        <w:tc>
          <w:tcPr>
            <w:tcW w:w="4343" w:type="dxa"/>
          </w:tcPr>
          <w:p w14:paraId="1F5479E4" w14:textId="77777777" w:rsidR="00EB249D" w:rsidRPr="003B4CEA" w:rsidRDefault="00EB24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685" w:type="dxa"/>
          </w:tcPr>
          <w:p w14:paraId="2DD227F9" w14:textId="77777777" w:rsidR="00EB249D" w:rsidRPr="003B4CEA" w:rsidRDefault="00EB24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72545A3D" w14:textId="77777777" w:rsidR="00EB249D" w:rsidRPr="003B4CEA" w:rsidRDefault="00EB24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916CDBF" w14:textId="77777777" w:rsidR="00EB249D" w:rsidRPr="003B4CEA" w:rsidRDefault="00EB24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ADFEE54" w14:textId="77777777" w:rsidR="00EB249D" w:rsidRPr="003B4CEA" w:rsidRDefault="00EB24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BC6F378" w14:textId="77777777" w:rsidR="00EB249D" w:rsidRPr="003B4CEA" w:rsidRDefault="00EB24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</w:tcPr>
          <w:p w14:paraId="0A770C40" w14:textId="1D471758" w:rsidR="00EB249D" w:rsidRPr="003B4CEA" w:rsidRDefault="00EB24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19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</w:t>
            </w:r>
            <w:r w:rsidRPr="003B4CEA">
              <w:rPr>
                <w:rFonts w:ascii="Angsana New" w:hAnsi="Angsana New"/>
                <w:sz w:val="26"/>
                <w:szCs w:val="26"/>
                <w:u w:val="single"/>
              </w:rPr>
              <w:t xml:space="preserve">     2,100</w:t>
            </w:r>
            <w:r w:rsidRPr="003B4C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14:paraId="141DBBEF" w14:textId="6D293A2B" w:rsidR="00EB249D" w:rsidRPr="003B4CEA" w:rsidRDefault="00EB24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35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</w:t>
            </w:r>
            <w:r w:rsidRPr="003B4CEA">
              <w:rPr>
                <w:rFonts w:ascii="Angsana New" w:hAnsi="Angsana New"/>
                <w:sz w:val="26"/>
                <w:szCs w:val="26"/>
                <w:u w:val="single"/>
              </w:rPr>
              <w:t xml:space="preserve">     2,100</w:t>
            </w:r>
            <w:r w:rsidRPr="003B4CE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B249D" w:rsidRPr="003B4CEA" w14:paraId="4ED7F1C1" w14:textId="77777777" w:rsidTr="00F92743">
        <w:trPr>
          <w:cantSplit/>
        </w:trPr>
        <w:tc>
          <w:tcPr>
            <w:tcW w:w="4343" w:type="dxa"/>
          </w:tcPr>
          <w:p w14:paraId="73D0D5F8" w14:textId="77777777" w:rsidR="00EB249D" w:rsidRPr="003B4CEA" w:rsidRDefault="00EB24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85" w:type="dxa"/>
          </w:tcPr>
          <w:p w14:paraId="72AC580C" w14:textId="77777777" w:rsidR="00EB249D" w:rsidRPr="003B4CEA" w:rsidRDefault="00EB24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58BABD98" w14:textId="77777777" w:rsidR="00EB249D" w:rsidRPr="003B4CEA" w:rsidRDefault="00EB24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F08462A" w14:textId="77777777" w:rsidR="00EB249D" w:rsidRPr="003B4CEA" w:rsidRDefault="00EB24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B7879D8" w14:textId="77777777" w:rsidR="00EB249D" w:rsidRPr="003B4CEA" w:rsidRDefault="00EB24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7E74356" w14:textId="77777777" w:rsidR="00EB249D" w:rsidRPr="003B4CEA" w:rsidRDefault="00EB24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</w:tcPr>
          <w:p w14:paraId="2E0F1B5A" w14:textId="7AC27C3F" w:rsidR="00EB249D" w:rsidRPr="003B4CEA" w:rsidRDefault="00EB24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u w:val="double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u w:val="double"/>
              </w:rPr>
              <w:t xml:space="preserve">  483,696</w:t>
            </w:r>
          </w:p>
        </w:tc>
        <w:tc>
          <w:tcPr>
            <w:tcW w:w="992" w:type="dxa"/>
          </w:tcPr>
          <w:p w14:paraId="14990EC2" w14:textId="3D671C17" w:rsidR="00EB249D" w:rsidRPr="003B4CEA" w:rsidRDefault="00EB249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  <w:r w:rsidRPr="003B4CEA">
              <w:rPr>
                <w:rFonts w:ascii="Angsana New" w:hAnsi="Angsana New"/>
                <w:sz w:val="26"/>
                <w:szCs w:val="26"/>
                <w:u w:val="double"/>
              </w:rPr>
              <w:t xml:space="preserve">  483,696</w:t>
            </w:r>
          </w:p>
        </w:tc>
      </w:tr>
    </w:tbl>
    <w:p w14:paraId="1591BBA5" w14:textId="77777777" w:rsidR="00FD430E" w:rsidRPr="003B4CEA" w:rsidRDefault="00FD430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3962DD48" w14:textId="184120BD" w:rsidR="00A21692" w:rsidRPr="003B4CEA" w:rsidRDefault="00A21692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บริษัทเป็นผู้ค้ำประกัน</w:t>
      </w:r>
      <w:r w:rsidR="004061F3" w:rsidRPr="003B4CEA">
        <w:rPr>
          <w:rFonts w:ascii="Angsana New" w:hAnsi="Angsana New"/>
          <w:sz w:val="26"/>
          <w:szCs w:val="26"/>
          <w:cs/>
          <w:lang w:val="th-TH"/>
        </w:rPr>
        <w:t>วงเงินสินเชื่อ</w:t>
      </w:r>
      <w:r w:rsidRPr="003B4CEA">
        <w:rPr>
          <w:rFonts w:ascii="Angsana New" w:hAnsi="Angsana New"/>
          <w:sz w:val="26"/>
          <w:szCs w:val="26"/>
          <w:cs/>
          <w:lang w:val="th-TH"/>
        </w:rPr>
        <w:t>จาก</w:t>
      </w:r>
      <w:r w:rsidR="00557836" w:rsidRPr="003B4CEA">
        <w:rPr>
          <w:rFonts w:ascii="Angsana New" w:hAnsi="Angsana New"/>
          <w:sz w:val="26"/>
          <w:szCs w:val="26"/>
          <w:cs/>
          <w:lang w:val="th-TH"/>
        </w:rPr>
        <w:t>สถาบันการเงิน</w:t>
      </w:r>
      <w:r w:rsidRPr="003B4CEA">
        <w:rPr>
          <w:rFonts w:ascii="Angsana New" w:hAnsi="Angsana New"/>
          <w:sz w:val="26"/>
          <w:szCs w:val="26"/>
          <w:cs/>
          <w:lang w:val="th-TH"/>
        </w:rPr>
        <w:t>ในประเทศแ</w:t>
      </w:r>
      <w:r w:rsidR="00C17A0E" w:rsidRPr="003B4CEA">
        <w:rPr>
          <w:rFonts w:ascii="Angsana New" w:hAnsi="Angsana New"/>
          <w:sz w:val="26"/>
          <w:szCs w:val="26"/>
          <w:cs/>
          <w:lang w:val="th-TH"/>
        </w:rPr>
        <w:t>ห่งหนึ่งของบริษัทย่อย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ตามที่กล่าวไว้ในหมายเหตุ </w:t>
      </w:r>
      <w:r w:rsidR="00712956" w:rsidRPr="003B4CEA">
        <w:rPr>
          <w:rFonts w:ascii="Angsana New" w:hAnsi="Angsana New"/>
          <w:sz w:val="26"/>
          <w:szCs w:val="26"/>
        </w:rPr>
        <w:t>1</w:t>
      </w:r>
      <w:r w:rsidR="008156E4" w:rsidRPr="003B4CEA">
        <w:rPr>
          <w:rFonts w:ascii="Angsana New" w:hAnsi="Angsana New"/>
          <w:sz w:val="26"/>
          <w:szCs w:val="26"/>
        </w:rPr>
        <w:t>4</w:t>
      </w:r>
      <w:r w:rsidR="00AD031E" w:rsidRPr="003B4CEA"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 w:rsidR="007C0321" w:rsidRPr="003B4CEA">
        <w:rPr>
          <w:rFonts w:ascii="Angsana New" w:hAnsi="Angsana New"/>
          <w:sz w:val="26"/>
          <w:szCs w:val="26"/>
        </w:rPr>
        <w:t>1</w:t>
      </w:r>
      <w:r w:rsidR="008156E4" w:rsidRPr="003B4CEA">
        <w:rPr>
          <w:rFonts w:ascii="Angsana New" w:hAnsi="Angsana New"/>
          <w:sz w:val="26"/>
          <w:szCs w:val="26"/>
        </w:rPr>
        <w:t>7</w:t>
      </w:r>
    </w:p>
    <w:p w14:paraId="20CFD3D2" w14:textId="77777777" w:rsidR="005E4EA7" w:rsidRPr="003B4CEA" w:rsidRDefault="005E4EA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68B62F9F" w14:textId="77777777" w:rsidR="00D2598F" w:rsidRPr="003B4CEA" w:rsidRDefault="00D2598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B4CEA">
        <w:rPr>
          <w:rFonts w:ascii="Angsana New" w:hAnsi="Angsana New"/>
          <w:sz w:val="26"/>
          <w:szCs w:val="26"/>
        </w:rPr>
        <w:t xml:space="preserve">16 </w:t>
      </w:r>
      <w:r w:rsidRPr="003B4CEA">
        <w:rPr>
          <w:rFonts w:ascii="Angsana New" w:hAnsi="Angsana New"/>
          <w:sz w:val="26"/>
          <w:szCs w:val="26"/>
          <w:cs/>
        </w:rPr>
        <w:t xml:space="preserve">มีนาคม </w:t>
      </w:r>
      <w:r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บริษัท ยูนิค เรียลเอสเตท แอนด์ ดีเวลล็อปเม้นท์ จำกัด (</w:t>
      </w:r>
      <w:r w:rsidRPr="003B4CEA">
        <w:rPr>
          <w:rFonts w:ascii="Angsana New" w:hAnsi="Angsana New"/>
          <w:sz w:val="26"/>
          <w:szCs w:val="26"/>
        </w:rPr>
        <w:t>“UR”</w:t>
      </w:r>
      <w:r w:rsidRPr="003B4CEA">
        <w:rPr>
          <w:rFonts w:ascii="Angsana New" w:hAnsi="Angsana New"/>
          <w:sz w:val="26"/>
          <w:szCs w:val="26"/>
          <w:cs/>
        </w:rPr>
        <w:t xml:space="preserve">) ได้เรียกชำระเงินค่าหุ้นที่ยังชำระไม่ครบเต็มมูลค่าหุ้นเป็นจำนวนเงินรวม </w:t>
      </w:r>
      <w:r w:rsidRPr="003B4CEA">
        <w:rPr>
          <w:rFonts w:ascii="Angsana New" w:hAnsi="Angsana New"/>
          <w:sz w:val="26"/>
          <w:szCs w:val="26"/>
        </w:rPr>
        <w:t>150</w:t>
      </w:r>
      <w:r w:rsidRPr="003B4CEA">
        <w:rPr>
          <w:rFonts w:ascii="Angsana New" w:hAnsi="Angsana New"/>
          <w:sz w:val="26"/>
          <w:szCs w:val="26"/>
          <w:cs/>
        </w:rPr>
        <w:t xml:space="preserve"> ล้านบาท จากบริษัท โดยบริษัทได้ชำระค่าหุ้นดังกล่าวทั้งจำนวนแล้วเมื่อวันที่ </w:t>
      </w:r>
      <w:r w:rsidRPr="003B4CEA">
        <w:rPr>
          <w:rFonts w:ascii="Angsana New" w:hAnsi="Angsana New"/>
          <w:sz w:val="26"/>
          <w:szCs w:val="26"/>
        </w:rPr>
        <w:t>11</w:t>
      </w:r>
      <w:r w:rsidRPr="003B4CEA">
        <w:rPr>
          <w:rFonts w:ascii="Angsana New" w:hAnsi="Angsana New"/>
          <w:sz w:val="26"/>
          <w:szCs w:val="26"/>
          <w:cs/>
        </w:rPr>
        <w:t xml:space="preserve"> เมษายน </w:t>
      </w:r>
      <w:r w:rsidRPr="003B4CEA">
        <w:rPr>
          <w:rFonts w:ascii="Angsana New" w:hAnsi="Angsana New"/>
          <w:sz w:val="26"/>
          <w:szCs w:val="26"/>
        </w:rPr>
        <w:t>2565</w:t>
      </w:r>
    </w:p>
    <w:p w14:paraId="304DD6C8" w14:textId="77777777" w:rsidR="00D2598F" w:rsidRPr="003B4CEA" w:rsidRDefault="00D2598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35357F56" w14:textId="77777777" w:rsidR="00D2598F" w:rsidRPr="003B4CEA" w:rsidRDefault="00D2598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ต่อมาในการประชุมวิสามัญผู้ถือหุ้นของ </w:t>
      </w:r>
      <w:r w:rsidRPr="003B4CEA">
        <w:rPr>
          <w:rFonts w:ascii="Angsana New" w:hAnsi="Angsana New"/>
          <w:sz w:val="26"/>
          <w:szCs w:val="26"/>
        </w:rPr>
        <w:t>UR</w:t>
      </w:r>
      <w:r w:rsidRPr="003B4CEA">
        <w:rPr>
          <w:rFonts w:ascii="Angsana New" w:hAnsi="Angsana New"/>
          <w:sz w:val="26"/>
          <w:szCs w:val="26"/>
          <w:cs/>
        </w:rPr>
        <w:t xml:space="preserve"> เมื่อวันที่ </w:t>
      </w:r>
      <w:r w:rsidRPr="003B4CEA">
        <w:rPr>
          <w:rFonts w:ascii="Angsana New" w:hAnsi="Angsana New"/>
          <w:sz w:val="26"/>
          <w:szCs w:val="26"/>
        </w:rPr>
        <w:t xml:space="preserve">9 </w:t>
      </w:r>
      <w:r w:rsidRPr="003B4CEA">
        <w:rPr>
          <w:rFonts w:ascii="Angsana New" w:hAnsi="Angsana New"/>
          <w:sz w:val="26"/>
          <w:szCs w:val="26"/>
          <w:cs/>
        </w:rPr>
        <w:t xml:space="preserve">เมษายน </w:t>
      </w:r>
      <w:r w:rsidRPr="003B4CEA">
        <w:rPr>
          <w:rFonts w:ascii="Angsana New" w:hAnsi="Angsana New"/>
          <w:sz w:val="26"/>
          <w:szCs w:val="26"/>
        </w:rPr>
        <w:t xml:space="preserve">2565 </w:t>
      </w:r>
      <w:r w:rsidRPr="003B4CEA">
        <w:rPr>
          <w:rFonts w:ascii="Angsana New" w:hAnsi="Angsana New"/>
          <w:sz w:val="26"/>
          <w:szCs w:val="26"/>
          <w:cs/>
        </w:rPr>
        <w:t>ผู้ถือหุ้นของ</w:t>
      </w:r>
      <w:r w:rsidRPr="003B4CEA">
        <w:rPr>
          <w:rFonts w:ascii="Angsana New" w:hAnsi="Angsana New"/>
          <w:sz w:val="26"/>
          <w:szCs w:val="26"/>
        </w:rPr>
        <w:t xml:space="preserve"> UR </w:t>
      </w:r>
      <w:r w:rsidRPr="003B4CEA">
        <w:rPr>
          <w:rFonts w:ascii="Angsana New" w:hAnsi="Angsana New"/>
          <w:sz w:val="26"/>
          <w:szCs w:val="26"/>
          <w:cs/>
        </w:rPr>
        <w:t xml:space="preserve">มีมติอนุมัติให้เพิ่มทุนจดทะเบียนของ </w:t>
      </w:r>
      <w:r w:rsidRPr="003B4CEA">
        <w:rPr>
          <w:rFonts w:ascii="Angsana New" w:hAnsi="Angsana New"/>
          <w:sz w:val="26"/>
          <w:szCs w:val="26"/>
        </w:rPr>
        <w:t>UR</w:t>
      </w:r>
      <w:r w:rsidRPr="003B4CEA">
        <w:rPr>
          <w:rFonts w:ascii="Angsana New" w:hAnsi="Angsana New"/>
          <w:sz w:val="26"/>
          <w:szCs w:val="26"/>
          <w:cs/>
        </w:rPr>
        <w:t xml:space="preserve"> จาก </w:t>
      </w:r>
      <w:r w:rsidRPr="003B4CEA">
        <w:rPr>
          <w:rFonts w:ascii="Angsana New" w:hAnsi="Angsana New"/>
          <w:sz w:val="26"/>
          <w:szCs w:val="26"/>
        </w:rPr>
        <w:t xml:space="preserve">700 </w:t>
      </w:r>
      <w:r w:rsidRPr="003B4CEA">
        <w:rPr>
          <w:rFonts w:ascii="Angsana New" w:hAnsi="Angsana New"/>
          <w:sz w:val="26"/>
          <w:szCs w:val="26"/>
          <w:cs/>
        </w:rPr>
        <w:t xml:space="preserve">ล้านบาท (แบ่งเป็นหุ้นสามัญจำนวน </w:t>
      </w:r>
      <w:r w:rsidRPr="003B4CEA">
        <w:rPr>
          <w:rFonts w:ascii="Angsana New" w:hAnsi="Angsana New"/>
          <w:sz w:val="26"/>
          <w:szCs w:val="26"/>
        </w:rPr>
        <w:t>7</w:t>
      </w:r>
      <w:r w:rsidRPr="003B4CEA">
        <w:rPr>
          <w:rFonts w:ascii="Angsana New" w:hAnsi="Angsana New"/>
          <w:sz w:val="26"/>
          <w:szCs w:val="26"/>
          <w:cs/>
        </w:rPr>
        <w:t xml:space="preserve"> ล้านหุ้น มูลค่าหุ้นละ </w:t>
      </w:r>
      <w:r w:rsidRPr="003B4CEA">
        <w:rPr>
          <w:rFonts w:ascii="Angsana New" w:hAnsi="Angsana New"/>
          <w:sz w:val="26"/>
          <w:szCs w:val="26"/>
        </w:rPr>
        <w:t xml:space="preserve">100 </w:t>
      </w:r>
      <w:r w:rsidRPr="003B4CEA">
        <w:rPr>
          <w:rFonts w:ascii="Angsana New" w:hAnsi="Angsana New"/>
          <w:sz w:val="26"/>
          <w:szCs w:val="26"/>
          <w:cs/>
        </w:rPr>
        <w:t xml:space="preserve">บาท) เป็น </w:t>
      </w:r>
      <w:r w:rsidRPr="003B4CEA">
        <w:rPr>
          <w:rFonts w:ascii="Angsana New" w:hAnsi="Angsana New"/>
          <w:sz w:val="26"/>
          <w:szCs w:val="26"/>
        </w:rPr>
        <w:t xml:space="preserve">925 </w:t>
      </w:r>
      <w:r w:rsidRPr="003B4CEA">
        <w:rPr>
          <w:rFonts w:ascii="Angsana New" w:hAnsi="Angsana New"/>
          <w:sz w:val="26"/>
          <w:szCs w:val="26"/>
          <w:cs/>
        </w:rPr>
        <w:t xml:space="preserve">ล้านบาท (แบ่งเป็นหุ้นสามัญจำนวน </w:t>
      </w:r>
      <w:r w:rsidRPr="003B4CEA">
        <w:rPr>
          <w:rFonts w:ascii="Angsana New" w:hAnsi="Angsana New"/>
          <w:sz w:val="26"/>
          <w:szCs w:val="26"/>
        </w:rPr>
        <w:t>9.25</w:t>
      </w:r>
      <w:r w:rsidRPr="003B4CEA">
        <w:rPr>
          <w:rFonts w:ascii="Angsana New" w:hAnsi="Angsana New"/>
          <w:sz w:val="26"/>
          <w:szCs w:val="26"/>
          <w:cs/>
        </w:rPr>
        <w:t xml:space="preserve"> ล้านหุ้น มูลค่า</w:t>
      </w:r>
      <w:r w:rsidRPr="003B4CEA">
        <w:rPr>
          <w:rFonts w:ascii="Angsana New" w:hAnsi="Angsana New"/>
          <w:sz w:val="26"/>
          <w:szCs w:val="26"/>
        </w:rPr>
        <w:t xml:space="preserve">     </w:t>
      </w:r>
      <w:r w:rsidRPr="003B4CEA">
        <w:rPr>
          <w:rFonts w:ascii="Angsana New" w:hAnsi="Angsana New"/>
          <w:sz w:val="26"/>
          <w:szCs w:val="26"/>
          <w:cs/>
        </w:rPr>
        <w:t xml:space="preserve">หุ้นละ </w:t>
      </w:r>
      <w:r w:rsidRPr="003B4CEA">
        <w:rPr>
          <w:rFonts w:ascii="Angsana New" w:hAnsi="Angsana New"/>
          <w:sz w:val="26"/>
          <w:szCs w:val="26"/>
        </w:rPr>
        <w:t xml:space="preserve">100 </w:t>
      </w:r>
      <w:r w:rsidRPr="003B4CEA">
        <w:rPr>
          <w:rFonts w:ascii="Angsana New" w:hAnsi="Angsana New"/>
          <w:sz w:val="26"/>
          <w:szCs w:val="26"/>
          <w:cs/>
        </w:rPr>
        <w:t xml:space="preserve">บาท) โดย </w:t>
      </w:r>
      <w:r w:rsidRPr="003B4CEA">
        <w:rPr>
          <w:rFonts w:ascii="Angsana New" w:hAnsi="Angsana New"/>
          <w:sz w:val="26"/>
          <w:szCs w:val="26"/>
        </w:rPr>
        <w:t>UR</w:t>
      </w:r>
      <w:r w:rsidRPr="003B4CEA">
        <w:rPr>
          <w:rFonts w:ascii="Angsana New" w:hAnsi="Angsana New"/>
          <w:sz w:val="26"/>
          <w:szCs w:val="26"/>
          <w:cs/>
        </w:rPr>
        <w:t xml:space="preserve"> เรียกชำระค่าหุ้นร้อยละ </w:t>
      </w:r>
      <w:r w:rsidRPr="003B4CEA">
        <w:rPr>
          <w:rFonts w:ascii="Angsana New" w:hAnsi="Angsana New"/>
          <w:sz w:val="26"/>
          <w:szCs w:val="26"/>
        </w:rPr>
        <w:t xml:space="preserve">100 </w:t>
      </w:r>
      <w:r w:rsidRPr="003B4CEA">
        <w:rPr>
          <w:rFonts w:ascii="Angsana New" w:hAnsi="Angsana New"/>
          <w:sz w:val="26"/>
          <w:szCs w:val="26"/>
          <w:cs/>
        </w:rPr>
        <w:t xml:space="preserve">ของทุนจดทะเบียนที่เพิ่มขึ้นและจดทะเบียนเพิ่มทุนกับกระทรวงพาณิชย์แล้วเมื่อวันที่ </w:t>
      </w:r>
      <w:r w:rsidRPr="003B4CEA">
        <w:rPr>
          <w:rFonts w:ascii="Angsana New" w:hAnsi="Angsana New"/>
          <w:sz w:val="26"/>
          <w:szCs w:val="26"/>
        </w:rPr>
        <w:t xml:space="preserve">12 </w:t>
      </w:r>
      <w:r w:rsidRPr="003B4CEA">
        <w:rPr>
          <w:rFonts w:ascii="Angsana New" w:hAnsi="Angsana New"/>
          <w:sz w:val="26"/>
          <w:szCs w:val="26"/>
          <w:cs/>
        </w:rPr>
        <w:t xml:space="preserve">เมษายน </w:t>
      </w:r>
      <w:r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 ในการนี้ บริษัทได้ลงทุนในหุ้นสามัญของ </w:t>
      </w:r>
      <w:r w:rsidRPr="003B4CEA">
        <w:rPr>
          <w:rFonts w:ascii="Angsana New" w:hAnsi="Angsana New"/>
          <w:sz w:val="26"/>
          <w:szCs w:val="26"/>
        </w:rPr>
        <w:t>UR</w:t>
      </w:r>
      <w:r w:rsidRPr="003B4CEA">
        <w:rPr>
          <w:rFonts w:ascii="Angsana New" w:hAnsi="Angsana New"/>
          <w:sz w:val="26"/>
          <w:szCs w:val="26"/>
          <w:cs/>
        </w:rPr>
        <w:t xml:space="preserve"> เพิ่มเติมเป็นจำนวนเงิน </w:t>
      </w:r>
      <w:r w:rsidRPr="003B4CEA">
        <w:rPr>
          <w:rFonts w:ascii="Angsana New" w:hAnsi="Angsana New"/>
          <w:sz w:val="26"/>
          <w:szCs w:val="26"/>
        </w:rPr>
        <w:t>225</w:t>
      </w:r>
      <w:r w:rsidRPr="003B4CEA">
        <w:rPr>
          <w:rFonts w:ascii="Angsana New" w:hAnsi="Angsana New"/>
          <w:sz w:val="26"/>
          <w:szCs w:val="26"/>
          <w:cs/>
        </w:rPr>
        <w:t xml:space="preserve"> ล้านบาท</w:t>
      </w:r>
    </w:p>
    <w:p w14:paraId="3BF006D2" w14:textId="12D85946" w:rsidR="001C04CF" w:rsidRPr="003B4CEA" w:rsidRDefault="001C04C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14:paraId="4AC6C2AE" w14:textId="77777777" w:rsidR="00CA16C2" w:rsidRPr="003B4CEA" w:rsidRDefault="00CA16C2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br w:type="page"/>
      </w:r>
    </w:p>
    <w:p w14:paraId="4D550AA0" w14:textId="6B663331" w:rsidR="00D2598F" w:rsidRPr="003B4CEA" w:rsidRDefault="00D2598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lastRenderedPageBreak/>
        <w:t xml:space="preserve">ในที่ประชุมสามัญผู้ถือหุ้นครั้งที่ </w:t>
      </w:r>
      <w:r w:rsidRPr="003B4CEA">
        <w:rPr>
          <w:rFonts w:ascii="Angsana New" w:hAnsi="Angsana New"/>
          <w:sz w:val="26"/>
          <w:szCs w:val="26"/>
        </w:rPr>
        <w:t>1</w:t>
      </w:r>
      <w:r w:rsidRPr="003B4CEA">
        <w:rPr>
          <w:rFonts w:ascii="Angsana New" w:hAnsi="Angsana New"/>
          <w:sz w:val="26"/>
          <w:szCs w:val="26"/>
          <w:cs/>
        </w:rPr>
        <w:t>/</w:t>
      </w:r>
      <w:r w:rsidRPr="003B4CEA">
        <w:rPr>
          <w:rFonts w:ascii="Angsana New" w:hAnsi="Angsana New"/>
          <w:sz w:val="26"/>
          <w:szCs w:val="26"/>
        </w:rPr>
        <w:t xml:space="preserve">2565 </w:t>
      </w:r>
      <w:r w:rsidRPr="003B4CEA">
        <w:rPr>
          <w:rFonts w:ascii="Angsana New" w:hAnsi="Angsana New"/>
          <w:sz w:val="26"/>
          <w:szCs w:val="26"/>
          <w:cs/>
        </w:rPr>
        <w:t xml:space="preserve">ของบริษัทเมื่อวันที่ </w:t>
      </w:r>
      <w:r w:rsidRPr="003B4CEA">
        <w:rPr>
          <w:rFonts w:ascii="Angsana New" w:hAnsi="Angsana New"/>
          <w:sz w:val="26"/>
          <w:szCs w:val="26"/>
        </w:rPr>
        <w:t>9 </w:t>
      </w:r>
      <w:r w:rsidRPr="003B4CEA">
        <w:rPr>
          <w:rFonts w:ascii="Angsana New" w:hAnsi="Angsana New"/>
          <w:sz w:val="26"/>
          <w:szCs w:val="26"/>
          <w:cs/>
        </w:rPr>
        <w:t xml:space="preserve">เมษายน </w:t>
      </w:r>
      <w:r w:rsidRPr="003B4CEA">
        <w:rPr>
          <w:rFonts w:ascii="Angsana New" w:hAnsi="Angsana New"/>
          <w:sz w:val="26"/>
          <w:szCs w:val="26"/>
        </w:rPr>
        <w:t xml:space="preserve">2565 </w:t>
      </w:r>
      <w:r w:rsidRPr="003B4CEA">
        <w:rPr>
          <w:rFonts w:ascii="Angsana New" w:hAnsi="Angsana New"/>
          <w:sz w:val="26"/>
          <w:szCs w:val="26"/>
          <w:cs/>
        </w:rPr>
        <w:t>ผู้ถือหุ้นมีมติดังต่อไปนี้</w:t>
      </w:r>
    </w:p>
    <w:p w14:paraId="528587A5" w14:textId="77777777" w:rsidR="00D2598F" w:rsidRPr="003B4CEA" w:rsidRDefault="00D2598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67B1B7E1" w14:textId="431C4D94" w:rsidR="00D2598F" w:rsidRPr="003B4CEA" w:rsidRDefault="00D2598F" w:rsidP="003B4CEA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อนุมัติให้บริษัททำรายการขายที่ดินบางส่วนซึ่งบันทึกอยู่ในบัญชีที่ดิน อาคารและอุปกรณ์ โดยมีราคาทุนมูลค่ารวม </w:t>
      </w:r>
      <w:r w:rsidRPr="003B4CEA">
        <w:rPr>
          <w:rFonts w:ascii="Angsana New" w:hAnsi="Angsana New"/>
          <w:sz w:val="26"/>
          <w:szCs w:val="26"/>
        </w:rPr>
        <w:t xml:space="preserve">271.3 </w:t>
      </w:r>
      <w:r w:rsidRPr="003B4CEA">
        <w:rPr>
          <w:rFonts w:ascii="Angsana New" w:hAnsi="Angsana New"/>
          <w:sz w:val="26"/>
          <w:szCs w:val="26"/>
          <w:cs/>
        </w:rPr>
        <w:t xml:space="preserve">ล้านบาท ให้กับบริษัท สุพรรณนิมิต จำกัด (ซึ่งมีนางสาวกรภัทร์ สุวิวัฒน์ธนชัย อดีตกรรมการบริษัท เป็นผู้ถือหุ้นรายใหญ่) ในราคาขายจำนวนเงิน </w:t>
      </w:r>
      <w:r w:rsidRPr="003B4CEA">
        <w:rPr>
          <w:rFonts w:ascii="Angsana New" w:hAnsi="Angsana New"/>
          <w:sz w:val="26"/>
          <w:szCs w:val="26"/>
        </w:rPr>
        <w:t>431</w:t>
      </w:r>
      <w:r w:rsidRPr="003B4CEA">
        <w:rPr>
          <w:rFonts w:ascii="Angsana New" w:hAnsi="Angsana New"/>
          <w:sz w:val="26"/>
          <w:szCs w:val="26"/>
          <w:cs/>
        </w:rPr>
        <w:t xml:space="preserve"> ล้านบาท โดยถือตามราคาประเมินโดยผู้ประเมินราคาอิสระรายหนึ่ง ทั้งนี้ บริษัทได้ทำสัญญาซื้อขายที่ดินกับบริษัทดังกล่าวเมื่อวันที่ </w:t>
      </w:r>
      <w:r w:rsidRPr="003B4CEA">
        <w:rPr>
          <w:rFonts w:ascii="Angsana New" w:hAnsi="Angsana New"/>
          <w:sz w:val="26"/>
          <w:szCs w:val="26"/>
        </w:rPr>
        <w:t>3</w:t>
      </w:r>
      <w:r w:rsidRPr="003B4CEA">
        <w:rPr>
          <w:rFonts w:ascii="Angsana New" w:hAnsi="Angsana New"/>
          <w:sz w:val="26"/>
          <w:szCs w:val="26"/>
          <w:cs/>
        </w:rPr>
        <w:t xml:space="preserve"> พฤษภาคม </w:t>
      </w:r>
      <w:r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ตามที่กล่าวไว้ในหมายเหตุ </w:t>
      </w:r>
      <w:r w:rsidRPr="003B4CEA">
        <w:rPr>
          <w:rFonts w:ascii="Angsana New" w:hAnsi="Angsana New"/>
          <w:sz w:val="26"/>
          <w:szCs w:val="26"/>
        </w:rPr>
        <w:t>1</w:t>
      </w:r>
      <w:r w:rsidR="001C04CF" w:rsidRPr="003B4CEA">
        <w:rPr>
          <w:rFonts w:ascii="Angsana New" w:hAnsi="Angsana New"/>
          <w:sz w:val="26"/>
          <w:szCs w:val="26"/>
          <w:cs/>
        </w:rPr>
        <w:t>1</w:t>
      </w:r>
    </w:p>
    <w:p w14:paraId="2FD90879" w14:textId="77777777" w:rsidR="001C04CF" w:rsidRPr="003B4CEA" w:rsidRDefault="001C04CF" w:rsidP="003B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sz w:val="26"/>
          <w:szCs w:val="26"/>
        </w:rPr>
      </w:pPr>
    </w:p>
    <w:p w14:paraId="27E82501" w14:textId="77777777" w:rsidR="00D2598F" w:rsidRPr="003B4CEA" w:rsidRDefault="00D2598F" w:rsidP="003B4CEA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อนุมัติให้บริษัททำสัญญาขายเงินลงทุนในหุ้นทุนทั้งหมดที่บริษัทถืออยู่ในบริษัท ยูนิค เรียลเอสเตท แอนด์ ดีเวลล็อปเม้นท์ จำกัด (</w:t>
      </w:r>
      <w:r w:rsidRPr="003B4CEA">
        <w:rPr>
          <w:rFonts w:ascii="Angsana New" w:hAnsi="Angsana New"/>
          <w:sz w:val="26"/>
          <w:szCs w:val="26"/>
        </w:rPr>
        <w:t>“UR”)</w:t>
      </w:r>
      <w:r w:rsidRPr="003B4CEA">
        <w:rPr>
          <w:rFonts w:ascii="Angsana New" w:hAnsi="Angsana New"/>
          <w:sz w:val="26"/>
          <w:szCs w:val="26"/>
          <w:cs/>
        </w:rPr>
        <w:t xml:space="preserve"> ซึ่งไม่ได้มีการดำเนินธุรกิจในปัจจุบัน โดย </w:t>
      </w:r>
      <w:r w:rsidRPr="003B4CEA">
        <w:rPr>
          <w:rFonts w:ascii="Angsana New" w:hAnsi="Angsana New"/>
          <w:sz w:val="26"/>
          <w:szCs w:val="26"/>
        </w:rPr>
        <w:t xml:space="preserve"> UR </w:t>
      </w:r>
      <w:r w:rsidRPr="003B4CEA">
        <w:rPr>
          <w:rFonts w:ascii="Angsana New" w:hAnsi="Angsana New"/>
          <w:sz w:val="26"/>
          <w:szCs w:val="26"/>
          <w:cs/>
        </w:rPr>
        <w:t xml:space="preserve">เป็นเจ้าของที่ดินพร้อมสิ่งปลูกสร้างที่ได้ให้บริษัทและบริษัทย่อยอื่นในกลุ่มบริษัทยูนิคเช่าเพื่อเก็บสินค้าคงเหลือ เครื่องมือและอุปกรณ์ต่าง ๆ ที่ใช้ในการพัฒนาโครงการก่อสร้างของกลุ่มบริษัทยูนิค โดยให้บริษัทขายหุ้นของ </w:t>
      </w:r>
      <w:r w:rsidRPr="003B4CEA">
        <w:rPr>
          <w:rFonts w:ascii="Angsana New" w:hAnsi="Angsana New"/>
          <w:sz w:val="26"/>
          <w:szCs w:val="26"/>
        </w:rPr>
        <w:t>UR</w:t>
      </w:r>
      <w:r w:rsidRPr="003B4CEA">
        <w:rPr>
          <w:rFonts w:ascii="Angsana New" w:hAnsi="Angsana New"/>
          <w:sz w:val="26"/>
          <w:szCs w:val="26"/>
          <w:cs/>
        </w:rPr>
        <w:t xml:space="preserve"> ให้แก่นางสาวกรภัทร์ สุวิวัฒน์ธนชัย อดีตกรรมการบริษัท (“ผู้ซื้อ”) จำนวน </w:t>
      </w:r>
      <w:r w:rsidRPr="003B4CEA">
        <w:rPr>
          <w:rFonts w:ascii="Angsana New" w:hAnsi="Angsana New"/>
          <w:sz w:val="26"/>
          <w:szCs w:val="26"/>
        </w:rPr>
        <w:t>9,249,988</w:t>
      </w:r>
      <w:r w:rsidRPr="003B4CEA">
        <w:rPr>
          <w:rFonts w:ascii="Angsana New" w:hAnsi="Angsana New"/>
          <w:sz w:val="26"/>
          <w:szCs w:val="26"/>
          <w:cs/>
        </w:rPr>
        <w:t xml:space="preserve"> หุ้น หรือคิดเป็นร้อยละ </w:t>
      </w:r>
      <w:r w:rsidRPr="003B4CEA">
        <w:rPr>
          <w:rFonts w:ascii="Angsana New" w:hAnsi="Angsana New"/>
          <w:sz w:val="26"/>
          <w:szCs w:val="26"/>
        </w:rPr>
        <w:t>99.99</w:t>
      </w:r>
      <w:r w:rsidRPr="003B4CEA">
        <w:rPr>
          <w:rFonts w:ascii="Angsana New" w:hAnsi="Angsana New"/>
          <w:sz w:val="26"/>
          <w:szCs w:val="26"/>
          <w:cs/>
        </w:rPr>
        <w:t xml:space="preserve"> ของทุนจดทะเบียนของ</w:t>
      </w:r>
      <w:r w:rsidRPr="003B4CEA">
        <w:rPr>
          <w:rFonts w:ascii="Angsana New" w:hAnsi="Angsana New"/>
          <w:sz w:val="26"/>
          <w:szCs w:val="26"/>
        </w:rPr>
        <w:t xml:space="preserve"> UR</w:t>
      </w:r>
      <w:r w:rsidRPr="003B4CEA">
        <w:rPr>
          <w:rFonts w:ascii="Angsana New" w:hAnsi="Angsana New"/>
          <w:sz w:val="26"/>
          <w:szCs w:val="26"/>
          <w:cs/>
        </w:rPr>
        <w:t xml:space="preserve"> ในราคาประมาณหุ้นละ </w:t>
      </w:r>
      <w:r w:rsidRPr="003B4CEA">
        <w:rPr>
          <w:rFonts w:ascii="Angsana New" w:hAnsi="Angsana New"/>
          <w:sz w:val="26"/>
          <w:szCs w:val="26"/>
        </w:rPr>
        <w:t>174</w:t>
      </w:r>
      <w:r w:rsidRPr="003B4CEA">
        <w:rPr>
          <w:rFonts w:ascii="Angsana New" w:hAnsi="Angsana New"/>
          <w:sz w:val="26"/>
          <w:szCs w:val="26"/>
          <w:cs/>
        </w:rPr>
        <w:t xml:space="preserve"> บาท คิดเป็นจำนวนเงิน </w:t>
      </w:r>
      <w:r w:rsidRPr="003B4CEA">
        <w:rPr>
          <w:rFonts w:ascii="Angsana New" w:hAnsi="Angsana New"/>
          <w:sz w:val="26"/>
          <w:szCs w:val="26"/>
        </w:rPr>
        <w:t>1,609</w:t>
      </w:r>
      <w:r w:rsidRPr="003B4CEA">
        <w:rPr>
          <w:rFonts w:ascii="Angsana New" w:hAnsi="Angsana New"/>
          <w:sz w:val="26"/>
          <w:szCs w:val="26"/>
          <w:cs/>
        </w:rPr>
        <w:t xml:space="preserve"> ล้านบาท โดยถือตามราคาประเมินโดยผู้ประเมินราคาอิสระรายหนึ่ง ทั้งนี้ ภายหลังการซื้อขายเสร็จสมบูรณ์ ผู้ซื้อตกลงให้กลุ่มบริษัทยูนิคมีสิทธิวางหรือเก็บวัสดุอุปกรณ์ และเครื่องตกแต่งที่ไม่ใช่ส่วนควบของอาคาร ตลอดจนสิ่งของหรือทรัพย์สินในการครอบครองของกลุ่มบริษัทยูนิคบนที่ดินนี้เป็นระยะเวลา </w:t>
      </w:r>
      <w:r w:rsidRPr="003B4CEA">
        <w:rPr>
          <w:rFonts w:ascii="Angsana New" w:hAnsi="Angsana New"/>
          <w:sz w:val="26"/>
          <w:szCs w:val="26"/>
        </w:rPr>
        <w:t>10</w:t>
      </w:r>
      <w:r w:rsidRPr="003B4CEA">
        <w:rPr>
          <w:rFonts w:ascii="Angsana New" w:hAnsi="Angsana New"/>
          <w:sz w:val="26"/>
          <w:szCs w:val="26"/>
          <w:cs/>
        </w:rPr>
        <w:t xml:space="preserve"> เดือน นับตั้งแต่วันที่การซื้อขายเสร็จสมบูรณ์ โดยทางผู้ซื้อจะไม่เรียกเก็บค่าใช้จ่ายใด ๆ กับบริษัท นอกจากนี้ ภายใน </w:t>
      </w:r>
      <w:r w:rsidRPr="003B4CEA">
        <w:rPr>
          <w:rFonts w:ascii="Angsana New" w:hAnsi="Angsana New"/>
          <w:sz w:val="26"/>
          <w:szCs w:val="26"/>
        </w:rPr>
        <w:t>30</w:t>
      </w:r>
      <w:r w:rsidRPr="003B4CEA">
        <w:rPr>
          <w:rFonts w:ascii="Angsana New" w:hAnsi="Angsana New"/>
          <w:sz w:val="26"/>
          <w:szCs w:val="26"/>
          <w:cs/>
        </w:rPr>
        <w:t xml:space="preserve"> วัน นับแต่วันที่การซื้อขายเสร็จสมบูรณ์ ผู้ซื้อจะต้องดำเนินการจดทะเบียนเปลี่ยนชื่อของ </w:t>
      </w:r>
      <w:r w:rsidRPr="003B4CEA">
        <w:rPr>
          <w:rFonts w:ascii="Angsana New" w:hAnsi="Angsana New"/>
          <w:sz w:val="26"/>
          <w:szCs w:val="26"/>
        </w:rPr>
        <w:t>UR</w:t>
      </w:r>
      <w:r w:rsidRPr="003B4CEA">
        <w:rPr>
          <w:rFonts w:ascii="Angsana New" w:hAnsi="Angsana New"/>
          <w:sz w:val="26"/>
          <w:szCs w:val="26"/>
          <w:cs/>
        </w:rPr>
        <w:t xml:space="preserve"> โดยไม่ให้มีคำว่า “ยูนิค” อยู่ในชื่อต่อไป และต้องไม่เป็นชื่อที่อาจสร้างความเข้าใจผิดต่อสาธารณะชนว่า </w:t>
      </w:r>
      <w:r w:rsidRPr="003B4CEA">
        <w:rPr>
          <w:rFonts w:ascii="Angsana New" w:hAnsi="Angsana New"/>
          <w:sz w:val="26"/>
          <w:szCs w:val="26"/>
        </w:rPr>
        <w:t xml:space="preserve">UR </w:t>
      </w:r>
      <w:r w:rsidRPr="003B4CEA">
        <w:rPr>
          <w:rFonts w:ascii="Angsana New" w:hAnsi="Angsana New"/>
          <w:sz w:val="26"/>
          <w:szCs w:val="26"/>
          <w:cs/>
        </w:rPr>
        <w:t xml:space="preserve">เป็นบริษัทย่อยในกลุ่มบริษัทยูนิค ปัจจุบัน </w:t>
      </w:r>
      <w:r w:rsidRPr="003B4CEA">
        <w:rPr>
          <w:rFonts w:ascii="Angsana New" w:hAnsi="Angsana New"/>
          <w:sz w:val="26"/>
          <w:szCs w:val="26"/>
        </w:rPr>
        <w:t xml:space="preserve">UR </w:t>
      </w:r>
      <w:r w:rsidRPr="003B4CEA">
        <w:rPr>
          <w:rFonts w:ascii="Angsana New" w:hAnsi="Angsana New"/>
          <w:sz w:val="26"/>
          <w:szCs w:val="26"/>
          <w:cs/>
        </w:rPr>
        <w:t>ได้ดำเนินการเปลี่ยนชื่อเรียบร้อยแล้ว</w:t>
      </w:r>
    </w:p>
    <w:p w14:paraId="7166E6DB" w14:textId="77777777" w:rsidR="00CA16C2" w:rsidRPr="003B4CEA" w:rsidRDefault="00CA16C2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066896F" w14:textId="46276BFF" w:rsidR="00D2598F" w:rsidRPr="003B4CEA" w:rsidRDefault="00D2598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B4CEA">
        <w:rPr>
          <w:rFonts w:ascii="Angsana New" w:hAnsi="Angsana New"/>
          <w:sz w:val="26"/>
          <w:szCs w:val="26"/>
        </w:rPr>
        <w:t>22</w:t>
      </w:r>
      <w:r w:rsidRPr="003B4CEA">
        <w:rPr>
          <w:rFonts w:ascii="Angsana New" w:hAnsi="Angsana New"/>
          <w:sz w:val="26"/>
          <w:szCs w:val="26"/>
          <w:cs/>
        </w:rPr>
        <w:t xml:space="preserve"> มิถุนายน </w:t>
      </w:r>
      <w:r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บริษัทได้รับชำระเงินจากการขายเงินลงทุนและที่ดินดังกล่าวข้างต้นเป็นจำนวนเงินรวม </w:t>
      </w:r>
      <w:r w:rsidRPr="003B4CEA">
        <w:rPr>
          <w:rFonts w:ascii="Angsana New" w:hAnsi="Angsana New"/>
          <w:sz w:val="26"/>
          <w:szCs w:val="26"/>
        </w:rPr>
        <w:t>2,03</w:t>
      </w:r>
      <w:r w:rsidR="002209B7" w:rsidRPr="003B4CEA">
        <w:rPr>
          <w:rFonts w:ascii="Angsana New" w:hAnsi="Angsana New"/>
          <w:sz w:val="26"/>
          <w:szCs w:val="26"/>
        </w:rPr>
        <w:t>3.8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ล้านบาท (สุทธิจากค่าใช้จ่ายที่เกี่ยวข้อง) และบริษัทได้โอนกรรมสิทธิ์ในสินทรัพย์ดังกล่าวให้แก่ผู้ซื้อแล้ว </w:t>
      </w:r>
      <w:r w:rsidRPr="003B4CEA">
        <w:rPr>
          <w:rFonts w:ascii="Angsana New" w:hAnsi="Angsana New"/>
          <w:sz w:val="26"/>
          <w:szCs w:val="26"/>
        </w:rPr>
        <w:t> </w:t>
      </w:r>
      <w:r w:rsidRPr="003B4CEA">
        <w:rPr>
          <w:rFonts w:ascii="Angsana New" w:hAnsi="Angsana New"/>
          <w:sz w:val="26"/>
          <w:szCs w:val="26"/>
          <w:cs/>
        </w:rPr>
        <w:t xml:space="preserve">ในการนี้ กลุ่มบริษัทยูนิคได้บันทึกกำไรจากการขายเงินลงทุนและที่ดินไว้ในงบกำไรขาดทุนเบ็ดเสร็จรวมสำหรับปีสิ้นสุดวันที่ </w:t>
      </w:r>
      <w:r w:rsidRPr="003B4CEA">
        <w:rPr>
          <w:rFonts w:ascii="Angsana New" w:hAnsi="Angsana New"/>
          <w:sz w:val="26"/>
          <w:szCs w:val="26"/>
        </w:rPr>
        <w:t>31</w:t>
      </w:r>
      <w:r w:rsidRPr="003B4CE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เป็นจำนวนเงิน </w:t>
      </w:r>
      <w:r w:rsidRPr="003B4CEA">
        <w:rPr>
          <w:rFonts w:ascii="Angsana New" w:hAnsi="Angsana New"/>
          <w:sz w:val="26"/>
          <w:szCs w:val="26"/>
        </w:rPr>
        <w:t>82</w:t>
      </w:r>
      <w:r w:rsidR="002209B7" w:rsidRPr="003B4CEA">
        <w:rPr>
          <w:rFonts w:ascii="Angsana New" w:hAnsi="Angsana New"/>
          <w:sz w:val="26"/>
          <w:szCs w:val="26"/>
        </w:rPr>
        <w:t>4.5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ล้านบาท และในงบกำไรขาดทุนเบ็ดเสร็จเฉพาะกิจการสำหรับปีสิ้นสุดวันที่ </w:t>
      </w:r>
      <w:r w:rsidRPr="003B4CEA">
        <w:rPr>
          <w:rFonts w:ascii="Angsana New" w:hAnsi="Angsana New"/>
          <w:sz w:val="26"/>
          <w:szCs w:val="26"/>
        </w:rPr>
        <w:t>31</w:t>
      </w:r>
      <w:r w:rsidRPr="003B4CE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เป็นจำนวนเงิน </w:t>
      </w:r>
      <w:r w:rsidRPr="003B4CEA">
        <w:rPr>
          <w:rFonts w:ascii="Angsana New" w:hAnsi="Angsana New"/>
          <w:sz w:val="26"/>
          <w:szCs w:val="26"/>
        </w:rPr>
        <w:t>1,0</w:t>
      </w:r>
      <w:r w:rsidR="002209B7" w:rsidRPr="003B4CEA">
        <w:rPr>
          <w:rFonts w:ascii="Angsana New" w:hAnsi="Angsana New"/>
          <w:sz w:val="26"/>
          <w:szCs w:val="26"/>
        </w:rPr>
        <w:t>49.5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ล้านบาท</w:t>
      </w:r>
    </w:p>
    <w:p w14:paraId="68B33C97" w14:textId="77777777" w:rsidR="00D2598F" w:rsidRPr="003B4CEA" w:rsidRDefault="00D2598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F2861D2" w14:textId="77777777" w:rsidR="00D2598F" w:rsidRPr="003B4CEA" w:rsidRDefault="00D2598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จากเหตุการณ์ดังกล่าวข้างต้น ผู้บริหารของบริษัทพิจารณาว่าการขายเงินลงทุนและที่ดินดังกล่าวให้แก่อดีตกรรมการเป็นผลให้บริษัทสูญเสียอำนาจการควบคุมใน </w:t>
      </w:r>
      <w:r w:rsidRPr="003B4CEA">
        <w:rPr>
          <w:rFonts w:ascii="Angsana New" w:hAnsi="Angsana New"/>
          <w:sz w:val="26"/>
          <w:szCs w:val="26"/>
        </w:rPr>
        <w:t xml:space="preserve">UR </w:t>
      </w:r>
      <w:r w:rsidRPr="003B4CEA">
        <w:rPr>
          <w:rFonts w:ascii="Angsana New" w:hAnsi="Angsana New"/>
          <w:sz w:val="26"/>
          <w:szCs w:val="26"/>
          <w:cs/>
        </w:rPr>
        <w:t xml:space="preserve">ตั้งแต่วันที่ </w:t>
      </w:r>
      <w:r w:rsidRPr="003B4CEA">
        <w:rPr>
          <w:rFonts w:ascii="Angsana New" w:hAnsi="Angsana New"/>
          <w:sz w:val="26"/>
          <w:szCs w:val="26"/>
        </w:rPr>
        <w:t xml:space="preserve">22 </w:t>
      </w:r>
      <w:r w:rsidRPr="003B4CEA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เป็นต้นไป ดังนั้น </w:t>
      </w:r>
    </w:p>
    <w:p w14:paraId="0B3D7D86" w14:textId="3B7EF730" w:rsidR="00D2598F" w:rsidRPr="003B4CEA" w:rsidRDefault="00D2598F" w:rsidP="003B4CEA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งบแสดงฐานะการเงินของ </w:t>
      </w:r>
      <w:r w:rsidRPr="003B4CEA">
        <w:rPr>
          <w:rFonts w:ascii="Angsana New" w:hAnsi="Angsana New"/>
          <w:sz w:val="26"/>
          <w:szCs w:val="26"/>
        </w:rPr>
        <w:t xml:space="preserve">UR </w:t>
      </w:r>
      <w:r w:rsidRPr="003B4CEA">
        <w:rPr>
          <w:rFonts w:ascii="Angsana New" w:hAnsi="Angsana New"/>
          <w:sz w:val="26"/>
          <w:szCs w:val="26"/>
          <w:cs/>
        </w:rPr>
        <w:t xml:space="preserve">ไม่รวมอยู่ในงบแสดงฐานะการเงินรวม ณ วันที่ </w:t>
      </w:r>
      <w:r w:rsidRPr="003B4CEA">
        <w:rPr>
          <w:rFonts w:ascii="Angsana New" w:hAnsi="Angsana New"/>
          <w:sz w:val="26"/>
          <w:szCs w:val="26"/>
        </w:rPr>
        <w:t>31</w:t>
      </w:r>
      <w:r w:rsidRPr="003B4CE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และ</w:t>
      </w:r>
    </w:p>
    <w:p w14:paraId="5105350D" w14:textId="0AA00EE9" w:rsidR="00D2598F" w:rsidRPr="003B4CEA" w:rsidRDefault="00D2598F" w:rsidP="003B4CEA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งบกำไรขาดทุนของ </w:t>
      </w:r>
      <w:r w:rsidRPr="003B4CEA">
        <w:rPr>
          <w:rFonts w:ascii="Angsana New" w:hAnsi="Angsana New"/>
          <w:sz w:val="26"/>
          <w:szCs w:val="26"/>
        </w:rPr>
        <w:t xml:space="preserve">UR </w:t>
      </w:r>
      <w:r w:rsidRPr="003B4CEA">
        <w:rPr>
          <w:rFonts w:ascii="Angsana New" w:hAnsi="Angsana New"/>
          <w:sz w:val="26"/>
          <w:szCs w:val="26"/>
          <w:cs/>
        </w:rPr>
        <w:t>สำหรับงวดตั้งแต่วันที่</w:t>
      </w:r>
      <w:r w:rsidRPr="003B4CEA">
        <w:rPr>
          <w:rFonts w:ascii="Angsana New" w:hAnsi="Angsana New"/>
          <w:sz w:val="26"/>
          <w:szCs w:val="26"/>
        </w:rPr>
        <w:t xml:space="preserve"> 1 </w:t>
      </w:r>
      <w:r w:rsidRPr="003B4CEA">
        <w:rPr>
          <w:rFonts w:ascii="Angsana New" w:hAnsi="Angsana New"/>
          <w:sz w:val="26"/>
          <w:szCs w:val="26"/>
          <w:cs/>
        </w:rPr>
        <w:t xml:space="preserve">มกราคม </w:t>
      </w:r>
      <w:r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ถึงวันที่ </w:t>
      </w:r>
      <w:r w:rsidRPr="003B4CEA">
        <w:rPr>
          <w:rFonts w:ascii="Angsana New" w:hAnsi="Angsana New"/>
          <w:sz w:val="26"/>
          <w:szCs w:val="26"/>
        </w:rPr>
        <w:t xml:space="preserve">21 </w:t>
      </w:r>
      <w:r w:rsidRPr="003B4CEA">
        <w:rPr>
          <w:rFonts w:ascii="Angsana New" w:hAnsi="Angsana New"/>
          <w:sz w:val="26"/>
          <w:szCs w:val="26"/>
          <w:cs/>
        </w:rPr>
        <w:t>มิถุนายน</w:t>
      </w:r>
      <w:r w:rsidRPr="003B4CEA">
        <w:rPr>
          <w:rFonts w:ascii="Angsana New" w:hAnsi="Angsana New"/>
          <w:sz w:val="26"/>
          <w:szCs w:val="26"/>
        </w:rPr>
        <w:t xml:space="preserve"> 2565</w:t>
      </w:r>
      <w:r w:rsidRPr="003B4CEA">
        <w:rPr>
          <w:rFonts w:ascii="Angsana New" w:hAnsi="Angsana New"/>
          <w:sz w:val="26"/>
          <w:szCs w:val="26"/>
          <w:cs/>
        </w:rPr>
        <w:t xml:space="preserve"> ได้รวมไว้ในงบกำไรขาดทุนเบ็ดเสร็จรวมสำหรับปีสิ้นสุดวันที่ </w:t>
      </w:r>
      <w:r w:rsidRPr="003B4CEA">
        <w:rPr>
          <w:rFonts w:ascii="Angsana New" w:hAnsi="Angsana New"/>
          <w:sz w:val="26"/>
          <w:szCs w:val="26"/>
        </w:rPr>
        <w:t>31</w:t>
      </w:r>
      <w:r w:rsidRPr="003B4CE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</w:t>
      </w:r>
    </w:p>
    <w:p w14:paraId="4FD1167A" w14:textId="77777777" w:rsidR="00D2598F" w:rsidRPr="003B4CEA" w:rsidRDefault="00D2598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62D8144F" w14:textId="77777777" w:rsidR="00CA16C2" w:rsidRPr="003B4CEA" w:rsidRDefault="00CA16C2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br w:type="page"/>
      </w:r>
    </w:p>
    <w:p w14:paraId="23582F99" w14:textId="13B35BDE" w:rsidR="00D2598F" w:rsidRPr="003B4CEA" w:rsidRDefault="00D2598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lastRenderedPageBreak/>
        <w:t xml:space="preserve">รายละเอียดของสินทรัพย์และหนี้สินของ </w:t>
      </w:r>
      <w:r w:rsidRPr="003B4CEA">
        <w:rPr>
          <w:rFonts w:ascii="Angsana New" w:hAnsi="Angsana New"/>
          <w:sz w:val="26"/>
          <w:szCs w:val="26"/>
        </w:rPr>
        <w:t>UR</w:t>
      </w:r>
      <w:r w:rsidRPr="003B4CEA">
        <w:rPr>
          <w:rFonts w:ascii="Angsana New" w:hAnsi="Angsana New"/>
          <w:sz w:val="26"/>
          <w:szCs w:val="26"/>
          <w:cs/>
        </w:rPr>
        <w:t xml:space="preserve"> ณ วันที่กลุ่มบริษัทยูนิคสูญเสียอำนาจการควบคุมใน </w:t>
      </w:r>
      <w:r w:rsidRPr="003B4CEA">
        <w:rPr>
          <w:rFonts w:ascii="Angsana New" w:hAnsi="Angsana New"/>
          <w:sz w:val="26"/>
          <w:szCs w:val="26"/>
        </w:rPr>
        <w:t xml:space="preserve">UR </w:t>
      </w:r>
      <w:r w:rsidRPr="003B4CEA">
        <w:rPr>
          <w:rFonts w:ascii="Angsana New" w:hAnsi="Angsana New"/>
          <w:sz w:val="26"/>
          <w:szCs w:val="26"/>
          <w:cs/>
        </w:rPr>
        <w:t>มีดังนี้</w:t>
      </w:r>
    </w:p>
    <w:p w14:paraId="0926BBEE" w14:textId="77777777" w:rsidR="00D2598F" w:rsidRPr="003B4CEA" w:rsidRDefault="00D2598F" w:rsidP="003B4CEA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ind w:left="990" w:right="-12" w:hanging="450"/>
        <w:jc w:val="both"/>
        <w:rPr>
          <w:rFonts w:ascii="Angsana New" w:hAnsi="Angsana New"/>
          <w:sz w:val="12"/>
          <w:szCs w:val="12"/>
        </w:rPr>
      </w:pPr>
    </w:p>
    <w:tbl>
      <w:tblPr>
        <w:tblW w:w="9551" w:type="dxa"/>
        <w:tblInd w:w="18" w:type="dxa"/>
        <w:tblLook w:val="04A0" w:firstRow="1" w:lastRow="0" w:firstColumn="1" w:lastColumn="0" w:noHBand="0" w:noVBand="1"/>
      </w:tblPr>
      <w:tblGrid>
        <w:gridCol w:w="7709"/>
        <w:gridCol w:w="1842"/>
      </w:tblGrid>
      <w:tr w:rsidR="00D2598F" w:rsidRPr="003B4CEA" w14:paraId="37445D2F" w14:textId="77777777" w:rsidTr="00710A8C">
        <w:trPr>
          <w:cantSplit/>
        </w:trPr>
        <w:tc>
          <w:tcPr>
            <w:tcW w:w="7709" w:type="dxa"/>
          </w:tcPr>
          <w:p w14:paraId="2E04478B" w14:textId="77777777" w:rsidR="00D2598F" w:rsidRPr="003B4CEA" w:rsidRDefault="00D2598F" w:rsidP="003B4CEA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75396E2B" w14:textId="77777777" w:rsidR="00D2598F" w:rsidRPr="003B4CEA" w:rsidRDefault="00D2598F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</w:tr>
      <w:tr w:rsidR="00D2598F" w:rsidRPr="003B4CEA" w14:paraId="6C7B07D1" w14:textId="77777777" w:rsidTr="00710A8C">
        <w:trPr>
          <w:cantSplit/>
        </w:trPr>
        <w:tc>
          <w:tcPr>
            <w:tcW w:w="7709" w:type="dxa"/>
          </w:tcPr>
          <w:p w14:paraId="54B7ADC3" w14:textId="77777777" w:rsidR="00D2598F" w:rsidRPr="003B4CEA" w:rsidRDefault="00D2598F" w:rsidP="003B4CEA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2591FBF1" w14:textId="77777777" w:rsidR="00D2598F" w:rsidRPr="003B4CEA" w:rsidRDefault="00D2598F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ลดลง (เพิ่มขึ้น)</w:t>
            </w:r>
          </w:p>
        </w:tc>
      </w:tr>
      <w:tr w:rsidR="00D2598F" w:rsidRPr="003B4CEA" w14:paraId="3D650891" w14:textId="77777777" w:rsidTr="00710A8C">
        <w:trPr>
          <w:cantSplit/>
        </w:trPr>
        <w:tc>
          <w:tcPr>
            <w:tcW w:w="7709" w:type="dxa"/>
          </w:tcPr>
          <w:p w14:paraId="46E7D0C4" w14:textId="77777777" w:rsidR="00D2598F" w:rsidRPr="003B4CEA" w:rsidRDefault="00D2598F" w:rsidP="003B4CEA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</w:tcPr>
          <w:p w14:paraId="4640C226" w14:textId="77777777" w:rsidR="00D2598F" w:rsidRPr="003B4CEA" w:rsidRDefault="00D2598F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พันบาท</w:t>
            </w:r>
            <w:r w:rsidRPr="003B4CEA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D2598F" w:rsidRPr="003B4CEA" w14:paraId="6A28EB61" w14:textId="77777777" w:rsidTr="00710A8C">
        <w:tc>
          <w:tcPr>
            <w:tcW w:w="7709" w:type="dxa"/>
            <w:vAlign w:val="bottom"/>
            <w:hideMark/>
          </w:tcPr>
          <w:p w14:paraId="66B41CCB" w14:textId="77777777" w:rsidR="00D2598F" w:rsidRPr="003B4CEA" w:rsidRDefault="00D2598F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2" w:type="dxa"/>
            <w:vAlign w:val="bottom"/>
            <w:hideMark/>
          </w:tcPr>
          <w:p w14:paraId="26C18C1D" w14:textId="77777777" w:rsidR="00D2598F" w:rsidRPr="003B4CEA" w:rsidRDefault="00D2598F" w:rsidP="003B4CEA">
            <w:pPr>
              <w:tabs>
                <w:tab w:val="clear" w:pos="680"/>
              </w:tabs>
              <w:ind w:left="-116" w:right="101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4</w:t>
            </w:r>
          </w:p>
        </w:tc>
      </w:tr>
      <w:tr w:rsidR="00D2598F" w:rsidRPr="003B4CEA" w14:paraId="511F34C8" w14:textId="77777777" w:rsidTr="00710A8C">
        <w:tc>
          <w:tcPr>
            <w:tcW w:w="7709" w:type="dxa"/>
            <w:vAlign w:val="bottom"/>
            <w:hideMark/>
          </w:tcPr>
          <w:p w14:paraId="3EDAE6F1" w14:textId="0FC7F8E7" w:rsidR="00D2598F" w:rsidRPr="003B4CEA" w:rsidRDefault="00D2598F" w:rsidP="003B4CE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FF0B12">
              <w:rPr>
                <w:rFonts w:ascii="Angsana New" w:hAnsi="Angsana New"/>
                <w:color w:val="000000"/>
                <w:sz w:val="26"/>
                <w:szCs w:val="26"/>
                <w:cs/>
              </w:rPr>
              <w:t>–</w:t>
            </w: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สุทธิ</w:t>
            </w:r>
            <w:r w:rsidR="00FF0B1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FF0B12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="00FF0B1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42" w:type="dxa"/>
            <w:vAlign w:val="bottom"/>
            <w:hideMark/>
          </w:tcPr>
          <w:p w14:paraId="6EDA8B4E" w14:textId="0D36DC8F" w:rsidR="00D2598F" w:rsidRPr="003B4CEA" w:rsidRDefault="00D2598F" w:rsidP="003B4CEA">
            <w:pPr>
              <w:tabs>
                <w:tab w:val="clear" w:pos="680"/>
              </w:tabs>
              <w:ind w:left="-116" w:right="101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934,22</w:t>
            </w:r>
            <w:r w:rsidR="00773CA2" w:rsidRPr="003B4CEA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</w:tr>
      <w:tr w:rsidR="00D2598F" w:rsidRPr="003B4CEA" w14:paraId="44CF5161" w14:textId="77777777" w:rsidTr="00710A8C">
        <w:tc>
          <w:tcPr>
            <w:tcW w:w="7709" w:type="dxa"/>
            <w:vAlign w:val="bottom"/>
            <w:hideMark/>
          </w:tcPr>
          <w:p w14:paraId="3538C9D4" w14:textId="77777777" w:rsidR="00D2598F" w:rsidRPr="003B4CEA" w:rsidRDefault="00D2598F" w:rsidP="003B4CE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842" w:type="dxa"/>
            <w:vAlign w:val="bottom"/>
            <w:hideMark/>
          </w:tcPr>
          <w:p w14:paraId="5EA39671" w14:textId="48D0F847" w:rsidR="00D2598F" w:rsidRPr="003B4CEA" w:rsidRDefault="00D2598F" w:rsidP="003B4CEA">
            <w:pPr>
              <w:tabs>
                <w:tab w:val="clear" w:pos="680"/>
              </w:tabs>
              <w:ind w:left="-116" w:right="101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12</w:t>
            </w:r>
            <w:r w:rsidR="00D810F3" w:rsidRPr="003B4CEA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</w:tr>
      <w:tr w:rsidR="00D2598F" w:rsidRPr="003B4CEA" w14:paraId="09439A72" w14:textId="77777777" w:rsidTr="00710A8C">
        <w:tc>
          <w:tcPr>
            <w:tcW w:w="7709" w:type="dxa"/>
            <w:vAlign w:val="bottom"/>
            <w:hideMark/>
          </w:tcPr>
          <w:p w14:paraId="6071D865" w14:textId="77777777" w:rsidR="00D2598F" w:rsidRPr="003B4CEA" w:rsidRDefault="00D2598F" w:rsidP="003B4CE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842" w:type="dxa"/>
            <w:vAlign w:val="bottom"/>
            <w:hideMark/>
          </w:tcPr>
          <w:p w14:paraId="0A877296" w14:textId="6974C462" w:rsidR="00D2598F" w:rsidRPr="003B4CEA" w:rsidRDefault="00D2598F" w:rsidP="003B4CEA">
            <w:pPr>
              <w:tabs>
                <w:tab w:val="clear" w:pos="680"/>
              </w:tabs>
              <w:ind w:left="-116" w:right="36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(80</w:t>
            </w:r>
            <w:r w:rsidR="00D810F3" w:rsidRPr="003B4CEA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) </w:t>
            </w:r>
          </w:p>
        </w:tc>
      </w:tr>
      <w:tr w:rsidR="00D2598F" w:rsidRPr="003B4CEA" w14:paraId="21774A23" w14:textId="77777777" w:rsidTr="00710A8C">
        <w:tc>
          <w:tcPr>
            <w:tcW w:w="7709" w:type="dxa"/>
            <w:vAlign w:val="bottom"/>
            <w:hideMark/>
          </w:tcPr>
          <w:p w14:paraId="0188B281" w14:textId="77777777" w:rsidR="00D2598F" w:rsidRPr="003B4CEA" w:rsidRDefault="00D2598F" w:rsidP="003B4CE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42" w:type="dxa"/>
            <w:vAlign w:val="bottom"/>
            <w:hideMark/>
          </w:tcPr>
          <w:p w14:paraId="74349CFB" w14:textId="77777777" w:rsidR="00D2598F" w:rsidRPr="003B4CEA" w:rsidRDefault="00D2598F" w:rsidP="003B4CEA">
            <w:pPr>
              <w:tabs>
                <w:tab w:val="clear" w:pos="680"/>
              </w:tabs>
              <w:ind w:left="-116" w:right="36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(534)</w:t>
            </w:r>
          </w:p>
        </w:tc>
      </w:tr>
      <w:tr w:rsidR="00D2598F" w:rsidRPr="003B4CEA" w14:paraId="350D41C4" w14:textId="77777777" w:rsidTr="00710A8C">
        <w:tc>
          <w:tcPr>
            <w:tcW w:w="7709" w:type="dxa"/>
            <w:vAlign w:val="bottom"/>
            <w:hideMark/>
          </w:tcPr>
          <w:p w14:paraId="7863F6F4" w14:textId="77777777" w:rsidR="00D2598F" w:rsidRPr="003B4CEA" w:rsidRDefault="00D2598F" w:rsidP="003B4CE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E05F178" w14:textId="1C50FD2A" w:rsidR="00D2598F" w:rsidRPr="003B4CEA" w:rsidRDefault="00D2598F" w:rsidP="003B4CEA">
            <w:pPr>
              <w:tabs>
                <w:tab w:val="clear" w:pos="680"/>
              </w:tabs>
              <w:ind w:left="-116" w:right="101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933,01</w:t>
            </w:r>
            <w:r w:rsidR="00773CA2" w:rsidRPr="003B4CEA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</w:tr>
      <w:tr w:rsidR="00D2598F" w:rsidRPr="003B4CEA" w14:paraId="0BDB475E" w14:textId="77777777" w:rsidTr="00710A8C">
        <w:tc>
          <w:tcPr>
            <w:tcW w:w="7709" w:type="dxa"/>
            <w:vAlign w:val="bottom"/>
            <w:hideMark/>
          </w:tcPr>
          <w:p w14:paraId="58A0C662" w14:textId="77777777" w:rsidR="00D2598F" w:rsidRPr="003B4CEA" w:rsidRDefault="00D2598F" w:rsidP="003B4CE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รับรู้กำไรสะสมในบริษัทย่อย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E770B3" w14:textId="77777777" w:rsidR="00D2598F" w:rsidRPr="003B4CEA" w:rsidRDefault="00D2598F" w:rsidP="003B4CEA">
            <w:pPr>
              <w:tabs>
                <w:tab w:val="clear" w:pos="680"/>
              </w:tabs>
              <w:ind w:left="-116" w:right="36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(12,947)</w:t>
            </w:r>
          </w:p>
        </w:tc>
      </w:tr>
      <w:tr w:rsidR="00D2598F" w:rsidRPr="003B4CEA" w14:paraId="326F91E5" w14:textId="77777777" w:rsidTr="00710A8C">
        <w:tc>
          <w:tcPr>
            <w:tcW w:w="7709" w:type="dxa"/>
            <w:vAlign w:val="bottom"/>
            <w:hideMark/>
          </w:tcPr>
          <w:p w14:paraId="764D876F" w14:textId="77777777" w:rsidR="00D2598F" w:rsidRPr="003B4CEA" w:rsidRDefault="00D2598F" w:rsidP="003B4CE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51A690" w14:textId="185A116F" w:rsidR="00D2598F" w:rsidRPr="003B4CEA" w:rsidRDefault="00D2598F" w:rsidP="003B4CEA">
            <w:pPr>
              <w:tabs>
                <w:tab w:val="clear" w:pos="680"/>
              </w:tabs>
              <w:ind w:left="-116" w:right="101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920,06</w:t>
            </w:r>
            <w:r w:rsidR="00773CA2" w:rsidRPr="003B4CEA">
              <w:rPr>
                <w:rFonts w:ascii="Angsana New" w:hAnsi="Angsana New"/>
                <w:sz w:val="26"/>
                <w:szCs w:val="26"/>
                <w:cs/>
              </w:rPr>
              <w:t>5</w:t>
            </w:r>
          </w:p>
        </w:tc>
      </w:tr>
      <w:tr w:rsidR="00D2598F" w:rsidRPr="003B4CEA" w14:paraId="415EAE14" w14:textId="77777777" w:rsidTr="00710A8C">
        <w:tc>
          <w:tcPr>
            <w:tcW w:w="7709" w:type="dxa"/>
            <w:vAlign w:val="bottom"/>
            <w:hideMark/>
          </w:tcPr>
          <w:p w14:paraId="7D3CBEC7" w14:textId="77777777" w:rsidR="00D2598F" w:rsidRPr="003B4CEA" w:rsidRDefault="00D2598F" w:rsidP="003B4CE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หัก เงินลงทุนในบริษัทย่อย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E6FC82A" w14:textId="77777777" w:rsidR="00D2598F" w:rsidRPr="003B4CEA" w:rsidRDefault="00D2598F" w:rsidP="003B4CEA">
            <w:pPr>
              <w:tabs>
                <w:tab w:val="clear" w:pos="680"/>
              </w:tabs>
              <w:ind w:left="-116" w:right="36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(713,000)</w:t>
            </w:r>
          </w:p>
        </w:tc>
      </w:tr>
      <w:tr w:rsidR="00D2598F" w:rsidRPr="003B4CEA" w14:paraId="0F741125" w14:textId="77777777" w:rsidTr="00710A8C">
        <w:tc>
          <w:tcPr>
            <w:tcW w:w="7709" w:type="dxa"/>
            <w:vAlign w:val="bottom"/>
          </w:tcPr>
          <w:p w14:paraId="6848FF4B" w14:textId="77777777" w:rsidR="00D2598F" w:rsidRPr="003B4CEA" w:rsidRDefault="00D2598F" w:rsidP="003B4CE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หัก กำไรที่เคยรับรู้จากการลงทุนในบริษัทย่อยเมื่อแรกเริ่ม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76CBC4" w14:textId="77777777" w:rsidR="00D2598F" w:rsidRPr="003B4CEA" w:rsidRDefault="00D2598F" w:rsidP="003B4CEA">
            <w:pPr>
              <w:tabs>
                <w:tab w:val="clear" w:pos="680"/>
              </w:tabs>
              <w:ind w:left="-116" w:right="36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(212,000)</w:t>
            </w:r>
          </w:p>
        </w:tc>
      </w:tr>
      <w:tr w:rsidR="00D2598F" w:rsidRPr="003B4CEA" w14:paraId="03279FBF" w14:textId="77777777" w:rsidTr="00710A8C">
        <w:tc>
          <w:tcPr>
            <w:tcW w:w="7709" w:type="dxa"/>
            <w:vAlign w:val="bottom"/>
            <w:hideMark/>
          </w:tcPr>
          <w:p w14:paraId="72C28457" w14:textId="77777777" w:rsidR="00D2598F" w:rsidRPr="003B4CEA" w:rsidRDefault="00D2598F" w:rsidP="003B4CE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ผลกระทบกระแสเงินสดจากการสูญเสียการควบคุมในบริษัทย่อย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B5BFDE2" w14:textId="49010CA5" w:rsidR="00D2598F" w:rsidRPr="003B4CEA" w:rsidRDefault="00D2598F" w:rsidP="003B4CEA">
            <w:pPr>
              <w:tabs>
                <w:tab w:val="clear" w:pos="680"/>
              </w:tabs>
              <w:ind w:left="-116" w:right="36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(4,93</w:t>
            </w:r>
            <w:r w:rsidR="00773CA2" w:rsidRPr="003B4CEA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3B4CE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321D6F4B" w14:textId="3968B6BE" w:rsidR="008156E4" w:rsidRPr="003B4CEA" w:rsidRDefault="008156E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14:paraId="74354D32" w14:textId="64379364" w:rsidR="003707EE" w:rsidRPr="003B4CEA" w:rsidRDefault="00F34ECA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t>1</w:t>
      </w:r>
      <w:r w:rsidR="006E2DF3" w:rsidRPr="003B4CEA">
        <w:rPr>
          <w:rFonts w:ascii="Angsana New" w:hAnsi="Angsana New"/>
          <w:b/>
          <w:bCs/>
          <w:sz w:val="26"/>
          <w:szCs w:val="26"/>
        </w:rPr>
        <w:t>1</w:t>
      </w:r>
      <w:r w:rsidR="003707EE" w:rsidRPr="003B4CEA">
        <w:rPr>
          <w:rFonts w:ascii="Angsana New" w:hAnsi="Angsana New"/>
          <w:b/>
          <w:bCs/>
          <w:sz w:val="26"/>
          <w:szCs w:val="26"/>
        </w:rPr>
        <w:t>.</w:t>
      </w:r>
      <w:r w:rsidR="003707EE" w:rsidRPr="003B4CEA">
        <w:rPr>
          <w:rFonts w:ascii="Angsana New" w:hAnsi="Angsana New"/>
          <w:b/>
          <w:bCs/>
          <w:sz w:val="26"/>
          <w:szCs w:val="26"/>
        </w:rPr>
        <w:tab/>
      </w:r>
      <w:r w:rsidR="00457121" w:rsidRPr="003B4CEA">
        <w:rPr>
          <w:rFonts w:ascii="Angsana New" w:hAnsi="Angsana New"/>
          <w:b/>
          <w:bCs/>
          <w:sz w:val="26"/>
          <w:szCs w:val="26"/>
          <w:cs/>
        </w:rPr>
        <w:t xml:space="preserve">ที่ดิน อาคารและอุปกรณ์ </w:t>
      </w:r>
      <w:r w:rsidR="00FD430E" w:rsidRPr="003B4CEA">
        <w:rPr>
          <w:rFonts w:ascii="Angsana New" w:hAnsi="Angsana New"/>
          <w:b/>
          <w:bCs/>
          <w:sz w:val="26"/>
          <w:szCs w:val="26"/>
        </w:rPr>
        <w:t>-</w:t>
      </w:r>
      <w:r w:rsidR="003707EE" w:rsidRPr="003B4CEA">
        <w:rPr>
          <w:rFonts w:ascii="Angsana New" w:hAnsi="Angsana New"/>
          <w:b/>
          <w:bCs/>
          <w:sz w:val="26"/>
          <w:szCs w:val="26"/>
        </w:rPr>
        <w:t xml:space="preserve"> </w:t>
      </w:r>
      <w:r w:rsidR="003707EE" w:rsidRPr="003B4CEA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5C031BB9" w14:textId="77777777" w:rsidR="00FD430E" w:rsidRPr="003B4CEA" w:rsidRDefault="00FD430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2088"/>
        <w:gridCol w:w="900"/>
        <w:gridCol w:w="236"/>
        <w:gridCol w:w="934"/>
        <w:gridCol w:w="270"/>
        <w:gridCol w:w="900"/>
        <w:gridCol w:w="236"/>
        <w:gridCol w:w="934"/>
        <w:gridCol w:w="236"/>
        <w:gridCol w:w="934"/>
        <w:gridCol w:w="236"/>
        <w:gridCol w:w="844"/>
        <w:gridCol w:w="270"/>
        <w:gridCol w:w="990"/>
      </w:tblGrid>
      <w:tr w:rsidR="003707EE" w:rsidRPr="003B4CEA" w14:paraId="7333A4A5" w14:textId="77777777" w:rsidTr="0084796F">
        <w:tc>
          <w:tcPr>
            <w:tcW w:w="2088" w:type="dxa"/>
          </w:tcPr>
          <w:p w14:paraId="06A2A685" w14:textId="77777777" w:rsidR="003707EE" w:rsidRPr="003B4CEA" w:rsidRDefault="003707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bookmarkStart w:id="5" w:name="_Hlk94017492"/>
          </w:p>
        </w:tc>
        <w:tc>
          <w:tcPr>
            <w:tcW w:w="7920" w:type="dxa"/>
            <w:gridSpan w:val="13"/>
            <w:tcBorders>
              <w:bottom w:val="single" w:sz="4" w:space="0" w:color="auto"/>
            </w:tcBorders>
          </w:tcPr>
          <w:p w14:paraId="28DAF69D" w14:textId="77777777" w:rsidR="003707EE" w:rsidRPr="003B4CEA" w:rsidRDefault="003707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งบการเงินรวม (พันบาท)</w:t>
            </w:r>
          </w:p>
        </w:tc>
      </w:tr>
      <w:bookmarkEnd w:id="5"/>
      <w:tr w:rsidR="009629A9" w:rsidRPr="003B4CEA" w14:paraId="6A729CD4" w14:textId="77777777" w:rsidTr="009629A9">
        <w:tc>
          <w:tcPr>
            <w:tcW w:w="2088" w:type="dxa"/>
          </w:tcPr>
          <w:p w14:paraId="1F405650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23C0505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3994F02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5E6A6E5B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4188721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C04D04F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B83FF0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6A79C0D6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5BE7CC19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668DCCAC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F1CA68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1EEEF583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04D747C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67AA757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29A9" w:rsidRPr="003B4CEA" w14:paraId="2079307E" w14:textId="77777777" w:rsidTr="009629A9">
        <w:tc>
          <w:tcPr>
            <w:tcW w:w="2088" w:type="dxa"/>
          </w:tcPr>
          <w:p w14:paraId="49F76441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2CDF964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2E53AC3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4D89AF09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60CBBFF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194E34E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7E0ED9E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3B08AEC6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5725BCBE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5DC6A48E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8A3CC21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2EDAE116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DF9CD54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346DC2C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29A9" w:rsidRPr="003B4CEA" w14:paraId="42C4219C" w14:textId="77777777" w:rsidTr="009629A9">
        <w:tc>
          <w:tcPr>
            <w:tcW w:w="2088" w:type="dxa"/>
          </w:tcPr>
          <w:p w14:paraId="64462790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268BEB0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7685E0C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64C3EE4B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</w:tcPr>
          <w:p w14:paraId="4B99A270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FF991CE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045B73FD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437D76D2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3F441BD3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32EC36B5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AFB9B6A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11860D4C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5EB8E3A4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601EBE8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29A9" w:rsidRPr="003B4CEA" w14:paraId="6CB14090" w14:textId="77777777" w:rsidTr="009629A9">
        <w:tc>
          <w:tcPr>
            <w:tcW w:w="2088" w:type="dxa"/>
          </w:tcPr>
          <w:p w14:paraId="794A4119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0B05DB6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</w:tcPr>
          <w:p w14:paraId="7907CBE2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F9F6174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06A7A55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E3C488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2FF74AFC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D045FA7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36" w:type="dxa"/>
          </w:tcPr>
          <w:p w14:paraId="6BD67167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CC97BF3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36" w:type="dxa"/>
          </w:tcPr>
          <w:p w14:paraId="78A4D2BF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635CF70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0" w:type="dxa"/>
          </w:tcPr>
          <w:p w14:paraId="3963E4D0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4DD355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629A9" w:rsidRPr="003B4CEA" w14:paraId="7AF4AA2C" w14:textId="77777777" w:rsidTr="009629A9">
        <w:tc>
          <w:tcPr>
            <w:tcW w:w="2088" w:type="dxa"/>
          </w:tcPr>
          <w:p w14:paraId="6706C899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00" w:type="dxa"/>
          </w:tcPr>
          <w:p w14:paraId="0A4A9231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D717E6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40F41515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ED9B093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57F176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36" w:type="dxa"/>
          </w:tcPr>
          <w:p w14:paraId="38D711A9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2DCD5969" w14:textId="77777777" w:rsidR="009629A9" w:rsidRPr="003B4CEA" w:rsidRDefault="009629A9" w:rsidP="003B4CE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9EBE2E4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296C2530" w14:textId="77777777" w:rsidR="009629A9" w:rsidRPr="003B4CEA" w:rsidRDefault="009629A9" w:rsidP="003B4CE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4DB6C8B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60DFDC9F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71FAE96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5795667" w14:textId="77777777" w:rsidR="009629A9" w:rsidRPr="003B4CEA" w:rsidRDefault="009629A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B63E3" w:rsidRPr="003B4CEA" w14:paraId="6F1826A7" w14:textId="77777777" w:rsidTr="00A727F3">
        <w:tc>
          <w:tcPr>
            <w:tcW w:w="2088" w:type="dxa"/>
          </w:tcPr>
          <w:p w14:paraId="17314463" w14:textId="635CBD3C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sz w:val="22"/>
                <w:szCs w:val="22"/>
              </w:rPr>
              <w:t>1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3B4CE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58193ABE" w14:textId="55AD3CCD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1,915,855</w:t>
            </w:r>
          </w:p>
        </w:tc>
        <w:tc>
          <w:tcPr>
            <w:tcW w:w="236" w:type="dxa"/>
          </w:tcPr>
          <w:p w14:paraId="5AEF6E61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4A9A5AB" w14:textId="5EACC2F5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1,422,321</w:t>
            </w:r>
          </w:p>
        </w:tc>
        <w:tc>
          <w:tcPr>
            <w:tcW w:w="270" w:type="dxa"/>
            <w:vAlign w:val="bottom"/>
          </w:tcPr>
          <w:p w14:paraId="3B4569FD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0FFD2B8" w14:textId="7B0D1CDB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10,438,917</w:t>
            </w:r>
          </w:p>
        </w:tc>
        <w:tc>
          <w:tcPr>
            <w:tcW w:w="236" w:type="dxa"/>
            <w:vAlign w:val="bottom"/>
          </w:tcPr>
          <w:p w14:paraId="2143C572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FFA6FC5" w14:textId="753F456E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281,379</w:t>
            </w:r>
          </w:p>
        </w:tc>
        <w:tc>
          <w:tcPr>
            <w:tcW w:w="236" w:type="dxa"/>
            <w:vAlign w:val="bottom"/>
          </w:tcPr>
          <w:p w14:paraId="059EABBE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32F3CF7" w14:textId="14C6B652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317,880</w:t>
            </w:r>
          </w:p>
        </w:tc>
        <w:tc>
          <w:tcPr>
            <w:tcW w:w="236" w:type="dxa"/>
            <w:vAlign w:val="bottom"/>
          </w:tcPr>
          <w:p w14:paraId="36429843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33D81596" w14:textId="78E4DCCF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12,795</w:t>
            </w:r>
          </w:p>
        </w:tc>
        <w:tc>
          <w:tcPr>
            <w:tcW w:w="270" w:type="dxa"/>
            <w:vAlign w:val="bottom"/>
          </w:tcPr>
          <w:p w14:paraId="03C0EDC4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B6E3C9D" w14:textId="086DB42C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14,389,147</w:t>
            </w:r>
          </w:p>
        </w:tc>
      </w:tr>
      <w:tr w:rsidR="001B63E3" w:rsidRPr="003B4CEA" w14:paraId="387A19C5" w14:textId="77777777" w:rsidTr="00C2122B">
        <w:tc>
          <w:tcPr>
            <w:tcW w:w="2088" w:type="dxa"/>
          </w:tcPr>
          <w:p w14:paraId="1759D46D" w14:textId="573D6FC8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0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6C37140A" w14:textId="73A5B0F5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8,500</w:t>
            </w:r>
          </w:p>
        </w:tc>
        <w:tc>
          <w:tcPr>
            <w:tcW w:w="236" w:type="dxa"/>
          </w:tcPr>
          <w:p w14:paraId="1808B78D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6A1D476A" w14:textId="368290F4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236,838</w:t>
            </w:r>
          </w:p>
        </w:tc>
        <w:tc>
          <w:tcPr>
            <w:tcW w:w="270" w:type="dxa"/>
            <w:vAlign w:val="bottom"/>
          </w:tcPr>
          <w:p w14:paraId="0049A21A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23DC64D6" w14:textId="50C56F78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</w:t>
            </w:r>
            <w:r w:rsidR="00147DDC" w:rsidRPr="003B4CEA">
              <w:rPr>
                <w:rFonts w:ascii="Angsana New" w:hAnsi="Angsana New"/>
                <w:sz w:val="22"/>
                <w:szCs w:val="22"/>
              </w:rPr>
              <w:t>2,689</w:t>
            </w:r>
          </w:p>
        </w:tc>
        <w:tc>
          <w:tcPr>
            <w:tcW w:w="236" w:type="dxa"/>
            <w:vAlign w:val="bottom"/>
          </w:tcPr>
          <w:p w14:paraId="591531B8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1D214F1D" w14:textId="47B82ACB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25</w:t>
            </w:r>
            <w:r w:rsidR="00147DDC" w:rsidRPr="003B4CEA">
              <w:rPr>
                <w:rFonts w:ascii="Angsana New" w:hAnsi="Angsana New"/>
                <w:sz w:val="22"/>
                <w:szCs w:val="22"/>
              </w:rPr>
              <w:t>,725</w:t>
            </w:r>
          </w:p>
        </w:tc>
        <w:tc>
          <w:tcPr>
            <w:tcW w:w="236" w:type="dxa"/>
            <w:vAlign w:val="bottom"/>
          </w:tcPr>
          <w:p w14:paraId="21E4DB43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63BC5701" w14:textId="4F0EAF32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3,914</w:t>
            </w:r>
          </w:p>
        </w:tc>
        <w:tc>
          <w:tcPr>
            <w:tcW w:w="236" w:type="dxa"/>
            <w:vAlign w:val="bottom"/>
          </w:tcPr>
          <w:p w14:paraId="4B62AE02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23BA6B1B" w14:textId="0163E7DC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9,742</w:t>
            </w:r>
          </w:p>
        </w:tc>
        <w:tc>
          <w:tcPr>
            <w:tcW w:w="270" w:type="dxa"/>
            <w:vAlign w:val="bottom"/>
          </w:tcPr>
          <w:p w14:paraId="41AB9F42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098682" w14:textId="70C29C77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317,408</w:t>
            </w:r>
          </w:p>
        </w:tc>
      </w:tr>
      <w:tr w:rsidR="001B63E3" w:rsidRPr="003B4CEA" w14:paraId="13A54CEA" w14:textId="77777777" w:rsidTr="009629A9">
        <w:tc>
          <w:tcPr>
            <w:tcW w:w="2088" w:type="dxa"/>
          </w:tcPr>
          <w:p w14:paraId="14AB63CA" w14:textId="022E521D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</w:tcPr>
          <w:p w14:paraId="0E200358" w14:textId="20077DB8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(268,785)</w:t>
            </w:r>
          </w:p>
        </w:tc>
        <w:tc>
          <w:tcPr>
            <w:tcW w:w="236" w:type="dxa"/>
          </w:tcPr>
          <w:p w14:paraId="7D2CFAF7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46C6411E" w14:textId="66FD43C8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(181,645)</w:t>
            </w:r>
          </w:p>
        </w:tc>
        <w:tc>
          <w:tcPr>
            <w:tcW w:w="270" w:type="dxa"/>
            <w:vAlign w:val="bottom"/>
          </w:tcPr>
          <w:p w14:paraId="3EBCF13E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717FAD17" w14:textId="2C441B1E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(11)</w:t>
            </w:r>
          </w:p>
        </w:tc>
        <w:tc>
          <w:tcPr>
            <w:tcW w:w="236" w:type="dxa"/>
            <w:vAlign w:val="bottom"/>
          </w:tcPr>
          <w:p w14:paraId="4A2035D4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0BDE433" w14:textId="2E22BB0C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(890)</w:t>
            </w:r>
          </w:p>
        </w:tc>
        <w:tc>
          <w:tcPr>
            <w:tcW w:w="236" w:type="dxa"/>
            <w:vAlign w:val="bottom"/>
          </w:tcPr>
          <w:p w14:paraId="1FE85EBB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086FC7C" w14:textId="7A53C5C1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(57,342)</w:t>
            </w:r>
          </w:p>
        </w:tc>
        <w:tc>
          <w:tcPr>
            <w:tcW w:w="236" w:type="dxa"/>
            <w:vAlign w:val="bottom"/>
          </w:tcPr>
          <w:p w14:paraId="4590DEA3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61B9F8E4" w14:textId="0F9E34AE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368E2F53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07BA5D98" w14:textId="1472BCAA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(508,673)</w:t>
            </w:r>
          </w:p>
        </w:tc>
      </w:tr>
      <w:tr w:rsidR="001B63E3" w:rsidRPr="003B4CEA" w14:paraId="000A5546" w14:textId="77777777" w:rsidTr="00C2122B">
        <w:tc>
          <w:tcPr>
            <w:tcW w:w="2088" w:type="dxa"/>
          </w:tcPr>
          <w:p w14:paraId="0C8FC9C9" w14:textId="0BE6E5AF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  <w:lang w:val="en-GB"/>
              </w:rPr>
              <w:t>ตัดบัญชี</w:t>
            </w:r>
          </w:p>
        </w:tc>
        <w:tc>
          <w:tcPr>
            <w:tcW w:w="900" w:type="dxa"/>
          </w:tcPr>
          <w:p w14:paraId="033CD3E7" w14:textId="2C6F22D8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4F99FB04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1C5E6CF8" w14:textId="7E87EE7D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6D872A80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75766A7B" w14:textId="6F84354C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(145)</w:t>
            </w:r>
          </w:p>
        </w:tc>
        <w:tc>
          <w:tcPr>
            <w:tcW w:w="236" w:type="dxa"/>
            <w:vAlign w:val="bottom"/>
          </w:tcPr>
          <w:p w14:paraId="5ADFE5CC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A7F995A" w14:textId="4701AD60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(2,917)</w:t>
            </w:r>
          </w:p>
        </w:tc>
        <w:tc>
          <w:tcPr>
            <w:tcW w:w="236" w:type="dxa"/>
            <w:vAlign w:val="bottom"/>
          </w:tcPr>
          <w:p w14:paraId="6C2AEE28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45FF53EA" w14:textId="0F1E7DBC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6F431AB0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7C63B43D" w14:textId="2D3A1268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(4,879)</w:t>
            </w:r>
          </w:p>
        </w:tc>
        <w:tc>
          <w:tcPr>
            <w:tcW w:w="270" w:type="dxa"/>
            <w:vAlign w:val="bottom"/>
          </w:tcPr>
          <w:p w14:paraId="1806945B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4F7614D7" w14:textId="7AAA5364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(7,941)</w:t>
            </w:r>
          </w:p>
        </w:tc>
      </w:tr>
      <w:tr w:rsidR="001B63E3" w:rsidRPr="003B4CEA" w14:paraId="135FEC1F" w14:textId="77777777" w:rsidTr="009629A9">
        <w:tc>
          <w:tcPr>
            <w:tcW w:w="2088" w:type="dxa"/>
          </w:tcPr>
          <w:p w14:paraId="277617C0" w14:textId="6D22A335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ผลกระทบจากการสูญเสียการ</w:t>
            </w:r>
          </w:p>
        </w:tc>
        <w:tc>
          <w:tcPr>
            <w:tcW w:w="900" w:type="dxa"/>
          </w:tcPr>
          <w:p w14:paraId="7879F8DD" w14:textId="734E18D0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A4D3523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04339A3B" w14:textId="161ADC93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AB08B12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71D40FDF" w14:textId="1F8CB45E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F71D226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C97EA9F" w14:textId="73F04021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B10C87A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DE7CDC1" w14:textId="62D924DA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0CD526F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1FE046C4" w14:textId="3F67AA91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A0789E4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0E41F4FB" w14:textId="070761AF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B63E3" w:rsidRPr="003B4CEA" w14:paraId="6A3181C1" w14:textId="77777777" w:rsidTr="009629A9">
        <w:tc>
          <w:tcPr>
            <w:tcW w:w="2088" w:type="dxa"/>
          </w:tcPr>
          <w:p w14:paraId="61F217CF" w14:textId="69CFE74A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ควบคุมใน </w:t>
            </w:r>
            <w:r w:rsidRPr="003B4CEA">
              <w:rPr>
                <w:rFonts w:ascii="Angsana New" w:hAnsi="Angsana New"/>
                <w:sz w:val="22"/>
                <w:szCs w:val="22"/>
              </w:rPr>
              <w:t xml:space="preserve">UR 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 </w:t>
            </w:r>
            <w:r w:rsidRPr="003B4CEA">
              <w:rPr>
                <w:rFonts w:ascii="Angsana New" w:hAnsi="Angsana New"/>
                <w:sz w:val="22"/>
                <w:szCs w:val="22"/>
              </w:rPr>
              <w:t>10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1F884308" w14:textId="14EE903A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(709,717)</w:t>
            </w:r>
          </w:p>
        </w:tc>
        <w:tc>
          <w:tcPr>
            <w:tcW w:w="236" w:type="dxa"/>
          </w:tcPr>
          <w:p w14:paraId="498053C9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F8AAB23" w14:textId="1F3E6672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(249,838)</w:t>
            </w:r>
          </w:p>
        </w:tc>
        <w:tc>
          <w:tcPr>
            <w:tcW w:w="270" w:type="dxa"/>
            <w:vAlign w:val="bottom"/>
          </w:tcPr>
          <w:p w14:paraId="05D4650A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4034E5E8" w14:textId="177D9227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4864D4BD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F42403C" w14:textId="489D4D51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(442)</w:t>
            </w:r>
          </w:p>
        </w:tc>
        <w:tc>
          <w:tcPr>
            <w:tcW w:w="236" w:type="dxa"/>
            <w:vAlign w:val="bottom"/>
          </w:tcPr>
          <w:p w14:paraId="0BA71504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23DDFE6A" w14:textId="4107E0E4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1675F8AF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46D212B0" w14:textId="77C8EA1D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0423BDDC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6A37652E" w14:textId="7B07D66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(959,997)</w:t>
            </w:r>
          </w:p>
        </w:tc>
      </w:tr>
      <w:tr w:rsidR="001B63E3" w:rsidRPr="003B4CEA" w14:paraId="0A2C461E" w14:textId="77777777" w:rsidTr="009629A9">
        <w:tc>
          <w:tcPr>
            <w:tcW w:w="2088" w:type="dxa"/>
          </w:tcPr>
          <w:p w14:paraId="40F9B0D3" w14:textId="6FF683B0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6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46017574" w14:textId="77777777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103C512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</w:tcPr>
          <w:p w14:paraId="71F6DA66" w14:textId="77777777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6257078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0558775A" w14:textId="77777777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DE75D50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1FF38095" w14:textId="77777777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B98A8A6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0A8ABDF4" w14:textId="77777777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7A5DE5C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0150230D" w14:textId="77777777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A5D62F7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6BAA953D" w14:textId="77777777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B63E3" w:rsidRPr="003B4CEA" w14:paraId="6E2E7B12" w14:textId="77777777" w:rsidTr="009629A9">
        <w:tc>
          <w:tcPr>
            <w:tcW w:w="2088" w:type="dxa"/>
          </w:tcPr>
          <w:p w14:paraId="26BE5405" w14:textId="74C4532B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 </w:t>
            </w:r>
            <w:r w:rsidRPr="003B4CEA">
              <w:rPr>
                <w:rFonts w:ascii="Angsana New" w:hAnsi="Angsana New"/>
                <w:sz w:val="22"/>
                <w:szCs w:val="22"/>
              </w:rPr>
              <w:t>12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6EAA0AEC" w14:textId="3A14F321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0C71E80A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</w:tcPr>
          <w:p w14:paraId="3B12CA9B" w14:textId="7201334F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10,248</w:t>
            </w:r>
          </w:p>
        </w:tc>
        <w:tc>
          <w:tcPr>
            <w:tcW w:w="270" w:type="dxa"/>
            <w:vAlign w:val="bottom"/>
          </w:tcPr>
          <w:p w14:paraId="5AF37300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488FA6E8" w14:textId="12721C9F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1,414,907</w:t>
            </w:r>
          </w:p>
        </w:tc>
        <w:tc>
          <w:tcPr>
            <w:tcW w:w="236" w:type="dxa"/>
            <w:vAlign w:val="bottom"/>
          </w:tcPr>
          <w:p w14:paraId="4A02FF4D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00911D3" w14:textId="01D9DAA3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26FDB83A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6E914430" w14:textId="6B50B73D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89,492</w:t>
            </w:r>
          </w:p>
        </w:tc>
        <w:tc>
          <w:tcPr>
            <w:tcW w:w="236" w:type="dxa"/>
            <w:vAlign w:val="bottom"/>
          </w:tcPr>
          <w:p w14:paraId="55F1CB57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3812A3A5" w14:textId="1C159A43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3E1CBF04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6FD8E0A1" w14:textId="3963C83E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1,514,647</w:t>
            </w:r>
          </w:p>
        </w:tc>
      </w:tr>
      <w:tr w:rsidR="001B63E3" w:rsidRPr="003B4CEA" w14:paraId="6E10FB66" w14:textId="77777777" w:rsidTr="009629A9">
        <w:tc>
          <w:tcPr>
            <w:tcW w:w="2088" w:type="dxa"/>
          </w:tcPr>
          <w:p w14:paraId="084BC679" w14:textId="6168BD39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09BF03" w14:textId="2DDCB931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236" w:type="dxa"/>
          </w:tcPr>
          <w:p w14:paraId="36F1B2A1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A3CE29F" w14:textId="6B70381B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270" w:type="dxa"/>
            <w:vAlign w:val="bottom"/>
          </w:tcPr>
          <w:p w14:paraId="6CCEDB28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BA6EDD" w14:textId="72331303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4,869</w:t>
            </w:r>
          </w:p>
        </w:tc>
        <w:tc>
          <w:tcPr>
            <w:tcW w:w="236" w:type="dxa"/>
            <w:vAlign w:val="bottom"/>
          </w:tcPr>
          <w:p w14:paraId="493BEC53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AE61667" w14:textId="78FFEEA5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07F636A0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B9A5D5D" w14:textId="14EB85B5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3BFC65F8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CE0A2E0" w14:textId="6EBEB1C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(7,916)</w:t>
            </w:r>
          </w:p>
        </w:tc>
        <w:tc>
          <w:tcPr>
            <w:tcW w:w="270" w:type="dxa"/>
            <w:vAlign w:val="bottom"/>
          </w:tcPr>
          <w:p w14:paraId="30D545AA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DE5FE1" w14:textId="2042FCAE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</w:tr>
      <w:tr w:rsidR="001B63E3" w:rsidRPr="003B4CEA" w14:paraId="0B98905C" w14:textId="77777777" w:rsidTr="009629A9">
        <w:tc>
          <w:tcPr>
            <w:tcW w:w="2088" w:type="dxa"/>
          </w:tcPr>
          <w:p w14:paraId="1C896EE5" w14:textId="3068A718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F70095A" w14:textId="0B556149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948,853</w:t>
            </w:r>
          </w:p>
        </w:tc>
        <w:tc>
          <w:tcPr>
            <w:tcW w:w="236" w:type="dxa"/>
          </w:tcPr>
          <w:p w14:paraId="6823AA71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5E9FA5A0" w14:textId="45BDA47C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1,237,971</w:t>
            </w:r>
          </w:p>
        </w:tc>
        <w:tc>
          <w:tcPr>
            <w:tcW w:w="270" w:type="dxa"/>
            <w:vAlign w:val="bottom"/>
          </w:tcPr>
          <w:p w14:paraId="2DA1D2FA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279138" w14:textId="49C68AC3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11,891,</w:t>
            </w:r>
            <w:r w:rsidR="00147DDC" w:rsidRPr="003B4CEA">
              <w:rPr>
                <w:rFonts w:ascii="Angsana New" w:hAnsi="Angsana New"/>
                <w:sz w:val="22"/>
                <w:szCs w:val="22"/>
              </w:rPr>
              <w:t>226</w:t>
            </w:r>
          </w:p>
        </w:tc>
        <w:tc>
          <w:tcPr>
            <w:tcW w:w="236" w:type="dxa"/>
            <w:vAlign w:val="bottom"/>
          </w:tcPr>
          <w:p w14:paraId="6CFAE75C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708AA257" w14:textId="341D39D8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302,</w:t>
            </w:r>
            <w:r w:rsidR="00147DDC" w:rsidRPr="003B4CEA">
              <w:rPr>
                <w:rFonts w:ascii="Angsana New" w:hAnsi="Angsana New"/>
                <w:sz w:val="22"/>
                <w:szCs w:val="22"/>
              </w:rPr>
              <w:t>855</w:t>
            </w:r>
          </w:p>
        </w:tc>
        <w:tc>
          <w:tcPr>
            <w:tcW w:w="236" w:type="dxa"/>
            <w:vAlign w:val="bottom"/>
          </w:tcPr>
          <w:p w14:paraId="1182CF6E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625C711F" w14:textId="507F4EE5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353,944</w:t>
            </w:r>
          </w:p>
        </w:tc>
        <w:tc>
          <w:tcPr>
            <w:tcW w:w="236" w:type="dxa"/>
            <w:vAlign w:val="bottom"/>
          </w:tcPr>
          <w:p w14:paraId="0F6C9B04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54839961" w14:textId="5D762914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9,742</w:t>
            </w:r>
          </w:p>
        </w:tc>
        <w:tc>
          <w:tcPr>
            <w:tcW w:w="270" w:type="dxa"/>
            <w:vAlign w:val="bottom"/>
          </w:tcPr>
          <w:p w14:paraId="57A00F87" w14:textId="77777777" w:rsidR="001B63E3" w:rsidRPr="003B4CEA" w:rsidRDefault="001B63E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280A076" w14:textId="0055D500" w:rsidR="001B63E3" w:rsidRPr="003B4CEA" w:rsidRDefault="001B63E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14,744,591</w:t>
            </w:r>
          </w:p>
        </w:tc>
      </w:tr>
      <w:tr w:rsidR="006260EC" w:rsidRPr="003B4CEA" w14:paraId="15D261F8" w14:textId="77777777" w:rsidTr="009629A9">
        <w:tc>
          <w:tcPr>
            <w:tcW w:w="2088" w:type="dxa"/>
          </w:tcPr>
          <w:p w14:paraId="76E6C374" w14:textId="7A63E233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DE53586" w14:textId="041ACE27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2D431D3D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77F9FB9" w14:textId="10F037DA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2,704</w:t>
            </w:r>
          </w:p>
        </w:tc>
        <w:tc>
          <w:tcPr>
            <w:tcW w:w="270" w:type="dxa"/>
            <w:vAlign w:val="bottom"/>
          </w:tcPr>
          <w:p w14:paraId="761F6E52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2ED83235" w14:textId="2CED74C0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90,188</w:t>
            </w:r>
          </w:p>
        </w:tc>
        <w:tc>
          <w:tcPr>
            <w:tcW w:w="236" w:type="dxa"/>
            <w:vAlign w:val="bottom"/>
          </w:tcPr>
          <w:p w14:paraId="370ADCD1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6C6154B" w14:textId="47932699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44,841</w:t>
            </w:r>
          </w:p>
        </w:tc>
        <w:tc>
          <w:tcPr>
            <w:tcW w:w="236" w:type="dxa"/>
            <w:vAlign w:val="bottom"/>
          </w:tcPr>
          <w:p w14:paraId="682BB024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6F11435F" w14:textId="7596696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3B4CEA">
              <w:rPr>
                <w:rFonts w:ascii="Angsana New" w:hAnsi="Angsana New"/>
                <w:szCs w:val="22"/>
              </w:rPr>
              <w:t>914</w:t>
            </w:r>
          </w:p>
        </w:tc>
        <w:tc>
          <w:tcPr>
            <w:tcW w:w="236" w:type="dxa"/>
            <w:vAlign w:val="bottom"/>
          </w:tcPr>
          <w:p w14:paraId="04527BBE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14:paraId="6B61CE9C" w14:textId="2EB508A3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  <w:lang w:val="en-US" w:bidi="th-TH"/>
              </w:rPr>
              <w:t>52,043</w:t>
            </w:r>
          </w:p>
        </w:tc>
        <w:tc>
          <w:tcPr>
            <w:tcW w:w="270" w:type="dxa"/>
            <w:vAlign w:val="bottom"/>
          </w:tcPr>
          <w:p w14:paraId="2240256B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1E83F55" w14:textId="657B1E06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  <w:lang w:val="en-US" w:bidi="th-TH"/>
              </w:rPr>
              <w:t>190,690</w:t>
            </w:r>
          </w:p>
        </w:tc>
      </w:tr>
      <w:tr w:rsidR="006260EC" w:rsidRPr="003B4CEA" w14:paraId="4AE2BCC7" w14:textId="77777777" w:rsidTr="009629A9">
        <w:tc>
          <w:tcPr>
            <w:tcW w:w="2088" w:type="dxa"/>
          </w:tcPr>
          <w:p w14:paraId="43052283" w14:textId="77777777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</w:tcPr>
          <w:p w14:paraId="3709D701" w14:textId="0A0BA140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(10,308)</w:t>
            </w:r>
          </w:p>
        </w:tc>
        <w:tc>
          <w:tcPr>
            <w:tcW w:w="236" w:type="dxa"/>
          </w:tcPr>
          <w:p w14:paraId="0F8A0BEC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442C7A40" w14:textId="145A21A5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795AD0DF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2C0C033C" w14:textId="38F4DFD2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(8)</w:t>
            </w:r>
          </w:p>
        </w:tc>
        <w:tc>
          <w:tcPr>
            <w:tcW w:w="236" w:type="dxa"/>
            <w:vAlign w:val="bottom"/>
          </w:tcPr>
          <w:p w14:paraId="63E4D0F6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C316819" w14:textId="0F2173C1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(66)</w:t>
            </w:r>
          </w:p>
        </w:tc>
        <w:tc>
          <w:tcPr>
            <w:tcW w:w="236" w:type="dxa"/>
            <w:vAlign w:val="bottom"/>
          </w:tcPr>
          <w:p w14:paraId="6E737526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E622C7D" w14:textId="2E118657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(34,856)</w:t>
            </w:r>
          </w:p>
        </w:tc>
        <w:tc>
          <w:tcPr>
            <w:tcW w:w="236" w:type="dxa"/>
            <w:vAlign w:val="bottom"/>
          </w:tcPr>
          <w:p w14:paraId="775190A6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0F2716F6" w14:textId="2D284AB3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69A88925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01A24FF9" w14:textId="467A9A57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(45,238)</w:t>
            </w:r>
          </w:p>
        </w:tc>
      </w:tr>
      <w:tr w:rsidR="006260EC" w:rsidRPr="003B4CEA" w14:paraId="235801FA" w14:textId="77777777" w:rsidTr="009629A9">
        <w:tc>
          <w:tcPr>
            <w:tcW w:w="2088" w:type="dxa"/>
          </w:tcPr>
          <w:p w14:paraId="7770F668" w14:textId="04697DCC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  <w:lang w:val="en-GB"/>
              </w:rPr>
              <w:t>ตัดบัญชี</w:t>
            </w:r>
          </w:p>
        </w:tc>
        <w:tc>
          <w:tcPr>
            <w:tcW w:w="900" w:type="dxa"/>
          </w:tcPr>
          <w:p w14:paraId="43A9F076" w14:textId="19D590AE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697AC24B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25375917" w14:textId="2D825453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57619CB3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56C55498" w14:textId="3B7CD3B8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6B4B35B1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F57A569" w14:textId="467449CB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(50)</w:t>
            </w:r>
          </w:p>
        </w:tc>
        <w:tc>
          <w:tcPr>
            <w:tcW w:w="236" w:type="dxa"/>
            <w:vAlign w:val="bottom"/>
          </w:tcPr>
          <w:p w14:paraId="20718C61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F2339E8" w14:textId="30453F08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45715CDC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29044D1F" w14:textId="42642EDA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250F7900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5DA1CD90" w14:textId="4FD712B9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(50)</w:t>
            </w:r>
          </w:p>
        </w:tc>
      </w:tr>
      <w:tr w:rsidR="00D810F3" w:rsidRPr="003B4CEA" w14:paraId="115B58F1" w14:textId="77777777" w:rsidTr="009629A9">
        <w:tc>
          <w:tcPr>
            <w:tcW w:w="2088" w:type="dxa"/>
          </w:tcPr>
          <w:p w14:paraId="65BF1640" w14:textId="27609221" w:rsidR="00D810F3" w:rsidRPr="003B4CEA" w:rsidRDefault="00D810F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26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6EC587AA" w14:textId="77777777" w:rsidR="00D810F3" w:rsidRPr="003B4CEA" w:rsidRDefault="00D810F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AF26C9C" w14:textId="77777777" w:rsidR="00D810F3" w:rsidRPr="003B4CEA" w:rsidRDefault="00D810F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</w:tcPr>
          <w:p w14:paraId="70370649" w14:textId="77777777" w:rsidR="00D810F3" w:rsidRPr="003B4CEA" w:rsidRDefault="00D810F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9F90B05" w14:textId="77777777" w:rsidR="00D810F3" w:rsidRPr="003B4CEA" w:rsidRDefault="00D810F3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322872E5" w14:textId="6717150C" w:rsidR="00D810F3" w:rsidRPr="003B4CEA" w:rsidRDefault="00D810F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4CC77E2" w14:textId="77777777" w:rsidR="00D810F3" w:rsidRPr="003B4CEA" w:rsidRDefault="00D810F3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431FF7E3" w14:textId="77777777" w:rsidR="00D810F3" w:rsidRPr="003B4CEA" w:rsidRDefault="00D810F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C7590B0" w14:textId="77777777" w:rsidR="00D810F3" w:rsidRPr="003B4CEA" w:rsidRDefault="00D810F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053C85E2" w14:textId="62389259" w:rsidR="00D810F3" w:rsidRPr="003B4CEA" w:rsidRDefault="00D810F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DE8EFB0" w14:textId="77777777" w:rsidR="00D810F3" w:rsidRPr="003B4CEA" w:rsidRDefault="00D810F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6C4022CE" w14:textId="77777777" w:rsidR="00D810F3" w:rsidRPr="003B4CEA" w:rsidRDefault="00D810F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3841A04" w14:textId="77777777" w:rsidR="00D810F3" w:rsidRPr="003B4CEA" w:rsidRDefault="00D810F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2DE6FBEC" w14:textId="39DB704A" w:rsidR="00D810F3" w:rsidRPr="003B4CEA" w:rsidRDefault="00D810F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60EC" w:rsidRPr="003B4CEA" w14:paraId="48664EAF" w14:textId="77777777" w:rsidTr="009629A9">
        <w:tc>
          <w:tcPr>
            <w:tcW w:w="2088" w:type="dxa"/>
          </w:tcPr>
          <w:p w14:paraId="27CC629C" w14:textId="30804F7C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 </w:t>
            </w:r>
            <w:r w:rsidRPr="003B4CEA">
              <w:rPr>
                <w:rFonts w:ascii="Angsana New" w:hAnsi="Angsana New"/>
                <w:sz w:val="22"/>
                <w:szCs w:val="22"/>
              </w:rPr>
              <w:t>12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66EFD4BC" w14:textId="522FFC36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19C12DE1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</w:tcPr>
          <w:p w14:paraId="4AE83701" w14:textId="0620E721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19,149</w:t>
            </w:r>
          </w:p>
        </w:tc>
        <w:tc>
          <w:tcPr>
            <w:tcW w:w="270" w:type="dxa"/>
            <w:vAlign w:val="bottom"/>
          </w:tcPr>
          <w:p w14:paraId="4992F548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25D8B5C8" w14:textId="00CDC945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299,332</w:t>
            </w:r>
          </w:p>
        </w:tc>
        <w:tc>
          <w:tcPr>
            <w:tcW w:w="236" w:type="dxa"/>
            <w:vAlign w:val="bottom"/>
          </w:tcPr>
          <w:p w14:paraId="05C27F58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119C039A" w14:textId="4F372B7C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2942DA01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04B20E8A" w14:textId="65588921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64,625</w:t>
            </w:r>
          </w:p>
        </w:tc>
        <w:tc>
          <w:tcPr>
            <w:tcW w:w="236" w:type="dxa"/>
            <w:vAlign w:val="bottom"/>
          </w:tcPr>
          <w:p w14:paraId="3DE4841F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02AD77C0" w14:textId="2FD5022D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53D7B619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1571C384" w14:textId="40FFA68B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383,106</w:t>
            </w:r>
          </w:p>
        </w:tc>
      </w:tr>
      <w:tr w:rsidR="006260EC" w:rsidRPr="003B4CEA" w14:paraId="2AB4473C" w14:textId="77777777" w:rsidTr="009629A9">
        <w:tc>
          <w:tcPr>
            <w:tcW w:w="2088" w:type="dxa"/>
          </w:tcPr>
          <w:p w14:paraId="38790142" w14:textId="77777777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26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320949" w14:textId="064442AA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3B9AF3DC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2A16DFB" w14:textId="74921ECB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900</w:t>
            </w:r>
          </w:p>
        </w:tc>
        <w:tc>
          <w:tcPr>
            <w:tcW w:w="270" w:type="dxa"/>
            <w:vAlign w:val="bottom"/>
          </w:tcPr>
          <w:p w14:paraId="66051C62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1ED283" w14:textId="7A0A5F0E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8,842</w:t>
            </w:r>
          </w:p>
        </w:tc>
        <w:tc>
          <w:tcPr>
            <w:tcW w:w="236" w:type="dxa"/>
            <w:vAlign w:val="bottom"/>
          </w:tcPr>
          <w:p w14:paraId="527ECF8B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5ECED52" w14:textId="23D4F9EE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4D595D39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85A25E6" w14:textId="50E53573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356CF2B9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FA87AF3" w14:textId="327B9548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(9,742)</w:t>
            </w:r>
          </w:p>
        </w:tc>
        <w:tc>
          <w:tcPr>
            <w:tcW w:w="270" w:type="dxa"/>
            <w:vAlign w:val="bottom"/>
          </w:tcPr>
          <w:p w14:paraId="6D818AA6" w14:textId="77777777" w:rsidR="006260EC" w:rsidRPr="003B4CEA" w:rsidRDefault="006260E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B1025C" w14:textId="7DBB0524" w:rsidR="006260EC" w:rsidRPr="003B4CEA" w:rsidRDefault="006260E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</w:tr>
      <w:tr w:rsidR="00D810F3" w:rsidRPr="003B4CEA" w14:paraId="1B95542F" w14:textId="77777777" w:rsidTr="009629A9">
        <w:tc>
          <w:tcPr>
            <w:tcW w:w="2088" w:type="dxa"/>
          </w:tcPr>
          <w:p w14:paraId="611D8B08" w14:textId="79B1724A" w:rsidR="00D810F3" w:rsidRPr="003B4CEA" w:rsidRDefault="00D810F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33646C" w:rsidRPr="003B4CEA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56BA1A0" w14:textId="2A7A9663" w:rsidR="00D810F3" w:rsidRPr="003B4CEA" w:rsidRDefault="00171FB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938,545</w:t>
            </w:r>
          </w:p>
        </w:tc>
        <w:tc>
          <w:tcPr>
            <w:tcW w:w="236" w:type="dxa"/>
          </w:tcPr>
          <w:p w14:paraId="4D244A4C" w14:textId="77777777" w:rsidR="00D810F3" w:rsidRPr="003B4CEA" w:rsidRDefault="00D810F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0E660" w14:textId="24FAA37C" w:rsidR="00D810F3" w:rsidRPr="003B4CEA" w:rsidRDefault="00171FB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1,260,724</w:t>
            </w:r>
          </w:p>
        </w:tc>
        <w:tc>
          <w:tcPr>
            <w:tcW w:w="270" w:type="dxa"/>
            <w:vAlign w:val="bottom"/>
          </w:tcPr>
          <w:p w14:paraId="2C02E983" w14:textId="77777777" w:rsidR="00D810F3" w:rsidRPr="003B4CEA" w:rsidRDefault="00D810F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50B01" w14:textId="5C2C5AE3" w:rsidR="00D810F3" w:rsidRPr="003B4CEA" w:rsidRDefault="00171FB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  <w:lang w:val="en-US" w:bidi="th-TH"/>
              </w:rPr>
              <w:t>12,289,580</w:t>
            </w:r>
          </w:p>
        </w:tc>
        <w:tc>
          <w:tcPr>
            <w:tcW w:w="236" w:type="dxa"/>
            <w:vAlign w:val="bottom"/>
          </w:tcPr>
          <w:p w14:paraId="5043D29F" w14:textId="77777777" w:rsidR="00D810F3" w:rsidRPr="003B4CEA" w:rsidRDefault="00D810F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3EC83" w14:textId="22BB322B" w:rsidR="00D810F3" w:rsidRPr="003B4CEA" w:rsidRDefault="00171FB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  <w:lang w:val="en-US" w:bidi="th-TH"/>
              </w:rPr>
              <w:t>347,</w:t>
            </w:r>
            <w:r w:rsidR="00147DDC" w:rsidRPr="003B4CEA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D66DA3" w:rsidRPr="003B4CEA">
              <w:rPr>
                <w:rFonts w:ascii="Angsana New" w:hAnsi="Angsana New"/>
                <w:szCs w:val="22"/>
                <w:lang w:val="en-US" w:bidi="th-TH"/>
              </w:rPr>
              <w:t>80</w:t>
            </w:r>
          </w:p>
        </w:tc>
        <w:tc>
          <w:tcPr>
            <w:tcW w:w="236" w:type="dxa"/>
            <w:vAlign w:val="bottom"/>
          </w:tcPr>
          <w:p w14:paraId="2CC533C2" w14:textId="77777777" w:rsidR="00D810F3" w:rsidRPr="003B4CEA" w:rsidRDefault="00D810F3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F6EF9" w14:textId="2D4CC6FF" w:rsidR="00D810F3" w:rsidRPr="003B4CEA" w:rsidRDefault="00171FB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384,627</w:t>
            </w:r>
          </w:p>
        </w:tc>
        <w:tc>
          <w:tcPr>
            <w:tcW w:w="236" w:type="dxa"/>
            <w:vAlign w:val="bottom"/>
          </w:tcPr>
          <w:p w14:paraId="7C310398" w14:textId="77777777" w:rsidR="00D810F3" w:rsidRPr="003B4CEA" w:rsidRDefault="00D810F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3E6CF" w14:textId="2AF47829" w:rsidR="00D810F3" w:rsidRPr="003B4CEA" w:rsidRDefault="00171FB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52,043</w:t>
            </w:r>
          </w:p>
        </w:tc>
        <w:tc>
          <w:tcPr>
            <w:tcW w:w="270" w:type="dxa"/>
            <w:vAlign w:val="bottom"/>
          </w:tcPr>
          <w:p w14:paraId="369A987F" w14:textId="77777777" w:rsidR="00D810F3" w:rsidRPr="003B4CEA" w:rsidRDefault="00D810F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91F5E" w14:textId="13E7EFE6" w:rsidR="00D810F3" w:rsidRPr="003B4CEA" w:rsidRDefault="00171FB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15,273,09</w:t>
            </w:r>
            <w:r w:rsidR="00D66DA3" w:rsidRPr="003B4CEA">
              <w:rPr>
                <w:rFonts w:ascii="Angsana New" w:hAnsi="Angsana New"/>
                <w:szCs w:val="22"/>
              </w:rPr>
              <w:t>9</w:t>
            </w:r>
          </w:p>
        </w:tc>
      </w:tr>
      <w:tr w:rsidR="00012637" w:rsidRPr="003B4CEA" w14:paraId="472ACD2B" w14:textId="77777777" w:rsidTr="00B24EC7">
        <w:tc>
          <w:tcPr>
            <w:tcW w:w="2088" w:type="dxa"/>
          </w:tcPr>
          <w:p w14:paraId="23A65A59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20" w:type="dxa"/>
            <w:gridSpan w:val="13"/>
            <w:tcBorders>
              <w:bottom w:val="single" w:sz="4" w:space="0" w:color="auto"/>
            </w:tcBorders>
          </w:tcPr>
          <w:p w14:paraId="3FE4CA1F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งบการเงินรวม (พันบาท)</w:t>
            </w:r>
          </w:p>
        </w:tc>
      </w:tr>
      <w:tr w:rsidR="00012637" w:rsidRPr="003B4CEA" w14:paraId="49B3C477" w14:textId="77777777" w:rsidTr="00B24EC7">
        <w:tc>
          <w:tcPr>
            <w:tcW w:w="2088" w:type="dxa"/>
          </w:tcPr>
          <w:p w14:paraId="500DD684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DEB755F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029B2D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3807C2C6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CC7ECF7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CDA7AB3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4A1FCFF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75737F8D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6AF137E9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42FAD0DE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B2BABCB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456A47BD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94EF1F5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4A504BF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2637" w:rsidRPr="003B4CEA" w14:paraId="20EC7813" w14:textId="77777777" w:rsidTr="00B24EC7">
        <w:tc>
          <w:tcPr>
            <w:tcW w:w="2088" w:type="dxa"/>
          </w:tcPr>
          <w:p w14:paraId="1084E219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4E29CE4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4A9BF6E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4F21A851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942FE98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A2DFEE2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19812FF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521D93E2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53BF175F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64F08248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9C2FE23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489C79D4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FA9042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87D1070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2637" w:rsidRPr="003B4CEA" w14:paraId="5C014EC6" w14:textId="77777777" w:rsidTr="00B24EC7">
        <w:tc>
          <w:tcPr>
            <w:tcW w:w="2088" w:type="dxa"/>
          </w:tcPr>
          <w:p w14:paraId="2AC72D25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61BBFC8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1991F3D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4A506138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</w:tcPr>
          <w:p w14:paraId="08AE7711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81A72DC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19B537CB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582A205D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632883C6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245423AA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AE8F757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6665A27D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6417861A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807479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2637" w:rsidRPr="003B4CEA" w14:paraId="41DF8E30" w14:textId="77777777" w:rsidTr="00B24EC7">
        <w:tc>
          <w:tcPr>
            <w:tcW w:w="2088" w:type="dxa"/>
          </w:tcPr>
          <w:p w14:paraId="3937F5D8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DF393C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</w:tcPr>
          <w:p w14:paraId="38A37D80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3127502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61FC1F1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B6009E7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1E68A41C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F6C7AB3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36" w:type="dxa"/>
          </w:tcPr>
          <w:p w14:paraId="6FABE52A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08368AE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36" w:type="dxa"/>
          </w:tcPr>
          <w:p w14:paraId="3C53AEC2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1641041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0" w:type="dxa"/>
          </w:tcPr>
          <w:p w14:paraId="26D08E44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EE9BE6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D810F3" w:rsidRPr="003B4CEA" w14:paraId="48FD5434" w14:textId="77777777" w:rsidTr="009629A9">
        <w:tc>
          <w:tcPr>
            <w:tcW w:w="2088" w:type="dxa"/>
          </w:tcPr>
          <w:p w14:paraId="7103FDD7" w14:textId="0B5A649D" w:rsidR="00D810F3" w:rsidRPr="003B4CEA" w:rsidRDefault="00D810F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00" w:type="dxa"/>
          </w:tcPr>
          <w:p w14:paraId="412E11F3" w14:textId="77777777" w:rsidR="00D810F3" w:rsidRPr="003B4CEA" w:rsidRDefault="00D810F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736009" w14:textId="77777777" w:rsidR="00D810F3" w:rsidRPr="003B4CEA" w:rsidRDefault="00D810F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579072F4" w14:textId="77777777" w:rsidR="00D810F3" w:rsidRPr="003B4CEA" w:rsidRDefault="00D810F3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B96EA0F" w14:textId="77777777" w:rsidR="00D810F3" w:rsidRPr="003B4CEA" w:rsidRDefault="00D810F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79E1F1C" w14:textId="77777777" w:rsidR="00D810F3" w:rsidRPr="003B4CEA" w:rsidRDefault="00D810F3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81C50F6" w14:textId="77777777" w:rsidR="00D810F3" w:rsidRPr="003B4CEA" w:rsidRDefault="00D810F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15AB467" w14:textId="77777777" w:rsidR="00D810F3" w:rsidRPr="003B4CEA" w:rsidRDefault="00D810F3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FC78E63" w14:textId="77777777" w:rsidR="00D810F3" w:rsidRPr="003B4CEA" w:rsidRDefault="00D810F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5AE43EF" w14:textId="77777777" w:rsidR="00D810F3" w:rsidRPr="003B4CEA" w:rsidRDefault="00D810F3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970E4BF" w14:textId="77777777" w:rsidR="00D810F3" w:rsidRPr="003B4CEA" w:rsidRDefault="00D810F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4B041A59" w14:textId="77777777" w:rsidR="00D810F3" w:rsidRPr="003B4CEA" w:rsidRDefault="00D810F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773B38D" w14:textId="77777777" w:rsidR="00D810F3" w:rsidRPr="003B4CEA" w:rsidRDefault="00D810F3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CBC25A7" w14:textId="77777777" w:rsidR="00D810F3" w:rsidRPr="003B4CEA" w:rsidRDefault="00D810F3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2945EE" w:rsidRPr="003B4CEA" w14:paraId="3E9BA0FD" w14:textId="77777777" w:rsidTr="009629A9">
        <w:tc>
          <w:tcPr>
            <w:tcW w:w="2088" w:type="dxa"/>
          </w:tcPr>
          <w:p w14:paraId="3994353E" w14:textId="3B0B7BD6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sz w:val="22"/>
                <w:szCs w:val="22"/>
              </w:rPr>
              <w:t>1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3B4CE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05CB6A03" w14:textId="24C3BBB3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67AEAA70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5E3EA380" w14:textId="44B6762E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663,505</w:t>
            </w:r>
          </w:p>
        </w:tc>
        <w:tc>
          <w:tcPr>
            <w:tcW w:w="270" w:type="dxa"/>
            <w:vAlign w:val="bottom"/>
          </w:tcPr>
          <w:p w14:paraId="24134C4E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36307E8" w14:textId="0F58FC20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5,689,042</w:t>
            </w:r>
          </w:p>
        </w:tc>
        <w:tc>
          <w:tcPr>
            <w:tcW w:w="236" w:type="dxa"/>
            <w:vAlign w:val="bottom"/>
          </w:tcPr>
          <w:p w14:paraId="59331244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750A361" w14:textId="4DB6A487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247,109</w:t>
            </w:r>
          </w:p>
        </w:tc>
        <w:tc>
          <w:tcPr>
            <w:tcW w:w="236" w:type="dxa"/>
            <w:vAlign w:val="bottom"/>
          </w:tcPr>
          <w:p w14:paraId="0B989091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6EEB35C" w14:textId="18D35EB0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315,123</w:t>
            </w:r>
          </w:p>
        </w:tc>
        <w:tc>
          <w:tcPr>
            <w:tcW w:w="236" w:type="dxa"/>
            <w:vAlign w:val="bottom"/>
          </w:tcPr>
          <w:p w14:paraId="3E63C277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14281464" w14:textId="7255DF59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60A30CE7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32EC2E" w14:textId="6788B9E5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6,914,779</w:t>
            </w:r>
          </w:p>
        </w:tc>
      </w:tr>
      <w:tr w:rsidR="00A54150" w:rsidRPr="003B4CEA" w14:paraId="611D2E08" w14:textId="77777777" w:rsidTr="00F73C2A">
        <w:tc>
          <w:tcPr>
            <w:tcW w:w="2088" w:type="dxa"/>
          </w:tcPr>
          <w:p w14:paraId="65CD29E2" w14:textId="038BEDE4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0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0ACCA629" w14:textId="113D50E9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680F2B50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</w:tcPr>
          <w:p w14:paraId="226CE0D7" w14:textId="035077F0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73,017</w:t>
            </w:r>
          </w:p>
        </w:tc>
        <w:tc>
          <w:tcPr>
            <w:tcW w:w="270" w:type="dxa"/>
            <w:vAlign w:val="bottom"/>
          </w:tcPr>
          <w:p w14:paraId="45FA619C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317F7EC8" w14:textId="4115DB53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702,762</w:t>
            </w:r>
          </w:p>
        </w:tc>
        <w:tc>
          <w:tcPr>
            <w:tcW w:w="236" w:type="dxa"/>
            <w:vAlign w:val="bottom"/>
          </w:tcPr>
          <w:p w14:paraId="032F81B9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090391F" w14:textId="7E8BCE4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18,107</w:t>
            </w:r>
          </w:p>
        </w:tc>
        <w:tc>
          <w:tcPr>
            <w:tcW w:w="236" w:type="dxa"/>
            <w:vAlign w:val="bottom"/>
          </w:tcPr>
          <w:p w14:paraId="47EC4CD4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F4C4771" w14:textId="54756371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12,608</w:t>
            </w:r>
          </w:p>
        </w:tc>
        <w:tc>
          <w:tcPr>
            <w:tcW w:w="236" w:type="dxa"/>
            <w:vAlign w:val="bottom"/>
          </w:tcPr>
          <w:p w14:paraId="3C5D9F81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6EBCEF74" w14:textId="3674C463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613B1BF1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3ABCE7C" w14:textId="389ED7BE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806,494</w:t>
            </w:r>
          </w:p>
        </w:tc>
      </w:tr>
      <w:tr w:rsidR="00A54150" w:rsidRPr="003B4CEA" w14:paraId="50B89208" w14:textId="77777777" w:rsidTr="009629A9">
        <w:tc>
          <w:tcPr>
            <w:tcW w:w="2088" w:type="dxa"/>
          </w:tcPr>
          <w:p w14:paraId="1F6E7830" w14:textId="5C254345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</w:tcPr>
          <w:p w14:paraId="6C0590FE" w14:textId="1C460232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2C984C06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</w:tcPr>
          <w:p w14:paraId="553FBA68" w14:textId="3B2DE738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(56,251)</w:t>
            </w:r>
          </w:p>
        </w:tc>
        <w:tc>
          <w:tcPr>
            <w:tcW w:w="270" w:type="dxa"/>
            <w:vAlign w:val="bottom"/>
          </w:tcPr>
          <w:p w14:paraId="08DF1CF9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7267333A" w14:textId="4D4CB978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(1)</w:t>
            </w:r>
          </w:p>
        </w:tc>
        <w:tc>
          <w:tcPr>
            <w:tcW w:w="236" w:type="dxa"/>
            <w:vAlign w:val="bottom"/>
          </w:tcPr>
          <w:p w14:paraId="7C252FCD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9A7D5DE" w14:textId="666D8E3C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(874)</w:t>
            </w:r>
          </w:p>
        </w:tc>
        <w:tc>
          <w:tcPr>
            <w:tcW w:w="236" w:type="dxa"/>
            <w:vAlign w:val="bottom"/>
          </w:tcPr>
          <w:p w14:paraId="76C46C01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687051B4" w14:textId="72F7F3EE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(57,141)</w:t>
            </w:r>
          </w:p>
        </w:tc>
        <w:tc>
          <w:tcPr>
            <w:tcW w:w="236" w:type="dxa"/>
            <w:vAlign w:val="bottom"/>
          </w:tcPr>
          <w:p w14:paraId="37FB6399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4228AC10" w14:textId="55DCD03A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2D5DC698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01987476" w14:textId="46203ACA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(114,267)</w:t>
            </w:r>
          </w:p>
        </w:tc>
      </w:tr>
      <w:tr w:rsidR="00A54150" w:rsidRPr="003B4CEA" w14:paraId="1DD866B9" w14:textId="77777777" w:rsidTr="00F73C2A">
        <w:tc>
          <w:tcPr>
            <w:tcW w:w="2088" w:type="dxa"/>
          </w:tcPr>
          <w:p w14:paraId="1857FD8C" w14:textId="3FF85879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  <w:lang w:val="en-GB"/>
              </w:rPr>
              <w:t>ตัดบัญชี</w:t>
            </w:r>
          </w:p>
        </w:tc>
        <w:tc>
          <w:tcPr>
            <w:tcW w:w="900" w:type="dxa"/>
          </w:tcPr>
          <w:p w14:paraId="02A6AAD2" w14:textId="01B0DA9F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4EF3EE4A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5C6AA38" w14:textId="7F2318C4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217D079A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54996FF1" w14:textId="659071BB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(129)</w:t>
            </w:r>
          </w:p>
        </w:tc>
        <w:tc>
          <w:tcPr>
            <w:tcW w:w="236" w:type="dxa"/>
            <w:vAlign w:val="bottom"/>
          </w:tcPr>
          <w:p w14:paraId="1D6857F4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4702F898" w14:textId="403D282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(2,916)</w:t>
            </w:r>
          </w:p>
        </w:tc>
        <w:tc>
          <w:tcPr>
            <w:tcW w:w="236" w:type="dxa"/>
            <w:vAlign w:val="bottom"/>
          </w:tcPr>
          <w:p w14:paraId="5807A799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8B58441" w14:textId="26E423FC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269F8C21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51CF91A6" w14:textId="11E6011C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231367F8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3A8866B1" w14:textId="0C9237E1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(3,045)</w:t>
            </w:r>
          </w:p>
        </w:tc>
      </w:tr>
      <w:tr w:rsidR="00A54150" w:rsidRPr="003B4CEA" w14:paraId="0CFC5153" w14:textId="77777777" w:rsidTr="009629A9">
        <w:tc>
          <w:tcPr>
            <w:tcW w:w="2088" w:type="dxa"/>
          </w:tcPr>
          <w:p w14:paraId="11E9998E" w14:textId="4BBD3299" w:rsidR="00A54150" w:rsidRPr="003B4CEA" w:rsidRDefault="00A54150" w:rsidP="00A54150">
            <w:pPr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ผลกระทบจากการสูญเสียการ</w:t>
            </w:r>
          </w:p>
        </w:tc>
        <w:tc>
          <w:tcPr>
            <w:tcW w:w="900" w:type="dxa"/>
          </w:tcPr>
          <w:p w14:paraId="49B4A7F7" w14:textId="78AB679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29C7E3B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F20BA78" w14:textId="60766144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9E731F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0AB34AD3" w14:textId="387E6630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B4A3CF9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0A11D867" w14:textId="64231C46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9A7A6E1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FBA002B" w14:textId="3200854B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DA56A2D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4DE74A84" w14:textId="59065C3F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D2281B2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6FD65809" w14:textId="640DBA18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54150" w:rsidRPr="003B4CEA" w14:paraId="1DF5C83B" w14:textId="77777777" w:rsidTr="009629A9">
        <w:tc>
          <w:tcPr>
            <w:tcW w:w="2088" w:type="dxa"/>
          </w:tcPr>
          <w:p w14:paraId="46C8A0F6" w14:textId="3989F481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ควบคุมใน </w:t>
            </w:r>
            <w:r w:rsidRPr="003B4CEA">
              <w:rPr>
                <w:rFonts w:ascii="Angsana New" w:hAnsi="Angsana New"/>
                <w:sz w:val="22"/>
                <w:szCs w:val="22"/>
              </w:rPr>
              <w:t xml:space="preserve">UR 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 </w:t>
            </w:r>
            <w:r w:rsidRPr="003B4CEA">
              <w:rPr>
                <w:rFonts w:ascii="Angsana New" w:hAnsi="Angsana New"/>
                <w:sz w:val="22"/>
                <w:szCs w:val="22"/>
              </w:rPr>
              <w:t>10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19D3E5F8" w14:textId="540414CA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712A2472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04C8CF7B" w14:textId="5DA6F3FE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(25,332)</w:t>
            </w:r>
          </w:p>
        </w:tc>
        <w:tc>
          <w:tcPr>
            <w:tcW w:w="270" w:type="dxa"/>
            <w:vAlign w:val="bottom"/>
          </w:tcPr>
          <w:p w14:paraId="26CC4D4B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06BE0526" w14:textId="2296EDE6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42D8408C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D31081B" w14:textId="658167C4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(442)</w:t>
            </w:r>
          </w:p>
        </w:tc>
        <w:tc>
          <w:tcPr>
            <w:tcW w:w="236" w:type="dxa"/>
            <w:vAlign w:val="bottom"/>
          </w:tcPr>
          <w:p w14:paraId="5D10FE6D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6FFD76EF" w14:textId="52A28A1D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69C898C5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4F99B7C6" w14:textId="594BCA3F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572C0A95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4F9EE64C" w14:textId="0AEF0A12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(25,774)</w:t>
            </w:r>
          </w:p>
        </w:tc>
      </w:tr>
      <w:tr w:rsidR="00A54150" w:rsidRPr="003B4CEA" w14:paraId="4D224702" w14:textId="77777777" w:rsidTr="009629A9">
        <w:tc>
          <w:tcPr>
            <w:tcW w:w="2088" w:type="dxa"/>
          </w:tcPr>
          <w:p w14:paraId="10FB24F3" w14:textId="4C10585E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0DC53042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0D90D5F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6165C0E3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7A59D8F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479A294D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02F4B37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1652119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FB384B1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4F63C89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57D437D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5192E5A8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B81304E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7626E4BE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54150" w:rsidRPr="003B4CEA" w14:paraId="0D2A05F1" w14:textId="77777777" w:rsidTr="009629A9">
        <w:tc>
          <w:tcPr>
            <w:tcW w:w="2088" w:type="dxa"/>
          </w:tcPr>
          <w:p w14:paraId="410A7D75" w14:textId="671451A1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 </w:t>
            </w:r>
            <w:r w:rsidRPr="003B4CEA">
              <w:rPr>
                <w:rFonts w:ascii="Angsana New" w:hAnsi="Angsana New"/>
                <w:sz w:val="22"/>
                <w:szCs w:val="22"/>
              </w:rPr>
              <w:t>12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A7BC7AC" w14:textId="0831CA10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09A7E6FB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06C8076" w14:textId="3D872263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9,293</w:t>
            </w:r>
          </w:p>
        </w:tc>
        <w:tc>
          <w:tcPr>
            <w:tcW w:w="270" w:type="dxa"/>
            <w:vAlign w:val="bottom"/>
          </w:tcPr>
          <w:p w14:paraId="6D89070E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E09C45" w14:textId="7F798BC0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1,285,819</w:t>
            </w:r>
          </w:p>
        </w:tc>
        <w:tc>
          <w:tcPr>
            <w:tcW w:w="236" w:type="dxa"/>
            <w:vAlign w:val="bottom"/>
          </w:tcPr>
          <w:p w14:paraId="0FD7EA65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947EAAC" w14:textId="309579D3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0702BB5A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EDA30A2" w14:textId="5883A691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79,224</w:t>
            </w:r>
          </w:p>
        </w:tc>
        <w:tc>
          <w:tcPr>
            <w:tcW w:w="236" w:type="dxa"/>
            <w:vAlign w:val="bottom"/>
          </w:tcPr>
          <w:p w14:paraId="63886E85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404E2F3" w14:textId="2787861B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4A8336B4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D67A99" w14:textId="7EE00F8C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1,374,336</w:t>
            </w:r>
          </w:p>
        </w:tc>
      </w:tr>
      <w:tr w:rsidR="00A54150" w:rsidRPr="003B4CEA" w14:paraId="3984AC82" w14:textId="77777777" w:rsidTr="009629A9">
        <w:tc>
          <w:tcPr>
            <w:tcW w:w="2088" w:type="dxa"/>
          </w:tcPr>
          <w:p w14:paraId="790F3202" w14:textId="3D717719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6FE67DE" w14:textId="35F7194F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78E39446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7F026FFA" w14:textId="3D7F985A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664,232</w:t>
            </w:r>
          </w:p>
        </w:tc>
        <w:tc>
          <w:tcPr>
            <w:tcW w:w="270" w:type="dxa"/>
            <w:vAlign w:val="bottom"/>
          </w:tcPr>
          <w:p w14:paraId="1B8ED1AB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10E4CBC" w14:textId="3E4D8CEE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7,677,493</w:t>
            </w:r>
          </w:p>
        </w:tc>
        <w:tc>
          <w:tcPr>
            <w:tcW w:w="236" w:type="dxa"/>
            <w:vAlign w:val="bottom"/>
          </w:tcPr>
          <w:p w14:paraId="2CA2AA4E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C3C49" w14:textId="4B929E0B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260,984</w:t>
            </w:r>
          </w:p>
        </w:tc>
        <w:tc>
          <w:tcPr>
            <w:tcW w:w="236" w:type="dxa"/>
            <w:vAlign w:val="bottom"/>
          </w:tcPr>
          <w:p w14:paraId="0E51C771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725CE488" w14:textId="104AEF2C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349,814</w:t>
            </w:r>
          </w:p>
        </w:tc>
        <w:tc>
          <w:tcPr>
            <w:tcW w:w="236" w:type="dxa"/>
            <w:vAlign w:val="bottom"/>
          </w:tcPr>
          <w:p w14:paraId="70B8353B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65DF1423" w14:textId="3CD6232D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3A147EB9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F4E4A49" w14:textId="53DA292D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8,952,523</w:t>
            </w:r>
          </w:p>
        </w:tc>
      </w:tr>
      <w:tr w:rsidR="00A54150" w:rsidRPr="003B4CEA" w14:paraId="55EC45FF" w14:textId="77777777" w:rsidTr="009629A9">
        <w:tc>
          <w:tcPr>
            <w:tcW w:w="2088" w:type="dxa"/>
          </w:tcPr>
          <w:p w14:paraId="6766E746" w14:textId="41D467FB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71C35B71" w14:textId="68A83E04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6E97F748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03318BAB" w14:textId="6FD4C08B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  <w:lang w:val="en-US" w:bidi="th-TH"/>
              </w:rPr>
              <w:t>59,277</w:t>
            </w:r>
          </w:p>
        </w:tc>
        <w:tc>
          <w:tcPr>
            <w:tcW w:w="270" w:type="dxa"/>
            <w:vAlign w:val="bottom"/>
          </w:tcPr>
          <w:p w14:paraId="1EC7D5BF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735FC3D2" w14:textId="3861048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657,369</w:t>
            </w:r>
          </w:p>
        </w:tc>
        <w:tc>
          <w:tcPr>
            <w:tcW w:w="236" w:type="dxa"/>
            <w:vAlign w:val="bottom"/>
          </w:tcPr>
          <w:p w14:paraId="3BE8526A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AAE818D" w14:textId="2B3339A6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  <w:lang w:val="en-US" w:bidi="th-TH"/>
              </w:rPr>
              <w:t>21,839</w:t>
            </w:r>
          </w:p>
        </w:tc>
        <w:tc>
          <w:tcPr>
            <w:tcW w:w="236" w:type="dxa"/>
            <w:vAlign w:val="bottom"/>
          </w:tcPr>
          <w:p w14:paraId="73ACDE47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9D844C0" w14:textId="316770AE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10,552</w:t>
            </w:r>
          </w:p>
        </w:tc>
        <w:tc>
          <w:tcPr>
            <w:tcW w:w="236" w:type="dxa"/>
            <w:vAlign w:val="bottom"/>
          </w:tcPr>
          <w:p w14:paraId="08D25671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084AD49E" w14:textId="3396C604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39CB6147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A5FBD41" w14:textId="6F797B08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749,037</w:t>
            </w:r>
          </w:p>
        </w:tc>
      </w:tr>
      <w:tr w:rsidR="00A54150" w:rsidRPr="003B4CEA" w14:paraId="443437E2" w14:textId="77777777" w:rsidTr="009629A9">
        <w:tc>
          <w:tcPr>
            <w:tcW w:w="2088" w:type="dxa"/>
          </w:tcPr>
          <w:p w14:paraId="64462A3E" w14:textId="77777777" w:rsidR="00A54150" w:rsidRPr="003B4CEA" w:rsidRDefault="00A54150" w:rsidP="00A54150">
            <w:pPr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</w:tcPr>
          <w:p w14:paraId="72CF67DC" w14:textId="64B97DC5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19D04CE0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6113F2C8" w14:textId="593C3E1A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5555DFA3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5A714927" w14:textId="5470ABFB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(8)</w:t>
            </w:r>
          </w:p>
        </w:tc>
        <w:tc>
          <w:tcPr>
            <w:tcW w:w="236" w:type="dxa"/>
            <w:vAlign w:val="bottom"/>
          </w:tcPr>
          <w:p w14:paraId="47104E4F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5799112D" w14:textId="79E9A6E5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(66)</w:t>
            </w:r>
          </w:p>
        </w:tc>
        <w:tc>
          <w:tcPr>
            <w:tcW w:w="236" w:type="dxa"/>
            <w:vAlign w:val="bottom"/>
          </w:tcPr>
          <w:p w14:paraId="2634DB71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4D34DB3" w14:textId="2C95B0DD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(33,142)</w:t>
            </w:r>
          </w:p>
        </w:tc>
        <w:tc>
          <w:tcPr>
            <w:tcW w:w="236" w:type="dxa"/>
            <w:vAlign w:val="bottom"/>
          </w:tcPr>
          <w:p w14:paraId="4958A917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695BA1C2" w14:textId="786B99A0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7B597779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324961A8" w14:textId="74E668CF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(33,216)</w:t>
            </w:r>
          </w:p>
        </w:tc>
      </w:tr>
      <w:tr w:rsidR="00A54150" w:rsidRPr="003B4CEA" w14:paraId="26CEF30C" w14:textId="77777777" w:rsidTr="009629A9">
        <w:tc>
          <w:tcPr>
            <w:tcW w:w="2088" w:type="dxa"/>
          </w:tcPr>
          <w:p w14:paraId="2250A861" w14:textId="20815228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  <w:lang w:val="en-GB"/>
              </w:rPr>
              <w:t>ตัดบัญชี</w:t>
            </w:r>
          </w:p>
        </w:tc>
        <w:tc>
          <w:tcPr>
            <w:tcW w:w="900" w:type="dxa"/>
          </w:tcPr>
          <w:p w14:paraId="0B584B76" w14:textId="22931630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5553A683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5F5C04F" w14:textId="3C9650BF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4FDF7C00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4BA4FC04" w14:textId="5CD872C6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13651480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27D02D52" w14:textId="4C219E32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(50)</w:t>
            </w:r>
          </w:p>
        </w:tc>
        <w:tc>
          <w:tcPr>
            <w:tcW w:w="236" w:type="dxa"/>
            <w:vAlign w:val="bottom"/>
          </w:tcPr>
          <w:p w14:paraId="78676CD1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2C67973" w14:textId="77F1CCEE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032DFD6F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166037D6" w14:textId="147C84A6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044ABC2E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4221D401" w14:textId="77181744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(50)</w:t>
            </w:r>
          </w:p>
        </w:tc>
      </w:tr>
      <w:tr w:rsidR="00A54150" w:rsidRPr="003B4CEA" w14:paraId="2ECBBF2A" w14:textId="77777777" w:rsidTr="009629A9">
        <w:tc>
          <w:tcPr>
            <w:tcW w:w="2088" w:type="dxa"/>
          </w:tcPr>
          <w:p w14:paraId="260E3CBA" w14:textId="298AE5A5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0B3C73F4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9391CF3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7A67372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7A7AE03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66CB7B82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74E22F0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7B9F1C90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217B62D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02B4AB8D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825F379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12FA4C18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745E4C0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3F655DC9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54150" w:rsidRPr="003B4CEA" w14:paraId="7B28AB5D" w14:textId="77777777" w:rsidTr="009629A9">
        <w:tc>
          <w:tcPr>
            <w:tcW w:w="2088" w:type="dxa"/>
          </w:tcPr>
          <w:p w14:paraId="2D30F9CC" w14:textId="3D16BCB2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 </w:t>
            </w:r>
            <w:r w:rsidRPr="003B4CEA">
              <w:rPr>
                <w:rFonts w:ascii="Angsana New" w:hAnsi="Angsana New"/>
                <w:sz w:val="22"/>
                <w:szCs w:val="22"/>
              </w:rPr>
              <w:t>12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4AEBD329" w14:textId="23BDF70B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5410B3BF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4EADEE30" w14:textId="0A01E7C5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17,093</w:t>
            </w:r>
          </w:p>
        </w:tc>
        <w:tc>
          <w:tcPr>
            <w:tcW w:w="270" w:type="dxa"/>
            <w:vAlign w:val="bottom"/>
          </w:tcPr>
          <w:p w14:paraId="01979331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2EF66A8F" w14:textId="7D2909F0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254,656</w:t>
            </w:r>
          </w:p>
        </w:tc>
        <w:tc>
          <w:tcPr>
            <w:tcW w:w="236" w:type="dxa"/>
            <w:vAlign w:val="bottom"/>
          </w:tcPr>
          <w:p w14:paraId="3E62CCC9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6F572261" w14:textId="163021D9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7CCEE636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286292F0" w14:textId="3786D7D3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45,753</w:t>
            </w:r>
          </w:p>
        </w:tc>
        <w:tc>
          <w:tcPr>
            <w:tcW w:w="236" w:type="dxa"/>
            <w:vAlign w:val="bottom"/>
          </w:tcPr>
          <w:p w14:paraId="68ABDBA0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24156C2F" w14:textId="400935DF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64E3FF7E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19CD7C5D" w14:textId="58FBB624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317,502</w:t>
            </w:r>
          </w:p>
        </w:tc>
      </w:tr>
      <w:tr w:rsidR="00A54150" w:rsidRPr="003B4CEA" w14:paraId="75E9761C" w14:textId="77777777" w:rsidTr="009629A9">
        <w:tc>
          <w:tcPr>
            <w:tcW w:w="2088" w:type="dxa"/>
          </w:tcPr>
          <w:p w14:paraId="6C4ECE2D" w14:textId="20020E66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64884BE" w14:textId="5DEBCF83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4719322F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8CDF4" w14:textId="1B30459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  <w:lang w:val="en-US" w:bidi="th-TH"/>
              </w:rPr>
              <w:t>740,602</w:t>
            </w:r>
          </w:p>
        </w:tc>
        <w:tc>
          <w:tcPr>
            <w:tcW w:w="270" w:type="dxa"/>
            <w:vAlign w:val="bottom"/>
          </w:tcPr>
          <w:p w14:paraId="3431E248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2B96C" w14:textId="6F8A75EF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  <w:lang w:val="en-US" w:bidi="th-TH"/>
              </w:rPr>
              <w:t>8,589,510</w:t>
            </w:r>
          </w:p>
        </w:tc>
        <w:tc>
          <w:tcPr>
            <w:tcW w:w="236" w:type="dxa"/>
            <w:vAlign w:val="bottom"/>
          </w:tcPr>
          <w:p w14:paraId="61505932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AC1D5" w14:textId="26FB2765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282,707</w:t>
            </w:r>
          </w:p>
        </w:tc>
        <w:tc>
          <w:tcPr>
            <w:tcW w:w="236" w:type="dxa"/>
            <w:vAlign w:val="bottom"/>
          </w:tcPr>
          <w:p w14:paraId="1A6AED16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61D44" w14:textId="26D49E71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  <w:lang w:val="en-US" w:bidi="th-TH"/>
              </w:rPr>
              <w:t>372,977</w:t>
            </w:r>
          </w:p>
        </w:tc>
        <w:tc>
          <w:tcPr>
            <w:tcW w:w="236" w:type="dxa"/>
            <w:vAlign w:val="bottom"/>
          </w:tcPr>
          <w:p w14:paraId="526D7CFD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4D60D418" w14:textId="76505ACC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16B582EC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C6848" w14:textId="1154EAB6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  <w:lang w:val="en-US" w:bidi="th-TH"/>
              </w:rPr>
              <w:t>9,985,796</w:t>
            </w:r>
          </w:p>
        </w:tc>
      </w:tr>
      <w:tr w:rsidR="00A54150" w:rsidRPr="003B4CEA" w14:paraId="34CFBA65" w14:textId="77777777" w:rsidTr="009629A9">
        <w:tc>
          <w:tcPr>
            <w:tcW w:w="2088" w:type="dxa"/>
          </w:tcPr>
          <w:p w14:paraId="2875E740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E35533F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left="-108" w:right="-3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EC77F49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66B06D5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2F20834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1A3158E2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22B8D19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0BD0F55E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A61BF3C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42F24174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C5E51E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5CF391E7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7313B3D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BA515B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-3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A54150" w:rsidRPr="003B4CEA" w14:paraId="290D30B6" w14:textId="77777777" w:rsidTr="009629A9">
        <w:tc>
          <w:tcPr>
            <w:tcW w:w="2088" w:type="dxa"/>
          </w:tcPr>
          <w:p w14:paraId="496FDAB0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0" w:type="dxa"/>
            <w:vAlign w:val="bottom"/>
          </w:tcPr>
          <w:p w14:paraId="63257D62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left="-108" w:right="-3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0480493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A4410E1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0484B3F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507BA2FA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2282AA9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49F96711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FF3D090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479518E7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DE921AC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33BD8F76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A3582C1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1E5D445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-3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A54150" w:rsidRPr="003B4CEA" w14:paraId="2C516B12" w14:textId="77777777" w:rsidTr="009629A9">
        <w:tc>
          <w:tcPr>
            <w:tcW w:w="2088" w:type="dxa"/>
          </w:tcPr>
          <w:p w14:paraId="7A128131" w14:textId="32A1D771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sz w:val="22"/>
                <w:szCs w:val="22"/>
              </w:rPr>
              <w:t>1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3B4CE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vAlign w:val="bottom"/>
          </w:tcPr>
          <w:p w14:paraId="32F33527" w14:textId="1039171F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  <w:tc>
          <w:tcPr>
            <w:tcW w:w="236" w:type="dxa"/>
          </w:tcPr>
          <w:p w14:paraId="374AF8DA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C63FA74" w14:textId="50C3636F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028C201E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54B8C88F" w14:textId="5AC24EAA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4FF2EF7D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5DA8193" w14:textId="0FFD2A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1AA9C536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DFF762A" w14:textId="4A11C999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4C652963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5FF185D1" w14:textId="0605284A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4FA78E5F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0DBE7B" w14:textId="5DD907DD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</w:tr>
      <w:tr w:rsidR="00A54150" w:rsidRPr="003B4CEA" w14:paraId="2A287FD9" w14:textId="77777777" w:rsidTr="009629A9">
        <w:tc>
          <w:tcPr>
            <w:tcW w:w="2088" w:type="dxa"/>
          </w:tcPr>
          <w:p w14:paraId="6070A75C" w14:textId="059D3D9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CD166B0" w14:textId="02A2BB00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  <w:tc>
          <w:tcPr>
            <w:tcW w:w="236" w:type="dxa"/>
          </w:tcPr>
          <w:p w14:paraId="685D47D9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40646AB1" w14:textId="2CDE2A46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675DD088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515CF25" w14:textId="7D20D26D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00B87AD6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404D26A7" w14:textId="78430194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6AD0B660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63F160C8" w14:textId="5025FEB0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3E1AC5AD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241E62B4" w14:textId="49D888D5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3CBD5999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2323FD" w14:textId="6EC531BB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</w:tr>
      <w:tr w:rsidR="00A54150" w:rsidRPr="003B4CEA" w14:paraId="4150F91C" w14:textId="77777777" w:rsidTr="009629A9">
        <w:tc>
          <w:tcPr>
            <w:tcW w:w="2088" w:type="dxa"/>
          </w:tcPr>
          <w:p w14:paraId="54597BE7" w14:textId="3683BC1A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31E4B" w14:textId="751E2FDB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  <w:tc>
          <w:tcPr>
            <w:tcW w:w="236" w:type="dxa"/>
          </w:tcPr>
          <w:p w14:paraId="14DDE0C4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6EAFF062" w14:textId="3165703B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6EA5C62D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8B09FCF" w14:textId="1B8F598F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5AEFC4F4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3B63AF0A" w14:textId="656B796C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7A3EE9C5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A9B3449" w14:textId="671E0018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0F31A8F8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7F2BDA67" w14:textId="04F68D16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506696FB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AF4E0" w14:textId="018F3BD8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</w:tr>
      <w:tr w:rsidR="00A54150" w:rsidRPr="003B4CEA" w14:paraId="21F6D17C" w14:textId="77777777" w:rsidTr="008217F7">
        <w:tc>
          <w:tcPr>
            <w:tcW w:w="2088" w:type="dxa"/>
          </w:tcPr>
          <w:p w14:paraId="66792889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114F66C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C3E613B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7024DFA9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1A53E52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B54A73B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9A05B4D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67DB5CC8" w14:textId="77777777" w:rsidR="00A54150" w:rsidRPr="003B4CEA" w:rsidRDefault="00A54150" w:rsidP="00A54150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5834D41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7937A654" w14:textId="77777777" w:rsidR="00A54150" w:rsidRPr="003B4CEA" w:rsidRDefault="00A54150" w:rsidP="00A54150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6F4DE0C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5AF7642D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FCAE8D0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65264EF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54150" w:rsidRPr="003B4CEA" w14:paraId="6DA5423F" w14:textId="77777777" w:rsidTr="008217F7">
        <w:tc>
          <w:tcPr>
            <w:tcW w:w="2088" w:type="dxa"/>
          </w:tcPr>
          <w:p w14:paraId="5476FBC0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00" w:type="dxa"/>
          </w:tcPr>
          <w:p w14:paraId="73A4E2E4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7A1457C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11EA1FDE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DD53EA5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D12638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AB409DC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17EB1CC2" w14:textId="77777777" w:rsidR="00A54150" w:rsidRPr="003B4CEA" w:rsidRDefault="00A54150" w:rsidP="00A54150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1BAFE2B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6DB57A3B" w14:textId="77777777" w:rsidR="00A54150" w:rsidRPr="003B4CEA" w:rsidRDefault="00A54150" w:rsidP="00A54150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61F15A1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518DA66A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236240C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211BDA5" w14:textId="77777777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54150" w:rsidRPr="003B4CEA" w14:paraId="6D6A0711" w14:textId="77777777" w:rsidTr="008217F7">
        <w:tc>
          <w:tcPr>
            <w:tcW w:w="2088" w:type="dxa"/>
          </w:tcPr>
          <w:p w14:paraId="77EB6CE2" w14:textId="39015F3D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DBD2000" w14:textId="13894F18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left="-105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  <w:lang w:val="en-US" w:bidi="th-TH"/>
              </w:rPr>
              <w:t>933,853</w:t>
            </w:r>
          </w:p>
        </w:tc>
        <w:tc>
          <w:tcPr>
            <w:tcW w:w="236" w:type="dxa"/>
          </w:tcPr>
          <w:p w14:paraId="7B816A40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391E2A5E" w14:textId="02A65020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573,739</w:t>
            </w:r>
          </w:p>
        </w:tc>
        <w:tc>
          <w:tcPr>
            <w:tcW w:w="270" w:type="dxa"/>
            <w:vAlign w:val="bottom"/>
          </w:tcPr>
          <w:p w14:paraId="554C1F41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457E8E9" w14:textId="5F644AFD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 w:bidi="th-TH"/>
              </w:rPr>
              <w:t>4,213,733</w:t>
            </w:r>
          </w:p>
        </w:tc>
        <w:tc>
          <w:tcPr>
            <w:tcW w:w="236" w:type="dxa"/>
            <w:vAlign w:val="bottom"/>
          </w:tcPr>
          <w:p w14:paraId="1B8F2CDB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5EB88AD9" w14:textId="5D1BA729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</w:rPr>
              <w:t>41,871</w:t>
            </w:r>
          </w:p>
        </w:tc>
        <w:tc>
          <w:tcPr>
            <w:tcW w:w="236" w:type="dxa"/>
            <w:vAlign w:val="bottom"/>
          </w:tcPr>
          <w:p w14:paraId="68B396FF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4CB4B19E" w14:textId="6C99E824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  <w:lang w:val="en-US" w:bidi="th-TH"/>
              </w:rPr>
              <w:t>4,130</w:t>
            </w:r>
          </w:p>
        </w:tc>
        <w:tc>
          <w:tcPr>
            <w:tcW w:w="236" w:type="dxa"/>
            <w:vAlign w:val="bottom"/>
          </w:tcPr>
          <w:p w14:paraId="4B0ED357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12CE7B63" w14:textId="24EFA26D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9,742</w:t>
            </w:r>
          </w:p>
        </w:tc>
        <w:tc>
          <w:tcPr>
            <w:tcW w:w="270" w:type="dxa"/>
            <w:vAlign w:val="bottom"/>
          </w:tcPr>
          <w:p w14:paraId="16604315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5FA465D" w14:textId="1258008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val="en-US" w:bidi="th-TH"/>
              </w:rPr>
              <w:t>5,777,068</w:t>
            </w:r>
          </w:p>
        </w:tc>
      </w:tr>
      <w:tr w:rsidR="00A54150" w:rsidRPr="003B4CEA" w14:paraId="36817111" w14:textId="77777777" w:rsidTr="009629A9">
        <w:tc>
          <w:tcPr>
            <w:tcW w:w="2088" w:type="dxa"/>
          </w:tcPr>
          <w:p w14:paraId="0583081E" w14:textId="3D6EBBF6" w:rsidR="00A54150" w:rsidRPr="003B4CEA" w:rsidRDefault="00A54150" w:rsidP="00A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EDB12BC" w14:textId="22DDA049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left="-105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  <w:lang w:val="en-US" w:bidi="th-TH"/>
              </w:rPr>
              <w:t>923,545</w:t>
            </w:r>
          </w:p>
        </w:tc>
        <w:tc>
          <w:tcPr>
            <w:tcW w:w="236" w:type="dxa"/>
          </w:tcPr>
          <w:p w14:paraId="056A73BE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40BBA76F" w14:textId="7051A22A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520,122</w:t>
            </w:r>
          </w:p>
        </w:tc>
        <w:tc>
          <w:tcPr>
            <w:tcW w:w="270" w:type="dxa"/>
            <w:vAlign w:val="bottom"/>
          </w:tcPr>
          <w:p w14:paraId="7A13376B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E420BDE" w14:textId="6724641C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  <w:lang w:val="en-US" w:bidi="th-TH"/>
              </w:rPr>
              <w:t>3,700,070</w:t>
            </w:r>
          </w:p>
        </w:tc>
        <w:tc>
          <w:tcPr>
            <w:tcW w:w="236" w:type="dxa"/>
            <w:vAlign w:val="bottom"/>
          </w:tcPr>
          <w:p w14:paraId="56CE1133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3A76AB4B" w14:textId="0CE1FEDF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64,873</w:t>
            </w:r>
          </w:p>
        </w:tc>
        <w:tc>
          <w:tcPr>
            <w:tcW w:w="236" w:type="dxa"/>
            <w:vAlign w:val="bottom"/>
          </w:tcPr>
          <w:p w14:paraId="759626F2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1C6115CA" w14:textId="6A2F6868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  <w:lang w:val="en-US" w:bidi="th-TH"/>
              </w:rPr>
              <w:t>11,650</w:t>
            </w:r>
          </w:p>
        </w:tc>
        <w:tc>
          <w:tcPr>
            <w:tcW w:w="236" w:type="dxa"/>
            <w:vAlign w:val="bottom"/>
          </w:tcPr>
          <w:p w14:paraId="538DB43C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7E483111" w14:textId="57A88DD5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52,043</w:t>
            </w:r>
          </w:p>
        </w:tc>
        <w:tc>
          <w:tcPr>
            <w:tcW w:w="270" w:type="dxa"/>
            <w:vAlign w:val="bottom"/>
          </w:tcPr>
          <w:p w14:paraId="328F601F" w14:textId="77777777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1676459" w14:textId="25435C95" w:rsidR="00A54150" w:rsidRPr="003B4CEA" w:rsidRDefault="00A54150" w:rsidP="00A541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</w:rPr>
              <w:t>5,272,303</w:t>
            </w:r>
          </w:p>
        </w:tc>
      </w:tr>
    </w:tbl>
    <w:p w14:paraId="2B5F2300" w14:textId="77777777" w:rsidR="00E27E5D" w:rsidRPr="003B4CEA" w:rsidRDefault="00E27E5D" w:rsidP="003B4CEA">
      <w:pPr>
        <w:rPr>
          <w:rFonts w:ascii="Angsana New" w:hAnsi="Angsana New"/>
          <w:sz w:val="26"/>
          <w:szCs w:val="26"/>
        </w:rPr>
      </w:pPr>
    </w:p>
    <w:p w14:paraId="1D7ED685" w14:textId="77777777" w:rsidR="00AF5370" w:rsidRPr="003B4CEA" w:rsidRDefault="00AF5370" w:rsidP="003B4CEA">
      <w:pPr>
        <w:rPr>
          <w:rFonts w:ascii="Angsana New" w:hAnsi="Angsana New"/>
          <w:sz w:val="26"/>
          <w:szCs w:val="26"/>
        </w:rPr>
      </w:pPr>
    </w:p>
    <w:p w14:paraId="32F9C1C8" w14:textId="77777777" w:rsidR="00012637" w:rsidRPr="003B4CEA" w:rsidRDefault="00012637" w:rsidP="003B4CEA">
      <w:r w:rsidRPr="003B4CEA">
        <w:br w:type="page"/>
      </w:r>
    </w:p>
    <w:tbl>
      <w:tblPr>
        <w:tblW w:w="9999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900"/>
        <w:gridCol w:w="236"/>
        <w:gridCol w:w="934"/>
        <w:gridCol w:w="236"/>
        <w:gridCol w:w="934"/>
        <w:gridCol w:w="236"/>
        <w:gridCol w:w="934"/>
        <w:gridCol w:w="236"/>
        <w:gridCol w:w="934"/>
        <w:gridCol w:w="236"/>
        <w:gridCol w:w="934"/>
        <w:gridCol w:w="236"/>
        <w:gridCol w:w="925"/>
      </w:tblGrid>
      <w:tr w:rsidR="00FA43FC" w:rsidRPr="003B4CEA" w14:paraId="4D374CC1" w14:textId="77777777" w:rsidTr="00B66A78">
        <w:tc>
          <w:tcPr>
            <w:tcW w:w="2088" w:type="dxa"/>
          </w:tcPr>
          <w:p w14:paraId="1EDB5EA3" w14:textId="202E8039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11" w:type="dxa"/>
            <w:gridSpan w:val="13"/>
            <w:tcBorders>
              <w:bottom w:val="single" w:sz="4" w:space="0" w:color="auto"/>
            </w:tcBorders>
          </w:tcPr>
          <w:p w14:paraId="60CA554D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 (พันบาท)</w:t>
            </w:r>
          </w:p>
        </w:tc>
      </w:tr>
      <w:tr w:rsidR="00FA43FC" w:rsidRPr="003B4CEA" w14:paraId="2FA8BF3B" w14:textId="77777777" w:rsidTr="00B66A78">
        <w:tc>
          <w:tcPr>
            <w:tcW w:w="2088" w:type="dxa"/>
          </w:tcPr>
          <w:p w14:paraId="5D886386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45EFC99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B0D4928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27BC59A0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FC71DA5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14C950EF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A329C65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52A691AD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5B2F8285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48AF1F01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145386B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5792062F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8042473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</w:tcPr>
          <w:p w14:paraId="71F719E1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43FC" w:rsidRPr="003B4CEA" w14:paraId="66C909D4" w14:textId="77777777" w:rsidTr="00B66A78">
        <w:tc>
          <w:tcPr>
            <w:tcW w:w="2088" w:type="dxa"/>
          </w:tcPr>
          <w:p w14:paraId="77BD02E3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924B11B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AB2F59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654461AA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B63AC2D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09D0DFAA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2141C5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6FE4E134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3AA08266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3AB75C4C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75C8FE6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25093E8D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EB17273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</w:tcPr>
          <w:p w14:paraId="28808DB4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43FC" w:rsidRPr="003B4CEA" w14:paraId="1FAE3EEC" w14:textId="77777777" w:rsidTr="00B66A78">
        <w:tc>
          <w:tcPr>
            <w:tcW w:w="2088" w:type="dxa"/>
          </w:tcPr>
          <w:p w14:paraId="498B093E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5EE79B2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BF8A43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47281C0F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36" w:type="dxa"/>
          </w:tcPr>
          <w:p w14:paraId="68C93E9E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B742511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01BEC5B6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EB38401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17DBC647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655246D7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0749706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33D290C1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236" w:type="dxa"/>
          </w:tcPr>
          <w:p w14:paraId="30081235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14:paraId="40AF49C7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43FC" w:rsidRPr="003B4CEA" w14:paraId="56EB8AE6" w14:textId="77777777" w:rsidTr="00B66A78">
        <w:tc>
          <w:tcPr>
            <w:tcW w:w="2088" w:type="dxa"/>
          </w:tcPr>
          <w:p w14:paraId="7AB09F39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D95673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</w:tcPr>
          <w:p w14:paraId="00D666A7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C2CC539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1C96EA29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4A1ECA7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3300A0A1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A1F11C9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36" w:type="dxa"/>
          </w:tcPr>
          <w:p w14:paraId="54FA28EE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C01154B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36" w:type="dxa"/>
          </w:tcPr>
          <w:p w14:paraId="709AA81F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830B135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36" w:type="dxa"/>
          </w:tcPr>
          <w:p w14:paraId="7F0B3982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6CAA28C9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A43FC" w:rsidRPr="003B4CEA" w14:paraId="5995E8E1" w14:textId="77777777" w:rsidTr="00B66A78">
        <w:tc>
          <w:tcPr>
            <w:tcW w:w="2088" w:type="dxa"/>
          </w:tcPr>
          <w:p w14:paraId="253C7857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00" w:type="dxa"/>
          </w:tcPr>
          <w:p w14:paraId="1BE172D5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2FF04F6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7C6E11F4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5B3AD83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79143568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36" w:type="dxa"/>
          </w:tcPr>
          <w:p w14:paraId="1751C72D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3752CE82" w14:textId="77777777" w:rsidR="00FA43FC" w:rsidRPr="003B4CEA" w:rsidRDefault="00FA43FC" w:rsidP="003B4CE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EC91DCD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048933BE" w14:textId="77777777" w:rsidR="00FA43FC" w:rsidRPr="003B4CEA" w:rsidRDefault="00FA43FC" w:rsidP="003B4CE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E92B3A7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7D02C6E9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E95D027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</w:tcPr>
          <w:p w14:paraId="045F5D96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945EE" w:rsidRPr="003B4CEA" w14:paraId="13BE399E" w14:textId="77777777" w:rsidTr="003D4B03">
        <w:tc>
          <w:tcPr>
            <w:tcW w:w="2088" w:type="dxa"/>
          </w:tcPr>
          <w:p w14:paraId="6713F214" w14:textId="5AC9BC1F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sz w:val="22"/>
                <w:szCs w:val="22"/>
              </w:rPr>
              <w:t>1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3B4CEA">
              <w:rPr>
                <w:rFonts w:ascii="Angsana New" w:hAnsi="Angsana New"/>
                <w:sz w:val="22"/>
                <w:szCs w:val="22"/>
              </w:rPr>
              <w:t xml:space="preserve">2565 </w:t>
            </w:r>
          </w:p>
        </w:tc>
        <w:tc>
          <w:tcPr>
            <w:tcW w:w="900" w:type="dxa"/>
          </w:tcPr>
          <w:p w14:paraId="033ACA27" w14:textId="3B859878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927,124</w:t>
            </w:r>
          </w:p>
        </w:tc>
        <w:tc>
          <w:tcPr>
            <w:tcW w:w="236" w:type="dxa"/>
            <w:vAlign w:val="bottom"/>
          </w:tcPr>
          <w:p w14:paraId="0169E854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7028DCC" w14:textId="4D72D3DA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455,689</w:t>
            </w:r>
          </w:p>
        </w:tc>
        <w:tc>
          <w:tcPr>
            <w:tcW w:w="236" w:type="dxa"/>
            <w:vAlign w:val="bottom"/>
          </w:tcPr>
          <w:p w14:paraId="1806AD30" w14:textId="77777777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32EC841" w14:textId="3C6F9C06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5,985,088</w:t>
            </w:r>
          </w:p>
        </w:tc>
        <w:tc>
          <w:tcPr>
            <w:tcW w:w="236" w:type="dxa"/>
            <w:vAlign w:val="bottom"/>
          </w:tcPr>
          <w:p w14:paraId="44C539D5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D488083" w14:textId="34770EBA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254,783</w:t>
            </w:r>
          </w:p>
        </w:tc>
        <w:tc>
          <w:tcPr>
            <w:tcW w:w="236" w:type="dxa"/>
            <w:vAlign w:val="bottom"/>
          </w:tcPr>
          <w:p w14:paraId="4176FD27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CDA99A9" w14:textId="0ADABB97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295,308</w:t>
            </w:r>
          </w:p>
        </w:tc>
        <w:tc>
          <w:tcPr>
            <w:tcW w:w="236" w:type="dxa"/>
            <w:vAlign w:val="bottom"/>
          </w:tcPr>
          <w:p w14:paraId="3945AFBA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173496A" w14:textId="3D7D76AE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11,479</w:t>
            </w:r>
          </w:p>
        </w:tc>
        <w:tc>
          <w:tcPr>
            <w:tcW w:w="236" w:type="dxa"/>
            <w:vAlign w:val="bottom"/>
          </w:tcPr>
          <w:p w14:paraId="7ED42EFC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2D1B84B1" w14:textId="2EE6FB94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7,929,471</w:t>
            </w:r>
          </w:p>
        </w:tc>
      </w:tr>
      <w:tr w:rsidR="002945EE" w:rsidRPr="003B4CEA" w14:paraId="3C4F6BEE" w14:textId="77777777" w:rsidTr="00CD5478">
        <w:tc>
          <w:tcPr>
            <w:tcW w:w="2088" w:type="dxa"/>
          </w:tcPr>
          <w:p w14:paraId="03B52889" w14:textId="534E020F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57E0C3D8" w14:textId="4A01C4F0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8,500</w:t>
            </w:r>
          </w:p>
        </w:tc>
        <w:tc>
          <w:tcPr>
            <w:tcW w:w="236" w:type="dxa"/>
            <w:vAlign w:val="bottom"/>
          </w:tcPr>
          <w:p w14:paraId="64C61886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1EA7AB77" w14:textId="5EC17C68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5,523</w:t>
            </w:r>
          </w:p>
        </w:tc>
        <w:tc>
          <w:tcPr>
            <w:tcW w:w="236" w:type="dxa"/>
            <w:vAlign w:val="bottom"/>
          </w:tcPr>
          <w:p w14:paraId="2169C574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1C8C915" w14:textId="6F18D80D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  <w:lang w:val="en-US" w:bidi="th-TH"/>
              </w:rPr>
              <w:t>20,475</w:t>
            </w:r>
          </w:p>
        </w:tc>
        <w:tc>
          <w:tcPr>
            <w:tcW w:w="236" w:type="dxa"/>
            <w:vAlign w:val="bottom"/>
          </w:tcPr>
          <w:p w14:paraId="3ED71195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BCA4AC8" w14:textId="617E181A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25,122</w:t>
            </w:r>
          </w:p>
        </w:tc>
        <w:tc>
          <w:tcPr>
            <w:tcW w:w="236" w:type="dxa"/>
            <w:vAlign w:val="bottom"/>
          </w:tcPr>
          <w:p w14:paraId="7AA3C9B2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87DB935" w14:textId="7A7643B6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3,914</w:t>
            </w:r>
          </w:p>
        </w:tc>
        <w:tc>
          <w:tcPr>
            <w:tcW w:w="236" w:type="dxa"/>
            <w:vAlign w:val="bottom"/>
          </w:tcPr>
          <w:p w14:paraId="0A3716BA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E6F8368" w14:textId="6570501E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900</w:t>
            </w:r>
          </w:p>
        </w:tc>
        <w:tc>
          <w:tcPr>
            <w:tcW w:w="236" w:type="dxa"/>
            <w:vAlign w:val="bottom"/>
          </w:tcPr>
          <w:p w14:paraId="17112292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7680333" w14:textId="49034FF0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64,434</w:t>
            </w:r>
          </w:p>
        </w:tc>
      </w:tr>
      <w:tr w:rsidR="002945EE" w:rsidRPr="003B4CEA" w14:paraId="70CAAB09" w14:textId="77777777" w:rsidTr="00B66A78">
        <w:tc>
          <w:tcPr>
            <w:tcW w:w="2088" w:type="dxa"/>
          </w:tcPr>
          <w:p w14:paraId="4DEC7056" w14:textId="2BFDA44E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  <w:tcBorders>
              <w:bottom w:val="nil"/>
            </w:tcBorders>
          </w:tcPr>
          <w:p w14:paraId="029E7C25" w14:textId="6FB63DFB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(271,301)</w:t>
            </w:r>
          </w:p>
        </w:tc>
        <w:tc>
          <w:tcPr>
            <w:tcW w:w="236" w:type="dxa"/>
            <w:vAlign w:val="bottom"/>
          </w:tcPr>
          <w:p w14:paraId="150D564F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3BB4D763" w14:textId="428FC56F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(128,333)</w:t>
            </w:r>
          </w:p>
        </w:tc>
        <w:tc>
          <w:tcPr>
            <w:tcW w:w="236" w:type="dxa"/>
            <w:vAlign w:val="bottom"/>
          </w:tcPr>
          <w:p w14:paraId="23B7D4C5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E6A614E" w14:textId="39865EC8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(11)</w:t>
            </w:r>
          </w:p>
        </w:tc>
        <w:tc>
          <w:tcPr>
            <w:tcW w:w="236" w:type="dxa"/>
            <w:vAlign w:val="bottom"/>
          </w:tcPr>
          <w:p w14:paraId="3223E213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5A4CC98" w14:textId="535E61B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(890)</w:t>
            </w:r>
          </w:p>
        </w:tc>
        <w:tc>
          <w:tcPr>
            <w:tcW w:w="236" w:type="dxa"/>
            <w:vAlign w:val="bottom"/>
          </w:tcPr>
          <w:p w14:paraId="3E49A6F4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A96C046" w14:textId="7600A502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(55,813)</w:t>
            </w:r>
          </w:p>
        </w:tc>
        <w:tc>
          <w:tcPr>
            <w:tcW w:w="236" w:type="dxa"/>
            <w:vAlign w:val="bottom"/>
          </w:tcPr>
          <w:p w14:paraId="745B0AE7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63BE3913" w14:textId="2291715E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13A0832B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0FD4C65E" w14:textId="42DE5814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(456,348)</w:t>
            </w:r>
          </w:p>
        </w:tc>
      </w:tr>
      <w:tr w:rsidR="002945EE" w:rsidRPr="003B4CEA" w14:paraId="162E8CC4" w14:textId="77777777" w:rsidTr="00B66A78">
        <w:tc>
          <w:tcPr>
            <w:tcW w:w="2088" w:type="dxa"/>
          </w:tcPr>
          <w:p w14:paraId="2A105C86" w14:textId="3DA84D8F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ตัด</w:t>
            </w:r>
            <w:r w:rsidRPr="003B4CEA">
              <w:rPr>
                <w:rFonts w:ascii="Angsana New" w:hAnsi="Angsana New"/>
                <w:sz w:val="22"/>
                <w:szCs w:val="22"/>
                <w:cs/>
                <w:lang w:val="en-GB"/>
              </w:rPr>
              <w:t>บัญชี</w:t>
            </w:r>
          </w:p>
        </w:tc>
        <w:tc>
          <w:tcPr>
            <w:tcW w:w="900" w:type="dxa"/>
            <w:tcBorders>
              <w:bottom w:val="nil"/>
            </w:tcBorders>
          </w:tcPr>
          <w:p w14:paraId="50BA5C04" w14:textId="1B235882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868EF68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CB5161E" w14:textId="4BB7F550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A1E2C41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12948BAA" w14:textId="308EB2FF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(127)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7BEA843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1849F253" w14:textId="58576DCD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(2,813)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7E227C7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6A1CDE06" w14:textId="2F8ACD25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07E791F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3EF99E83" w14:textId="6B9F8742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(4,879)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942D1FF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637EE546" w14:textId="5548AA90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(7,819)</w:t>
            </w:r>
          </w:p>
        </w:tc>
      </w:tr>
      <w:tr w:rsidR="002945EE" w:rsidRPr="003B4CEA" w14:paraId="02788D5C" w14:textId="77777777" w:rsidTr="00B66A78">
        <w:tc>
          <w:tcPr>
            <w:tcW w:w="2088" w:type="dxa"/>
          </w:tcPr>
          <w:p w14:paraId="32DF5AF9" w14:textId="277FF594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DB1BF86" w14:textId="77777777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70D52F1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0533CA89" w14:textId="77777777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EED9B39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6C68AF0C" w14:textId="77777777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7105B4B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98B1082" w14:textId="77777777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70510EA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686691A2" w14:textId="77777777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1EDEFA2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600EF663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90F1A51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137173EA" w14:textId="77777777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945EE" w:rsidRPr="003B4CEA" w14:paraId="76516623" w14:textId="77777777" w:rsidTr="00B66A78">
        <w:tc>
          <w:tcPr>
            <w:tcW w:w="2088" w:type="dxa"/>
          </w:tcPr>
          <w:p w14:paraId="47FA3815" w14:textId="0E6A4F0E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 </w:t>
            </w:r>
            <w:r w:rsidRPr="003B4CEA">
              <w:rPr>
                <w:rFonts w:ascii="Angsana New" w:hAnsi="Angsana New"/>
                <w:sz w:val="22"/>
                <w:szCs w:val="22"/>
              </w:rPr>
              <w:t>12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5464B67" w14:textId="08520D7C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4C79D16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08E239B3" w14:textId="6A0519E9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10,248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9CC404C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BCB8D42" w14:textId="3BDED205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674,555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AF6FB2A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600E3A18" w14:textId="2464DA3B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CD7A1A2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7608172" w14:textId="56EFD6A7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89,492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C52B1BA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3B791911" w14:textId="18AE4204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FC37B9E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796A1916" w14:textId="300C50C9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774,295</w:t>
            </w:r>
          </w:p>
        </w:tc>
      </w:tr>
      <w:tr w:rsidR="002945EE" w:rsidRPr="003B4CEA" w14:paraId="303A2047" w14:textId="77777777" w:rsidTr="00B66A78">
        <w:tc>
          <w:tcPr>
            <w:tcW w:w="2088" w:type="dxa"/>
          </w:tcPr>
          <w:p w14:paraId="12DB08FB" w14:textId="4B74FA50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7F44D7C" w14:textId="5AF8B5BB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24D991C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25F7CC2C" w14:textId="22774169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2E607759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45CF501F" w14:textId="49D95BAC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3,600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3D419758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1857DBE5" w14:textId="0A8B2DEB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D9B9A42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5579CD69" w14:textId="31D3B8E3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3CCA23AA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31C70787" w14:textId="22F084FF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(6,600)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3B78868F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14:paraId="19CEDE7D" w14:textId="0BAE2123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</w:tr>
      <w:tr w:rsidR="002945EE" w:rsidRPr="003B4CEA" w14:paraId="73B6EBF0" w14:textId="77777777" w:rsidTr="00404D18">
        <w:tc>
          <w:tcPr>
            <w:tcW w:w="2088" w:type="dxa"/>
          </w:tcPr>
          <w:p w14:paraId="40F5067B" w14:textId="06622B84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306697D" w14:textId="72F35259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667,323</w:t>
            </w:r>
          </w:p>
        </w:tc>
        <w:tc>
          <w:tcPr>
            <w:tcW w:w="236" w:type="dxa"/>
            <w:vAlign w:val="bottom"/>
          </w:tcPr>
          <w:p w14:paraId="78099ADA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2386911D" w14:textId="6D4CFD96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343,127</w:t>
            </w:r>
          </w:p>
        </w:tc>
        <w:tc>
          <w:tcPr>
            <w:tcW w:w="236" w:type="dxa"/>
            <w:vAlign w:val="bottom"/>
          </w:tcPr>
          <w:p w14:paraId="7C79B902" w14:textId="77777777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64BB79C3" w14:textId="252643A3" w:rsidR="002945EE" w:rsidRPr="003B4CEA" w:rsidRDefault="002945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6,683,580</w:t>
            </w:r>
          </w:p>
        </w:tc>
        <w:tc>
          <w:tcPr>
            <w:tcW w:w="236" w:type="dxa"/>
            <w:vAlign w:val="bottom"/>
          </w:tcPr>
          <w:p w14:paraId="073B0762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7E96F066" w14:textId="679131A9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276,202</w:t>
            </w:r>
          </w:p>
        </w:tc>
        <w:tc>
          <w:tcPr>
            <w:tcW w:w="236" w:type="dxa"/>
            <w:vAlign w:val="bottom"/>
          </w:tcPr>
          <w:p w14:paraId="7F9162ED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078D1144" w14:textId="38101074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332,901</w:t>
            </w:r>
          </w:p>
        </w:tc>
        <w:tc>
          <w:tcPr>
            <w:tcW w:w="236" w:type="dxa"/>
            <w:vAlign w:val="bottom"/>
          </w:tcPr>
          <w:p w14:paraId="49DC1839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1B9A173B" w14:textId="43F1BB9F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900</w:t>
            </w:r>
          </w:p>
        </w:tc>
        <w:tc>
          <w:tcPr>
            <w:tcW w:w="236" w:type="dxa"/>
            <w:vAlign w:val="bottom"/>
          </w:tcPr>
          <w:p w14:paraId="0179E1B8" w14:textId="77777777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3BD4F48F" w14:textId="3D16BC18" w:rsidR="002945EE" w:rsidRPr="003B4CEA" w:rsidRDefault="002945EE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8,304,033</w:t>
            </w:r>
          </w:p>
        </w:tc>
      </w:tr>
      <w:tr w:rsidR="00F83F28" w:rsidRPr="003B4CEA" w14:paraId="53AF2979" w14:textId="77777777" w:rsidTr="00263F40">
        <w:tc>
          <w:tcPr>
            <w:tcW w:w="2088" w:type="dxa"/>
          </w:tcPr>
          <w:p w14:paraId="4B864142" w14:textId="77777777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882708B" w14:textId="33142759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3F247018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3ED1C43" w14:textId="1C6DC449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2,706</w:t>
            </w:r>
          </w:p>
        </w:tc>
        <w:tc>
          <w:tcPr>
            <w:tcW w:w="236" w:type="dxa"/>
            <w:vAlign w:val="bottom"/>
          </w:tcPr>
          <w:p w14:paraId="6A62247B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21E837C" w14:textId="613F57CD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  <w:lang w:val="en-US" w:bidi="th-TH"/>
              </w:rPr>
              <w:t>67,517</w:t>
            </w:r>
          </w:p>
        </w:tc>
        <w:tc>
          <w:tcPr>
            <w:tcW w:w="236" w:type="dxa"/>
            <w:vAlign w:val="bottom"/>
          </w:tcPr>
          <w:p w14:paraId="77A70F19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EFB373A" w14:textId="3BDCF5AD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44,326</w:t>
            </w:r>
          </w:p>
        </w:tc>
        <w:tc>
          <w:tcPr>
            <w:tcW w:w="236" w:type="dxa"/>
            <w:vAlign w:val="bottom"/>
          </w:tcPr>
          <w:p w14:paraId="6682A3BB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CD019D8" w14:textId="6F477303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915</w:t>
            </w:r>
          </w:p>
        </w:tc>
        <w:tc>
          <w:tcPr>
            <w:tcW w:w="236" w:type="dxa"/>
            <w:vAlign w:val="bottom"/>
          </w:tcPr>
          <w:p w14:paraId="167C564D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B0791DA" w14:textId="3A778439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50,546</w:t>
            </w:r>
          </w:p>
        </w:tc>
        <w:tc>
          <w:tcPr>
            <w:tcW w:w="236" w:type="dxa"/>
            <w:vAlign w:val="bottom"/>
          </w:tcPr>
          <w:p w14:paraId="2C7335C8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5AE30E79" w14:textId="7B88E576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166,010</w:t>
            </w:r>
          </w:p>
        </w:tc>
      </w:tr>
      <w:tr w:rsidR="00F83F28" w:rsidRPr="003B4CEA" w14:paraId="103A8CD2" w14:textId="77777777" w:rsidTr="00B66A78">
        <w:tc>
          <w:tcPr>
            <w:tcW w:w="2088" w:type="dxa"/>
            <w:tcBorders>
              <w:bottom w:val="nil"/>
            </w:tcBorders>
          </w:tcPr>
          <w:p w14:paraId="01D6E7EB" w14:textId="77777777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  <w:tcBorders>
              <w:bottom w:val="nil"/>
            </w:tcBorders>
          </w:tcPr>
          <w:p w14:paraId="2C8BD77F" w14:textId="075308B2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(10,308)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BD6F4AA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074D9DA" w14:textId="359666EC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DD64D99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116BB26A" w14:textId="31F4E6CD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(8)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BA83916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FA3041E" w14:textId="17DAF56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(66)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BE1C7F2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3FC0489C" w14:textId="03381390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(34,856)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EAE5D44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123CD651" w14:textId="72D1BD29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2F6A862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0BA691F8" w14:textId="69C446A8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(45,238)</w:t>
            </w:r>
          </w:p>
        </w:tc>
      </w:tr>
      <w:tr w:rsidR="00F83F28" w:rsidRPr="003B4CEA" w14:paraId="4737ACA9" w14:textId="77777777" w:rsidTr="00B66A78">
        <w:tc>
          <w:tcPr>
            <w:tcW w:w="2088" w:type="dxa"/>
            <w:tcBorders>
              <w:bottom w:val="nil"/>
            </w:tcBorders>
          </w:tcPr>
          <w:p w14:paraId="313910D5" w14:textId="70E7CCA2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ตัด</w:t>
            </w:r>
            <w:r w:rsidRPr="003B4CEA">
              <w:rPr>
                <w:rFonts w:ascii="Angsana New" w:hAnsi="Angsana New"/>
                <w:sz w:val="22"/>
                <w:szCs w:val="22"/>
                <w:cs/>
                <w:lang w:val="en-GB"/>
              </w:rPr>
              <w:t>บัญชี</w:t>
            </w:r>
          </w:p>
        </w:tc>
        <w:tc>
          <w:tcPr>
            <w:tcW w:w="900" w:type="dxa"/>
            <w:tcBorders>
              <w:bottom w:val="nil"/>
            </w:tcBorders>
          </w:tcPr>
          <w:p w14:paraId="75478C39" w14:textId="3CC6BC97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4DB6689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7FF96B1C" w14:textId="58D07A1C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E8F0D1B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70F68911" w14:textId="615D3EF1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CF53D39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73A8ADA" w14:textId="21E789A5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(50)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BED8A31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32DB27BC" w14:textId="165D606E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C90180A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EF6E8B6" w14:textId="46415A4D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14A66FB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5E5D955B" w14:textId="4CD85210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(50)</w:t>
            </w:r>
          </w:p>
        </w:tc>
      </w:tr>
      <w:tr w:rsidR="0070046E" w:rsidRPr="003B4CEA" w14:paraId="065946F2" w14:textId="77777777" w:rsidTr="00B66A78">
        <w:tc>
          <w:tcPr>
            <w:tcW w:w="2088" w:type="dxa"/>
            <w:tcBorders>
              <w:bottom w:val="nil"/>
            </w:tcBorders>
          </w:tcPr>
          <w:p w14:paraId="3DE798C0" w14:textId="1A2A5D7E" w:rsidR="0070046E" w:rsidRPr="003B4CEA" w:rsidRDefault="0070046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  <w:tcBorders>
              <w:bottom w:val="nil"/>
            </w:tcBorders>
          </w:tcPr>
          <w:p w14:paraId="78DBD0EB" w14:textId="77777777" w:rsidR="0070046E" w:rsidRPr="003B4CEA" w:rsidRDefault="0070046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3EAB90A" w14:textId="77777777" w:rsidR="0070046E" w:rsidRPr="003B4CEA" w:rsidRDefault="0070046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7EC97D3C" w14:textId="77777777" w:rsidR="0070046E" w:rsidRPr="003B4CEA" w:rsidRDefault="0070046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2D66760" w14:textId="77777777" w:rsidR="0070046E" w:rsidRPr="003B4CEA" w:rsidRDefault="0070046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46489C06" w14:textId="754AD452" w:rsidR="0070046E" w:rsidRPr="003B4CEA" w:rsidRDefault="0070046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A967D53" w14:textId="77777777" w:rsidR="0070046E" w:rsidRPr="003B4CEA" w:rsidRDefault="0070046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A52CF9E" w14:textId="77777777" w:rsidR="0070046E" w:rsidRPr="003B4CEA" w:rsidRDefault="0070046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5F39A8B" w14:textId="77777777" w:rsidR="0070046E" w:rsidRPr="003B4CEA" w:rsidRDefault="0070046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D7C9E8A" w14:textId="77777777" w:rsidR="0070046E" w:rsidRPr="003B4CEA" w:rsidRDefault="0070046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0DAD805" w14:textId="77777777" w:rsidR="0070046E" w:rsidRPr="003B4CEA" w:rsidRDefault="0070046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69E0106" w14:textId="77777777" w:rsidR="0070046E" w:rsidRPr="003B4CEA" w:rsidRDefault="0070046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69A0869" w14:textId="77777777" w:rsidR="0070046E" w:rsidRPr="003B4CEA" w:rsidRDefault="0070046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0E419E0E" w14:textId="77777777" w:rsidR="0070046E" w:rsidRPr="003B4CEA" w:rsidRDefault="0070046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3F28" w:rsidRPr="003B4CEA" w14:paraId="005021C1" w14:textId="77777777" w:rsidTr="00B66A78">
        <w:tc>
          <w:tcPr>
            <w:tcW w:w="2088" w:type="dxa"/>
            <w:tcBorders>
              <w:bottom w:val="nil"/>
            </w:tcBorders>
          </w:tcPr>
          <w:p w14:paraId="2A036CCF" w14:textId="314AC999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 </w:t>
            </w:r>
            <w:r w:rsidRPr="003B4CEA">
              <w:rPr>
                <w:rFonts w:ascii="Angsana New" w:hAnsi="Angsana New"/>
                <w:sz w:val="22"/>
                <w:szCs w:val="22"/>
              </w:rPr>
              <w:t>12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tcBorders>
              <w:bottom w:val="nil"/>
            </w:tcBorders>
          </w:tcPr>
          <w:p w14:paraId="60721232" w14:textId="349CA232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330EF91" w14:textId="77777777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7635AA0" w14:textId="435020FC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19,149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9989ADF" w14:textId="77777777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E7A2253" w14:textId="0A37CD96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77,753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E837E4D" w14:textId="77777777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15913A00" w14:textId="40940704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F6AC65F" w14:textId="77777777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3E492971" w14:textId="0D682929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64,625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7C7A281" w14:textId="77777777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60B1E928" w14:textId="031FA715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44A8983" w14:textId="77777777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5A8A223B" w14:textId="64F8E31B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161,527</w:t>
            </w:r>
          </w:p>
        </w:tc>
      </w:tr>
      <w:tr w:rsidR="00F83F28" w:rsidRPr="003B4CEA" w14:paraId="22873ADA" w14:textId="77777777" w:rsidTr="008156E4">
        <w:tc>
          <w:tcPr>
            <w:tcW w:w="2088" w:type="dxa"/>
            <w:tcBorders>
              <w:bottom w:val="nil"/>
            </w:tcBorders>
          </w:tcPr>
          <w:p w14:paraId="1D2BA74E" w14:textId="77777777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BE2C09" w14:textId="478BFCBC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0AC2F2F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89AF6B6" w14:textId="144C5D27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900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BF79FBF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5B85781" w14:textId="60109CEB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C019FBE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55A187C" w14:textId="263A605B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C6A2C6F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0375A92" w14:textId="474D95CD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69A4803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7C9850A" w14:textId="7170C17C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(900)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901B2B7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7131E766" w14:textId="666BA3B0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</w:tr>
      <w:tr w:rsidR="00301A2F" w:rsidRPr="003B4CEA" w14:paraId="0B21629F" w14:textId="77777777" w:rsidTr="008156E4">
        <w:tc>
          <w:tcPr>
            <w:tcW w:w="2088" w:type="dxa"/>
            <w:tcBorders>
              <w:top w:val="nil"/>
              <w:bottom w:val="nil"/>
            </w:tcBorders>
          </w:tcPr>
          <w:p w14:paraId="38E98E58" w14:textId="5F9B81EC" w:rsidR="00301A2F" w:rsidRPr="003B4CEA" w:rsidRDefault="00301A2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30694F1" w14:textId="5951B898" w:rsidR="00301A2F" w:rsidRPr="003B4CEA" w:rsidRDefault="00301A2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657,015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E8CCC9F" w14:textId="77777777" w:rsidR="00301A2F" w:rsidRPr="003B4CEA" w:rsidRDefault="00301A2F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2DF54" w14:textId="05B46FD5" w:rsidR="00301A2F" w:rsidRPr="003B4CEA" w:rsidRDefault="00301A2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365,88</w:t>
            </w:r>
            <w:r w:rsidR="00EB09E9" w:rsidRPr="003B4CEA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F8E851D" w14:textId="77777777" w:rsidR="00301A2F" w:rsidRPr="003B4CEA" w:rsidRDefault="00301A2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57D15" w14:textId="282DC72A" w:rsidR="00301A2F" w:rsidRPr="003B4CEA" w:rsidRDefault="00301A2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6,828,84</w:t>
            </w:r>
            <w:r w:rsidR="00EB09E9" w:rsidRPr="003B4CEA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6EC5668" w14:textId="77777777" w:rsidR="00301A2F" w:rsidRPr="003B4CEA" w:rsidRDefault="00301A2F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BD470" w14:textId="228EE42F" w:rsidR="00301A2F" w:rsidRPr="003B4CEA" w:rsidRDefault="00301A2F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320,41</w:t>
            </w:r>
            <w:r w:rsidR="00EB09E9" w:rsidRPr="003B4CEA">
              <w:rPr>
                <w:rFonts w:ascii="Angsana New" w:hAnsi="Angsana New"/>
                <w:szCs w:val="22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7D17B72" w14:textId="77777777" w:rsidR="00301A2F" w:rsidRPr="003B4CEA" w:rsidRDefault="00301A2F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98514" w14:textId="190AEC24" w:rsidR="00301A2F" w:rsidRPr="003B4CEA" w:rsidRDefault="00301A2F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3</w:t>
            </w:r>
            <w:r w:rsidR="00EB09E9" w:rsidRPr="003B4CEA">
              <w:rPr>
                <w:rFonts w:ascii="Angsana New" w:hAnsi="Angsana New"/>
                <w:szCs w:val="22"/>
              </w:rPr>
              <w:t>6</w:t>
            </w:r>
            <w:r w:rsidRPr="003B4CEA">
              <w:rPr>
                <w:rFonts w:ascii="Angsana New" w:hAnsi="Angsana New"/>
                <w:szCs w:val="22"/>
              </w:rPr>
              <w:t>3,</w:t>
            </w:r>
            <w:r w:rsidR="00EB09E9" w:rsidRPr="003B4CEA">
              <w:rPr>
                <w:rFonts w:ascii="Angsana New" w:hAnsi="Angsana New"/>
                <w:szCs w:val="22"/>
              </w:rPr>
              <w:t>585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2F320BE" w14:textId="77777777" w:rsidR="00301A2F" w:rsidRPr="003B4CEA" w:rsidRDefault="00301A2F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BCFA6" w14:textId="34462DF8" w:rsidR="00301A2F" w:rsidRPr="003B4CEA" w:rsidRDefault="00301A2F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50,546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599D6BD" w14:textId="77777777" w:rsidR="00301A2F" w:rsidRPr="003B4CEA" w:rsidRDefault="00301A2F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FFCC9" w14:textId="04E1E262" w:rsidR="00301A2F" w:rsidRPr="003B4CEA" w:rsidRDefault="00301A2F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8,586,</w:t>
            </w:r>
            <w:r w:rsidR="00EB09E9" w:rsidRPr="003B4CEA">
              <w:rPr>
                <w:rFonts w:ascii="Angsana New" w:hAnsi="Angsana New"/>
                <w:szCs w:val="22"/>
              </w:rPr>
              <w:t>282</w:t>
            </w:r>
          </w:p>
        </w:tc>
      </w:tr>
      <w:tr w:rsidR="00012637" w:rsidRPr="003B4CEA" w14:paraId="4B24FA72" w14:textId="77777777" w:rsidTr="00B66A78">
        <w:tc>
          <w:tcPr>
            <w:tcW w:w="2088" w:type="dxa"/>
            <w:tcBorders>
              <w:top w:val="nil"/>
            </w:tcBorders>
          </w:tcPr>
          <w:p w14:paraId="046B3F68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16C249E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CC57ED7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4F9FD5D9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1DBB435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249D2EF2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D1EBDA6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5F5E6AEF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43946AA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6458BA8D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AF9A869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16BEA149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A3E1888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25" w:type="dxa"/>
            <w:tcBorders>
              <w:top w:val="nil"/>
            </w:tcBorders>
          </w:tcPr>
          <w:p w14:paraId="2B3FD6ED" w14:textId="77777777" w:rsidR="00012637" w:rsidRPr="003B4CEA" w:rsidRDefault="0001263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FA43FC" w:rsidRPr="003B4CEA" w14:paraId="77DD0527" w14:textId="77777777" w:rsidTr="00B66A78">
        <w:tc>
          <w:tcPr>
            <w:tcW w:w="2088" w:type="dxa"/>
            <w:tcBorders>
              <w:top w:val="nil"/>
            </w:tcBorders>
          </w:tcPr>
          <w:p w14:paraId="2F05AEA7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00" w:type="dxa"/>
            <w:tcBorders>
              <w:top w:val="nil"/>
            </w:tcBorders>
          </w:tcPr>
          <w:p w14:paraId="080A1AA2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6AC63CA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1E7CF2EF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A80774B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6D6D421F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38EA337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62182382" w14:textId="77777777" w:rsidR="00FA43FC" w:rsidRPr="003B4CEA" w:rsidRDefault="00FA43FC" w:rsidP="003B4CEA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3172AB6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3ACE64F4" w14:textId="77777777" w:rsidR="00FA43FC" w:rsidRPr="003B4CEA" w:rsidRDefault="00FA43FC" w:rsidP="003B4CEA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B03C081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79FCE2DC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598157E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</w:tcBorders>
          </w:tcPr>
          <w:p w14:paraId="667D817A" w14:textId="77777777" w:rsidR="00FA43FC" w:rsidRPr="003B4CEA" w:rsidRDefault="00FA43F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D085C" w:rsidRPr="003B4CEA" w14:paraId="7BEEE16C" w14:textId="77777777" w:rsidTr="00485622">
        <w:tc>
          <w:tcPr>
            <w:tcW w:w="2088" w:type="dxa"/>
          </w:tcPr>
          <w:p w14:paraId="751B8F38" w14:textId="5B0733BC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sz w:val="22"/>
                <w:szCs w:val="22"/>
              </w:rPr>
              <w:t>1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3B4CEA">
              <w:rPr>
                <w:rFonts w:ascii="Angsana New" w:hAnsi="Angsana New"/>
                <w:sz w:val="22"/>
                <w:szCs w:val="22"/>
              </w:rPr>
              <w:t>2565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D524078" w14:textId="6AF6DC5B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17800F71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6DD1F58" w14:textId="5B0AC48C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304,108</w:t>
            </w:r>
          </w:p>
        </w:tc>
        <w:tc>
          <w:tcPr>
            <w:tcW w:w="236" w:type="dxa"/>
            <w:vAlign w:val="bottom"/>
          </w:tcPr>
          <w:p w14:paraId="0C083CC7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3104E8C" w14:textId="280B75F1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2,441,683</w:t>
            </w:r>
          </w:p>
        </w:tc>
        <w:tc>
          <w:tcPr>
            <w:tcW w:w="236" w:type="dxa"/>
            <w:vAlign w:val="bottom"/>
          </w:tcPr>
          <w:p w14:paraId="13A229CD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F2A6840" w14:textId="6CA862C8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223,099</w:t>
            </w:r>
          </w:p>
        </w:tc>
        <w:tc>
          <w:tcPr>
            <w:tcW w:w="236" w:type="dxa"/>
            <w:vAlign w:val="bottom"/>
          </w:tcPr>
          <w:p w14:paraId="28EE43BB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7A926A9" w14:textId="16267655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293,475</w:t>
            </w:r>
          </w:p>
        </w:tc>
        <w:tc>
          <w:tcPr>
            <w:tcW w:w="236" w:type="dxa"/>
            <w:vAlign w:val="bottom"/>
          </w:tcPr>
          <w:p w14:paraId="0F3D1769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5B7CDD8" w14:textId="0D0C6D73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6760A1DF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12ED004" w14:textId="2612471F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3,262,365</w:t>
            </w:r>
          </w:p>
        </w:tc>
      </w:tr>
      <w:tr w:rsidR="008D085C" w:rsidRPr="003B4CEA" w14:paraId="09A8DAF8" w14:textId="77777777" w:rsidTr="00B66A78">
        <w:tc>
          <w:tcPr>
            <w:tcW w:w="2088" w:type="dxa"/>
          </w:tcPr>
          <w:p w14:paraId="164AE061" w14:textId="6B54EA74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bottom w:val="nil"/>
            </w:tcBorders>
          </w:tcPr>
          <w:p w14:paraId="518E96B8" w14:textId="02DB36EB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638F47F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32089C4E" w14:textId="6283D63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29,051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F6132F5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  <w:vAlign w:val="bottom"/>
          </w:tcPr>
          <w:p w14:paraId="1EEC9395" w14:textId="6CA9807C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487,842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4E685E8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  <w:vAlign w:val="bottom"/>
          </w:tcPr>
          <w:p w14:paraId="4AABF9C3" w14:textId="162CB913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16,564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29977A5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  <w:vAlign w:val="bottom"/>
          </w:tcPr>
          <w:p w14:paraId="148FCB90" w14:textId="34CB05EF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11,920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B8105E3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4FCBC69B" w14:textId="467B56AE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78F0CF0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25F02ADB" w14:textId="4DFD6BAC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545,377</w:t>
            </w:r>
          </w:p>
        </w:tc>
      </w:tr>
      <w:tr w:rsidR="008D085C" w:rsidRPr="003B4CEA" w14:paraId="1B94C418" w14:textId="77777777" w:rsidTr="00B66A78">
        <w:tc>
          <w:tcPr>
            <w:tcW w:w="2088" w:type="dxa"/>
          </w:tcPr>
          <w:p w14:paraId="2DE5138B" w14:textId="01AD91DC" w:rsidR="008D085C" w:rsidRPr="003B4CEA" w:rsidRDefault="008D085C" w:rsidP="003B4CEA">
            <w:pPr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  <w:tcBorders>
              <w:bottom w:val="nil"/>
            </w:tcBorders>
          </w:tcPr>
          <w:p w14:paraId="482B7EDB" w14:textId="7D6BDAD9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7AE7CB6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BF33434" w14:textId="5C102DE0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(49,072)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C265974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36427136" w14:textId="2EABA20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(1)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DFDF5B1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2C74F50" w14:textId="39043D23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(873)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33A5288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F7CF42A" w14:textId="060C9402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(55,813)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7AFC80C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D9A5791" w14:textId="503164BD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51E1C08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1F264E41" w14:textId="1DC2D0FD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(105,759)</w:t>
            </w:r>
          </w:p>
        </w:tc>
      </w:tr>
      <w:tr w:rsidR="008D085C" w:rsidRPr="003B4CEA" w14:paraId="0B67D040" w14:textId="77777777" w:rsidTr="00B66A78">
        <w:tc>
          <w:tcPr>
            <w:tcW w:w="2088" w:type="dxa"/>
          </w:tcPr>
          <w:p w14:paraId="35339434" w14:textId="6477C91A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ตัด</w:t>
            </w:r>
            <w:r w:rsidRPr="003B4CEA">
              <w:rPr>
                <w:rFonts w:ascii="Angsana New" w:hAnsi="Angsana New"/>
                <w:sz w:val="22"/>
                <w:szCs w:val="22"/>
                <w:cs/>
                <w:lang w:val="en-GB"/>
              </w:rPr>
              <w:t>บัญชี</w:t>
            </w:r>
          </w:p>
        </w:tc>
        <w:tc>
          <w:tcPr>
            <w:tcW w:w="900" w:type="dxa"/>
            <w:tcBorders>
              <w:bottom w:val="nil"/>
            </w:tcBorders>
          </w:tcPr>
          <w:p w14:paraId="16C94D4F" w14:textId="345FFDC7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3A78EF0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E2372B8" w14:textId="610D03BD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0F4B50B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46D22350" w14:textId="244CF1AB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(128)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6A19660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0128572" w14:textId="4A8667E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(2,812)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1960C1A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45B294C" w14:textId="1DB53D60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84C26A5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C736035" w14:textId="1F851A9C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13EAA0B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3C0E4B34" w14:textId="3C51EC0C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(2,940)</w:t>
            </w:r>
          </w:p>
        </w:tc>
      </w:tr>
      <w:tr w:rsidR="008D085C" w:rsidRPr="003B4CEA" w14:paraId="6FD311EA" w14:textId="77777777" w:rsidTr="00B66A78">
        <w:tc>
          <w:tcPr>
            <w:tcW w:w="2088" w:type="dxa"/>
          </w:tcPr>
          <w:p w14:paraId="4A9AA6B4" w14:textId="626ACAE0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  <w:tcBorders>
              <w:bottom w:val="nil"/>
            </w:tcBorders>
          </w:tcPr>
          <w:p w14:paraId="29FA35D6" w14:textId="77777777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EF0228A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D69F321" w14:textId="77777777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4A12183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748F8756" w14:textId="77777777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147EBE6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7F31A18E" w14:textId="77777777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E0FBDF9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CF7B6D3" w14:textId="77777777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62D8D6D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C976119" w14:textId="77777777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674AF09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656BB386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8D085C" w:rsidRPr="003B4CEA" w14:paraId="4BB0406B" w14:textId="77777777" w:rsidTr="00B66A78">
        <w:tc>
          <w:tcPr>
            <w:tcW w:w="2088" w:type="dxa"/>
          </w:tcPr>
          <w:p w14:paraId="68B12E9B" w14:textId="57046437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 </w:t>
            </w:r>
            <w:r w:rsidRPr="003B4CEA">
              <w:rPr>
                <w:rFonts w:ascii="Angsana New" w:hAnsi="Angsana New"/>
                <w:sz w:val="22"/>
                <w:szCs w:val="22"/>
              </w:rPr>
              <w:t>12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tcBorders>
              <w:bottom w:val="nil"/>
            </w:tcBorders>
          </w:tcPr>
          <w:p w14:paraId="7055E45F" w14:textId="35C171E7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A26F837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340D1871" w14:textId="0496B2DD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9,293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56F854F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25A14DE" w14:textId="70490841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581,008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4DF7B83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6C923BE2" w14:textId="5A55475E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1105180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A1373D8" w14:textId="50705B16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79,224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74FDEDD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E25A35E" w14:textId="59895789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4F93A3E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483C4858" w14:textId="08A34851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669,525</w:t>
            </w:r>
          </w:p>
        </w:tc>
      </w:tr>
      <w:tr w:rsidR="008D085C" w:rsidRPr="003B4CEA" w14:paraId="0BFCF859" w14:textId="77777777" w:rsidTr="00485622">
        <w:trPr>
          <w:trHeight w:val="305"/>
        </w:trPr>
        <w:tc>
          <w:tcPr>
            <w:tcW w:w="2088" w:type="dxa"/>
            <w:vAlign w:val="bottom"/>
          </w:tcPr>
          <w:p w14:paraId="28ACF03B" w14:textId="66CC4224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D88DE21" w14:textId="29834955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56BE5188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E4ABB6D" w14:textId="2F157870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</w:rPr>
              <w:t>293,380</w:t>
            </w:r>
          </w:p>
        </w:tc>
        <w:tc>
          <w:tcPr>
            <w:tcW w:w="236" w:type="dxa"/>
            <w:vAlign w:val="bottom"/>
          </w:tcPr>
          <w:p w14:paraId="74052973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05140D5A" w14:textId="30A9C9A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3,510,40</w:t>
            </w:r>
            <w:r w:rsidRPr="003B4CEA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6D50F0D0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55334177" w14:textId="1AD6D4EC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235,978</w:t>
            </w:r>
          </w:p>
        </w:tc>
        <w:tc>
          <w:tcPr>
            <w:tcW w:w="236" w:type="dxa"/>
            <w:vAlign w:val="bottom"/>
          </w:tcPr>
          <w:p w14:paraId="2A634D45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3E981E24" w14:textId="77E2830B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328,806</w:t>
            </w:r>
          </w:p>
        </w:tc>
        <w:tc>
          <w:tcPr>
            <w:tcW w:w="236" w:type="dxa"/>
            <w:vAlign w:val="bottom"/>
          </w:tcPr>
          <w:p w14:paraId="6CC92F41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D26CB31" w14:textId="34726116" w:rsidR="008D085C" w:rsidRPr="003B4CEA" w:rsidRDefault="008D085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544E1D4C" w14:textId="77777777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53C6C83F" w14:textId="52134CA6" w:rsidR="008D085C" w:rsidRPr="003B4CEA" w:rsidRDefault="008D085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4,368,568</w:t>
            </w:r>
          </w:p>
        </w:tc>
      </w:tr>
      <w:tr w:rsidR="00B46AB8" w:rsidRPr="003B4CEA" w14:paraId="5DDFFD85" w14:textId="77777777" w:rsidTr="00B66A78">
        <w:tc>
          <w:tcPr>
            <w:tcW w:w="2088" w:type="dxa"/>
            <w:tcBorders>
              <w:top w:val="nil"/>
              <w:bottom w:val="nil"/>
            </w:tcBorders>
          </w:tcPr>
          <w:p w14:paraId="02D0318C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80978B7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E68C871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44DE7E38" w14:textId="773584DB" w:rsidR="00B46AB8" w:rsidRPr="003B4CEA" w:rsidRDefault="00301A2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18,400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69CF98B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vAlign w:val="bottom"/>
          </w:tcPr>
          <w:p w14:paraId="6F1E231C" w14:textId="6FF0C277" w:rsidR="00B46AB8" w:rsidRPr="003B4CEA" w:rsidRDefault="00301A2F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  <w:lang w:val="en-US" w:bidi="th-TH"/>
              </w:rPr>
              <w:t>482,</w:t>
            </w:r>
            <w:r w:rsidR="00F2002F" w:rsidRPr="003B4CEA">
              <w:rPr>
                <w:rFonts w:ascii="Angsana New" w:hAnsi="Angsana New"/>
                <w:szCs w:val="22"/>
                <w:lang w:val="en-US" w:bidi="th-TH"/>
              </w:rPr>
              <w:t>201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235CC4D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vAlign w:val="bottom"/>
          </w:tcPr>
          <w:p w14:paraId="14EB8BCE" w14:textId="65FE1770" w:rsidR="00B46AB8" w:rsidRPr="003B4CEA" w:rsidRDefault="00301A2F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3B4CEA">
              <w:rPr>
                <w:rFonts w:ascii="Angsana New" w:hAnsi="Angsana New"/>
                <w:szCs w:val="22"/>
              </w:rPr>
              <w:t>21,03</w:t>
            </w:r>
            <w:r w:rsidR="00F2002F" w:rsidRPr="003B4CEA">
              <w:rPr>
                <w:rFonts w:ascii="Angsana New" w:hAnsi="Angsana New"/>
                <w:szCs w:val="22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B5F0B9E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vAlign w:val="bottom"/>
          </w:tcPr>
          <w:p w14:paraId="784D858F" w14:textId="0B2A69A0" w:rsidR="00B46AB8" w:rsidRPr="003B4CEA" w:rsidRDefault="00301A2F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  <w:lang w:val="en-US" w:bidi="th-TH"/>
              </w:rPr>
              <w:t>10,518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109C4FF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ED742D3" w14:textId="2CFB03E5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32B90D7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59604911" w14:textId="72693380" w:rsidR="00B46AB8" w:rsidRPr="003B4CEA" w:rsidRDefault="00301A2F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532,15</w:t>
            </w:r>
            <w:r w:rsidR="00B64C94" w:rsidRPr="003B4CEA">
              <w:rPr>
                <w:rFonts w:ascii="Angsana New" w:hAnsi="Angsana New"/>
                <w:szCs w:val="22"/>
                <w:lang w:bidi="th-TH"/>
              </w:rPr>
              <w:t>3</w:t>
            </w:r>
          </w:p>
        </w:tc>
      </w:tr>
      <w:tr w:rsidR="00F83F28" w:rsidRPr="003B4CEA" w14:paraId="1C28B8D7" w14:textId="77777777" w:rsidTr="00B66A78">
        <w:tc>
          <w:tcPr>
            <w:tcW w:w="2088" w:type="dxa"/>
            <w:tcBorders>
              <w:bottom w:val="nil"/>
            </w:tcBorders>
          </w:tcPr>
          <w:p w14:paraId="750DCA2E" w14:textId="77777777" w:rsidR="00F83F28" w:rsidRPr="003B4CEA" w:rsidRDefault="00F83F28" w:rsidP="003B4CEA">
            <w:pPr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  <w:tcBorders>
              <w:bottom w:val="nil"/>
            </w:tcBorders>
          </w:tcPr>
          <w:p w14:paraId="2D123202" w14:textId="77777777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E1554C3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361951C" w14:textId="1CD9DBC9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1A20599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4FBDA1C9" w14:textId="58133D84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(8)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8F488BE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182EAA02" w14:textId="296A4C42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(66)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13CBF0E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27A5BFF" w14:textId="6AFBA40B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(33,142)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B280C4B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A6C7E19" w14:textId="59D68A7A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F2E71A8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03CAF514" w14:textId="3DCCBE35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(33,216)</w:t>
            </w:r>
          </w:p>
        </w:tc>
      </w:tr>
      <w:tr w:rsidR="00F83F28" w:rsidRPr="003B4CEA" w14:paraId="64778AB2" w14:textId="77777777" w:rsidTr="00B66A78">
        <w:tc>
          <w:tcPr>
            <w:tcW w:w="2088" w:type="dxa"/>
            <w:tcBorders>
              <w:bottom w:val="nil"/>
            </w:tcBorders>
          </w:tcPr>
          <w:p w14:paraId="6147C8E6" w14:textId="5682C8F8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ตัด</w:t>
            </w:r>
            <w:r w:rsidRPr="003B4CEA">
              <w:rPr>
                <w:rFonts w:ascii="Angsana New" w:hAnsi="Angsana New"/>
                <w:sz w:val="22"/>
                <w:szCs w:val="22"/>
                <w:cs/>
                <w:lang w:val="en-GB"/>
              </w:rPr>
              <w:t>บัญชี</w:t>
            </w:r>
          </w:p>
        </w:tc>
        <w:tc>
          <w:tcPr>
            <w:tcW w:w="900" w:type="dxa"/>
            <w:tcBorders>
              <w:bottom w:val="nil"/>
            </w:tcBorders>
          </w:tcPr>
          <w:p w14:paraId="19F3139F" w14:textId="77777777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D447C1A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6759B3E8" w14:textId="3898CB2C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757A98A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7910004D" w14:textId="1D3D0389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5E87CD6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730A091D" w14:textId="540055AD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(50)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30C829D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71FB9C38" w14:textId="4FCEA4F2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CA512B8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43CBF8C8" w14:textId="168B3F38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313E5A1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2D5D0437" w14:textId="1DA398B2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(50)</w:t>
            </w:r>
          </w:p>
        </w:tc>
      </w:tr>
      <w:tr w:rsidR="00B46AB8" w:rsidRPr="003B4CEA" w14:paraId="606399D1" w14:textId="77777777" w:rsidTr="00B66A78">
        <w:tc>
          <w:tcPr>
            <w:tcW w:w="2088" w:type="dxa"/>
            <w:tcBorders>
              <w:bottom w:val="nil"/>
            </w:tcBorders>
          </w:tcPr>
          <w:p w14:paraId="0F7E5DB6" w14:textId="1C417C8F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  <w:tcBorders>
              <w:bottom w:val="nil"/>
            </w:tcBorders>
          </w:tcPr>
          <w:p w14:paraId="7DDDC104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F42B59B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7D3DDE96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991142E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DC013EF" w14:textId="325AB163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CC98EE4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4B7B9D37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04B1F65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3D004C6B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F807FD5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FB4FBDA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D2E9C22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70289832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F83F28" w:rsidRPr="003B4CEA" w14:paraId="540BBD9F" w14:textId="77777777" w:rsidTr="00B66A78">
        <w:tc>
          <w:tcPr>
            <w:tcW w:w="2088" w:type="dxa"/>
            <w:tcBorders>
              <w:bottom w:val="nil"/>
            </w:tcBorders>
          </w:tcPr>
          <w:p w14:paraId="278DE6AF" w14:textId="068CAC6C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 </w:t>
            </w:r>
            <w:r w:rsidRPr="003B4CEA">
              <w:rPr>
                <w:rFonts w:ascii="Angsana New" w:hAnsi="Angsana New"/>
                <w:sz w:val="22"/>
                <w:szCs w:val="22"/>
              </w:rPr>
              <w:t>12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tcBorders>
              <w:bottom w:val="nil"/>
            </w:tcBorders>
          </w:tcPr>
          <w:p w14:paraId="09D793DB" w14:textId="637382F9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E4FE897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4A9AACE4" w14:textId="51B962C0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17,092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AE77DF9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DD87674" w14:textId="37B2BB79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58,972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444EE12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36E0FA4" w14:textId="442F6EBC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05ADE05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49043EAE" w14:textId="1056A272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45,753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2E58362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79EE2F33" w14:textId="640DC642" w:rsidR="00F83F28" w:rsidRPr="003B4CEA" w:rsidRDefault="00F83F2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195A73F" w14:textId="77777777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253DEF22" w14:textId="1DEEE96B" w:rsidR="00F83F28" w:rsidRPr="003B4CEA" w:rsidRDefault="00F83F2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121,817</w:t>
            </w:r>
          </w:p>
        </w:tc>
      </w:tr>
      <w:tr w:rsidR="00B46AB8" w:rsidRPr="003B4CEA" w14:paraId="30F87BA9" w14:textId="77777777" w:rsidTr="00B66A78">
        <w:tc>
          <w:tcPr>
            <w:tcW w:w="2088" w:type="dxa"/>
            <w:tcBorders>
              <w:bottom w:val="nil"/>
            </w:tcBorders>
          </w:tcPr>
          <w:p w14:paraId="5910C1E7" w14:textId="452E3A28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33646C" w:rsidRPr="003B4CEA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2EBA2B1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4CD5018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638682DB" w14:textId="66463966" w:rsidR="00B46AB8" w:rsidRPr="003B4CEA" w:rsidRDefault="00B64C9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328,872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A56F91B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F49B7" w14:textId="1C476CBB" w:rsidR="00B46AB8" w:rsidRPr="003B4CEA" w:rsidRDefault="00B64C9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  <w:lang w:val="en-US" w:bidi="th-TH"/>
              </w:rPr>
              <w:t>4,051,56</w:t>
            </w:r>
            <w:r w:rsidR="00F2002F" w:rsidRPr="003B4CEA">
              <w:rPr>
                <w:rFonts w:ascii="Angsana New" w:hAnsi="Angsana New"/>
                <w:szCs w:val="22"/>
                <w:lang w:val="en-US" w:bidi="th-TH"/>
              </w:rPr>
              <w:t>9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ADBC134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FCBEC" w14:textId="0BD95905" w:rsidR="00B46AB8" w:rsidRPr="003B4CEA" w:rsidRDefault="00B64C9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256,89</w:t>
            </w:r>
            <w:r w:rsidR="00F2002F" w:rsidRPr="003B4CEA">
              <w:rPr>
                <w:rFonts w:ascii="Angsana New" w:hAnsi="Angsana New"/>
                <w:szCs w:val="22"/>
                <w:lang w:val="en-US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68EE304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7F8D4" w14:textId="1B2922BF" w:rsidR="00B46AB8" w:rsidRPr="003B4CEA" w:rsidRDefault="00B64C9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  <w:lang w:val="en-US" w:bidi="th-TH"/>
              </w:rPr>
              <w:t>351,93</w:t>
            </w:r>
            <w:r w:rsidR="00F2002F" w:rsidRPr="003B4CEA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101B7E7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9F8FF6C" w14:textId="7F7BAE36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06B984C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E48B8" w14:textId="2C159CB3" w:rsidR="00B46AB8" w:rsidRPr="003B4CEA" w:rsidRDefault="00B64C9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4,989,27</w:t>
            </w:r>
            <w:r w:rsidR="00F2002F" w:rsidRPr="003B4CEA">
              <w:rPr>
                <w:rFonts w:ascii="Angsana New" w:hAnsi="Angsana New"/>
                <w:szCs w:val="22"/>
                <w:lang w:val="en-US"/>
              </w:rPr>
              <w:t>2</w:t>
            </w:r>
          </w:p>
        </w:tc>
      </w:tr>
      <w:tr w:rsidR="00B46AB8" w:rsidRPr="003B4CEA" w14:paraId="5FC24DDC" w14:textId="77777777" w:rsidTr="00B66A78">
        <w:tc>
          <w:tcPr>
            <w:tcW w:w="2088" w:type="dxa"/>
            <w:tcBorders>
              <w:bottom w:val="nil"/>
            </w:tcBorders>
          </w:tcPr>
          <w:p w14:paraId="63F7ACF0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FB26501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9D9ADD4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EEE8F61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0FF75A0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6350387D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7940A8D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5657AD2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1259B96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ACEA667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4D2A040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F5A8121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E18AC93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03A1583A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B46AB8" w:rsidRPr="003B4CEA" w14:paraId="044E6DD4" w14:textId="77777777" w:rsidTr="00B66A78">
        <w:tc>
          <w:tcPr>
            <w:tcW w:w="2088" w:type="dxa"/>
            <w:tcBorders>
              <w:bottom w:val="nil"/>
            </w:tcBorders>
          </w:tcPr>
          <w:p w14:paraId="73FAD1D4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850ADB8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ind w:left="-108" w:right="-3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A2567DA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180DE15A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78AF44A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8CA965E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EF78C08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9C400B9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F5C8FBF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7D038AB8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BEDAA1C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37A3B1FD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DF00B22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1CE7D120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-3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B46AB8" w:rsidRPr="003B4CEA" w14:paraId="240A8118" w14:textId="77777777" w:rsidTr="00B66A78">
        <w:tblPrEx>
          <w:tblBorders>
            <w:bottom w:val="none" w:sz="0" w:space="0" w:color="auto"/>
          </w:tblBorders>
        </w:tblPrEx>
        <w:tc>
          <w:tcPr>
            <w:tcW w:w="2088" w:type="dxa"/>
          </w:tcPr>
          <w:p w14:paraId="4FD81024" w14:textId="6CB5E0A3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sz w:val="22"/>
                <w:szCs w:val="22"/>
              </w:rPr>
              <w:t>1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="0033646C" w:rsidRPr="003B4CE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vAlign w:val="bottom"/>
          </w:tcPr>
          <w:p w14:paraId="2EF022C6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  <w:tc>
          <w:tcPr>
            <w:tcW w:w="236" w:type="dxa"/>
            <w:vAlign w:val="bottom"/>
          </w:tcPr>
          <w:p w14:paraId="4D72DCC5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4A8C5F69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063523ED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FAFFA56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5D239AC5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9F55620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13F5EC4F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C774EA4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6810CF67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67F19CD9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3B1B2964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1C0FC523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</w:tr>
      <w:tr w:rsidR="00B46AB8" w:rsidRPr="003B4CEA" w14:paraId="0B015F7B" w14:textId="77777777" w:rsidTr="00B66A78">
        <w:tblPrEx>
          <w:tblBorders>
            <w:bottom w:val="none" w:sz="0" w:space="0" w:color="auto"/>
          </w:tblBorders>
        </w:tblPrEx>
        <w:tc>
          <w:tcPr>
            <w:tcW w:w="2088" w:type="dxa"/>
          </w:tcPr>
          <w:p w14:paraId="42074418" w14:textId="4424F53E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33646C" w:rsidRPr="003B4CEA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BCC2669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  <w:tc>
          <w:tcPr>
            <w:tcW w:w="236" w:type="dxa"/>
            <w:vAlign w:val="bottom"/>
          </w:tcPr>
          <w:p w14:paraId="51EA4DE1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24BA925F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248E13FD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9A1A3B4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49122594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8387BE6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09F61E4B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41F4E0C3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6A5F778C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6B7A2679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4822F062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7F6CC653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</w:tr>
      <w:tr w:rsidR="00B46AB8" w:rsidRPr="003B4CEA" w14:paraId="04A7AC8C" w14:textId="77777777" w:rsidTr="00B66A78">
        <w:tblPrEx>
          <w:tblBorders>
            <w:bottom w:val="none" w:sz="0" w:space="0" w:color="auto"/>
          </w:tblBorders>
        </w:tblPrEx>
        <w:tc>
          <w:tcPr>
            <w:tcW w:w="2088" w:type="dxa"/>
          </w:tcPr>
          <w:p w14:paraId="4EB8B8F1" w14:textId="750A113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33646C" w:rsidRPr="003B4CEA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BC56D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  <w:tc>
          <w:tcPr>
            <w:tcW w:w="236" w:type="dxa"/>
            <w:vAlign w:val="bottom"/>
          </w:tcPr>
          <w:p w14:paraId="35F1B234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44E32EF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1704BD97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2BE9F743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49BFA207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7B7B478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3D9335D6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3852F34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3770BD46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B1A0908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30D9799C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B1956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</w:tr>
      <w:tr w:rsidR="00B46AB8" w:rsidRPr="003B4CEA" w14:paraId="7DFE24F7" w14:textId="77777777" w:rsidTr="00B66A78">
        <w:tblPrEx>
          <w:tblBorders>
            <w:bottom w:val="none" w:sz="0" w:space="0" w:color="auto"/>
          </w:tblBorders>
        </w:tblPrEx>
        <w:tc>
          <w:tcPr>
            <w:tcW w:w="2088" w:type="dxa"/>
          </w:tcPr>
          <w:p w14:paraId="2F932218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A8FC524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</w:tcPr>
          <w:p w14:paraId="388AC86D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3F37C8FA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</w:tcPr>
          <w:p w14:paraId="5A25EE51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C348EE9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</w:tcPr>
          <w:p w14:paraId="075B79A8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B56E2FE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</w:tcPr>
          <w:p w14:paraId="2F4F169F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08239E44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</w:tcPr>
          <w:p w14:paraId="597B5BA3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6C775A3F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</w:tcPr>
          <w:p w14:paraId="39CE2184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33E89DE5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B46AB8" w:rsidRPr="003B4CEA" w14:paraId="1FBD8B0E" w14:textId="77777777" w:rsidTr="00E27E5D">
        <w:tblPrEx>
          <w:tblBorders>
            <w:bottom w:val="none" w:sz="0" w:space="0" w:color="auto"/>
          </w:tblBorders>
        </w:tblPrEx>
        <w:tc>
          <w:tcPr>
            <w:tcW w:w="2088" w:type="dxa"/>
          </w:tcPr>
          <w:p w14:paraId="19DD2293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00" w:type="dxa"/>
          </w:tcPr>
          <w:p w14:paraId="53842B35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07A66E0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42C951F4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059C86B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4F6A9559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6F0676D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0FBC9040" w14:textId="77777777" w:rsidR="00B46AB8" w:rsidRPr="003B4CEA" w:rsidRDefault="00B46AB8" w:rsidP="003B4CEA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F69DF2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43163DAE" w14:textId="77777777" w:rsidR="00B46AB8" w:rsidRPr="003B4CEA" w:rsidRDefault="00B46AB8" w:rsidP="003B4CEA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492436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5BFF09F3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2DA36A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</w:tcPr>
          <w:p w14:paraId="0BE3082E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5016" w:rsidRPr="003B4CEA" w14:paraId="114EFDF4" w14:textId="77777777" w:rsidTr="00E27E5D">
        <w:tblPrEx>
          <w:tblBorders>
            <w:bottom w:val="none" w:sz="0" w:space="0" w:color="auto"/>
          </w:tblBorders>
        </w:tblPrEx>
        <w:tc>
          <w:tcPr>
            <w:tcW w:w="2088" w:type="dxa"/>
          </w:tcPr>
          <w:p w14:paraId="7E1C516B" w14:textId="50F5CBDC" w:rsidR="00AC5016" w:rsidRPr="003B4CEA" w:rsidRDefault="00AC5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F6C7759" w14:textId="09C6F543" w:rsidR="00AC5016" w:rsidRPr="003B4CEA" w:rsidRDefault="00AC5016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</w:rPr>
              <w:t>652,323</w:t>
            </w:r>
          </w:p>
        </w:tc>
        <w:tc>
          <w:tcPr>
            <w:tcW w:w="236" w:type="dxa"/>
            <w:vAlign w:val="bottom"/>
          </w:tcPr>
          <w:p w14:paraId="1F2B6661" w14:textId="77777777" w:rsidR="00AC5016" w:rsidRPr="003B4CEA" w:rsidRDefault="00AC5016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5F0350EE" w14:textId="2DE1C61B" w:rsidR="00AC5016" w:rsidRPr="003B4CEA" w:rsidRDefault="00AC5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49,747</w:t>
            </w:r>
          </w:p>
        </w:tc>
        <w:tc>
          <w:tcPr>
            <w:tcW w:w="236" w:type="dxa"/>
            <w:vAlign w:val="bottom"/>
          </w:tcPr>
          <w:p w14:paraId="1D44B56C" w14:textId="77777777" w:rsidR="00AC5016" w:rsidRPr="003B4CEA" w:rsidRDefault="00AC5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6FF0A67B" w14:textId="623AB328" w:rsidR="00AC5016" w:rsidRPr="003B4CEA" w:rsidRDefault="00AC5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3,173,176</w:t>
            </w:r>
          </w:p>
        </w:tc>
        <w:tc>
          <w:tcPr>
            <w:tcW w:w="236" w:type="dxa"/>
            <w:vAlign w:val="bottom"/>
          </w:tcPr>
          <w:p w14:paraId="7E2FAA00" w14:textId="77777777" w:rsidR="00AC5016" w:rsidRPr="003B4CEA" w:rsidRDefault="00AC5016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0599C2CE" w14:textId="412426F8" w:rsidR="00AC5016" w:rsidRPr="003B4CEA" w:rsidRDefault="00AC5016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40,224</w:t>
            </w:r>
          </w:p>
        </w:tc>
        <w:tc>
          <w:tcPr>
            <w:tcW w:w="236" w:type="dxa"/>
            <w:vAlign w:val="bottom"/>
          </w:tcPr>
          <w:p w14:paraId="76D3159A" w14:textId="77777777" w:rsidR="00AC5016" w:rsidRPr="003B4CEA" w:rsidRDefault="00AC5016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1AF09AB3" w14:textId="15609BF1" w:rsidR="00AC5016" w:rsidRPr="003B4CEA" w:rsidRDefault="00AC5016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4,095</w:t>
            </w:r>
          </w:p>
        </w:tc>
        <w:tc>
          <w:tcPr>
            <w:tcW w:w="236" w:type="dxa"/>
            <w:vAlign w:val="bottom"/>
          </w:tcPr>
          <w:p w14:paraId="1B6B9248" w14:textId="77777777" w:rsidR="00AC5016" w:rsidRPr="003B4CEA" w:rsidRDefault="00AC5016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08D7920D" w14:textId="7C1572D5" w:rsidR="00AC5016" w:rsidRPr="003B4CEA" w:rsidRDefault="00AC5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900</w:t>
            </w:r>
          </w:p>
        </w:tc>
        <w:tc>
          <w:tcPr>
            <w:tcW w:w="236" w:type="dxa"/>
            <w:vAlign w:val="bottom"/>
          </w:tcPr>
          <w:p w14:paraId="510AB18C" w14:textId="77777777" w:rsidR="00AC5016" w:rsidRPr="003B4CEA" w:rsidRDefault="00AC5016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  <w:vAlign w:val="bottom"/>
          </w:tcPr>
          <w:p w14:paraId="224A23E0" w14:textId="72AAE5A7" w:rsidR="00AC5016" w:rsidRPr="003B4CEA" w:rsidRDefault="00AC5016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3,920,465</w:t>
            </w:r>
          </w:p>
        </w:tc>
      </w:tr>
      <w:tr w:rsidR="00B46AB8" w:rsidRPr="003B4CEA" w14:paraId="49D1B9B7" w14:textId="77777777" w:rsidTr="00E27E5D">
        <w:tblPrEx>
          <w:tblBorders>
            <w:bottom w:val="none" w:sz="0" w:space="0" w:color="auto"/>
          </w:tblBorders>
        </w:tblPrEx>
        <w:tc>
          <w:tcPr>
            <w:tcW w:w="2088" w:type="dxa"/>
          </w:tcPr>
          <w:p w14:paraId="2AC944CB" w14:textId="1A9385E9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33646C" w:rsidRPr="003B4CEA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660E8A8" w14:textId="1CD4920C" w:rsidR="00B46AB8" w:rsidRPr="003B4CEA" w:rsidRDefault="00F2002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642,015</w:t>
            </w:r>
          </w:p>
        </w:tc>
        <w:tc>
          <w:tcPr>
            <w:tcW w:w="236" w:type="dxa"/>
            <w:vAlign w:val="bottom"/>
          </w:tcPr>
          <w:p w14:paraId="4ECA1E64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3AFCC65C" w14:textId="2F8785D7" w:rsidR="00B46AB8" w:rsidRPr="003B4CEA" w:rsidRDefault="00F2002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37,010</w:t>
            </w:r>
          </w:p>
        </w:tc>
        <w:tc>
          <w:tcPr>
            <w:tcW w:w="236" w:type="dxa"/>
            <w:vAlign w:val="bottom"/>
          </w:tcPr>
          <w:p w14:paraId="0E527DB5" w14:textId="77777777" w:rsidR="00B46AB8" w:rsidRPr="003B4CEA" w:rsidRDefault="00B46AB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0DAD4AC5" w14:textId="3AD3BFD7" w:rsidR="00B46AB8" w:rsidRPr="003B4CEA" w:rsidRDefault="00F2002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2,777,273</w:t>
            </w:r>
          </w:p>
        </w:tc>
        <w:tc>
          <w:tcPr>
            <w:tcW w:w="236" w:type="dxa"/>
            <w:vAlign w:val="bottom"/>
          </w:tcPr>
          <w:p w14:paraId="4C1A1C04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20B1A4FD" w14:textId="2D9471DD" w:rsidR="00B46AB8" w:rsidRPr="003B4CEA" w:rsidRDefault="00F2002F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B4CEA">
              <w:rPr>
                <w:rFonts w:ascii="Angsana New" w:hAnsi="Angsana New"/>
                <w:szCs w:val="22"/>
                <w:lang w:val="en-US"/>
              </w:rPr>
              <w:t>63,516</w:t>
            </w:r>
          </w:p>
        </w:tc>
        <w:tc>
          <w:tcPr>
            <w:tcW w:w="236" w:type="dxa"/>
            <w:vAlign w:val="bottom"/>
          </w:tcPr>
          <w:p w14:paraId="5A134817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30C16D74" w14:textId="6281247F" w:rsidR="00B46AB8" w:rsidRPr="003B4CEA" w:rsidRDefault="00F2002F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3B4CEA">
              <w:rPr>
                <w:rFonts w:ascii="Angsana New" w:hAnsi="Angsana New"/>
                <w:szCs w:val="22"/>
                <w:lang w:val="en-US" w:bidi="th-TH"/>
              </w:rPr>
              <w:t>11,650</w:t>
            </w:r>
          </w:p>
        </w:tc>
        <w:tc>
          <w:tcPr>
            <w:tcW w:w="236" w:type="dxa"/>
            <w:vAlign w:val="bottom"/>
          </w:tcPr>
          <w:p w14:paraId="0790BF7B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570E77F9" w14:textId="772E5A06" w:rsidR="00B46AB8" w:rsidRPr="003B4CEA" w:rsidRDefault="00F2002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50,546</w:t>
            </w:r>
          </w:p>
        </w:tc>
        <w:tc>
          <w:tcPr>
            <w:tcW w:w="236" w:type="dxa"/>
            <w:vAlign w:val="bottom"/>
          </w:tcPr>
          <w:p w14:paraId="611D5E53" w14:textId="77777777" w:rsidR="00B46AB8" w:rsidRPr="003B4CEA" w:rsidRDefault="00B46AB8" w:rsidP="003B4C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  <w:vAlign w:val="bottom"/>
          </w:tcPr>
          <w:p w14:paraId="3EB8924F" w14:textId="71BD6719" w:rsidR="00B46AB8" w:rsidRPr="003B4CEA" w:rsidRDefault="00C90626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3B4CEA">
              <w:rPr>
                <w:rFonts w:ascii="Angsana New" w:hAnsi="Angsana New"/>
                <w:szCs w:val="22"/>
                <w:lang w:bidi="th-TH"/>
              </w:rPr>
              <w:t>3,582,010</w:t>
            </w:r>
          </w:p>
        </w:tc>
      </w:tr>
    </w:tbl>
    <w:p w14:paraId="5457652D" w14:textId="7D1E4A4F" w:rsidR="00592F66" w:rsidRPr="003B4CEA" w:rsidRDefault="00592F66" w:rsidP="003B4CE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B4CEA">
        <w:rPr>
          <w:rFonts w:ascii="Angsana New" w:hAnsi="Angsana New" w:cs="Angsana New"/>
          <w:sz w:val="26"/>
          <w:szCs w:val="26"/>
          <w:cs/>
        </w:rPr>
        <w:lastRenderedPageBreak/>
        <w:t>ที่ดิน อาคารและเครื่องจักรของบริษัทซึ่งมีมูลค่าสุทธิตามบัญชี</w:t>
      </w:r>
      <w:r w:rsidR="00981C59" w:rsidRPr="003B4CEA">
        <w:rPr>
          <w:rFonts w:ascii="Angsana New" w:hAnsi="Angsana New" w:cs="Angsana New"/>
          <w:sz w:val="26"/>
          <w:szCs w:val="26"/>
          <w:cs/>
        </w:rPr>
        <w:t>จำนวนเงิน</w:t>
      </w:r>
      <w:r w:rsidRPr="003B4CEA">
        <w:rPr>
          <w:rFonts w:ascii="Angsana New" w:hAnsi="Angsana New" w:cs="Angsana New"/>
          <w:sz w:val="26"/>
          <w:szCs w:val="26"/>
          <w:cs/>
        </w:rPr>
        <w:t>รวม</w:t>
      </w:r>
      <w:r w:rsidRPr="003B4CEA">
        <w:rPr>
          <w:rFonts w:ascii="Angsana New" w:hAnsi="Angsana New" w:cs="Angsana New"/>
          <w:sz w:val="26"/>
          <w:szCs w:val="26"/>
          <w:lang w:val="en-GB"/>
        </w:rPr>
        <w:t xml:space="preserve"> </w:t>
      </w:r>
      <w:r w:rsidR="00334DB5" w:rsidRPr="003B4CEA">
        <w:rPr>
          <w:rFonts w:ascii="Angsana New" w:hAnsi="Angsana New" w:cs="Angsana New"/>
          <w:sz w:val="26"/>
          <w:szCs w:val="26"/>
          <w:lang w:val="en-GB"/>
        </w:rPr>
        <w:t>619.0</w:t>
      </w:r>
      <w:r w:rsidR="00F76DB7" w:rsidRPr="003B4CEA">
        <w:rPr>
          <w:rFonts w:ascii="Angsana New" w:hAnsi="Angsana New" w:cs="Angsana New"/>
          <w:sz w:val="26"/>
          <w:szCs w:val="26"/>
          <w:lang w:val="en-GB"/>
        </w:rPr>
        <w:t xml:space="preserve"> </w:t>
      </w:r>
      <w:r w:rsidRPr="003B4CEA">
        <w:rPr>
          <w:rFonts w:ascii="Angsana New" w:hAnsi="Angsana New" w:cs="Angsana New"/>
          <w:sz w:val="26"/>
          <w:szCs w:val="26"/>
          <w:cs/>
        </w:rPr>
        <w:t xml:space="preserve">ล้านบาท และ </w:t>
      </w:r>
      <w:r w:rsidR="00AC5016" w:rsidRPr="003B4CEA">
        <w:rPr>
          <w:rFonts w:ascii="Angsana New" w:hAnsi="Angsana New" w:cs="Angsana New"/>
          <w:sz w:val="26"/>
          <w:szCs w:val="26"/>
          <w:lang w:val="en-US"/>
        </w:rPr>
        <w:t>629.3</w:t>
      </w:r>
      <w:r w:rsidR="00981C59" w:rsidRPr="003B4CEA">
        <w:rPr>
          <w:rFonts w:ascii="Angsana New" w:hAnsi="Angsana New" w:cs="Angsana New"/>
          <w:sz w:val="26"/>
          <w:szCs w:val="26"/>
          <w:cs/>
          <w:lang w:val="en-GB"/>
        </w:rPr>
        <w:t xml:space="preserve"> </w:t>
      </w:r>
      <w:r w:rsidRPr="003B4CEA">
        <w:rPr>
          <w:rFonts w:ascii="Angsana New" w:hAnsi="Angsana New" w:cs="Angsana New"/>
          <w:sz w:val="26"/>
          <w:szCs w:val="26"/>
          <w:cs/>
        </w:rPr>
        <w:t>ล้านบาท (ของกลุ่มบริษัทยูนิคมีมูลค่าสุทธิตามบัญชี</w:t>
      </w:r>
      <w:r w:rsidR="00981C59" w:rsidRPr="003B4CEA">
        <w:rPr>
          <w:rFonts w:ascii="Angsana New" w:hAnsi="Angsana New" w:cs="Angsana New"/>
          <w:sz w:val="26"/>
          <w:szCs w:val="26"/>
          <w:cs/>
        </w:rPr>
        <w:t>จำนวนเงิน</w:t>
      </w:r>
      <w:r w:rsidRPr="003B4CEA">
        <w:rPr>
          <w:rFonts w:ascii="Angsana New" w:hAnsi="Angsana New" w:cs="Angsana New"/>
          <w:sz w:val="26"/>
          <w:szCs w:val="26"/>
          <w:cs/>
        </w:rPr>
        <w:t>รวม</w:t>
      </w:r>
      <w:r w:rsidR="00611F49" w:rsidRPr="003B4CEA">
        <w:rPr>
          <w:rFonts w:ascii="Angsana New" w:hAnsi="Angsana New" w:cs="Angsana New"/>
          <w:sz w:val="26"/>
          <w:szCs w:val="26"/>
          <w:cs/>
        </w:rPr>
        <w:t xml:space="preserve"> </w:t>
      </w:r>
      <w:r w:rsidR="00611F49" w:rsidRPr="003B4CEA">
        <w:rPr>
          <w:rFonts w:ascii="Angsana New" w:hAnsi="Angsana New" w:cs="Angsana New"/>
          <w:sz w:val="26"/>
          <w:szCs w:val="26"/>
          <w:lang w:val="en-US"/>
        </w:rPr>
        <w:t>1,622.4</w:t>
      </w:r>
      <w:r w:rsidRPr="003B4CEA">
        <w:rPr>
          <w:rFonts w:ascii="Angsana New" w:hAnsi="Angsana New" w:cs="Angsana New"/>
          <w:sz w:val="26"/>
          <w:szCs w:val="26"/>
          <w:cs/>
        </w:rPr>
        <w:t xml:space="preserve"> ล้านบาท และ</w:t>
      </w:r>
      <w:r w:rsidRPr="003B4CEA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AC5016" w:rsidRPr="003B4CEA">
        <w:rPr>
          <w:rFonts w:ascii="Angsana New" w:hAnsi="Angsana New" w:cs="Angsana New"/>
          <w:sz w:val="26"/>
          <w:szCs w:val="26"/>
          <w:lang w:val="en-US"/>
        </w:rPr>
        <w:t>1,721.6</w:t>
      </w:r>
      <w:r w:rsidRPr="003B4CEA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3B4CEA">
        <w:rPr>
          <w:rFonts w:ascii="Angsana New" w:hAnsi="Angsana New" w:cs="Angsana New"/>
          <w:sz w:val="26"/>
          <w:szCs w:val="26"/>
          <w:cs/>
        </w:rPr>
        <w:t xml:space="preserve">ล้านบาท) ณ วันที่ </w:t>
      </w:r>
      <w:r w:rsidRPr="003B4CEA">
        <w:rPr>
          <w:rFonts w:ascii="Angsana New" w:hAnsi="Angsana New" w:cs="Angsana New"/>
          <w:sz w:val="26"/>
          <w:szCs w:val="26"/>
          <w:lang w:val="en-US"/>
        </w:rPr>
        <w:t>31</w:t>
      </w:r>
      <w:r w:rsidRPr="003B4CEA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="0033646C" w:rsidRPr="003B4CEA">
        <w:rPr>
          <w:rFonts w:ascii="Angsana New" w:hAnsi="Angsana New" w:cs="Angsana New"/>
          <w:sz w:val="26"/>
          <w:szCs w:val="26"/>
          <w:lang w:val="en-US"/>
        </w:rPr>
        <w:t>2566</w:t>
      </w:r>
      <w:r w:rsidRPr="003B4CEA">
        <w:rPr>
          <w:rFonts w:ascii="Angsana New" w:hAnsi="Angsana New" w:cs="Angsana New"/>
          <w:sz w:val="26"/>
          <w:szCs w:val="26"/>
          <w:cs/>
        </w:rPr>
        <w:t xml:space="preserve"> และ</w:t>
      </w:r>
      <w:r w:rsidR="00981C59" w:rsidRPr="003B4CEA">
        <w:rPr>
          <w:rFonts w:ascii="Angsana New" w:hAnsi="Angsana New" w:cs="Angsana New"/>
          <w:sz w:val="26"/>
          <w:szCs w:val="26"/>
          <w:cs/>
        </w:rPr>
        <w:t xml:space="preserve"> </w:t>
      </w:r>
      <w:r w:rsidR="0033646C" w:rsidRPr="003B4CEA">
        <w:rPr>
          <w:rFonts w:ascii="Angsana New" w:hAnsi="Angsana New" w:cs="Angsana New"/>
          <w:sz w:val="26"/>
          <w:szCs w:val="26"/>
          <w:lang w:val="en-US"/>
        </w:rPr>
        <w:t>2565</w:t>
      </w:r>
      <w:r w:rsidRPr="003B4CEA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3B4CEA">
        <w:rPr>
          <w:rFonts w:ascii="Angsana New" w:hAnsi="Angsana New" w:cs="Angsana New"/>
          <w:sz w:val="26"/>
          <w:szCs w:val="26"/>
          <w:cs/>
          <w:lang w:val="en-US"/>
        </w:rPr>
        <w:t>ตามลำดับ</w:t>
      </w:r>
      <w:r w:rsidRPr="003B4CEA">
        <w:rPr>
          <w:rFonts w:ascii="Angsana New" w:hAnsi="Angsana New" w:cs="Angsana New"/>
          <w:sz w:val="26"/>
          <w:szCs w:val="26"/>
          <w:cs/>
        </w:rPr>
        <w:t xml:space="preserve"> ได้จำนอง/จำนำเป็นหลักประกันวงเงินสินเชื่อที่ได้รับจากสถาบันการเงินหลายแห่งตามที่กล่าวในหมายเหตุ </w:t>
      </w:r>
      <w:r w:rsidRPr="003B4CEA">
        <w:rPr>
          <w:rFonts w:ascii="Angsana New" w:hAnsi="Angsana New" w:cs="Angsana New"/>
          <w:sz w:val="26"/>
          <w:szCs w:val="26"/>
          <w:lang w:val="en-US"/>
        </w:rPr>
        <w:t>1</w:t>
      </w:r>
      <w:r w:rsidR="008156E4" w:rsidRPr="003B4CEA">
        <w:rPr>
          <w:rFonts w:ascii="Angsana New" w:hAnsi="Angsana New" w:cs="Angsana New"/>
          <w:sz w:val="26"/>
          <w:szCs w:val="26"/>
          <w:lang w:val="en-US"/>
        </w:rPr>
        <w:t>4</w:t>
      </w:r>
      <w:r w:rsidRPr="003B4CEA">
        <w:rPr>
          <w:rFonts w:ascii="Angsana New" w:hAnsi="Angsana New" w:cs="Angsana New"/>
          <w:sz w:val="26"/>
          <w:szCs w:val="26"/>
          <w:cs/>
          <w:lang w:val="en-US"/>
        </w:rPr>
        <w:t xml:space="preserve"> และ</w:t>
      </w:r>
      <w:r w:rsidRPr="003B4CEA">
        <w:rPr>
          <w:rFonts w:ascii="Angsana New" w:hAnsi="Angsana New" w:cs="Angsana New"/>
          <w:sz w:val="26"/>
          <w:szCs w:val="26"/>
          <w:cs/>
        </w:rPr>
        <w:t xml:space="preserve"> </w:t>
      </w:r>
      <w:r w:rsidR="00C81F3D" w:rsidRPr="003B4CEA">
        <w:rPr>
          <w:rFonts w:ascii="Angsana New" w:hAnsi="Angsana New" w:cs="Angsana New"/>
          <w:sz w:val="26"/>
          <w:szCs w:val="26"/>
          <w:lang w:val="en-US"/>
        </w:rPr>
        <w:t>1</w:t>
      </w:r>
      <w:r w:rsidR="008156E4" w:rsidRPr="003B4CEA">
        <w:rPr>
          <w:rFonts w:ascii="Angsana New" w:hAnsi="Angsana New" w:cs="Angsana New"/>
          <w:sz w:val="26"/>
          <w:szCs w:val="26"/>
          <w:lang w:val="en-US"/>
        </w:rPr>
        <w:t>7</w:t>
      </w:r>
      <w:r w:rsidR="00C81F3D" w:rsidRPr="003B4CEA">
        <w:rPr>
          <w:rFonts w:ascii="Angsana New" w:hAnsi="Angsana New" w:cs="Angsana New"/>
          <w:sz w:val="26"/>
          <w:szCs w:val="26"/>
          <w:cs/>
        </w:rPr>
        <w:t xml:space="preserve"> </w:t>
      </w:r>
      <w:r w:rsidRPr="003B4CEA">
        <w:rPr>
          <w:rFonts w:ascii="Angsana New" w:hAnsi="Angsana New" w:cs="Angsana New"/>
          <w:sz w:val="26"/>
          <w:szCs w:val="26"/>
          <w:cs/>
        </w:rPr>
        <w:t>นอกจากนี้ กรมธรรม์ประกันภัยสำหรับเครื่องจักรและอาคารได้มีการโอนให้แก่ผู้ให้กู้ยืมเป็นผู้รับผลประโยชน์</w:t>
      </w:r>
    </w:p>
    <w:p w14:paraId="37D1649C" w14:textId="77777777" w:rsidR="00592F66" w:rsidRPr="003B4CEA" w:rsidRDefault="00592F66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color w:val="000000"/>
          <w:sz w:val="26"/>
          <w:szCs w:val="26"/>
        </w:rPr>
      </w:pPr>
    </w:p>
    <w:p w14:paraId="770D98C6" w14:textId="121C269C" w:rsidR="00A5134E" w:rsidRPr="003B4CEA" w:rsidRDefault="00A5134E" w:rsidP="003B4CEA">
      <w:pPr>
        <w:pStyle w:val="a"/>
        <w:tabs>
          <w:tab w:val="clear" w:pos="108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lang w:val="en-US"/>
        </w:rPr>
      </w:pPr>
      <w:r w:rsidRPr="003B4CEA">
        <w:rPr>
          <w:rFonts w:ascii="Angsana New" w:hAnsi="Angsana New" w:cs="Angsana New"/>
          <w:sz w:val="26"/>
          <w:szCs w:val="26"/>
          <w:cs/>
        </w:rPr>
        <w:t xml:space="preserve">มูลค่าต้นทุนของอาคารและอุปกรณ์บางรายการของบริษัท ซึ่งตัดค่าเสื่อมราคาเต็มจำนวนแล้ว แต่บริษัทยังสามารถใช้ประโยชน์ในสินทรัพย์เหล่านั้นได้ ณ วันที่ </w:t>
      </w:r>
      <w:r w:rsidRPr="003B4CEA">
        <w:rPr>
          <w:rFonts w:ascii="Angsana New" w:hAnsi="Angsana New" w:cs="Angsana New"/>
          <w:sz w:val="26"/>
          <w:szCs w:val="26"/>
          <w:lang w:val="en-US"/>
        </w:rPr>
        <w:t>31</w:t>
      </w:r>
      <w:r w:rsidRPr="003B4CEA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="0033646C" w:rsidRPr="003B4CEA">
        <w:rPr>
          <w:rFonts w:ascii="Angsana New" w:hAnsi="Angsana New" w:cs="Angsana New"/>
          <w:sz w:val="26"/>
          <w:szCs w:val="26"/>
          <w:lang w:val="en-US"/>
        </w:rPr>
        <w:t>2566</w:t>
      </w:r>
      <w:r w:rsidRPr="003B4CEA">
        <w:rPr>
          <w:rFonts w:ascii="Angsana New" w:hAnsi="Angsana New" w:cs="Angsana New"/>
          <w:sz w:val="26"/>
          <w:szCs w:val="26"/>
          <w:cs/>
        </w:rPr>
        <w:t xml:space="preserve"> และ </w:t>
      </w:r>
      <w:r w:rsidR="0033646C" w:rsidRPr="003B4CEA">
        <w:rPr>
          <w:rFonts w:ascii="Angsana New" w:hAnsi="Angsana New" w:cs="Angsana New"/>
          <w:sz w:val="26"/>
          <w:szCs w:val="26"/>
          <w:lang w:val="en-US"/>
        </w:rPr>
        <w:t>2565</w:t>
      </w:r>
      <w:r w:rsidRPr="003B4CEA">
        <w:rPr>
          <w:rFonts w:ascii="Angsana New" w:hAnsi="Angsana New" w:cs="Angsana New"/>
          <w:sz w:val="26"/>
          <w:szCs w:val="26"/>
          <w:cs/>
        </w:rPr>
        <w:t xml:space="preserve"> มีจำนวนเงินรวมประมาณ</w:t>
      </w:r>
      <w:r w:rsidRPr="003B4CEA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5C1D1A" w:rsidRPr="003B4CEA">
        <w:rPr>
          <w:rFonts w:ascii="Angsana New" w:hAnsi="Angsana New" w:cs="Angsana New"/>
          <w:sz w:val="26"/>
          <w:szCs w:val="26"/>
          <w:lang w:val="en-US"/>
        </w:rPr>
        <w:t>3,152.7</w:t>
      </w:r>
      <w:r w:rsidR="00CD7A3A" w:rsidRPr="003B4CEA">
        <w:rPr>
          <w:rStyle w:val="PageNumber"/>
          <w:rFonts w:ascii="Angsana New" w:hAnsi="Angsana New" w:cs="Angsana New"/>
          <w:color w:val="000000"/>
          <w:sz w:val="26"/>
          <w:szCs w:val="26"/>
          <w:lang w:val="en-US"/>
        </w:rPr>
        <w:t xml:space="preserve"> </w:t>
      </w:r>
      <w:r w:rsidRPr="003B4CEA">
        <w:rPr>
          <w:rFonts w:ascii="Angsana New" w:hAnsi="Angsana New" w:cs="Angsana New"/>
          <w:sz w:val="26"/>
          <w:szCs w:val="26"/>
          <w:cs/>
        </w:rPr>
        <w:t xml:space="preserve">ล้านบาท และ </w:t>
      </w:r>
      <w:r w:rsidR="00AC5016" w:rsidRPr="003B4CEA">
        <w:rPr>
          <w:rFonts w:ascii="Angsana New" w:hAnsi="Angsana New" w:cs="Angsana New"/>
          <w:sz w:val="26"/>
          <w:szCs w:val="26"/>
          <w:lang w:val="en-US"/>
        </w:rPr>
        <w:t>2,910.5</w:t>
      </w:r>
      <w:r w:rsidRPr="003B4CEA">
        <w:rPr>
          <w:rFonts w:ascii="Angsana New" w:hAnsi="Angsana New" w:cs="Angsana New"/>
          <w:sz w:val="26"/>
          <w:szCs w:val="26"/>
          <w:cs/>
        </w:rPr>
        <w:t xml:space="preserve"> ล้านบาท (ของกลุ่มบริษัทยูนิคมีจำนวนเงินประมาณ</w:t>
      </w:r>
      <w:r w:rsidRPr="003B4CEA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5C1D1A" w:rsidRPr="003B4CEA">
        <w:rPr>
          <w:rFonts w:ascii="Angsana New" w:hAnsi="Angsana New" w:cs="Angsana New"/>
          <w:sz w:val="26"/>
          <w:szCs w:val="26"/>
          <w:lang w:val="en-US"/>
        </w:rPr>
        <w:t>6,792.6</w:t>
      </w:r>
      <w:r w:rsidR="00CD7A3A" w:rsidRPr="003B4CEA">
        <w:rPr>
          <w:rStyle w:val="PageNumber"/>
          <w:rFonts w:ascii="Angsana New" w:hAnsi="Angsana New" w:cs="Angsana New"/>
          <w:color w:val="000000"/>
          <w:sz w:val="26"/>
          <w:szCs w:val="26"/>
          <w:lang w:val="en-US"/>
        </w:rPr>
        <w:t xml:space="preserve"> </w:t>
      </w:r>
      <w:r w:rsidRPr="003B4CEA">
        <w:rPr>
          <w:rFonts w:ascii="Angsana New" w:hAnsi="Angsana New" w:cs="Angsana New"/>
          <w:sz w:val="26"/>
          <w:szCs w:val="26"/>
          <w:cs/>
        </w:rPr>
        <w:t xml:space="preserve">ล้านบาท และ </w:t>
      </w:r>
      <w:r w:rsidR="00AC5016" w:rsidRPr="003B4CEA">
        <w:rPr>
          <w:rFonts w:ascii="Angsana New" w:hAnsi="Angsana New" w:cs="Angsana New"/>
          <w:sz w:val="26"/>
          <w:szCs w:val="26"/>
          <w:lang w:val="en-US"/>
        </w:rPr>
        <w:t>6,305.3</w:t>
      </w:r>
      <w:r w:rsidR="00F7435F" w:rsidRPr="003B4CEA">
        <w:rPr>
          <w:rStyle w:val="PageNumber"/>
          <w:rFonts w:ascii="Angsana New" w:hAnsi="Angsana New" w:cs="Angsana New"/>
          <w:color w:val="000000"/>
          <w:sz w:val="26"/>
          <w:szCs w:val="26"/>
          <w:lang w:val="en-US"/>
        </w:rPr>
        <w:t xml:space="preserve"> </w:t>
      </w:r>
      <w:r w:rsidRPr="003B4CEA">
        <w:rPr>
          <w:rFonts w:ascii="Angsana New" w:hAnsi="Angsana New" w:cs="Angsana New"/>
          <w:sz w:val="26"/>
          <w:szCs w:val="26"/>
          <w:cs/>
        </w:rPr>
        <w:t>ล้านบาท) ตามลำดับ</w:t>
      </w:r>
    </w:p>
    <w:p w14:paraId="2E58FEEE" w14:textId="2148AFA2" w:rsidR="002A31C1" w:rsidRPr="003B4CEA" w:rsidRDefault="002A31C1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14:paraId="07619D93" w14:textId="582B524A" w:rsidR="00D2598F" w:rsidRPr="003B4CEA" w:rsidRDefault="00D2598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ในที่ประชุมสามัญผู้ถือหุ้นครั้งที่ </w:t>
      </w:r>
      <w:r w:rsidRPr="003B4CEA">
        <w:rPr>
          <w:rFonts w:ascii="Angsana New" w:hAnsi="Angsana New"/>
          <w:sz w:val="26"/>
          <w:szCs w:val="26"/>
        </w:rPr>
        <w:t>1</w:t>
      </w:r>
      <w:r w:rsidRPr="003B4CEA">
        <w:rPr>
          <w:rFonts w:ascii="Angsana New" w:hAnsi="Angsana New"/>
          <w:sz w:val="26"/>
          <w:szCs w:val="26"/>
          <w:cs/>
        </w:rPr>
        <w:t>/</w:t>
      </w:r>
      <w:r w:rsidRPr="003B4CEA">
        <w:rPr>
          <w:rFonts w:ascii="Angsana New" w:hAnsi="Angsana New"/>
          <w:sz w:val="26"/>
          <w:szCs w:val="26"/>
        </w:rPr>
        <w:t xml:space="preserve">2565 </w:t>
      </w:r>
      <w:r w:rsidRPr="003B4CEA">
        <w:rPr>
          <w:rFonts w:ascii="Angsana New" w:hAnsi="Angsana New"/>
          <w:sz w:val="26"/>
          <w:szCs w:val="26"/>
          <w:cs/>
        </w:rPr>
        <w:t xml:space="preserve">ของบริษัทเมื่อวันที่ </w:t>
      </w:r>
      <w:r w:rsidRPr="003B4CEA">
        <w:rPr>
          <w:rFonts w:ascii="Angsana New" w:hAnsi="Angsana New"/>
          <w:sz w:val="26"/>
          <w:szCs w:val="26"/>
        </w:rPr>
        <w:t>9 </w:t>
      </w:r>
      <w:r w:rsidRPr="003B4CEA">
        <w:rPr>
          <w:rFonts w:ascii="Angsana New" w:hAnsi="Angsana New"/>
          <w:sz w:val="26"/>
          <w:szCs w:val="26"/>
          <w:cs/>
        </w:rPr>
        <w:t xml:space="preserve">เมษายน </w:t>
      </w:r>
      <w:r w:rsidRPr="003B4CEA">
        <w:rPr>
          <w:rFonts w:ascii="Angsana New" w:hAnsi="Angsana New"/>
          <w:sz w:val="26"/>
          <w:szCs w:val="26"/>
        </w:rPr>
        <w:t xml:space="preserve">2565 </w:t>
      </w:r>
      <w:r w:rsidRPr="003B4CEA">
        <w:rPr>
          <w:rFonts w:ascii="Angsana New" w:hAnsi="Angsana New"/>
          <w:sz w:val="26"/>
          <w:szCs w:val="26"/>
          <w:cs/>
        </w:rPr>
        <w:t>ผู้ถือหุ้นมีมติอนุมัติให้บริษัททำรายการขายที่ดินบางส่วนซึ่งบันทึกอยู่ในบัญชีที่ดิน อาคารและอุปกรณ์ โดยมีราคาทุนมูลค่ารวม</w:t>
      </w:r>
      <w:r w:rsidRPr="003B4CEA">
        <w:rPr>
          <w:rFonts w:ascii="Angsana New" w:hAnsi="Angsana New"/>
          <w:sz w:val="26"/>
          <w:szCs w:val="26"/>
        </w:rPr>
        <w:t xml:space="preserve"> 271.3 </w:t>
      </w:r>
      <w:r w:rsidRPr="003B4CEA">
        <w:rPr>
          <w:rFonts w:ascii="Angsana New" w:hAnsi="Angsana New"/>
          <w:sz w:val="26"/>
          <w:szCs w:val="26"/>
          <w:cs/>
        </w:rPr>
        <w:t xml:space="preserve">ล้านบาท ให้กับบริษัท สุพรรณนิมิต จำกัด ซึ่งมีผู้ถือหุ้นรายใหญ่เป็นอดีตกรรมการของบริษัท ในราคาขายจำนวนเงิน </w:t>
      </w:r>
      <w:r w:rsidRPr="003B4CEA">
        <w:rPr>
          <w:rFonts w:ascii="Angsana New" w:hAnsi="Angsana New"/>
          <w:sz w:val="26"/>
          <w:szCs w:val="26"/>
        </w:rPr>
        <w:t>431</w:t>
      </w:r>
      <w:r w:rsidRPr="003B4CEA">
        <w:rPr>
          <w:rFonts w:ascii="Angsana New" w:hAnsi="Angsana New"/>
          <w:sz w:val="26"/>
          <w:szCs w:val="26"/>
          <w:cs/>
        </w:rPr>
        <w:t xml:space="preserve"> ล้านบาท โดยถือตามราคาประเมินโดยผู้ประเมินราคาอิสระรายหนึ่ง โดยบริษัทได้ทำสัญญาซื้อขายที่ดินกับบริษัทดังกล่าวเมื่อวันที่ </w:t>
      </w:r>
      <w:r w:rsidRPr="003B4CEA">
        <w:rPr>
          <w:rFonts w:ascii="Angsana New" w:hAnsi="Angsana New"/>
          <w:sz w:val="26"/>
          <w:szCs w:val="26"/>
        </w:rPr>
        <w:t>3</w:t>
      </w:r>
      <w:r w:rsidRPr="003B4CEA">
        <w:rPr>
          <w:rFonts w:ascii="Angsana New" w:hAnsi="Angsana New"/>
          <w:sz w:val="26"/>
          <w:szCs w:val="26"/>
          <w:cs/>
        </w:rPr>
        <w:t xml:space="preserve"> พฤษภาคม </w:t>
      </w:r>
      <w:r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ตามที่กล่าวไว้ในหมายเหตุ </w:t>
      </w:r>
      <w:r w:rsidR="005145FB" w:rsidRPr="003B4CEA">
        <w:rPr>
          <w:rFonts w:ascii="Angsana New" w:hAnsi="Angsana New"/>
          <w:sz w:val="26"/>
          <w:szCs w:val="26"/>
        </w:rPr>
        <w:t>10</w:t>
      </w:r>
    </w:p>
    <w:p w14:paraId="46E6C9A6" w14:textId="77777777" w:rsidR="00D2598F" w:rsidRPr="003B4CEA" w:rsidRDefault="00D2598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ED2B674" w14:textId="2D41B9FB" w:rsidR="00D2598F" w:rsidRPr="003B4CEA" w:rsidRDefault="00D2598F" w:rsidP="003B4CEA">
      <w:pPr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นอกจากนี้ เมื่อวันที่ </w:t>
      </w:r>
      <w:r w:rsidRPr="003B4CEA">
        <w:rPr>
          <w:rFonts w:ascii="Angsana New" w:hAnsi="Angsana New"/>
          <w:sz w:val="26"/>
          <w:szCs w:val="26"/>
        </w:rPr>
        <w:t>11</w:t>
      </w:r>
      <w:r w:rsidRPr="003B4CEA">
        <w:rPr>
          <w:rFonts w:ascii="Angsana New" w:hAnsi="Angsana New"/>
          <w:sz w:val="26"/>
          <w:szCs w:val="26"/>
          <w:cs/>
        </w:rPr>
        <w:t xml:space="preserve"> มิถุนายน </w:t>
      </w:r>
      <w:r w:rsidRPr="003B4CEA">
        <w:rPr>
          <w:rFonts w:ascii="Angsana New" w:hAnsi="Angsana New"/>
          <w:sz w:val="26"/>
          <w:szCs w:val="26"/>
        </w:rPr>
        <w:t xml:space="preserve">2565 </w:t>
      </w:r>
      <w:r w:rsidRPr="003B4CEA">
        <w:rPr>
          <w:rFonts w:ascii="Angsana New" w:hAnsi="Angsana New"/>
          <w:sz w:val="26"/>
          <w:szCs w:val="26"/>
          <w:cs/>
        </w:rPr>
        <w:t xml:space="preserve">บริษัทและบริษัทย่อยอีก </w:t>
      </w:r>
      <w:r w:rsidRPr="003B4CEA">
        <w:rPr>
          <w:rFonts w:ascii="Angsana New" w:hAnsi="Angsana New"/>
          <w:sz w:val="26"/>
          <w:szCs w:val="26"/>
        </w:rPr>
        <w:t>2</w:t>
      </w:r>
      <w:r w:rsidRPr="003B4CEA">
        <w:rPr>
          <w:rFonts w:ascii="Angsana New" w:hAnsi="Angsana New"/>
          <w:sz w:val="26"/>
          <w:szCs w:val="26"/>
          <w:cs/>
        </w:rPr>
        <w:t xml:space="preserve"> แห่ง ได้ทำการขายสิ่งปลูกสร้างเพิ่มเติมซึ่งมีมูลค่าตามบัญชีรวม </w:t>
      </w:r>
      <w:r w:rsidRPr="003B4CEA">
        <w:rPr>
          <w:rFonts w:ascii="Angsana New" w:hAnsi="Angsana New"/>
          <w:sz w:val="26"/>
          <w:szCs w:val="26"/>
        </w:rPr>
        <w:t>125.4</w:t>
      </w:r>
      <w:r w:rsidRPr="003B4CEA">
        <w:rPr>
          <w:rFonts w:ascii="Angsana New" w:hAnsi="Angsana New"/>
          <w:sz w:val="26"/>
          <w:szCs w:val="26"/>
          <w:cs/>
        </w:rPr>
        <w:t xml:space="preserve">     ล้านบาท ให้กับ </w:t>
      </w:r>
      <w:r w:rsidRPr="003B4CEA">
        <w:rPr>
          <w:rFonts w:ascii="Angsana New" w:hAnsi="Angsana New"/>
          <w:sz w:val="26"/>
          <w:szCs w:val="26"/>
        </w:rPr>
        <w:t xml:space="preserve">UR </w:t>
      </w:r>
      <w:r w:rsidRPr="003B4CEA">
        <w:rPr>
          <w:rFonts w:ascii="Angsana New" w:hAnsi="Angsana New"/>
          <w:sz w:val="26"/>
          <w:szCs w:val="26"/>
          <w:cs/>
        </w:rPr>
        <w:t xml:space="preserve">ในราคาขายจำนวนเงินรวม </w:t>
      </w:r>
      <w:r w:rsidRPr="003B4CEA">
        <w:rPr>
          <w:rFonts w:ascii="Angsana New" w:hAnsi="Angsana New"/>
          <w:sz w:val="26"/>
          <w:szCs w:val="26"/>
        </w:rPr>
        <w:t>225</w:t>
      </w:r>
      <w:r w:rsidRPr="003B4CEA">
        <w:rPr>
          <w:rFonts w:ascii="Angsana New" w:hAnsi="Angsana New"/>
          <w:sz w:val="26"/>
          <w:szCs w:val="26"/>
          <w:cs/>
        </w:rPr>
        <w:t xml:space="preserve"> ล้านบาท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โดยถือตามราคาประเมินโดยผู้ประเมินราคาอิสระรายหนึ่ง ในการนี้ กลุ่มบริษัท</w:t>
      </w:r>
      <w:r w:rsidRPr="003B4CEA">
        <w:rPr>
          <w:rFonts w:ascii="Angsana New" w:hAnsi="Angsana New"/>
          <w:sz w:val="26"/>
          <w:szCs w:val="26"/>
        </w:rPr>
        <w:t xml:space="preserve">       </w:t>
      </w:r>
      <w:r w:rsidRPr="003B4CEA">
        <w:rPr>
          <w:rFonts w:ascii="Angsana New" w:hAnsi="Angsana New"/>
          <w:sz w:val="26"/>
          <w:szCs w:val="26"/>
          <w:cs/>
        </w:rPr>
        <w:t>ยูนิคได้บันทึกกำไรจากการขายทรัพย์สินดังกล่าวไว้ในงบกำไรขาดทุนเบ็ดเสร็จรวมสำหรับ</w:t>
      </w:r>
      <w:r w:rsidR="008939A8" w:rsidRPr="003B4CEA">
        <w:rPr>
          <w:rFonts w:ascii="Angsana New" w:hAnsi="Angsana New"/>
          <w:sz w:val="26"/>
          <w:szCs w:val="26"/>
          <w:cs/>
        </w:rPr>
        <w:t>ปี</w:t>
      </w:r>
      <w:r w:rsidRPr="003B4CEA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8939A8" w:rsidRPr="003B4CEA">
        <w:rPr>
          <w:rFonts w:ascii="Angsana New" w:hAnsi="Angsana New"/>
          <w:sz w:val="26"/>
          <w:szCs w:val="26"/>
        </w:rPr>
        <w:t xml:space="preserve">31 </w:t>
      </w:r>
      <w:r w:rsidR="008939A8" w:rsidRPr="003B4CEA">
        <w:rPr>
          <w:rFonts w:ascii="Angsana New" w:hAnsi="Angsana New"/>
          <w:sz w:val="26"/>
          <w:szCs w:val="26"/>
          <w:cs/>
        </w:rPr>
        <w:t>ธันวาคม</w:t>
      </w:r>
      <w:r w:rsidRPr="003B4CEA">
        <w:rPr>
          <w:rFonts w:ascii="Angsana New" w:hAnsi="Angsana New"/>
          <w:sz w:val="26"/>
          <w:szCs w:val="26"/>
          <w:cs/>
        </w:rPr>
        <w:t xml:space="preserve"> </w:t>
      </w:r>
      <w:r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เป็นจำนวนเงิน </w:t>
      </w:r>
      <w:r w:rsidRPr="003B4CEA">
        <w:rPr>
          <w:rFonts w:ascii="Angsana New" w:hAnsi="Angsana New"/>
          <w:sz w:val="26"/>
          <w:szCs w:val="26"/>
        </w:rPr>
        <w:t xml:space="preserve">99.6 </w:t>
      </w:r>
      <w:r w:rsidRPr="003B4CEA">
        <w:rPr>
          <w:rFonts w:ascii="Angsana New" w:hAnsi="Angsana New"/>
          <w:sz w:val="26"/>
          <w:szCs w:val="26"/>
          <w:cs/>
        </w:rPr>
        <w:t>ล้านบาท และในงบกำไรขาดทุนเบ็ดเสร็จเฉพาะกิจการสำหรับ</w:t>
      </w:r>
      <w:r w:rsidR="008939A8" w:rsidRPr="003B4CEA">
        <w:rPr>
          <w:rFonts w:ascii="Angsana New" w:hAnsi="Angsana New"/>
          <w:sz w:val="26"/>
          <w:szCs w:val="26"/>
          <w:cs/>
        </w:rPr>
        <w:t>ปี</w:t>
      </w:r>
      <w:r w:rsidRPr="003B4CEA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8939A8" w:rsidRPr="003B4CEA">
        <w:rPr>
          <w:rFonts w:ascii="Angsana New" w:hAnsi="Angsana New"/>
          <w:sz w:val="26"/>
          <w:szCs w:val="26"/>
        </w:rPr>
        <w:t xml:space="preserve">31 </w:t>
      </w:r>
      <w:r w:rsidR="008939A8" w:rsidRPr="003B4CEA">
        <w:rPr>
          <w:rFonts w:ascii="Angsana New" w:hAnsi="Angsana New"/>
          <w:sz w:val="26"/>
          <w:szCs w:val="26"/>
          <w:cs/>
        </w:rPr>
        <w:t>ธันวาคม</w:t>
      </w:r>
      <w:r w:rsidRPr="003B4CEA">
        <w:rPr>
          <w:rFonts w:ascii="Angsana New" w:hAnsi="Angsana New"/>
          <w:sz w:val="26"/>
          <w:szCs w:val="26"/>
          <w:cs/>
        </w:rPr>
        <w:t xml:space="preserve"> </w:t>
      </w:r>
      <w:r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เป็นจำนวนเงิน </w:t>
      </w:r>
      <w:r w:rsidRPr="003B4CEA">
        <w:rPr>
          <w:rFonts w:ascii="Angsana New" w:hAnsi="Angsana New"/>
          <w:sz w:val="26"/>
          <w:szCs w:val="26"/>
        </w:rPr>
        <w:t xml:space="preserve">89.9 </w:t>
      </w:r>
      <w:r w:rsidRPr="003B4CEA">
        <w:rPr>
          <w:rFonts w:ascii="Angsana New" w:hAnsi="Angsana New"/>
          <w:sz w:val="26"/>
          <w:szCs w:val="26"/>
          <w:cs/>
        </w:rPr>
        <w:t xml:space="preserve">ล้านบาท </w:t>
      </w:r>
    </w:p>
    <w:p w14:paraId="0EEBCE9A" w14:textId="1AB8CBE9" w:rsidR="00D2598F" w:rsidRPr="003B4CEA" w:rsidRDefault="00D2598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color w:val="000000"/>
          <w:sz w:val="26"/>
          <w:szCs w:val="26"/>
        </w:rPr>
      </w:pPr>
    </w:p>
    <w:p w14:paraId="0264A1CB" w14:textId="77777777" w:rsidR="00D0397B" w:rsidRPr="003B4CEA" w:rsidRDefault="00D0397B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br w:type="page"/>
      </w:r>
    </w:p>
    <w:p w14:paraId="6B1B9C2E" w14:textId="55E9B8D5" w:rsidR="00C63164" w:rsidRPr="003B4CEA" w:rsidRDefault="00C6316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Pr="003B4CEA">
        <w:rPr>
          <w:rFonts w:ascii="Angsana New" w:hAnsi="Angsana New"/>
          <w:b/>
          <w:bCs/>
          <w:sz w:val="26"/>
          <w:szCs w:val="26"/>
          <w:cs/>
        </w:rPr>
        <w:t>.</w:t>
      </w:r>
      <w:r w:rsidRPr="003B4CEA">
        <w:rPr>
          <w:rFonts w:ascii="Angsana New" w:hAnsi="Angsana New"/>
          <w:b/>
          <w:bCs/>
          <w:sz w:val="26"/>
          <w:szCs w:val="26"/>
          <w:cs/>
        </w:rPr>
        <w:tab/>
        <w:t xml:space="preserve">สินทรัพย์สิทธิการใช้ </w:t>
      </w:r>
      <w:r w:rsidRPr="003B4CEA">
        <w:rPr>
          <w:rFonts w:ascii="Angsana New" w:hAnsi="Angsana New"/>
          <w:b/>
          <w:bCs/>
          <w:sz w:val="26"/>
          <w:szCs w:val="26"/>
        </w:rPr>
        <w:t>-</w:t>
      </w:r>
      <w:r w:rsidRPr="003B4CEA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1D438C0C" w14:textId="77777777" w:rsidR="00C63164" w:rsidRPr="003B4CEA" w:rsidRDefault="00C6316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47" w:type="dxa"/>
        <w:tblInd w:w="-90" w:type="dxa"/>
        <w:tblLook w:val="01E0" w:firstRow="1" w:lastRow="1" w:firstColumn="1" w:lastColumn="1" w:noHBand="0" w:noVBand="0"/>
      </w:tblPr>
      <w:tblGrid>
        <w:gridCol w:w="3043"/>
        <w:gridCol w:w="246"/>
        <w:gridCol w:w="1154"/>
        <w:gridCol w:w="272"/>
        <w:gridCol w:w="1069"/>
        <w:gridCol w:w="268"/>
        <w:gridCol w:w="1034"/>
        <w:gridCol w:w="247"/>
        <w:gridCol w:w="1064"/>
        <w:gridCol w:w="252"/>
        <w:gridCol w:w="1098"/>
      </w:tblGrid>
      <w:tr w:rsidR="00C63164" w:rsidRPr="003B4CEA" w14:paraId="0DCDB529" w14:textId="77777777" w:rsidTr="00D0397B">
        <w:tc>
          <w:tcPr>
            <w:tcW w:w="3043" w:type="dxa"/>
          </w:tcPr>
          <w:p w14:paraId="43605B3C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6298F372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8" w:type="dxa"/>
            <w:gridSpan w:val="9"/>
            <w:tcBorders>
              <w:bottom w:val="single" w:sz="4" w:space="0" w:color="auto"/>
            </w:tcBorders>
          </w:tcPr>
          <w:p w14:paraId="20C056C6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C63164" w:rsidRPr="003B4CEA" w14:paraId="4D5A259A" w14:textId="77777777" w:rsidTr="00D0397B">
        <w:tc>
          <w:tcPr>
            <w:tcW w:w="3043" w:type="dxa"/>
          </w:tcPr>
          <w:p w14:paraId="27ABA775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6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</w:tcPr>
          <w:p w14:paraId="7F440ADE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7061DEE8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2" w:type="dxa"/>
          </w:tcPr>
          <w:p w14:paraId="75B158A6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2FA2C793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12CF2234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2F5FE987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0D8EA235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3F18DA4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54D3A3DE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6426CF0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63164" w:rsidRPr="003B4CEA" w14:paraId="3B4EA92E" w14:textId="77777777" w:rsidTr="00D0397B">
        <w:tc>
          <w:tcPr>
            <w:tcW w:w="3043" w:type="dxa"/>
          </w:tcPr>
          <w:p w14:paraId="16616CCC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</w:tcPr>
          <w:p w14:paraId="32979E82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DA8B73E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2" w:type="dxa"/>
          </w:tcPr>
          <w:p w14:paraId="4C8AB371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0012E1E0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68" w:type="dxa"/>
          </w:tcPr>
          <w:p w14:paraId="6F701076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393460A7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7" w:type="dxa"/>
          </w:tcPr>
          <w:p w14:paraId="296CA96E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8ACB4BB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52" w:type="dxa"/>
          </w:tcPr>
          <w:p w14:paraId="249E469F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7080FAF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63164" w:rsidRPr="003B4CEA" w14:paraId="31F6BEBE" w14:textId="77777777" w:rsidTr="00D0397B">
        <w:tc>
          <w:tcPr>
            <w:tcW w:w="3043" w:type="dxa"/>
          </w:tcPr>
          <w:p w14:paraId="53BD262C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6" w:type="dxa"/>
          </w:tcPr>
          <w:p w14:paraId="1A6E455F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136809C2" w14:textId="77777777" w:rsidR="00C63164" w:rsidRPr="003B4CEA" w:rsidRDefault="00C6316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194B0C74" w14:textId="77777777" w:rsidR="00C63164" w:rsidRPr="003B4CEA" w:rsidRDefault="00C6316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6F2981B9" w14:textId="77777777" w:rsidR="00C63164" w:rsidRPr="003B4CEA" w:rsidRDefault="00C6316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6629044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2E45567F" w14:textId="77777777" w:rsidR="00C63164" w:rsidRPr="003B4CEA" w:rsidRDefault="00C6316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35141F27" w14:textId="77777777" w:rsidR="00C63164" w:rsidRPr="003B4CEA" w:rsidRDefault="00C6316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FFBECEA" w14:textId="77777777" w:rsidR="00C63164" w:rsidRPr="003B4CEA" w:rsidRDefault="00C6316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5EBCAD5D" w14:textId="77777777" w:rsidR="00C63164" w:rsidRPr="003B4CEA" w:rsidRDefault="00C6316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753B942" w14:textId="77777777" w:rsidR="00C63164" w:rsidRPr="003B4CEA" w:rsidRDefault="00C6316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8E0" w:rsidRPr="003B4CEA" w14:paraId="5976506D" w14:textId="77777777" w:rsidTr="00D0397B">
        <w:tc>
          <w:tcPr>
            <w:tcW w:w="3043" w:type="dxa"/>
          </w:tcPr>
          <w:p w14:paraId="6200477A" w14:textId="0EA4AD76" w:rsidR="009E28E0" w:rsidRPr="003B4CEA" w:rsidRDefault="009E28E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6" w:type="dxa"/>
          </w:tcPr>
          <w:p w14:paraId="3FC305F6" w14:textId="77777777" w:rsidR="009E28E0" w:rsidRPr="003B4CEA" w:rsidRDefault="009E28E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37C884C3" w14:textId="475BF046" w:rsidR="009E28E0" w:rsidRPr="003B4CEA" w:rsidRDefault="009E28E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53,262</w:t>
            </w:r>
          </w:p>
        </w:tc>
        <w:tc>
          <w:tcPr>
            <w:tcW w:w="272" w:type="dxa"/>
          </w:tcPr>
          <w:p w14:paraId="2299F0E0" w14:textId="77777777" w:rsidR="009E28E0" w:rsidRPr="003B4CEA" w:rsidRDefault="009E28E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06BA9885" w14:textId="611A70E4" w:rsidR="009E28E0" w:rsidRPr="003B4CEA" w:rsidRDefault="009E28E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2,273,394</w:t>
            </w:r>
          </w:p>
        </w:tc>
        <w:tc>
          <w:tcPr>
            <w:tcW w:w="268" w:type="dxa"/>
          </w:tcPr>
          <w:p w14:paraId="3F79E34F" w14:textId="77777777" w:rsidR="009E28E0" w:rsidRPr="003B4CEA" w:rsidRDefault="009E28E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vAlign w:val="bottom"/>
          </w:tcPr>
          <w:p w14:paraId="421221FE" w14:textId="4BDCAC69" w:rsidR="009E28E0" w:rsidRPr="003B4CEA" w:rsidRDefault="009E28E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bidi="th-TH"/>
              </w:rPr>
              <w:t>188,573</w:t>
            </w:r>
          </w:p>
        </w:tc>
        <w:tc>
          <w:tcPr>
            <w:tcW w:w="247" w:type="dxa"/>
          </w:tcPr>
          <w:p w14:paraId="4CAEF460" w14:textId="77777777" w:rsidR="009E28E0" w:rsidRPr="003B4CEA" w:rsidRDefault="009E28E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6EE1DE50" w14:textId="7FB89BD2" w:rsidR="009E28E0" w:rsidRPr="003B4CEA" w:rsidRDefault="009E28E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3,789</w:t>
            </w:r>
          </w:p>
        </w:tc>
        <w:tc>
          <w:tcPr>
            <w:tcW w:w="252" w:type="dxa"/>
          </w:tcPr>
          <w:p w14:paraId="6A1AA24A" w14:textId="77777777" w:rsidR="009E28E0" w:rsidRPr="003B4CEA" w:rsidRDefault="009E28E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1AD0DB35" w14:textId="4CF36D73" w:rsidR="009E28E0" w:rsidRPr="003B4CEA" w:rsidRDefault="009E28E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2,519,018</w:t>
            </w:r>
          </w:p>
        </w:tc>
      </w:tr>
      <w:tr w:rsidR="009E28E0" w:rsidRPr="003B4CEA" w14:paraId="73D4DD7D" w14:textId="77777777" w:rsidTr="00D0397B">
        <w:tc>
          <w:tcPr>
            <w:tcW w:w="3043" w:type="dxa"/>
          </w:tcPr>
          <w:p w14:paraId="1A95B46A" w14:textId="77777777" w:rsidR="009E28E0" w:rsidRPr="003B4CEA" w:rsidRDefault="009E28E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6" w:type="dxa"/>
          </w:tcPr>
          <w:p w14:paraId="7C370AEA" w14:textId="77777777" w:rsidR="009E28E0" w:rsidRPr="003B4CEA" w:rsidRDefault="009E28E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66AAACFD" w14:textId="61BB55B7" w:rsidR="009E28E0" w:rsidRPr="003B4CEA" w:rsidRDefault="009E28E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1,704</w:t>
            </w:r>
          </w:p>
        </w:tc>
        <w:tc>
          <w:tcPr>
            <w:tcW w:w="272" w:type="dxa"/>
          </w:tcPr>
          <w:p w14:paraId="3CBB5B06" w14:textId="77777777" w:rsidR="009E28E0" w:rsidRPr="003B4CEA" w:rsidRDefault="009E28E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7A9FCB58" w14:textId="6AFA83AC" w:rsidR="009E28E0" w:rsidRPr="003B4CEA" w:rsidRDefault="009E28E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89,783</w:t>
            </w:r>
          </w:p>
        </w:tc>
        <w:tc>
          <w:tcPr>
            <w:tcW w:w="268" w:type="dxa"/>
          </w:tcPr>
          <w:p w14:paraId="5F48EAD3" w14:textId="77777777" w:rsidR="009E28E0" w:rsidRPr="003B4CEA" w:rsidRDefault="009E28E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vAlign w:val="bottom"/>
          </w:tcPr>
          <w:p w14:paraId="0B65843C" w14:textId="62D336B1" w:rsidR="009E28E0" w:rsidRPr="003B4CEA" w:rsidRDefault="009E28E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bidi="th-TH"/>
              </w:rPr>
              <w:t>68,730</w:t>
            </w:r>
          </w:p>
        </w:tc>
        <w:tc>
          <w:tcPr>
            <w:tcW w:w="247" w:type="dxa"/>
          </w:tcPr>
          <w:p w14:paraId="508EB4A2" w14:textId="77777777" w:rsidR="009E28E0" w:rsidRPr="003B4CEA" w:rsidRDefault="009E28E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0DB48598" w14:textId="21679BD9" w:rsidR="009E28E0" w:rsidRPr="003B4CEA" w:rsidRDefault="009E28E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1,758</w:t>
            </w:r>
          </w:p>
        </w:tc>
        <w:tc>
          <w:tcPr>
            <w:tcW w:w="252" w:type="dxa"/>
          </w:tcPr>
          <w:p w14:paraId="6175CA6B" w14:textId="77777777" w:rsidR="009E28E0" w:rsidRPr="003B4CEA" w:rsidRDefault="009E28E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7EE35F88" w14:textId="0EF983BA" w:rsidR="009E28E0" w:rsidRPr="003B4CEA" w:rsidRDefault="009E28E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161,975</w:t>
            </w:r>
          </w:p>
        </w:tc>
      </w:tr>
      <w:tr w:rsidR="009E28E0" w:rsidRPr="003B4CEA" w14:paraId="5CC81ED3" w14:textId="77777777" w:rsidTr="00D0397B">
        <w:tc>
          <w:tcPr>
            <w:tcW w:w="3043" w:type="dxa"/>
          </w:tcPr>
          <w:p w14:paraId="4841F2A1" w14:textId="77777777" w:rsidR="009E28E0" w:rsidRPr="003B4CEA" w:rsidRDefault="009E28E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โอนออกไปที่ดิน อาคารและอุปกรณ์</w:t>
            </w:r>
          </w:p>
        </w:tc>
        <w:tc>
          <w:tcPr>
            <w:tcW w:w="246" w:type="dxa"/>
          </w:tcPr>
          <w:p w14:paraId="2505EBD2" w14:textId="77777777" w:rsidR="009E28E0" w:rsidRPr="003B4CEA" w:rsidRDefault="009E28E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6F34AF41" w14:textId="77777777" w:rsidR="009E28E0" w:rsidRPr="003B4CEA" w:rsidRDefault="009E28E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2" w:type="dxa"/>
          </w:tcPr>
          <w:p w14:paraId="533433E4" w14:textId="77777777" w:rsidR="009E28E0" w:rsidRPr="003B4CEA" w:rsidRDefault="009E28E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14B7A598" w14:textId="77777777" w:rsidR="009E28E0" w:rsidRPr="003B4CEA" w:rsidRDefault="009E28E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8" w:type="dxa"/>
          </w:tcPr>
          <w:p w14:paraId="6458840B" w14:textId="77777777" w:rsidR="009E28E0" w:rsidRPr="003B4CEA" w:rsidRDefault="009E28E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vAlign w:val="bottom"/>
          </w:tcPr>
          <w:p w14:paraId="32CE934E" w14:textId="77777777" w:rsidR="009E28E0" w:rsidRPr="003B4CEA" w:rsidRDefault="009E28E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7" w:type="dxa"/>
          </w:tcPr>
          <w:p w14:paraId="39F5F419" w14:textId="77777777" w:rsidR="009E28E0" w:rsidRPr="003B4CEA" w:rsidRDefault="009E28E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2BA237FA" w14:textId="77777777" w:rsidR="009E28E0" w:rsidRPr="003B4CEA" w:rsidRDefault="009E28E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2" w:type="dxa"/>
          </w:tcPr>
          <w:p w14:paraId="094A43F2" w14:textId="77777777" w:rsidR="009E28E0" w:rsidRPr="003B4CEA" w:rsidRDefault="009E28E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011D5164" w14:textId="77777777" w:rsidR="009E28E0" w:rsidRPr="003B4CEA" w:rsidRDefault="009E28E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7364B8" w:rsidRPr="003B4CEA" w14:paraId="595219D0" w14:textId="77777777" w:rsidTr="00D0397B">
        <w:tc>
          <w:tcPr>
            <w:tcW w:w="3043" w:type="dxa"/>
          </w:tcPr>
          <w:p w14:paraId="04537905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3B4CEA">
              <w:rPr>
                <w:rFonts w:ascii="Angsana New" w:hAnsi="Angsana New"/>
                <w:sz w:val="26"/>
                <w:szCs w:val="26"/>
              </w:rPr>
              <w:t>11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46" w:type="dxa"/>
          </w:tcPr>
          <w:p w14:paraId="11567722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3D24FD50" w14:textId="332E80AE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(10,248)</w:t>
            </w:r>
          </w:p>
        </w:tc>
        <w:tc>
          <w:tcPr>
            <w:tcW w:w="272" w:type="dxa"/>
          </w:tcPr>
          <w:p w14:paraId="4F16B51C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352EE537" w14:textId="40A8DCD2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(1,414,907)</w:t>
            </w:r>
          </w:p>
        </w:tc>
        <w:tc>
          <w:tcPr>
            <w:tcW w:w="268" w:type="dxa"/>
          </w:tcPr>
          <w:p w14:paraId="631C33FD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4C0355EA" w14:textId="21DF6395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(89,492)</w:t>
            </w:r>
          </w:p>
        </w:tc>
        <w:tc>
          <w:tcPr>
            <w:tcW w:w="247" w:type="dxa"/>
          </w:tcPr>
          <w:p w14:paraId="3703C627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6D59F56" w14:textId="2EDEB4C6" w:rsidR="007364B8" w:rsidRPr="007364B8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52" w:type="dxa"/>
          </w:tcPr>
          <w:p w14:paraId="6C4E5F8F" w14:textId="77777777" w:rsidR="007364B8" w:rsidRPr="003B4CEA" w:rsidRDefault="007364B8" w:rsidP="007364B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5B4EF6E" w14:textId="5F25FE28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(1,514,647)</w:t>
            </w:r>
          </w:p>
        </w:tc>
      </w:tr>
      <w:tr w:rsidR="007364B8" w:rsidRPr="003B4CEA" w14:paraId="7A08EBB7" w14:textId="77777777" w:rsidTr="00D0397B">
        <w:tc>
          <w:tcPr>
            <w:tcW w:w="3043" w:type="dxa"/>
          </w:tcPr>
          <w:p w14:paraId="3DB52C03" w14:textId="212CA8AE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46" w:type="dxa"/>
          </w:tcPr>
          <w:p w14:paraId="6A6634B2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6E00870C" w14:textId="031E3481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44,718</w:t>
            </w:r>
          </w:p>
        </w:tc>
        <w:tc>
          <w:tcPr>
            <w:tcW w:w="272" w:type="dxa"/>
          </w:tcPr>
          <w:p w14:paraId="2549D744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1CD40194" w14:textId="4021CD23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948,270</w:t>
            </w:r>
          </w:p>
        </w:tc>
        <w:tc>
          <w:tcPr>
            <w:tcW w:w="268" w:type="dxa"/>
          </w:tcPr>
          <w:p w14:paraId="0C4D553F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0DCC1A7F" w14:textId="60AC5754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bidi="th-TH"/>
              </w:rPr>
              <w:t>167,811</w:t>
            </w:r>
          </w:p>
        </w:tc>
        <w:tc>
          <w:tcPr>
            <w:tcW w:w="247" w:type="dxa"/>
          </w:tcPr>
          <w:p w14:paraId="6A212DFC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15EE1110" w14:textId="4780685A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5,547</w:t>
            </w:r>
          </w:p>
        </w:tc>
        <w:tc>
          <w:tcPr>
            <w:tcW w:w="252" w:type="dxa"/>
          </w:tcPr>
          <w:p w14:paraId="69115798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95A58AE" w14:textId="62641E38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1,166,346</w:t>
            </w:r>
          </w:p>
        </w:tc>
      </w:tr>
      <w:tr w:rsidR="007364B8" w:rsidRPr="003B4CEA" w14:paraId="699BB8C5" w14:textId="77777777" w:rsidTr="00D0397B">
        <w:tc>
          <w:tcPr>
            <w:tcW w:w="3043" w:type="dxa"/>
          </w:tcPr>
          <w:p w14:paraId="4347C9E2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6" w:type="dxa"/>
          </w:tcPr>
          <w:p w14:paraId="3418CD6D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368D9EC6" w14:textId="49A0B2DB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8,927</w:t>
            </w:r>
          </w:p>
        </w:tc>
        <w:tc>
          <w:tcPr>
            <w:tcW w:w="272" w:type="dxa"/>
          </w:tcPr>
          <w:p w14:paraId="7210D30A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0A7D20EB" w14:textId="6794F002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96,742</w:t>
            </w:r>
          </w:p>
        </w:tc>
        <w:tc>
          <w:tcPr>
            <w:tcW w:w="268" w:type="dxa"/>
          </w:tcPr>
          <w:p w14:paraId="7D649BA1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vAlign w:val="bottom"/>
          </w:tcPr>
          <w:p w14:paraId="17B35B8A" w14:textId="6BFBB140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bidi="th-TH"/>
              </w:rPr>
              <w:t>27,593</w:t>
            </w:r>
          </w:p>
        </w:tc>
        <w:tc>
          <w:tcPr>
            <w:tcW w:w="247" w:type="dxa"/>
          </w:tcPr>
          <w:p w14:paraId="56CB6DE9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55446700" w14:textId="7F6DC3DA" w:rsidR="007364B8" w:rsidRPr="007364B8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52" w:type="dxa"/>
          </w:tcPr>
          <w:p w14:paraId="3C303F4B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21F90759" w14:textId="410BCC88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133,262</w:t>
            </w:r>
          </w:p>
        </w:tc>
      </w:tr>
      <w:tr w:rsidR="007364B8" w:rsidRPr="003B4CEA" w14:paraId="75D1F142" w14:textId="77777777" w:rsidTr="00D0397B">
        <w:tc>
          <w:tcPr>
            <w:tcW w:w="3043" w:type="dxa"/>
          </w:tcPr>
          <w:p w14:paraId="36D0DE7B" w14:textId="36BDD4D2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46" w:type="dxa"/>
          </w:tcPr>
          <w:p w14:paraId="05F3F844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7B880B89" w14:textId="2DF06EFE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(23,866)</w:t>
            </w:r>
          </w:p>
        </w:tc>
        <w:tc>
          <w:tcPr>
            <w:tcW w:w="272" w:type="dxa"/>
          </w:tcPr>
          <w:p w14:paraId="2D2F87DF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69" w:type="dxa"/>
          </w:tcPr>
          <w:p w14:paraId="137C4EA8" w14:textId="33ADF88D" w:rsidR="007364B8" w:rsidRPr="007364B8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8" w:type="dxa"/>
          </w:tcPr>
          <w:p w14:paraId="22E231F0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5AA292C9" w14:textId="52C5F36F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47" w:type="dxa"/>
          </w:tcPr>
          <w:p w14:paraId="29E6179E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7B24BFC4" w14:textId="090642D6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(5,547)</w:t>
            </w:r>
          </w:p>
        </w:tc>
        <w:tc>
          <w:tcPr>
            <w:tcW w:w="252" w:type="dxa"/>
          </w:tcPr>
          <w:p w14:paraId="4BDDCB52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16CDF237" w14:textId="110FA678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(29,413)</w:t>
            </w:r>
          </w:p>
        </w:tc>
      </w:tr>
      <w:tr w:rsidR="007364B8" w:rsidRPr="003B4CEA" w14:paraId="1FCAB2DD" w14:textId="77777777" w:rsidTr="00D0397B">
        <w:tc>
          <w:tcPr>
            <w:tcW w:w="3043" w:type="dxa"/>
          </w:tcPr>
          <w:p w14:paraId="160C5CCC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โอนออกไปที่ดิน อาคารและอุปกรณ์</w:t>
            </w:r>
          </w:p>
        </w:tc>
        <w:tc>
          <w:tcPr>
            <w:tcW w:w="246" w:type="dxa"/>
          </w:tcPr>
          <w:p w14:paraId="7350C1EB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7C2C3CF8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2" w:type="dxa"/>
          </w:tcPr>
          <w:p w14:paraId="482BE5D0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571C2FCF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8" w:type="dxa"/>
          </w:tcPr>
          <w:p w14:paraId="6F62EA78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vAlign w:val="bottom"/>
          </w:tcPr>
          <w:p w14:paraId="40C9E85E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7" w:type="dxa"/>
          </w:tcPr>
          <w:p w14:paraId="1CE431D9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7959012F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2" w:type="dxa"/>
          </w:tcPr>
          <w:p w14:paraId="668F607B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25754AFE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7364B8" w:rsidRPr="003B4CEA" w14:paraId="0E95ED1C" w14:textId="77777777" w:rsidTr="00D0397B">
        <w:tc>
          <w:tcPr>
            <w:tcW w:w="3043" w:type="dxa"/>
          </w:tcPr>
          <w:p w14:paraId="3E3C91CA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3B4CEA">
              <w:rPr>
                <w:rFonts w:ascii="Angsana New" w:hAnsi="Angsana New"/>
                <w:sz w:val="26"/>
                <w:szCs w:val="26"/>
              </w:rPr>
              <w:t>11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46" w:type="dxa"/>
          </w:tcPr>
          <w:p w14:paraId="34B1D37E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50B4BD6" w14:textId="0F2B389A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(19,149)</w:t>
            </w:r>
          </w:p>
        </w:tc>
        <w:tc>
          <w:tcPr>
            <w:tcW w:w="272" w:type="dxa"/>
          </w:tcPr>
          <w:p w14:paraId="3D691A06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04182463" w14:textId="2BD359E9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(299,332)</w:t>
            </w:r>
          </w:p>
        </w:tc>
        <w:tc>
          <w:tcPr>
            <w:tcW w:w="268" w:type="dxa"/>
          </w:tcPr>
          <w:p w14:paraId="2D389307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6E6D3BB2" w14:textId="7B1CB26A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(64,625)</w:t>
            </w:r>
          </w:p>
        </w:tc>
        <w:tc>
          <w:tcPr>
            <w:tcW w:w="247" w:type="dxa"/>
          </w:tcPr>
          <w:p w14:paraId="6F9818CB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8FC0AC6" w14:textId="3FF88960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52" w:type="dxa"/>
          </w:tcPr>
          <w:p w14:paraId="38361E7A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0F3C1247" w14:textId="3039AA8E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(383,106)</w:t>
            </w:r>
          </w:p>
        </w:tc>
      </w:tr>
      <w:tr w:rsidR="007364B8" w:rsidRPr="003B4CEA" w14:paraId="3B6F96CF" w14:textId="77777777" w:rsidTr="00D0397B">
        <w:tc>
          <w:tcPr>
            <w:tcW w:w="3043" w:type="dxa"/>
          </w:tcPr>
          <w:p w14:paraId="28B6114E" w14:textId="5E59896A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46" w:type="dxa"/>
          </w:tcPr>
          <w:p w14:paraId="6BC2B7C6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281109FD" w14:textId="3C9BF8DD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10,630</w:t>
            </w:r>
          </w:p>
        </w:tc>
        <w:tc>
          <w:tcPr>
            <w:tcW w:w="272" w:type="dxa"/>
          </w:tcPr>
          <w:p w14:paraId="30B8E77B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538D8" w14:textId="17EB4244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745,680</w:t>
            </w:r>
          </w:p>
        </w:tc>
        <w:tc>
          <w:tcPr>
            <w:tcW w:w="268" w:type="dxa"/>
          </w:tcPr>
          <w:p w14:paraId="37B2842C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54D52" w14:textId="51E13164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bidi="th-TH"/>
              </w:rPr>
              <w:t>130,779</w:t>
            </w:r>
          </w:p>
        </w:tc>
        <w:tc>
          <w:tcPr>
            <w:tcW w:w="247" w:type="dxa"/>
          </w:tcPr>
          <w:p w14:paraId="52F42B9D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7C3A044B" w14:textId="63EFA254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52" w:type="dxa"/>
          </w:tcPr>
          <w:p w14:paraId="58C39E6A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13B5F" w14:textId="0F7947B2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887,089</w:t>
            </w:r>
          </w:p>
        </w:tc>
      </w:tr>
      <w:tr w:rsidR="007364B8" w:rsidRPr="003B4CEA" w:rsidDel="00F411C3" w14:paraId="2F65135D" w14:textId="77777777" w:rsidTr="00D0397B">
        <w:tc>
          <w:tcPr>
            <w:tcW w:w="3043" w:type="dxa"/>
          </w:tcPr>
          <w:p w14:paraId="42F9613C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7414130F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412C259A" w14:textId="77777777" w:rsidR="007364B8" w:rsidRPr="003B4CEA" w:rsidDel="00F411C3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55AB6839" w14:textId="77777777" w:rsidR="007364B8" w:rsidRPr="003B4CEA" w:rsidDel="00F411C3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2BCA4666" w14:textId="77777777" w:rsidR="007364B8" w:rsidRPr="003B4CEA" w:rsidDel="00F411C3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09FB7BEB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0FCD9714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5D29904A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1E913F4D" w14:textId="77777777" w:rsidR="007364B8" w:rsidRPr="003B4CEA" w:rsidDel="00F411C3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45362D56" w14:textId="77777777" w:rsidR="007364B8" w:rsidRPr="003B4CEA" w:rsidDel="00F411C3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A761734" w14:textId="77777777" w:rsidR="007364B8" w:rsidRPr="003B4CEA" w:rsidDel="00F411C3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7364B8" w:rsidRPr="003B4CEA" w14:paraId="68CBA583" w14:textId="77777777" w:rsidTr="00D0397B">
        <w:tc>
          <w:tcPr>
            <w:tcW w:w="3043" w:type="dxa"/>
          </w:tcPr>
          <w:p w14:paraId="53A498B9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46" w:type="dxa"/>
          </w:tcPr>
          <w:p w14:paraId="6C83C50D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162B6761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1A29BE32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4E72425B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0686DC2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vAlign w:val="bottom"/>
          </w:tcPr>
          <w:p w14:paraId="11477702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7DAD3ECC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7A4F055A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448D479B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B00CD29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64B8" w:rsidRPr="003B4CEA" w14:paraId="242592E4" w14:textId="77777777" w:rsidTr="00D0397B">
        <w:tc>
          <w:tcPr>
            <w:tcW w:w="3043" w:type="dxa"/>
          </w:tcPr>
          <w:p w14:paraId="67998A19" w14:textId="1A4AF2FA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6" w:type="dxa"/>
          </w:tcPr>
          <w:p w14:paraId="0853D66C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1355B1F2" w14:textId="1CF27E19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36,915</w:t>
            </w:r>
          </w:p>
        </w:tc>
        <w:tc>
          <w:tcPr>
            <w:tcW w:w="272" w:type="dxa"/>
          </w:tcPr>
          <w:p w14:paraId="59985A0B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44C33CA0" w14:textId="283E2BE9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1,938,350</w:t>
            </w:r>
          </w:p>
        </w:tc>
        <w:tc>
          <w:tcPr>
            <w:tcW w:w="268" w:type="dxa"/>
          </w:tcPr>
          <w:p w14:paraId="10F99DCB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53273C27" w14:textId="2448F2EE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123,908</w:t>
            </w:r>
          </w:p>
        </w:tc>
        <w:tc>
          <w:tcPr>
            <w:tcW w:w="247" w:type="dxa"/>
          </w:tcPr>
          <w:p w14:paraId="233B81FB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3CF63D8B" w14:textId="13016B83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1,794</w:t>
            </w:r>
          </w:p>
        </w:tc>
        <w:tc>
          <w:tcPr>
            <w:tcW w:w="252" w:type="dxa"/>
          </w:tcPr>
          <w:p w14:paraId="4DA3E2A6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33ADC63" w14:textId="123FE28E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2,100,967</w:t>
            </w:r>
          </w:p>
        </w:tc>
      </w:tr>
      <w:tr w:rsidR="007364B8" w:rsidRPr="003B4CEA" w14:paraId="15690FEA" w14:textId="77777777" w:rsidTr="00D0397B">
        <w:tc>
          <w:tcPr>
            <w:tcW w:w="3043" w:type="dxa"/>
          </w:tcPr>
          <w:p w14:paraId="04E0BCBA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46" w:type="dxa"/>
          </w:tcPr>
          <w:p w14:paraId="3CB4CC9D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7F1A80D8" w14:textId="1DA05901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11,886</w:t>
            </w:r>
          </w:p>
        </w:tc>
        <w:tc>
          <w:tcPr>
            <w:tcW w:w="272" w:type="dxa"/>
          </w:tcPr>
          <w:p w14:paraId="36CDC832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0F85E508" w14:textId="650FE41A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112,032</w:t>
            </w:r>
          </w:p>
        </w:tc>
        <w:tc>
          <w:tcPr>
            <w:tcW w:w="268" w:type="dxa"/>
          </w:tcPr>
          <w:p w14:paraId="1EB02698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66C56205" w14:textId="1D552932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27,585</w:t>
            </w:r>
          </w:p>
        </w:tc>
        <w:tc>
          <w:tcPr>
            <w:tcW w:w="247" w:type="dxa"/>
          </w:tcPr>
          <w:p w14:paraId="3D4E3AA0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7D2BD9AC" w14:textId="6ED22406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1,809</w:t>
            </w:r>
          </w:p>
        </w:tc>
        <w:tc>
          <w:tcPr>
            <w:tcW w:w="252" w:type="dxa"/>
          </w:tcPr>
          <w:p w14:paraId="164A9B9D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740A0E3" w14:textId="00C1EBAA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153,312</w:t>
            </w:r>
          </w:p>
        </w:tc>
      </w:tr>
      <w:tr w:rsidR="007364B8" w:rsidRPr="003B4CEA" w14:paraId="3938AB0D" w14:textId="77777777" w:rsidTr="00D0397B">
        <w:tc>
          <w:tcPr>
            <w:tcW w:w="3043" w:type="dxa"/>
          </w:tcPr>
          <w:p w14:paraId="7A94499D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โอนออกไปที่ดิน อาคารและอุปกรณ์</w:t>
            </w:r>
          </w:p>
        </w:tc>
        <w:tc>
          <w:tcPr>
            <w:tcW w:w="246" w:type="dxa"/>
          </w:tcPr>
          <w:p w14:paraId="25D9026C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113EC2C7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2FC30218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6734163A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445A229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0E6AD8BD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340975F8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69FF847B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0A8A5747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842E42E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64B8" w:rsidRPr="003B4CEA" w14:paraId="7E12A227" w14:textId="77777777" w:rsidTr="00D0397B">
        <w:tc>
          <w:tcPr>
            <w:tcW w:w="3043" w:type="dxa"/>
          </w:tcPr>
          <w:p w14:paraId="4E06F2C1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3B4CEA">
              <w:rPr>
                <w:rFonts w:ascii="Angsana New" w:hAnsi="Angsana New"/>
                <w:sz w:val="26"/>
                <w:szCs w:val="26"/>
              </w:rPr>
              <w:t>11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46" w:type="dxa"/>
          </w:tcPr>
          <w:p w14:paraId="7B9BB891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0048671" w14:textId="3C7C3349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(9,293)</w:t>
            </w:r>
          </w:p>
        </w:tc>
        <w:tc>
          <w:tcPr>
            <w:tcW w:w="272" w:type="dxa"/>
          </w:tcPr>
          <w:p w14:paraId="68A668F3" w14:textId="77777777" w:rsidR="007364B8" w:rsidRPr="003B4CEA" w:rsidRDefault="007364B8" w:rsidP="007364B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315328E" w14:textId="380CAACD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(1,285,819)</w:t>
            </w:r>
          </w:p>
        </w:tc>
        <w:tc>
          <w:tcPr>
            <w:tcW w:w="268" w:type="dxa"/>
          </w:tcPr>
          <w:p w14:paraId="6F414A39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36C96857" w14:textId="22659A3D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(79,224)</w:t>
            </w:r>
          </w:p>
        </w:tc>
        <w:tc>
          <w:tcPr>
            <w:tcW w:w="247" w:type="dxa"/>
          </w:tcPr>
          <w:p w14:paraId="67B4A05A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1778993B" w14:textId="0CC74E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52" w:type="dxa"/>
          </w:tcPr>
          <w:p w14:paraId="089B1B91" w14:textId="77777777" w:rsidR="007364B8" w:rsidRPr="003B4CEA" w:rsidRDefault="007364B8" w:rsidP="007364B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417D46D1" w14:textId="74B69A7E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(1,374,336)</w:t>
            </w:r>
          </w:p>
        </w:tc>
      </w:tr>
      <w:tr w:rsidR="007364B8" w:rsidRPr="003B4CEA" w14:paraId="7EEC727F" w14:textId="77777777" w:rsidTr="00D0397B">
        <w:tc>
          <w:tcPr>
            <w:tcW w:w="3043" w:type="dxa"/>
          </w:tcPr>
          <w:p w14:paraId="2BE3B764" w14:textId="7799478F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46" w:type="dxa"/>
          </w:tcPr>
          <w:p w14:paraId="59FF4FAB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32A032E1" w14:textId="06839A82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39,508</w:t>
            </w:r>
          </w:p>
        </w:tc>
        <w:tc>
          <w:tcPr>
            <w:tcW w:w="272" w:type="dxa"/>
          </w:tcPr>
          <w:p w14:paraId="46CCC0D2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380E2563" w14:textId="67BE160E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764,563</w:t>
            </w:r>
          </w:p>
        </w:tc>
        <w:tc>
          <w:tcPr>
            <w:tcW w:w="268" w:type="dxa"/>
          </w:tcPr>
          <w:p w14:paraId="11BD0C6D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1C9273B0" w14:textId="5CB6F4E2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bidi="th-TH"/>
              </w:rPr>
              <w:t>72,269</w:t>
            </w:r>
          </w:p>
        </w:tc>
        <w:tc>
          <w:tcPr>
            <w:tcW w:w="247" w:type="dxa"/>
          </w:tcPr>
          <w:p w14:paraId="396CE25B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21349879" w14:textId="55424809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3,603</w:t>
            </w:r>
          </w:p>
        </w:tc>
        <w:tc>
          <w:tcPr>
            <w:tcW w:w="252" w:type="dxa"/>
          </w:tcPr>
          <w:p w14:paraId="79CA2482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AE7852A" w14:textId="21D3204C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879,943</w:t>
            </w:r>
          </w:p>
        </w:tc>
      </w:tr>
      <w:tr w:rsidR="007364B8" w:rsidRPr="003B4CEA" w14:paraId="08B067A4" w14:textId="77777777" w:rsidTr="00D0397B">
        <w:tc>
          <w:tcPr>
            <w:tcW w:w="3043" w:type="dxa"/>
          </w:tcPr>
          <w:p w14:paraId="4FF174F6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46" w:type="dxa"/>
          </w:tcPr>
          <w:p w14:paraId="7D20E0E6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7160C818" w14:textId="3206FAAD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8,552</w:t>
            </w:r>
          </w:p>
        </w:tc>
        <w:tc>
          <w:tcPr>
            <w:tcW w:w="272" w:type="dxa"/>
          </w:tcPr>
          <w:p w14:paraId="28E93A54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166F7ADD" w14:textId="5283336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79,625</w:t>
            </w:r>
          </w:p>
        </w:tc>
        <w:tc>
          <w:tcPr>
            <w:tcW w:w="268" w:type="dxa"/>
          </w:tcPr>
          <w:p w14:paraId="4DC93BAA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3C02B842" w14:textId="660BE2CB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bidi="th-TH"/>
              </w:rPr>
              <w:t>23,364</w:t>
            </w:r>
          </w:p>
        </w:tc>
        <w:tc>
          <w:tcPr>
            <w:tcW w:w="247" w:type="dxa"/>
          </w:tcPr>
          <w:p w14:paraId="4F638B1A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38DC3718" w14:textId="56ECF0E3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52" w:type="dxa"/>
          </w:tcPr>
          <w:p w14:paraId="733A549B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FCCA3B0" w14:textId="58CF2ACF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111,541</w:t>
            </w:r>
          </w:p>
        </w:tc>
      </w:tr>
      <w:tr w:rsidR="007364B8" w:rsidRPr="003B4CEA" w14:paraId="7FFF6923" w14:textId="77777777" w:rsidTr="00D0397B">
        <w:tc>
          <w:tcPr>
            <w:tcW w:w="3043" w:type="dxa"/>
          </w:tcPr>
          <w:p w14:paraId="2A50A236" w14:textId="4C6E9CA4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46" w:type="dxa"/>
          </w:tcPr>
          <w:p w14:paraId="726BAEC2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81C2AB6" w14:textId="210E7305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(23,866)</w:t>
            </w:r>
          </w:p>
        </w:tc>
        <w:tc>
          <w:tcPr>
            <w:tcW w:w="272" w:type="dxa"/>
          </w:tcPr>
          <w:p w14:paraId="5B9F40B0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7817F1A" w14:textId="5CE2C071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8" w:type="dxa"/>
          </w:tcPr>
          <w:p w14:paraId="0DF5AFC9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2565735C" w14:textId="1FE258C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47" w:type="dxa"/>
          </w:tcPr>
          <w:p w14:paraId="400752E2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7403865C" w14:textId="31B7E841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(3,603)</w:t>
            </w:r>
          </w:p>
        </w:tc>
        <w:tc>
          <w:tcPr>
            <w:tcW w:w="252" w:type="dxa"/>
          </w:tcPr>
          <w:p w14:paraId="46466498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58DE7B9" w14:textId="345337D9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(27,469)</w:t>
            </w:r>
          </w:p>
        </w:tc>
      </w:tr>
      <w:tr w:rsidR="007364B8" w:rsidRPr="003B4CEA" w14:paraId="57071A40" w14:textId="77777777" w:rsidTr="00D0397B">
        <w:tc>
          <w:tcPr>
            <w:tcW w:w="3043" w:type="dxa"/>
          </w:tcPr>
          <w:p w14:paraId="7284A3BD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โอนออกไปที่ดิน อาคารและอุปกรณ์</w:t>
            </w:r>
          </w:p>
        </w:tc>
        <w:tc>
          <w:tcPr>
            <w:tcW w:w="246" w:type="dxa"/>
          </w:tcPr>
          <w:p w14:paraId="658A8D75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0F61AED4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317CAF04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1753088B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77B7909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06DF457C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7" w:type="dxa"/>
          </w:tcPr>
          <w:p w14:paraId="3E795926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505DDBFF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3BCDB3A2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D711A34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64B8" w:rsidRPr="003B4CEA" w14:paraId="0861E580" w14:textId="77777777" w:rsidTr="00D0397B">
        <w:tc>
          <w:tcPr>
            <w:tcW w:w="3043" w:type="dxa"/>
          </w:tcPr>
          <w:p w14:paraId="4686EF87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3B4CEA">
              <w:rPr>
                <w:rFonts w:ascii="Angsana New" w:hAnsi="Angsana New"/>
                <w:sz w:val="26"/>
                <w:szCs w:val="26"/>
              </w:rPr>
              <w:t>11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46" w:type="dxa"/>
          </w:tcPr>
          <w:p w14:paraId="419FE58F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E367EC9" w14:textId="38CFB382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(17,093)</w:t>
            </w:r>
          </w:p>
        </w:tc>
        <w:tc>
          <w:tcPr>
            <w:tcW w:w="272" w:type="dxa"/>
          </w:tcPr>
          <w:p w14:paraId="7BAAA4B5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C7D9CBA" w14:textId="4A2E2A3B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(254,656)</w:t>
            </w:r>
          </w:p>
        </w:tc>
        <w:tc>
          <w:tcPr>
            <w:tcW w:w="268" w:type="dxa"/>
          </w:tcPr>
          <w:p w14:paraId="59F277D7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45EC5F01" w14:textId="664DC39D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(45,753)</w:t>
            </w:r>
          </w:p>
        </w:tc>
        <w:tc>
          <w:tcPr>
            <w:tcW w:w="247" w:type="dxa"/>
          </w:tcPr>
          <w:p w14:paraId="1805726C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4035089" w14:textId="11801351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52" w:type="dxa"/>
          </w:tcPr>
          <w:p w14:paraId="2E354D32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4DDF3E32" w14:textId="4008DC79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(317,502)</w:t>
            </w:r>
          </w:p>
        </w:tc>
      </w:tr>
      <w:tr w:rsidR="007364B8" w:rsidRPr="003B4CEA" w14:paraId="4D739175" w14:textId="77777777" w:rsidTr="00D0397B">
        <w:tc>
          <w:tcPr>
            <w:tcW w:w="3043" w:type="dxa"/>
          </w:tcPr>
          <w:p w14:paraId="2EAE111B" w14:textId="1D572B58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46" w:type="dxa"/>
          </w:tcPr>
          <w:p w14:paraId="66D2F5B9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4629ADE5" w14:textId="5B3E48AD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7,101</w:t>
            </w:r>
          </w:p>
        </w:tc>
        <w:tc>
          <w:tcPr>
            <w:tcW w:w="272" w:type="dxa"/>
          </w:tcPr>
          <w:p w14:paraId="4801156A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F5A92" w14:textId="19DF2A02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589,532</w:t>
            </w:r>
          </w:p>
        </w:tc>
        <w:tc>
          <w:tcPr>
            <w:tcW w:w="268" w:type="dxa"/>
          </w:tcPr>
          <w:p w14:paraId="386295CA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9193EE0" w14:textId="4CB8F1A5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bidi="th-TH"/>
              </w:rPr>
              <w:t>49,880</w:t>
            </w:r>
          </w:p>
        </w:tc>
        <w:tc>
          <w:tcPr>
            <w:tcW w:w="247" w:type="dxa"/>
          </w:tcPr>
          <w:p w14:paraId="188DDEB6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15A59C99" w14:textId="1B6F7A04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52" w:type="dxa"/>
          </w:tcPr>
          <w:p w14:paraId="0D756111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98797" w14:textId="2BDEB010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646,513</w:t>
            </w:r>
          </w:p>
        </w:tc>
      </w:tr>
      <w:tr w:rsidR="007364B8" w:rsidRPr="003B4CEA" w14:paraId="61FFA0A3" w14:textId="77777777" w:rsidTr="00D0397B">
        <w:tc>
          <w:tcPr>
            <w:tcW w:w="3043" w:type="dxa"/>
          </w:tcPr>
          <w:p w14:paraId="65A01B08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4A39E077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96517EA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265327F4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5F307B1A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1EF8EE0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3E491FEF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7" w:type="dxa"/>
          </w:tcPr>
          <w:p w14:paraId="165AF7A2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ADAB33B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731AACCE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1645AE3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64B8" w:rsidRPr="003B4CEA" w14:paraId="1305B607" w14:textId="77777777" w:rsidTr="00D0397B">
        <w:tc>
          <w:tcPr>
            <w:tcW w:w="3043" w:type="dxa"/>
          </w:tcPr>
          <w:p w14:paraId="26C275D1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46" w:type="dxa"/>
          </w:tcPr>
          <w:p w14:paraId="0D2E9C49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502E4953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1ABFE6D2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4F06CED2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53392189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vAlign w:val="bottom"/>
          </w:tcPr>
          <w:p w14:paraId="51C8570A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0DC00569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1A9C3A67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7679502A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70557CA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364B8" w:rsidRPr="003B4CEA" w14:paraId="09D11838" w14:textId="77777777" w:rsidTr="00D0397B">
        <w:tc>
          <w:tcPr>
            <w:tcW w:w="3043" w:type="dxa"/>
          </w:tcPr>
          <w:p w14:paraId="5D24F59F" w14:textId="1E3BED04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46" w:type="dxa"/>
          </w:tcPr>
          <w:p w14:paraId="6DEFAEC0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1F0FDB5C" w14:textId="06A301C4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5,210</w:t>
            </w:r>
          </w:p>
        </w:tc>
        <w:tc>
          <w:tcPr>
            <w:tcW w:w="272" w:type="dxa"/>
          </w:tcPr>
          <w:p w14:paraId="3E5F2992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63CA9503" w14:textId="02A3B11B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183,707</w:t>
            </w:r>
          </w:p>
        </w:tc>
        <w:tc>
          <w:tcPr>
            <w:tcW w:w="268" w:type="dxa"/>
          </w:tcPr>
          <w:p w14:paraId="6DC37F29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  <w:vAlign w:val="bottom"/>
          </w:tcPr>
          <w:p w14:paraId="7FF23762" w14:textId="675B4276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95,542</w:t>
            </w:r>
          </w:p>
        </w:tc>
        <w:tc>
          <w:tcPr>
            <w:tcW w:w="247" w:type="dxa"/>
          </w:tcPr>
          <w:p w14:paraId="0A43B599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14:paraId="629A5FF5" w14:textId="4293A2A2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bidi="th-TH"/>
              </w:rPr>
              <w:t>1,944</w:t>
            </w:r>
          </w:p>
        </w:tc>
        <w:tc>
          <w:tcPr>
            <w:tcW w:w="252" w:type="dxa"/>
          </w:tcPr>
          <w:p w14:paraId="57602EBE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1FEE08B7" w14:textId="1B167EED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286,403</w:t>
            </w:r>
          </w:p>
        </w:tc>
      </w:tr>
      <w:tr w:rsidR="007364B8" w:rsidRPr="003B4CEA" w14:paraId="25565FD8" w14:textId="77777777" w:rsidTr="00D0397B">
        <w:tc>
          <w:tcPr>
            <w:tcW w:w="3043" w:type="dxa"/>
          </w:tcPr>
          <w:p w14:paraId="359AD79D" w14:textId="45D9F06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46" w:type="dxa"/>
          </w:tcPr>
          <w:p w14:paraId="104E6F84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14:paraId="2C18C763" w14:textId="3CED8636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3,529</w:t>
            </w:r>
          </w:p>
        </w:tc>
        <w:tc>
          <w:tcPr>
            <w:tcW w:w="272" w:type="dxa"/>
          </w:tcPr>
          <w:p w14:paraId="4DA5EFCA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ECF584" w14:textId="781EA2F0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156,148</w:t>
            </w:r>
          </w:p>
        </w:tc>
        <w:tc>
          <w:tcPr>
            <w:tcW w:w="268" w:type="dxa"/>
          </w:tcPr>
          <w:p w14:paraId="2A93C0B1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5403F9" w14:textId="6D65C492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80,899</w:t>
            </w:r>
          </w:p>
        </w:tc>
        <w:tc>
          <w:tcPr>
            <w:tcW w:w="247" w:type="dxa"/>
          </w:tcPr>
          <w:p w14:paraId="0F290761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</w:tcPr>
          <w:p w14:paraId="340CD641" w14:textId="54394ED1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52" w:type="dxa"/>
          </w:tcPr>
          <w:p w14:paraId="6B843B90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EDF17F" w14:textId="2A427BC1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240,576</w:t>
            </w:r>
          </w:p>
        </w:tc>
      </w:tr>
    </w:tbl>
    <w:p w14:paraId="3C4CD4CE" w14:textId="77777777" w:rsidR="00D0397B" w:rsidRPr="003B4CEA" w:rsidRDefault="00D0397B" w:rsidP="003B4CEA"/>
    <w:p w14:paraId="31496BE3" w14:textId="77777777" w:rsidR="00D0397B" w:rsidRPr="003B4CEA" w:rsidRDefault="00D0397B" w:rsidP="003B4CEA"/>
    <w:p w14:paraId="2A023EAB" w14:textId="77777777" w:rsidR="00D0397B" w:rsidRPr="003B4CEA" w:rsidRDefault="00D0397B" w:rsidP="003B4CEA"/>
    <w:p w14:paraId="7A01EDFC" w14:textId="77777777" w:rsidR="00D0397B" w:rsidRPr="003B4CEA" w:rsidRDefault="00D0397B" w:rsidP="003B4CEA">
      <w:r w:rsidRPr="003B4CEA">
        <w:br w:type="page"/>
      </w:r>
    </w:p>
    <w:tbl>
      <w:tblPr>
        <w:tblW w:w="9741" w:type="dxa"/>
        <w:tblInd w:w="-90" w:type="dxa"/>
        <w:tblLook w:val="01E0" w:firstRow="1" w:lastRow="1" w:firstColumn="1" w:lastColumn="1" w:noHBand="0" w:noVBand="0"/>
      </w:tblPr>
      <w:tblGrid>
        <w:gridCol w:w="3036"/>
        <w:gridCol w:w="255"/>
        <w:gridCol w:w="1225"/>
        <w:gridCol w:w="236"/>
        <w:gridCol w:w="1114"/>
        <w:gridCol w:w="270"/>
        <w:gridCol w:w="992"/>
        <w:gridCol w:w="270"/>
        <w:gridCol w:w="993"/>
        <w:gridCol w:w="267"/>
        <w:gridCol w:w="1083"/>
      </w:tblGrid>
      <w:tr w:rsidR="00E83CD0" w:rsidRPr="003B4CEA" w14:paraId="503DAFBC" w14:textId="77777777" w:rsidTr="00D0397B">
        <w:tc>
          <w:tcPr>
            <w:tcW w:w="3036" w:type="dxa"/>
          </w:tcPr>
          <w:p w14:paraId="2D676D9A" w14:textId="7EAE2658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" w:type="dxa"/>
          </w:tcPr>
          <w:p w14:paraId="73E46E21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0" w:type="dxa"/>
            <w:gridSpan w:val="9"/>
            <w:tcBorders>
              <w:bottom w:val="single" w:sz="4" w:space="0" w:color="auto"/>
            </w:tcBorders>
          </w:tcPr>
          <w:p w14:paraId="1D61E93E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E83CD0" w:rsidRPr="003B4CEA" w14:paraId="7B87DE9E" w14:textId="77777777" w:rsidTr="00D0397B">
        <w:tc>
          <w:tcPr>
            <w:tcW w:w="3036" w:type="dxa"/>
          </w:tcPr>
          <w:p w14:paraId="698BB2AF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</w:tcPr>
          <w:p w14:paraId="2F52D94A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1866AD13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</w:tcPr>
          <w:p w14:paraId="360A666E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8084A19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0F8D82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CB46155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06E10F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5F4BFF7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19750D19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3A842B8F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83CD0" w:rsidRPr="003B4CEA" w14:paraId="4A17E21D" w14:textId="77777777" w:rsidTr="00D0397B">
        <w:tc>
          <w:tcPr>
            <w:tcW w:w="3036" w:type="dxa"/>
          </w:tcPr>
          <w:p w14:paraId="26745327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</w:tcPr>
          <w:p w14:paraId="57A6CD78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35254751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722DB647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EB6C969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2559B8A8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E0DD401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738B156F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9C232E5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7" w:type="dxa"/>
          </w:tcPr>
          <w:p w14:paraId="6A27407F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EE24903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83CD0" w:rsidRPr="003B4CEA" w14:paraId="133FCD09" w14:textId="77777777" w:rsidTr="00D0397B">
        <w:tc>
          <w:tcPr>
            <w:tcW w:w="3036" w:type="dxa"/>
          </w:tcPr>
          <w:p w14:paraId="114A4D47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5" w:type="dxa"/>
          </w:tcPr>
          <w:p w14:paraId="6A834EFE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A7A5AF0" w14:textId="77777777" w:rsidR="00E83CD0" w:rsidRPr="003B4CEA" w:rsidRDefault="00E83CD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FF7BE8" w14:textId="77777777" w:rsidR="00E83CD0" w:rsidRPr="003B4CEA" w:rsidRDefault="00E83CD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E416181" w14:textId="77777777" w:rsidR="00E83CD0" w:rsidRPr="003B4CEA" w:rsidRDefault="00E83CD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464CC2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CFB7F7A" w14:textId="77777777" w:rsidR="00E83CD0" w:rsidRPr="003B4CEA" w:rsidRDefault="00E83CD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562C5C" w14:textId="77777777" w:rsidR="00E83CD0" w:rsidRPr="003B4CEA" w:rsidRDefault="00E83CD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FF0925F" w14:textId="77777777" w:rsidR="00E83CD0" w:rsidRPr="003B4CEA" w:rsidRDefault="00E83CD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5B2C3541" w14:textId="77777777" w:rsidR="00E83CD0" w:rsidRPr="003B4CEA" w:rsidRDefault="00E83CD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4A03EA49" w14:textId="77777777" w:rsidR="00E83CD0" w:rsidRPr="003B4CEA" w:rsidRDefault="00E83CD0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6F78" w:rsidRPr="003B4CEA" w14:paraId="7D4D017C" w14:textId="77777777" w:rsidTr="00D0397B">
        <w:tc>
          <w:tcPr>
            <w:tcW w:w="3036" w:type="dxa"/>
          </w:tcPr>
          <w:p w14:paraId="11A995EF" w14:textId="38BD3154" w:rsidR="006E6F78" w:rsidRPr="003B4CEA" w:rsidRDefault="006E6F7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55" w:type="dxa"/>
          </w:tcPr>
          <w:p w14:paraId="31E9A620" w14:textId="77777777" w:rsidR="006E6F78" w:rsidRPr="003B4CEA" w:rsidRDefault="006E6F7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6B96EB38" w14:textId="71F742A5" w:rsidR="006E6F78" w:rsidRPr="003B4CEA" w:rsidRDefault="006E6F7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160,738</w:t>
            </w:r>
          </w:p>
        </w:tc>
        <w:tc>
          <w:tcPr>
            <w:tcW w:w="236" w:type="dxa"/>
          </w:tcPr>
          <w:p w14:paraId="17CABC22" w14:textId="77777777" w:rsidR="006E6F78" w:rsidRPr="003B4CEA" w:rsidRDefault="006E6F7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57A01055" w14:textId="571A375C" w:rsidR="006E6F78" w:rsidRPr="003B4CEA" w:rsidRDefault="006E6F7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833,452</w:t>
            </w:r>
          </w:p>
        </w:tc>
        <w:tc>
          <w:tcPr>
            <w:tcW w:w="270" w:type="dxa"/>
          </w:tcPr>
          <w:p w14:paraId="329F7E9F" w14:textId="77777777" w:rsidR="006E6F78" w:rsidRPr="003B4CEA" w:rsidRDefault="006E6F7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BC96943" w14:textId="2F2EE1A0" w:rsidR="006E6F78" w:rsidRPr="003B4CEA" w:rsidRDefault="006E6F7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186,773</w:t>
            </w:r>
          </w:p>
        </w:tc>
        <w:tc>
          <w:tcPr>
            <w:tcW w:w="270" w:type="dxa"/>
          </w:tcPr>
          <w:p w14:paraId="68D7FE76" w14:textId="77777777" w:rsidR="006E6F78" w:rsidRPr="003B4CEA" w:rsidRDefault="006E6F7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4149EDE0" w14:textId="73E49B84" w:rsidR="006E6F78" w:rsidRPr="003B4CEA" w:rsidRDefault="006E6F7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3,789</w:t>
            </w:r>
          </w:p>
        </w:tc>
        <w:tc>
          <w:tcPr>
            <w:tcW w:w="267" w:type="dxa"/>
          </w:tcPr>
          <w:p w14:paraId="4C3791A0" w14:textId="77777777" w:rsidR="006E6F78" w:rsidRPr="003B4CEA" w:rsidRDefault="006E6F7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ADA8C82" w14:textId="39E675E7" w:rsidR="006E6F78" w:rsidRPr="003B4CEA" w:rsidRDefault="006E6F7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1,184,752</w:t>
            </w:r>
          </w:p>
        </w:tc>
      </w:tr>
      <w:tr w:rsidR="006E6F78" w:rsidRPr="003B4CEA" w14:paraId="573DF44B" w14:textId="77777777" w:rsidTr="00D0397B">
        <w:tc>
          <w:tcPr>
            <w:tcW w:w="3036" w:type="dxa"/>
          </w:tcPr>
          <w:p w14:paraId="24B37374" w14:textId="1ECE6031" w:rsidR="006E6F78" w:rsidRPr="003B4CEA" w:rsidRDefault="006E6F7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5" w:type="dxa"/>
          </w:tcPr>
          <w:p w14:paraId="1360FCFD" w14:textId="77777777" w:rsidR="006E6F78" w:rsidRPr="003B4CEA" w:rsidRDefault="006E6F7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0AD63334" w14:textId="6AA1B073" w:rsidR="006E6F78" w:rsidRPr="003B4CEA" w:rsidRDefault="006E6F7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1,704</w:t>
            </w:r>
          </w:p>
        </w:tc>
        <w:tc>
          <w:tcPr>
            <w:tcW w:w="236" w:type="dxa"/>
          </w:tcPr>
          <w:p w14:paraId="56771BB2" w14:textId="77777777" w:rsidR="006E6F78" w:rsidRPr="003B4CEA" w:rsidRDefault="006E6F7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326E5248" w14:textId="58FB778E" w:rsidR="006E6F78" w:rsidRPr="003B4CEA" w:rsidRDefault="006E6F7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80,981</w:t>
            </w:r>
          </w:p>
        </w:tc>
        <w:tc>
          <w:tcPr>
            <w:tcW w:w="270" w:type="dxa"/>
          </w:tcPr>
          <w:p w14:paraId="4D576D18" w14:textId="77777777" w:rsidR="006E6F78" w:rsidRPr="003B4CEA" w:rsidRDefault="006E6F7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E0122DD" w14:textId="54F6B04B" w:rsidR="006E6F78" w:rsidRPr="003B4CEA" w:rsidRDefault="006E6F7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68,730</w:t>
            </w:r>
          </w:p>
        </w:tc>
        <w:tc>
          <w:tcPr>
            <w:tcW w:w="270" w:type="dxa"/>
          </w:tcPr>
          <w:p w14:paraId="7CA33666" w14:textId="77777777" w:rsidR="006E6F78" w:rsidRPr="003B4CEA" w:rsidRDefault="006E6F7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1C6AD726" w14:textId="2ED46665" w:rsidR="006E6F78" w:rsidRPr="003B4CEA" w:rsidRDefault="006E6F7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1,758</w:t>
            </w:r>
          </w:p>
        </w:tc>
        <w:tc>
          <w:tcPr>
            <w:tcW w:w="267" w:type="dxa"/>
          </w:tcPr>
          <w:p w14:paraId="49CC9C74" w14:textId="77777777" w:rsidR="006E6F78" w:rsidRPr="003B4CEA" w:rsidRDefault="006E6F7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499AEB34" w14:textId="470594C3" w:rsidR="006E6F78" w:rsidRPr="003B4CEA" w:rsidRDefault="006E6F78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153,173</w:t>
            </w:r>
          </w:p>
        </w:tc>
      </w:tr>
      <w:tr w:rsidR="007364B8" w:rsidRPr="003B4CEA" w14:paraId="58B1500C" w14:textId="77777777" w:rsidTr="00D0397B">
        <w:tc>
          <w:tcPr>
            <w:tcW w:w="3036" w:type="dxa"/>
          </w:tcPr>
          <w:p w14:paraId="5FDF2AC0" w14:textId="6E4CEA2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55" w:type="dxa"/>
          </w:tcPr>
          <w:p w14:paraId="0F77DFB8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04CE52C4" w14:textId="3C28E271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(107,476)</w:t>
            </w:r>
          </w:p>
        </w:tc>
        <w:tc>
          <w:tcPr>
            <w:tcW w:w="236" w:type="dxa"/>
          </w:tcPr>
          <w:p w14:paraId="7A49D02A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CC3C67A" w14:textId="1A628EAE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7DA233D2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52AB0915" w14:textId="324BBDEC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068845F8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34F0FEAE" w14:textId="4E5A06AD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</w:tcPr>
          <w:p w14:paraId="1C672CE9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D329600" w14:textId="396FA9C3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(107,476)</w:t>
            </w:r>
          </w:p>
        </w:tc>
      </w:tr>
      <w:tr w:rsidR="007364B8" w:rsidRPr="003B4CEA" w14:paraId="471D810A" w14:textId="77777777" w:rsidTr="00D0397B">
        <w:tc>
          <w:tcPr>
            <w:tcW w:w="3036" w:type="dxa"/>
          </w:tcPr>
          <w:p w14:paraId="7ED1C93E" w14:textId="3437F6B5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โอนออกไปที่ดิน อาคารและอุปกรณ์</w:t>
            </w:r>
          </w:p>
        </w:tc>
        <w:tc>
          <w:tcPr>
            <w:tcW w:w="255" w:type="dxa"/>
          </w:tcPr>
          <w:p w14:paraId="51225439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2D05DC8F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EB2939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99504A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AA05E5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5B0E1F5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D93D96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521C70B4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281C9D62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CCE72F8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64B8" w:rsidRPr="003B4CEA" w14:paraId="1A3BAD47" w14:textId="77777777" w:rsidTr="00D0397B">
        <w:tc>
          <w:tcPr>
            <w:tcW w:w="3036" w:type="dxa"/>
          </w:tcPr>
          <w:p w14:paraId="51EC3AAB" w14:textId="41CE5829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3B4CEA">
              <w:rPr>
                <w:rFonts w:ascii="Angsana New" w:hAnsi="Angsana New"/>
                <w:sz w:val="26"/>
                <w:szCs w:val="26"/>
              </w:rPr>
              <w:t>11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</w:tcPr>
          <w:p w14:paraId="6E938A62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2D30D0C2" w14:textId="54A3A161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(10,248)</w:t>
            </w:r>
          </w:p>
        </w:tc>
        <w:tc>
          <w:tcPr>
            <w:tcW w:w="236" w:type="dxa"/>
          </w:tcPr>
          <w:p w14:paraId="44C55F65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62E97304" w14:textId="64F45D7B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(674,555)</w:t>
            </w:r>
          </w:p>
        </w:tc>
        <w:tc>
          <w:tcPr>
            <w:tcW w:w="270" w:type="dxa"/>
          </w:tcPr>
          <w:p w14:paraId="30EE4BAD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0DA02EA" w14:textId="2C0CD853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(89,492)</w:t>
            </w:r>
          </w:p>
        </w:tc>
        <w:tc>
          <w:tcPr>
            <w:tcW w:w="270" w:type="dxa"/>
          </w:tcPr>
          <w:p w14:paraId="06AEA766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558A61B" w14:textId="6F5D7A19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</w:tcPr>
          <w:p w14:paraId="64E94089" w14:textId="77777777" w:rsidR="007364B8" w:rsidRPr="003B4CEA" w:rsidRDefault="007364B8" w:rsidP="007364B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635DA2CE" w14:textId="17923582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(774,295)</w:t>
            </w:r>
          </w:p>
        </w:tc>
      </w:tr>
      <w:tr w:rsidR="007364B8" w:rsidRPr="003B4CEA" w14:paraId="418495B7" w14:textId="77777777" w:rsidTr="00D0397B">
        <w:tc>
          <w:tcPr>
            <w:tcW w:w="3036" w:type="dxa"/>
          </w:tcPr>
          <w:p w14:paraId="7E733A9B" w14:textId="021564B8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55" w:type="dxa"/>
          </w:tcPr>
          <w:p w14:paraId="259C46E5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775878F5" w14:textId="3CD52454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44,718</w:t>
            </w:r>
          </w:p>
        </w:tc>
        <w:tc>
          <w:tcPr>
            <w:tcW w:w="236" w:type="dxa"/>
          </w:tcPr>
          <w:p w14:paraId="182550EF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6A9E9319" w14:textId="32A96278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239,878</w:t>
            </w:r>
          </w:p>
        </w:tc>
        <w:tc>
          <w:tcPr>
            <w:tcW w:w="270" w:type="dxa"/>
          </w:tcPr>
          <w:p w14:paraId="607E21B6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1E03814" w14:textId="77A09106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bidi="th-TH"/>
              </w:rPr>
              <w:t>166,011</w:t>
            </w:r>
          </w:p>
        </w:tc>
        <w:tc>
          <w:tcPr>
            <w:tcW w:w="270" w:type="dxa"/>
          </w:tcPr>
          <w:p w14:paraId="71D445DB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788E6A7" w14:textId="25D84EDF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5,547</w:t>
            </w:r>
          </w:p>
        </w:tc>
        <w:tc>
          <w:tcPr>
            <w:tcW w:w="267" w:type="dxa"/>
          </w:tcPr>
          <w:p w14:paraId="5A059DDC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2485F13E" w14:textId="706EB22C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456,154</w:t>
            </w:r>
          </w:p>
        </w:tc>
      </w:tr>
      <w:tr w:rsidR="007364B8" w:rsidRPr="003B4CEA" w14:paraId="45463139" w14:textId="77777777" w:rsidTr="00D0397B">
        <w:tc>
          <w:tcPr>
            <w:tcW w:w="3036" w:type="dxa"/>
          </w:tcPr>
          <w:p w14:paraId="16705E2E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5" w:type="dxa"/>
          </w:tcPr>
          <w:p w14:paraId="6FD9D63C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12FCBF99" w14:textId="37AEE2CF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8,927</w:t>
            </w:r>
          </w:p>
        </w:tc>
        <w:tc>
          <w:tcPr>
            <w:tcW w:w="236" w:type="dxa"/>
          </w:tcPr>
          <w:p w14:paraId="054F178B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646E37F" w14:textId="008C9486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31,938</w:t>
            </w:r>
          </w:p>
        </w:tc>
        <w:tc>
          <w:tcPr>
            <w:tcW w:w="270" w:type="dxa"/>
          </w:tcPr>
          <w:p w14:paraId="28925B3A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1C27C9E" w14:textId="33046C86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bidi="th-TH"/>
              </w:rPr>
              <w:t>27,593</w:t>
            </w:r>
          </w:p>
        </w:tc>
        <w:tc>
          <w:tcPr>
            <w:tcW w:w="270" w:type="dxa"/>
          </w:tcPr>
          <w:p w14:paraId="6D3363E1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78BAE90" w14:textId="2C5E683D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</w:tcPr>
          <w:p w14:paraId="74B4C604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561D8362" w14:textId="0F59305F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68,458</w:t>
            </w:r>
          </w:p>
        </w:tc>
      </w:tr>
      <w:tr w:rsidR="007364B8" w:rsidRPr="003B4CEA" w14:paraId="653128D2" w14:textId="77777777" w:rsidTr="00D0397B">
        <w:tc>
          <w:tcPr>
            <w:tcW w:w="3036" w:type="dxa"/>
          </w:tcPr>
          <w:p w14:paraId="30DB43C1" w14:textId="07680AC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55" w:type="dxa"/>
          </w:tcPr>
          <w:p w14:paraId="66C31A1A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65CD533A" w14:textId="356DAC94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(23,866)</w:t>
            </w:r>
          </w:p>
        </w:tc>
        <w:tc>
          <w:tcPr>
            <w:tcW w:w="236" w:type="dxa"/>
          </w:tcPr>
          <w:p w14:paraId="10FEB49C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166384AA" w14:textId="5CEE8DD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02E525E2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BEB0474" w14:textId="1D9A596D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72169634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78D4558" w14:textId="4DA1F5E0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(5,547)</w:t>
            </w:r>
          </w:p>
        </w:tc>
        <w:tc>
          <w:tcPr>
            <w:tcW w:w="267" w:type="dxa"/>
          </w:tcPr>
          <w:p w14:paraId="31AA35EF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69E3DA0E" w14:textId="6969FE31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(29,413)</w:t>
            </w:r>
          </w:p>
        </w:tc>
      </w:tr>
      <w:tr w:rsidR="007364B8" w:rsidRPr="003B4CEA" w14:paraId="3EDBF6CC" w14:textId="77777777" w:rsidTr="00D0397B">
        <w:tc>
          <w:tcPr>
            <w:tcW w:w="3036" w:type="dxa"/>
          </w:tcPr>
          <w:p w14:paraId="29F7E30C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โอนออกไปที่ดิน อาคารและอุปกรณ์</w:t>
            </w:r>
          </w:p>
        </w:tc>
        <w:tc>
          <w:tcPr>
            <w:tcW w:w="255" w:type="dxa"/>
          </w:tcPr>
          <w:p w14:paraId="25CE0646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6BD366C5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281A8E60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1DD4C7A1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6FB1B4C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A52E1BD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8AAF32B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213F747E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7" w:type="dxa"/>
          </w:tcPr>
          <w:p w14:paraId="1A64BE46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25E43542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7364B8" w:rsidRPr="003B4CEA" w14:paraId="38890995" w14:textId="77777777" w:rsidTr="00D0397B">
        <w:tc>
          <w:tcPr>
            <w:tcW w:w="3036" w:type="dxa"/>
          </w:tcPr>
          <w:p w14:paraId="1797D770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3B4CEA">
              <w:rPr>
                <w:rFonts w:ascii="Angsana New" w:hAnsi="Angsana New"/>
                <w:sz w:val="26"/>
                <w:szCs w:val="26"/>
              </w:rPr>
              <w:t>11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</w:tcPr>
          <w:p w14:paraId="3730A9AC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60E9F7FC" w14:textId="2E3C800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(19,149)</w:t>
            </w:r>
          </w:p>
        </w:tc>
        <w:tc>
          <w:tcPr>
            <w:tcW w:w="236" w:type="dxa"/>
          </w:tcPr>
          <w:p w14:paraId="0ADB69D9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1E786182" w14:textId="5AE8D793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(77,</w:t>
            </w:r>
            <w:r w:rsidRPr="003B4CEA">
              <w:rPr>
                <w:rFonts w:ascii="Angsana New" w:hAnsi="Angsana New"/>
                <w:sz w:val="26"/>
                <w:szCs w:val="26"/>
              </w:rPr>
              <w:t>753</w:t>
            </w: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B416A22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7914CC7" w14:textId="63CDE331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(64,625)</w:t>
            </w:r>
          </w:p>
        </w:tc>
        <w:tc>
          <w:tcPr>
            <w:tcW w:w="270" w:type="dxa"/>
          </w:tcPr>
          <w:p w14:paraId="4C3B517F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AB261DC" w14:textId="6776EB8F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</w:tcPr>
          <w:p w14:paraId="4860FDE7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4BF95D9C" w14:textId="564BB35E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(161,527)</w:t>
            </w:r>
          </w:p>
        </w:tc>
      </w:tr>
      <w:tr w:rsidR="007364B8" w:rsidRPr="003B4CEA" w14:paraId="72660707" w14:textId="77777777" w:rsidTr="00D0397B">
        <w:tc>
          <w:tcPr>
            <w:tcW w:w="3036" w:type="dxa"/>
          </w:tcPr>
          <w:p w14:paraId="7C415FC8" w14:textId="764141FB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55" w:type="dxa"/>
          </w:tcPr>
          <w:p w14:paraId="730486DF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0FB705BC" w14:textId="3975131A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10,630</w:t>
            </w:r>
          </w:p>
        </w:tc>
        <w:tc>
          <w:tcPr>
            <w:tcW w:w="236" w:type="dxa"/>
          </w:tcPr>
          <w:p w14:paraId="7B63C659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D485B" w14:textId="21AAE669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194,063</w:t>
            </w:r>
          </w:p>
        </w:tc>
        <w:tc>
          <w:tcPr>
            <w:tcW w:w="270" w:type="dxa"/>
          </w:tcPr>
          <w:p w14:paraId="218DA6FF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C599B" w14:textId="31C90430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bidi="th-TH"/>
              </w:rPr>
              <w:t>128,979</w:t>
            </w:r>
          </w:p>
        </w:tc>
        <w:tc>
          <w:tcPr>
            <w:tcW w:w="270" w:type="dxa"/>
          </w:tcPr>
          <w:p w14:paraId="56166866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4AFE9C5" w14:textId="6E89F110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</w:tcPr>
          <w:p w14:paraId="5BA806CD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9D750" w14:textId="6B568306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333,672</w:t>
            </w:r>
          </w:p>
        </w:tc>
      </w:tr>
      <w:tr w:rsidR="007364B8" w:rsidRPr="003B4CEA" w:rsidDel="00F411C3" w14:paraId="142C46B4" w14:textId="77777777" w:rsidTr="00D0397B">
        <w:tc>
          <w:tcPr>
            <w:tcW w:w="3036" w:type="dxa"/>
          </w:tcPr>
          <w:p w14:paraId="4F28981F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" w:type="dxa"/>
          </w:tcPr>
          <w:p w14:paraId="6360AB69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0E9CC64C" w14:textId="77777777" w:rsidR="007364B8" w:rsidRPr="003B4CEA" w:rsidDel="00F411C3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F6FFB59" w14:textId="77777777" w:rsidR="007364B8" w:rsidRPr="003B4CEA" w:rsidDel="00F411C3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60A3F79" w14:textId="77777777" w:rsidR="007364B8" w:rsidRPr="003B4CEA" w:rsidDel="00F411C3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32035D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3B7CABF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E9D190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119596E" w14:textId="77777777" w:rsidR="007364B8" w:rsidRPr="003B4CEA" w:rsidDel="00F411C3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04889BD1" w14:textId="77777777" w:rsidR="007364B8" w:rsidRPr="003B4CEA" w:rsidDel="00F411C3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07CE6603" w14:textId="77777777" w:rsidR="007364B8" w:rsidRPr="003B4CEA" w:rsidDel="00F411C3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364B8" w:rsidRPr="003B4CEA" w14:paraId="041EB79B" w14:textId="77777777" w:rsidTr="00D0397B">
        <w:tc>
          <w:tcPr>
            <w:tcW w:w="3036" w:type="dxa"/>
          </w:tcPr>
          <w:p w14:paraId="01A1110E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55" w:type="dxa"/>
          </w:tcPr>
          <w:p w14:paraId="1B17F944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01C25B82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3D32E1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ED596C0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053501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9CF4326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4FF632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9A4E3DC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05C646F7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229D359E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64B8" w:rsidRPr="003B4CEA" w14:paraId="597BC395" w14:textId="77777777" w:rsidTr="00D0397B">
        <w:tc>
          <w:tcPr>
            <w:tcW w:w="3036" w:type="dxa"/>
          </w:tcPr>
          <w:p w14:paraId="29767A8B" w14:textId="7B879B6D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55" w:type="dxa"/>
          </w:tcPr>
          <w:p w14:paraId="4147FA0B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01503FC8" w14:textId="1A5E2765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56,114</w:t>
            </w:r>
          </w:p>
        </w:tc>
        <w:tc>
          <w:tcPr>
            <w:tcW w:w="236" w:type="dxa"/>
          </w:tcPr>
          <w:p w14:paraId="7EAB8F94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6B01C40" w14:textId="685D8141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657,332</w:t>
            </w:r>
          </w:p>
        </w:tc>
        <w:tc>
          <w:tcPr>
            <w:tcW w:w="270" w:type="dxa"/>
          </w:tcPr>
          <w:p w14:paraId="7D388F73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DE42490" w14:textId="06950A1C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123,063</w:t>
            </w:r>
          </w:p>
        </w:tc>
        <w:tc>
          <w:tcPr>
            <w:tcW w:w="270" w:type="dxa"/>
          </w:tcPr>
          <w:p w14:paraId="345B96D5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8B64039" w14:textId="1963575D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1,794</w:t>
            </w:r>
          </w:p>
        </w:tc>
        <w:tc>
          <w:tcPr>
            <w:tcW w:w="267" w:type="dxa"/>
          </w:tcPr>
          <w:p w14:paraId="42CA9230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70572037" w14:textId="16A0A87B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838,303</w:t>
            </w:r>
          </w:p>
        </w:tc>
      </w:tr>
      <w:tr w:rsidR="007364B8" w:rsidRPr="003B4CEA" w14:paraId="3862FD1F" w14:textId="77777777" w:rsidTr="00D0397B">
        <w:tc>
          <w:tcPr>
            <w:tcW w:w="3036" w:type="dxa"/>
          </w:tcPr>
          <w:p w14:paraId="2846C5BC" w14:textId="25B4B289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55" w:type="dxa"/>
          </w:tcPr>
          <w:p w14:paraId="3E1C9470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6977700A" w14:textId="4EAB20C5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16,446</w:t>
            </w:r>
          </w:p>
        </w:tc>
        <w:tc>
          <w:tcPr>
            <w:tcW w:w="236" w:type="dxa"/>
          </w:tcPr>
          <w:p w14:paraId="26122A4B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1ED3FFC" w14:textId="3FDEBBB6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32,090</w:t>
            </w:r>
          </w:p>
        </w:tc>
        <w:tc>
          <w:tcPr>
            <w:tcW w:w="270" w:type="dxa"/>
          </w:tcPr>
          <w:p w14:paraId="25BC7DFD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3A2BC6" w14:textId="06D32FC0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27,224</w:t>
            </w:r>
          </w:p>
        </w:tc>
        <w:tc>
          <w:tcPr>
            <w:tcW w:w="270" w:type="dxa"/>
          </w:tcPr>
          <w:p w14:paraId="11AE351B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3380F0B" w14:textId="7896939E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</w:t>
            </w: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809</w:t>
            </w:r>
          </w:p>
        </w:tc>
        <w:tc>
          <w:tcPr>
            <w:tcW w:w="267" w:type="dxa"/>
          </w:tcPr>
          <w:p w14:paraId="78A608B6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14A927A7" w14:textId="6D753A3E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77,569</w:t>
            </w:r>
          </w:p>
        </w:tc>
      </w:tr>
      <w:tr w:rsidR="007364B8" w:rsidRPr="003B4CEA" w14:paraId="653FA877" w14:textId="77777777" w:rsidTr="00D0397B">
        <w:tc>
          <w:tcPr>
            <w:tcW w:w="3036" w:type="dxa"/>
          </w:tcPr>
          <w:p w14:paraId="7A108BFE" w14:textId="20320611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55" w:type="dxa"/>
          </w:tcPr>
          <w:p w14:paraId="67D78030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515DA773" w14:textId="454859A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(23,</w:t>
            </w: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759</w:t>
            </w:r>
            <w:r w:rsidRPr="003B4C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0EDC3D7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C7ED983" w14:textId="73FEDE63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796B3839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158E768" w14:textId="734A02B6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6AB24EA1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557F6C20" w14:textId="0FEC62A4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</w:tcPr>
          <w:p w14:paraId="1463E836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57D01843" w14:textId="28CCFAD4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(23,</w:t>
            </w: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759</w:t>
            </w:r>
            <w:r w:rsidRPr="003B4CE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364B8" w:rsidRPr="003B4CEA" w14:paraId="6E910EE8" w14:textId="77777777" w:rsidTr="00D0397B">
        <w:tc>
          <w:tcPr>
            <w:tcW w:w="3036" w:type="dxa"/>
          </w:tcPr>
          <w:p w14:paraId="489564BB" w14:textId="64BB3A72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โอนออกไปที่ดิน อาคารและอุปกรณ์</w:t>
            </w:r>
          </w:p>
        </w:tc>
        <w:tc>
          <w:tcPr>
            <w:tcW w:w="255" w:type="dxa"/>
          </w:tcPr>
          <w:p w14:paraId="264624F0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6C03DE35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707AFB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52AE665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D58A3A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024D599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231217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C79EF72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2CE3C241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8A00949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64B8" w:rsidRPr="003B4CEA" w14:paraId="3DA3DF19" w14:textId="77777777" w:rsidTr="00D0397B">
        <w:tc>
          <w:tcPr>
            <w:tcW w:w="3036" w:type="dxa"/>
          </w:tcPr>
          <w:p w14:paraId="4DF5CEDF" w14:textId="02DD4BC1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3B4CEA">
              <w:rPr>
                <w:rFonts w:ascii="Angsana New" w:hAnsi="Angsana New"/>
                <w:sz w:val="26"/>
                <w:szCs w:val="26"/>
              </w:rPr>
              <w:t>11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</w:tcPr>
          <w:p w14:paraId="6A0E0CC3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380C872E" w14:textId="7A56F5E3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(9,293)</w:t>
            </w:r>
          </w:p>
        </w:tc>
        <w:tc>
          <w:tcPr>
            <w:tcW w:w="236" w:type="dxa"/>
          </w:tcPr>
          <w:p w14:paraId="53AAD098" w14:textId="77777777" w:rsidR="007364B8" w:rsidRPr="003B4CEA" w:rsidRDefault="007364B8" w:rsidP="007364B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B112BBD" w14:textId="00B2919D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(581,008)</w:t>
            </w:r>
          </w:p>
        </w:tc>
        <w:tc>
          <w:tcPr>
            <w:tcW w:w="270" w:type="dxa"/>
          </w:tcPr>
          <w:p w14:paraId="3CC7C74E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735C66A" w14:textId="6A8D8296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(79,224)</w:t>
            </w:r>
          </w:p>
        </w:tc>
        <w:tc>
          <w:tcPr>
            <w:tcW w:w="270" w:type="dxa"/>
          </w:tcPr>
          <w:p w14:paraId="4509AA7F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EDEA9BF" w14:textId="7650E056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</w:tcPr>
          <w:p w14:paraId="5F22D588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666B7BE" w14:textId="1B405A49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</w:t>
            </w: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669</w:t>
            </w:r>
            <w:r w:rsidRPr="003B4CEA">
              <w:rPr>
                <w:rFonts w:ascii="Angsana New" w:hAnsi="Angsana New"/>
                <w:sz w:val="26"/>
                <w:szCs w:val="26"/>
              </w:rPr>
              <w:t>,525)</w:t>
            </w:r>
          </w:p>
        </w:tc>
      </w:tr>
      <w:tr w:rsidR="007364B8" w:rsidRPr="003B4CEA" w14:paraId="38B8D1A6" w14:textId="77777777" w:rsidTr="00D0397B">
        <w:tc>
          <w:tcPr>
            <w:tcW w:w="3036" w:type="dxa"/>
          </w:tcPr>
          <w:p w14:paraId="52B28B36" w14:textId="106F95BE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55" w:type="dxa"/>
          </w:tcPr>
          <w:p w14:paraId="26937B3F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02EBF78F" w14:textId="06580242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39,508</w:t>
            </w:r>
          </w:p>
        </w:tc>
        <w:tc>
          <w:tcPr>
            <w:tcW w:w="236" w:type="dxa"/>
          </w:tcPr>
          <w:p w14:paraId="3184C9FE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E45F316" w14:textId="3CB5BED1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108,414</w:t>
            </w:r>
          </w:p>
        </w:tc>
        <w:tc>
          <w:tcPr>
            <w:tcW w:w="270" w:type="dxa"/>
          </w:tcPr>
          <w:p w14:paraId="6C8B6D5A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BEF1825" w14:textId="22118391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71,063</w:t>
            </w:r>
          </w:p>
        </w:tc>
        <w:tc>
          <w:tcPr>
            <w:tcW w:w="270" w:type="dxa"/>
          </w:tcPr>
          <w:p w14:paraId="5E7E266C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894D50D" w14:textId="017B8B83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3,603</w:t>
            </w:r>
          </w:p>
        </w:tc>
        <w:tc>
          <w:tcPr>
            <w:tcW w:w="267" w:type="dxa"/>
          </w:tcPr>
          <w:p w14:paraId="70BE2910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4A3A46BE" w14:textId="55287793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222,588</w:t>
            </w:r>
          </w:p>
        </w:tc>
      </w:tr>
      <w:tr w:rsidR="007364B8" w:rsidRPr="003B4CEA" w14:paraId="7EEB6546" w14:textId="77777777" w:rsidTr="00D0397B">
        <w:tc>
          <w:tcPr>
            <w:tcW w:w="3036" w:type="dxa"/>
          </w:tcPr>
          <w:p w14:paraId="254F92FD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55" w:type="dxa"/>
          </w:tcPr>
          <w:p w14:paraId="78C6CAE6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7D62D555" w14:textId="2594EC91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8,552</w:t>
            </w:r>
          </w:p>
        </w:tc>
        <w:tc>
          <w:tcPr>
            <w:tcW w:w="236" w:type="dxa"/>
          </w:tcPr>
          <w:p w14:paraId="539F20C7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AB958B9" w14:textId="4370A2F5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35,439</w:t>
            </w:r>
          </w:p>
        </w:tc>
        <w:tc>
          <w:tcPr>
            <w:tcW w:w="270" w:type="dxa"/>
          </w:tcPr>
          <w:p w14:paraId="538D704C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419EB33" w14:textId="1EA6E296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23,003</w:t>
            </w:r>
          </w:p>
        </w:tc>
        <w:tc>
          <w:tcPr>
            <w:tcW w:w="270" w:type="dxa"/>
          </w:tcPr>
          <w:p w14:paraId="2160EA55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1E0A7A73" w14:textId="7E04F8EA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</w:tcPr>
          <w:p w14:paraId="130850C4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410F3184" w14:textId="20288DEB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66,994</w:t>
            </w:r>
          </w:p>
        </w:tc>
      </w:tr>
      <w:tr w:rsidR="007364B8" w:rsidRPr="003B4CEA" w14:paraId="326FBF02" w14:textId="77777777" w:rsidTr="00D0397B">
        <w:tc>
          <w:tcPr>
            <w:tcW w:w="3036" w:type="dxa"/>
          </w:tcPr>
          <w:p w14:paraId="279923D8" w14:textId="38DE7FEE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55" w:type="dxa"/>
          </w:tcPr>
          <w:p w14:paraId="3900E139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71CD13AE" w14:textId="66B30AFF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(23,866)</w:t>
            </w:r>
          </w:p>
        </w:tc>
        <w:tc>
          <w:tcPr>
            <w:tcW w:w="236" w:type="dxa"/>
          </w:tcPr>
          <w:p w14:paraId="63790174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439BA19" w14:textId="45B546D8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25A52DB2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CD6CC9F" w14:textId="57383473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6774CA20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67B09B7" w14:textId="706CF8B9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(3,603)</w:t>
            </w:r>
          </w:p>
        </w:tc>
        <w:tc>
          <w:tcPr>
            <w:tcW w:w="267" w:type="dxa"/>
          </w:tcPr>
          <w:p w14:paraId="39306E06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11F9AD08" w14:textId="088E4B2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(27,469)</w:t>
            </w:r>
          </w:p>
        </w:tc>
      </w:tr>
      <w:tr w:rsidR="007364B8" w:rsidRPr="003B4CEA" w14:paraId="1CF74B7C" w14:textId="77777777" w:rsidTr="00D0397B">
        <w:tc>
          <w:tcPr>
            <w:tcW w:w="3036" w:type="dxa"/>
          </w:tcPr>
          <w:p w14:paraId="03FF84ED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โอนออกไปที่ดิน อาคารและอุปกรณ์</w:t>
            </w:r>
          </w:p>
        </w:tc>
        <w:tc>
          <w:tcPr>
            <w:tcW w:w="255" w:type="dxa"/>
          </w:tcPr>
          <w:p w14:paraId="7C9B195D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6528F780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ABC6EF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BFBAC12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050215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82DCDC5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3BFF5E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58C09C34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703555AC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49249F12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64B8" w:rsidRPr="003B4CEA" w14:paraId="521D321C" w14:textId="77777777" w:rsidTr="00D0397B">
        <w:tc>
          <w:tcPr>
            <w:tcW w:w="3036" w:type="dxa"/>
          </w:tcPr>
          <w:p w14:paraId="561794A2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3B4CEA">
              <w:rPr>
                <w:rFonts w:ascii="Angsana New" w:hAnsi="Angsana New"/>
                <w:sz w:val="26"/>
                <w:szCs w:val="26"/>
              </w:rPr>
              <w:t>11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</w:tcPr>
          <w:p w14:paraId="61ADFAB8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6A7845F3" w14:textId="5736074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(17,092)</w:t>
            </w:r>
          </w:p>
        </w:tc>
        <w:tc>
          <w:tcPr>
            <w:tcW w:w="236" w:type="dxa"/>
          </w:tcPr>
          <w:p w14:paraId="232064B4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CC416AC" w14:textId="41BFF386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(58,972)</w:t>
            </w:r>
          </w:p>
        </w:tc>
        <w:tc>
          <w:tcPr>
            <w:tcW w:w="270" w:type="dxa"/>
          </w:tcPr>
          <w:p w14:paraId="79A690AF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6097F5E" w14:textId="17AD770C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(45,</w:t>
            </w:r>
            <w:r w:rsidRPr="003B4CEA">
              <w:rPr>
                <w:rFonts w:ascii="Angsana New" w:hAnsi="Angsana New"/>
                <w:sz w:val="26"/>
                <w:szCs w:val="26"/>
              </w:rPr>
              <w:t>753</w:t>
            </w: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567DAF1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C472651" w14:textId="2732B2D8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</w:tcPr>
          <w:p w14:paraId="0095D84E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0F97EAF3" w14:textId="095B1545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(121,817)</w:t>
            </w:r>
          </w:p>
        </w:tc>
      </w:tr>
      <w:tr w:rsidR="007364B8" w:rsidRPr="003B4CEA" w14:paraId="373EFC72" w14:textId="77777777" w:rsidTr="00D0397B">
        <w:tc>
          <w:tcPr>
            <w:tcW w:w="3036" w:type="dxa"/>
          </w:tcPr>
          <w:p w14:paraId="45184C9A" w14:textId="03D2277B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55" w:type="dxa"/>
          </w:tcPr>
          <w:p w14:paraId="503F8BCF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30E35233" w14:textId="23032283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7,102</w:t>
            </w:r>
          </w:p>
        </w:tc>
        <w:tc>
          <w:tcPr>
            <w:tcW w:w="236" w:type="dxa"/>
          </w:tcPr>
          <w:p w14:paraId="1BD54BBE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76A00" w14:textId="6B979B58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84,881</w:t>
            </w:r>
          </w:p>
        </w:tc>
        <w:tc>
          <w:tcPr>
            <w:tcW w:w="270" w:type="dxa"/>
          </w:tcPr>
          <w:p w14:paraId="5D3A61C2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3C52E90" w14:textId="42661008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48,313</w:t>
            </w:r>
          </w:p>
        </w:tc>
        <w:tc>
          <w:tcPr>
            <w:tcW w:w="270" w:type="dxa"/>
          </w:tcPr>
          <w:p w14:paraId="5E98110B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AD2BED2" w14:textId="30841F9A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</w:tcPr>
          <w:p w14:paraId="51EF4060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584A8" w14:textId="41E6A549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140,296</w:t>
            </w:r>
          </w:p>
        </w:tc>
      </w:tr>
      <w:tr w:rsidR="007364B8" w:rsidRPr="003B4CEA" w14:paraId="3B839A06" w14:textId="77777777" w:rsidTr="00D0397B">
        <w:tc>
          <w:tcPr>
            <w:tcW w:w="3036" w:type="dxa"/>
          </w:tcPr>
          <w:p w14:paraId="06676BF9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</w:tcPr>
          <w:p w14:paraId="48A5D8AB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1D75EE37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0408281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55DB767D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5D7B44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04EC216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8788C6E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3B0018D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62382A6E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1FC09E3F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364B8" w:rsidRPr="003B4CEA" w14:paraId="24F3F477" w14:textId="77777777" w:rsidTr="00D0397B">
        <w:tc>
          <w:tcPr>
            <w:tcW w:w="3036" w:type="dxa"/>
          </w:tcPr>
          <w:p w14:paraId="42B8A86E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55" w:type="dxa"/>
          </w:tcPr>
          <w:p w14:paraId="41224C0B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5BCC11CB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ED383BE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371F88C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58FB9C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EB966F7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9AFDCA9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AB10B73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4510FC44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7AA8D1A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364B8" w:rsidRPr="003B4CEA" w14:paraId="4263898A" w14:textId="77777777" w:rsidTr="00D0397B">
        <w:tc>
          <w:tcPr>
            <w:tcW w:w="3036" w:type="dxa"/>
          </w:tcPr>
          <w:p w14:paraId="3DF640CA" w14:textId="0884E153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55" w:type="dxa"/>
          </w:tcPr>
          <w:p w14:paraId="2B204AC5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bottom w:val="double" w:sz="4" w:space="0" w:color="auto"/>
            </w:tcBorders>
          </w:tcPr>
          <w:p w14:paraId="10E122B0" w14:textId="618CFB71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5,210</w:t>
            </w:r>
          </w:p>
        </w:tc>
        <w:tc>
          <w:tcPr>
            <w:tcW w:w="236" w:type="dxa"/>
          </w:tcPr>
          <w:p w14:paraId="27FC797A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1BCD185C" w14:textId="5579976D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131,464</w:t>
            </w:r>
          </w:p>
        </w:tc>
        <w:tc>
          <w:tcPr>
            <w:tcW w:w="270" w:type="dxa"/>
          </w:tcPr>
          <w:p w14:paraId="262C4F80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0CF29F52" w14:textId="55A9A514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94,948</w:t>
            </w:r>
          </w:p>
        </w:tc>
        <w:tc>
          <w:tcPr>
            <w:tcW w:w="270" w:type="dxa"/>
          </w:tcPr>
          <w:p w14:paraId="52D6BAA5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12C32C14" w14:textId="69CC5449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1,944</w:t>
            </w:r>
          </w:p>
        </w:tc>
        <w:tc>
          <w:tcPr>
            <w:tcW w:w="267" w:type="dxa"/>
          </w:tcPr>
          <w:p w14:paraId="647EB076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6B449DB8" w14:textId="12CDE9DB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bidi="th-TH"/>
              </w:rPr>
              <w:t>233,566</w:t>
            </w:r>
          </w:p>
        </w:tc>
      </w:tr>
      <w:tr w:rsidR="007364B8" w:rsidRPr="003B4CEA" w14:paraId="72D44404" w14:textId="77777777" w:rsidTr="00D0397B">
        <w:tc>
          <w:tcPr>
            <w:tcW w:w="3036" w:type="dxa"/>
          </w:tcPr>
          <w:p w14:paraId="7FA049F9" w14:textId="514031D6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55" w:type="dxa"/>
          </w:tcPr>
          <w:p w14:paraId="4342C34D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double" w:sz="4" w:space="0" w:color="auto"/>
              <w:bottom w:val="double" w:sz="4" w:space="0" w:color="auto"/>
            </w:tcBorders>
          </w:tcPr>
          <w:p w14:paraId="734B45E6" w14:textId="6F2123A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3,528</w:t>
            </w:r>
          </w:p>
        </w:tc>
        <w:tc>
          <w:tcPr>
            <w:tcW w:w="236" w:type="dxa"/>
          </w:tcPr>
          <w:p w14:paraId="29C57C19" w14:textId="7777777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368228" w14:textId="71EBE3B0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109,182</w:t>
            </w:r>
          </w:p>
        </w:tc>
        <w:tc>
          <w:tcPr>
            <w:tcW w:w="270" w:type="dxa"/>
          </w:tcPr>
          <w:p w14:paraId="7E2BFF69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F258E6" w14:textId="53E2B297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80,666</w:t>
            </w:r>
          </w:p>
        </w:tc>
        <w:tc>
          <w:tcPr>
            <w:tcW w:w="270" w:type="dxa"/>
          </w:tcPr>
          <w:p w14:paraId="04497634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</w:tcPr>
          <w:p w14:paraId="11486C1B" w14:textId="6CFFE691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4B8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7364B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</w:tcPr>
          <w:p w14:paraId="2267F8AA" w14:textId="77777777" w:rsidR="007364B8" w:rsidRPr="003B4CEA" w:rsidRDefault="007364B8" w:rsidP="0073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BB55B9" w14:textId="257A1031" w:rsidR="007364B8" w:rsidRPr="003B4CEA" w:rsidRDefault="007364B8" w:rsidP="007364B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bidi="th-TH"/>
              </w:rPr>
              <w:t>193,376</w:t>
            </w:r>
          </w:p>
        </w:tc>
      </w:tr>
    </w:tbl>
    <w:p w14:paraId="3E735F4B" w14:textId="77777777" w:rsidR="00C63164" w:rsidRPr="003B4CEA" w:rsidRDefault="00C6316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color w:val="000000"/>
          <w:sz w:val="26"/>
          <w:szCs w:val="26"/>
        </w:rPr>
      </w:pPr>
    </w:p>
    <w:p w14:paraId="4A24BE87" w14:textId="77777777" w:rsidR="00D0397B" w:rsidRPr="003B4CEA" w:rsidRDefault="00D0397B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br w:type="page"/>
      </w:r>
    </w:p>
    <w:p w14:paraId="1E9A27D0" w14:textId="3DE66104" w:rsidR="00F57856" w:rsidRPr="003B4CEA" w:rsidRDefault="00B15EA3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6E2DF3" w:rsidRPr="003B4CEA">
        <w:rPr>
          <w:rFonts w:ascii="Angsana New" w:hAnsi="Angsana New"/>
          <w:b/>
          <w:bCs/>
          <w:sz w:val="26"/>
          <w:szCs w:val="26"/>
        </w:rPr>
        <w:t>3</w:t>
      </w:r>
      <w:r w:rsidR="00F57856" w:rsidRPr="003B4CEA">
        <w:rPr>
          <w:rFonts w:ascii="Angsana New" w:hAnsi="Angsana New"/>
          <w:b/>
          <w:bCs/>
          <w:sz w:val="26"/>
          <w:szCs w:val="26"/>
          <w:cs/>
        </w:rPr>
        <w:t>.</w:t>
      </w:r>
      <w:r w:rsidR="00F57856" w:rsidRPr="003B4CEA">
        <w:rPr>
          <w:rFonts w:ascii="Angsana New" w:hAnsi="Angsana New"/>
          <w:b/>
          <w:bCs/>
          <w:sz w:val="26"/>
          <w:szCs w:val="26"/>
          <w:cs/>
        </w:rPr>
        <w:tab/>
        <w:t>สินทรัพย์ไม่มีตัวตน</w:t>
      </w:r>
      <w:r w:rsidR="00C5121C" w:rsidRPr="003B4CEA">
        <w:rPr>
          <w:rFonts w:ascii="Angsana New" w:hAnsi="Angsana New"/>
          <w:b/>
          <w:bCs/>
          <w:sz w:val="26"/>
          <w:szCs w:val="26"/>
          <w:cs/>
        </w:rPr>
        <w:t>อื่น</w:t>
      </w:r>
      <w:r w:rsidR="00F57856" w:rsidRPr="003B4CEA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7301ED" w:rsidRPr="003B4CEA">
        <w:rPr>
          <w:rFonts w:ascii="Angsana New" w:hAnsi="Angsana New"/>
          <w:b/>
          <w:bCs/>
          <w:sz w:val="26"/>
          <w:szCs w:val="26"/>
        </w:rPr>
        <w:t>-</w:t>
      </w:r>
      <w:r w:rsidR="00F57856" w:rsidRPr="003B4CEA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1AF60818" w14:textId="77777777" w:rsidR="00F02867" w:rsidRPr="003B4CEA" w:rsidRDefault="00F02867" w:rsidP="003B4CEA">
      <w:pPr>
        <w:rPr>
          <w:rFonts w:ascii="Angsana New" w:hAnsi="Angsana New"/>
          <w:sz w:val="26"/>
          <w:szCs w:val="26"/>
          <w:cs/>
        </w:rPr>
      </w:pPr>
    </w:p>
    <w:tbl>
      <w:tblPr>
        <w:tblW w:w="9720" w:type="dxa"/>
        <w:tblInd w:w="-90" w:type="dxa"/>
        <w:tblLook w:val="01E0" w:firstRow="1" w:lastRow="1" w:firstColumn="1" w:lastColumn="1" w:noHBand="0" w:noVBand="0"/>
      </w:tblPr>
      <w:tblGrid>
        <w:gridCol w:w="3960"/>
        <w:gridCol w:w="270"/>
        <w:gridCol w:w="1620"/>
        <w:gridCol w:w="270"/>
        <w:gridCol w:w="1530"/>
        <w:gridCol w:w="270"/>
        <w:gridCol w:w="1800"/>
      </w:tblGrid>
      <w:tr w:rsidR="00516AFD" w:rsidRPr="003B4CEA" w14:paraId="2B298724" w14:textId="77777777" w:rsidTr="00516AFD">
        <w:tc>
          <w:tcPr>
            <w:tcW w:w="3960" w:type="dxa"/>
          </w:tcPr>
          <w:p w14:paraId="6BA136AA" w14:textId="77777777" w:rsidR="00516AFD" w:rsidRPr="003B4CEA" w:rsidRDefault="00516AF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6" w:name="_Hlk126668763"/>
          </w:p>
        </w:tc>
        <w:tc>
          <w:tcPr>
            <w:tcW w:w="270" w:type="dxa"/>
          </w:tcPr>
          <w:p w14:paraId="22BB0F92" w14:textId="77777777" w:rsidR="00516AFD" w:rsidRPr="003B4CEA" w:rsidRDefault="00516AF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5"/>
            <w:tcBorders>
              <w:bottom w:val="single" w:sz="4" w:space="0" w:color="auto"/>
            </w:tcBorders>
          </w:tcPr>
          <w:p w14:paraId="7D511898" w14:textId="77777777" w:rsidR="00516AFD" w:rsidRPr="003B4CEA" w:rsidRDefault="00516AF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F20866" w:rsidRPr="003B4CEA" w14:paraId="6B7F5C41" w14:textId="77777777" w:rsidTr="00F20866">
        <w:tc>
          <w:tcPr>
            <w:tcW w:w="3960" w:type="dxa"/>
          </w:tcPr>
          <w:p w14:paraId="733236BC" w14:textId="77777777" w:rsidR="00F20866" w:rsidRPr="003B4CEA" w:rsidRDefault="00F2086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86AAF26" w14:textId="77777777" w:rsidR="00F20866" w:rsidRPr="003B4CEA" w:rsidRDefault="00F2086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FCE3186" w14:textId="77777777" w:rsidR="00F20866" w:rsidRPr="003B4CEA" w:rsidRDefault="00F2086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4ED107" w14:textId="77777777" w:rsidR="00F20866" w:rsidRPr="003B4CEA" w:rsidRDefault="00F2086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EB5A9DF" w14:textId="77777777" w:rsidR="00F20866" w:rsidRPr="003B4CEA" w:rsidRDefault="00F2086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ทรัพย์สิน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42AFEB" w14:textId="77777777" w:rsidR="00F20866" w:rsidRPr="003B4CEA" w:rsidRDefault="00F2086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B63B764" w14:textId="77777777" w:rsidR="00F20866" w:rsidRPr="003B4CEA" w:rsidRDefault="00F2086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16AFD" w:rsidRPr="003B4CEA" w14:paraId="3E655FA0" w14:textId="77777777" w:rsidTr="00F20866">
        <w:tc>
          <w:tcPr>
            <w:tcW w:w="3960" w:type="dxa"/>
          </w:tcPr>
          <w:p w14:paraId="10031D3B" w14:textId="77777777" w:rsidR="00516AFD" w:rsidRPr="003B4CEA" w:rsidRDefault="00516AF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851E66" w14:textId="77777777" w:rsidR="00516AFD" w:rsidRPr="003B4CEA" w:rsidRDefault="00516AF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EC1136" w14:textId="77777777" w:rsidR="00516AFD" w:rsidRPr="003B4CEA" w:rsidRDefault="00516AF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270" w:type="dxa"/>
          </w:tcPr>
          <w:p w14:paraId="265D1C83" w14:textId="77777777" w:rsidR="00516AFD" w:rsidRPr="003B4CEA" w:rsidRDefault="00516AF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D1B8389" w14:textId="77777777" w:rsidR="00516AFD" w:rsidRPr="003B4CEA" w:rsidRDefault="00516AF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03921695" w14:textId="77777777" w:rsidR="00516AFD" w:rsidRPr="003B4CEA" w:rsidRDefault="00516AF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679169E" w14:textId="77777777" w:rsidR="00516AFD" w:rsidRPr="003B4CEA" w:rsidRDefault="00516AF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bookmarkEnd w:id="6"/>
      <w:tr w:rsidR="00516AFD" w:rsidRPr="003B4CEA" w14:paraId="43596947" w14:textId="77777777" w:rsidTr="00F20866">
        <w:tc>
          <w:tcPr>
            <w:tcW w:w="3960" w:type="dxa"/>
          </w:tcPr>
          <w:p w14:paraId="521247C1" w14:textId="77777777" w:rsidR="00516AFD" w:rsidRPr="003B4CEA" w:rsidRDefault="00516AF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22578DA8" w14:textId="77777777" w:rsidR="00516AFD" w:rsidRPr="003B4CEA" w:rsidRDefault="00516AF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3E23801" w14:textId="77777777" w:rsidR="00516AFD" w:rsidRPr="003B4CEA" w:rsidRDefault="00516AFD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8B4D43" w14:textId="77777777" w:rsidR="00516AFD" w:rsidRPr="003B4CEA" w:rsidRDefault="00516AF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31FE772" w14:textId="77777777" w:rsidR="00516AFD" w:rsidRPr="003B4CEA" w:rsidRDefault="00516AFD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FECDAA" w14:textId="77777777" w:rsidR="00516AFD" w:rsidRPr="003B4CEA" w:rsidRDefault="00516AF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F24D702" w14:textId="77777777" w:rsidR="00516AFD" w:rsidRPr="003B4CEA" w:rsidRDefault="00516AFD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50D4" w:rsidRPr="003B4CEA" w14:paraId="34E466DF" w14:textId="77777777" w:rsidTr="004436BD">
        <w:tc>
          <w:tcPr>
            <w:tcW w:w="3960" w:type="dxa"/>
          </w:tcPr>
          <w:p w14:paraId="5828A4E1" w14:textId="56830253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</w:tcPr>
          <w:p w14:paraId="2A4A2EA5" w14:textId="77777777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AEC40C9" w14:textId="71526891" w:rsidR="004750D4" w:rsidRPr="003B4CEA" w:rsidRDefault="004750D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36,184</w:t>
            </w:r>
          </w:p>
        </w:tc>
        <w:tc>
          <w:tcPr>
            <w:tcW w:w="270" w:type="dxa"/>
          </w:tcPr>
          <w:p w14:paraId="547E5ED9" w14:textId="77777777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F09802E" w14:textId="0237F94A" w:rsidR="004750D4" w:rsidRPr="003B4CEA" w:rsidRDefault="004750D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bidi="th-TH"/>
              </w:rPr>
              <w:t>2,299</w:t>
            </w:r>
          </w:p>
        </w:tc>
        <w:tc>
          <w:tcPr>
            <w:tcW w:w="270" w:type="dxa"/>
          </w:tcPr>
          <w:p w14:paraId="7A8713EA" w14:textId="77777777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B13E27C" w14:textId="51B0B308" w:rsidR="004750D4" w:rsidRPr="003B4CEA" w:rsidRDefault="004750D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38,483</w:t>
            </w:r>
          </w:p>
        </w:tc>
      </w:tr>
      <w:tr w:rsidR="004750D4" w:rsidRPr="003B4CEA" w14:paraId="6472BAD7" w14:textId="77777777" w:rsidTr="008E7E26">
        <w:tc>
          <w:tcPr>
            <w:tcW w:w="3960" w:type="dxa"/>
          </w:tcPr>
          <w:p w14:paraId="394B38DA" w14:textId="140F6872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5D0D3BF" w14:textId="77777777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75803FB" w14:textId="2D75EF74" w:rsidR="004750D4" w:rsidRPr="003B4CEA" w:rsidRDefault="004750D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13,371</w:t>
            </w:r>
          </w:p>
        </w:tc>
        <w:tc>
          <w:tcPr>
            <w:tcW w:w="270" w:type="dxa"/>
          </w:tcPr>
          <w:p w14:paraId="569D737F" w14:textId="77777777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164BBA1" w14:textId="01B74D02" w:rsidR="004750D4" w:rsidRPr="003B4CEA" w:rsidRDefault="004750D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bidi="th-TH"/>
              </w:rPr>
              <w:t>175</w:t>
            </w:r>
          </w:p>
        </w:tc>
        <w:tc>
          <w:tcPr>
            <w:tcW w:w="270" w:type="dxa"/>
          </w:tcPr>
          <w:p w14:paraId="407F104A" w14:textId="77777777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5A0CA03" w14:textId="7A1C8DE2" w:rsidR="004750D4" w:rsidRPr="003B4CEA" w:rsidRDefault="004750D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13,546</w:t>
            </w:r>
          </w:p>
        </w:tc>
      </w:tr>
      <w:tr w:rsidR="004750D4" w:rsidRPr="003B4CEA" w14:paraId="4AC15A9C" w14:textId="77777777" w:rsidTr="00042530">
        <w:tc>
          <w:tcPr>
            <w:tcW w:w="3960" w:type="dxa"/>
          </w:tcPr>
          <w:p w14:paraId="7A348948" w14:textId="187D2D68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270" w:type="dxa"/>
          </w:tcPr>
          <w:p w14:paraId="4C837668" w14:textId="77777777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A62594F" w14:textId="183D9596" w:rsidR="004750D4" w:rsidRPr="003B4CEA" w:rsidRDefault="004750D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2,299</w:t>
            </w:r>
          </w:p>
        </w:tc>
        <w:tc>
          <w:tcPr>
            <w:tcW w:w="270" w:type="dxa"/>
          </w:tcPr>
          <w:p w14:paraId="5A090A42" w14:textId="77777777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7DB68A9" w14:textId="59A935C6" w:rsidR="004750D4" w:rsidRPr="003B4CEA" w:rsidRDefault="004750D4" w:rsidP="003B4CE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(2,299)</w:t>
            </w:r>
          </w:p>
        </w:tc>
        <w:tc>
          <w:tcPr>
            <w:tcW w:w="270" w:type="dxa"/>
          </w:tcPr>
          <w:p w14:paraId="274AD757" w14:textId="77777777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D33E411" w14:textId="282AD029" w:rsidR="004750D4" w:rsidRPr="003B4CEA" w:rsidRDefault="004750D4" w:rsidP="003B4CE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</w:tr>
      <w:tr w:rsidR="004750D4" w:rsidRPr="003B4CEA" w14:paraId="223451F6" w14:textId="77777777" w:rsidTr="00C6236B">
        <w:tc>
          <w:tcPr>
            <w:tcW w:w="3960" w:type="dxa"/>
          </w:tcPr>
          <w:p w14:paraId="2076BD92" w14:textId="59F61D45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0653605C" w14:textId="77777777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7A4667D" w14:textId="14F11680" w:rsidR="004750D4" w:rsidRPr="003B4CEA" w:rsidRDefault="004750D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51,854</w:t>
            </w:r>
          </w:p>
        </w:tc>
        <w:tc>
          <w:tcPr>
            <w:tcW w:w="270" w:type="dxa"/>
          </w:tcPr>
          <w:p w14:paraId="08FCA4AD" w14:textId="77777777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463D77" w14:textId="0D8F3F23" w:rsidR="004750D4" w:rsidRPr="003B4CEA" w:rsidRDefault="004750D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bidi="th-TH"/>
              </w:rPr>
              <w:t>175</w:t>
            </w:r>
          </w:p>
        </w:tc>
        <w:tc>
          <w:tcPr>
            <w:tcW w:w="270" w:type="dxa"/>
          </w:tcPr>
          <w:p w14:paraId="24B0D60C" w14:textId="77777777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F105FB4" w14:textId="035540E8" w:rsidR="004750D4" w:rsidRPr="003B4CEA" w:rsidRDefault="004750D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52,029</w:t>
            </w:r>
          </w:p>
        </w:tc>
      </w:tr>
      <w:tr w:rsidR="00C90626" w:rsidRPr="003B4CEA" w14:paraId="5328FD46" w14:textId="77777777" w:rsidTr="00247809">
        <w:tc>
          <w:tcPr>
            <w:tcW w:w="3960" w:type="dxa"/>
          </w:tcPr>
          <w:p w14:paraId="4C390E7A" w14:textId="77777777" w:rsidR="00C90626" w:rsidRPr="003B4CEA" w:rsidRDefault="00C906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3ED3C6E" w14:textId="77777777" w:rsidR="00C90626" w:rsidRPr="003B4CEA" w:rsidRDefault="00C906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F342731" w14:textId="3C5DC4D8" w:rsidR="00C90626" w:rsidRPr="003B4CEA" w:rsidRDefault="00C90626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987</w:t>
            </w:r>
          </w:p>
        </w:tc>
        <w:tc>
          <w:tcPr>
            <w:tcW w:w="270" w:type="dxa"/>
          </w:tcPr>
          <w:p w14:paraId="0ED07DD6" w14:textId="77777777" w:rsidR="00C90626" w:rsidRPr="003B4CEA" w:rsidRDefault="00C906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F78381B" w14:textId="745560D7" w:rsidR="00C90626" w:rsidRPr="003B4CEA" w:rsidRDefault="00C90626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955</w:t>
            </w:r>
          </w:p>
        </w:tc>
        <w:tc>
          <w:tcPr>
            <w:tcW w:w="270" w:type="dxa"/>
          </w:tcPr>
          <w:p w14:paraId="720D5AF1" w14:textId="77777777" w:rsidR="00C90626" w:rsidRPr="003B4CEA" w:rsidRDefault="00C906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566C890" w14:textId="0A711829" w:rsidR="00C90626" w:rsidRPr="003B4CEA" w:rsidRDefault="00C90626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1,942</w:t>
            </w:r>
          </w:p>
        </w:tc>
      </w:tr>
      <w:tr w:rsidR="004E35AC" w:rsidRPr="003B4CEA" w14:paraId="792B99BA" w14:textId="77777777" w:rsidTr="00E84FEB">
        <w:tc>
          <w:tcPr>
            <w:tcW w:w="3960" w:type="dxa"/>
          </w:tcPr>
          <w:p w14:paraId="3CD98611" w14:textId="6687BFAA" w:rsidR="004E35AC" w:rsidRPr="003B4CEA" w:rsidRDefault="004E35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3646C" w:rsidRPr="003B4CEA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7FF90314" w14:textId="77777777" w:rsidR="004E35AC" w:rsidRPr="003B4CEA" w:rsidRDefault="004E35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80C5B" w14:textId="7BE65A8E" w:rsidR="004E35AC" w:rsidRPr="003B4CEA" w:rsidRDefault="00C90626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52,841</w:t>
            </w:r>
          </w:p>
        </w:tc>
        <w:tc>
          <w:tcPr>
            <w:tcW w:w="270" w:type="dxa"/>
          </w:tcPr>
          <w:p w14:paraId="5CFEBCB9" w14:textId="77777777" w:rsidR="004E35AC" w:rsidRPr="003B4CEA" w:rsidRDefault="004E35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AF1DB" w14:textId="2961C24A" w:rsidR="004E35AC" w:rsidRPr="003B4CEA" w:rsidRDefault="00C90626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bidi="th-TH"/>
              </w:rPr>
              <w:t>1,130</w:t>
            </w:r>
          </w:p>
        </w:tc>
        <w:tc>
          <w:tcPr>
            <w:tcW w:w="270" w:type="dxa"/>
          </w:tcPr>
          <w:p w14:paraId="5A3D2092" w14:textId="77777777" w:rsidR="004E35AC" w:rsidRPr="003B4CEA" w:rsidRDefault="004E35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75BD9" w14:textId="21360DC5" w:rsidR="004E35AC" w:rsidRPr="003B4CEA" w:rsidRDefault="00C90626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53,971</w:t>
            </w:r>
          </w:p>
        </w:tc>
      </w:tr>
      <w:tr w:rsidR="004E35AC" w:rsidRPr="003B4CEA" w14:paraId="6BBE09C9" w14:textId="77777777" w:rsidTr="00516AFD">
        <w:tc>
          <w:tcPr>
            <w:tcW w:w="3960" w:type="dxa"/>
          </w:tcPr>
          <w:p w14:paraId="18B56531" w14:textId="77777777" w:rsidR="004E35AC" w:rsidRPr="003B4CEA" w:rsidRDefault="004E35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1F7BC95" w14:textId="77777777" w:rsidR="004E35AC" w:rsidRPr="003B4CEA" w:rsidRDefault="004E35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80A40F3" w14:textId="77777777" w:rsidR="004E35AC" w:rsidRPr="003B4CEA" w:rsidDel="00F411C3" w:rsidRDefault="004E35A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C6A732F" w14:textId="77777777" w:rsidR="004E35AC" w:rsidRPr="003B4CEA" w:rsidRDefault="004E35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AD1B8CC" w14:textId="77777777" w:rsidR="004E35AC" w:rsidRPr="003B4CEA" w:rsidRDefault="004E35A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AB6B6F" w14:textId="77777777" w:rsidR="004E35AC" w:rsidRPr="003B4CEA" w:rsidRDefault="004E35A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D456EF1" w14:textId="77777777" w:rsidR="004E35AC" w:rsidRPr="003B4CEA" w:rsidDel="00F411C3" w:rsidRDefault="004E35AC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6509BA" w:rsidRPr="003B4CEA" w14:paraId="0650F0FA" w14:textId="77777777" w:rsidTr="00516AFD">
        <w:tc>
          <w:tcPr>
            <w:tcW w:w="3960" w:type="dxa"/>
          </w:tcPr>
          <w:p w14:paraId="748A5622" w14:textId="77777777" w:rsidR="006509BA" w:rsidRPr="003B4CEA" w:rsidRDefault="006509B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70" w:type="dxa"/>
          </w:tcPr>
          <w:p w14:paraId="7A1748C4" w14:textId="77777777" w:rsidR="006509BA" w:rsidRPr="003B4CEA" w:rsidRDefault="006509B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A4F6F20" w14:textId="77777777" w:rsidR="006509BA" w:rsidRPr="003B4CEA" w:rsidRDefault="006509BA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671C6F" w14:textId="77777777" w:rsidR="006509BA" w:rsidRPr="003B4CEA" w:rsidRDefault="006509B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2BA80D4" w14:textId="77777777" w:rsidR="006509BA" w:rsidRPr="003B4CEA" w:rsidRDefault="006509BA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ED08D3" w14:textId="77777777" w:rsidR="006509BA" w:rsidRPr="003B4CEA" w:rsidRDefault="006509B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B786F41" w14:textId="77777777" w:rsidR="006509BA" w:rsidRPr="003B4CEA" w:rsidRDefault="006509BA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38C8" w:rsidRPr="003B4CEA" w14:paraId="18C589A3" w14:textId="77777777" w:rsidTr="0097239A">
        <w:tc>
          <w:tcPr>
            <w:tcW w:w="3960" w:type="dxa"/>
          </w:tcPr>
          <w:p w14:paraId="6A394AB5" w14:textId="5C61CAF4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32F4022F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6048549" w14:textId="736D01D1" w:rsidR="001638C8" w:rsidRPr="003B4CEA" w:rsidRDefault="001638C8" w:rsidP="001638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25,566</w:t>
            </w:r>
          </w:p>
        </w:tc>
        <w:tc>
          <w:tcPr>
            <w:tcW w:w="270" w:type="dxa"/>
          </w:tcPr>
          <w:p w14:paraId="067A34EA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94C9DFF" w14:textId="3388BB30" w:rsidR="001638C8" w:rsidRPr="003B4CEA" w:rsidRDefault="001638C8" w:rsidP="001638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2B5600D3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1D6A798B" w14:textId="6E4419F2" w:rsidR="001638C8" w:rsidRPr="003B4CEA" w:rsidRDefault="001638C8" w:rsidP="001638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25,566</w:t>
            </w:r>
          </w:p>
        </w:tc>
      </w:tr>
      <w:tr w:rsidR="001638C8" w:rsidRPr="003B4CEA" w14:paraId="6D4ED63D" w14:textId="77777777" w:rsidTr="0097239A">
        <w:tc>
          <w:tcPr>
            <w:tcW w:w="3960" w:type="dxa"/>
          </w:tcPr>
          <w:p w14:paraId="6D3DF845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7D6A68E5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64726E1" w14:textId="48D1358D" w:rsidR="001638C8" w:rsidRPr="003B4CEA" w:rsidRDefault="001638C8" w:rsidP="001638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2,772</w:t>
            </w:r>
          </w:p>
        </w:tc>
        <w:tc>
          <w:tcPr>
            <w:tcW w:w="270" w:type="dxa"/>
          </w:tcPr>
          <w:p w14:paraId="22AB7229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6476271" w14:textId="0620FDA1" w:rsidR="001638C8" w:rsidRPr="003B4CEA" w:rsidRDefault="001638C8" w:rsidP="001638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1B9850D6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D61D5AB" w14:textId="4C25877D" w:rsidR="001638C8" w:rsidRPr="003B4CEA" w:rsidRDefault="001638C8" w:rsidP="001638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2,772</w:t>
            </w:r>
          </w:p>
        </w:tc>
      </w:tr>
      <w:tr w:rsidR="001638C8" w:rsidRPr="003B4CEA" w14:paraId="1B231BFA" w14:textId="77777777" w:rsidTr="00516AFD">
        <w:tc>
          <w:tcPr>
            <w:tcW w:w="3960" w:type="dxa"/>
          </w:tcPr>
          <w:p w14:paraId="047DC931" w14:textId="42A71D22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89C06FC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4C4D580" w14:textId="5D343B66" w:rsidR="001638C8" w:rsidRPr="003B4CEA" w:rsidRDefault="001638C8" w:rsidP="001638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28,338</w:t>
            </w:r>
          </w:p>
        </w:tc>
        <w:tc>
          <w:tcPr>
            <w:tcW w:w="270" w:type="dxa"/>
          </w:tcPr>
          <w:p w14:paraId="4E3F752D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37F2BD7" w14:textId="5C4964C3" w:rsidR="001638C8" w:rsidRPr="003B4CEA" w:rsidRDefault="001638C8" w:rsidP="001638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70C1D7E8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784C269" w14:textId="45EBBC43" w:rsidR="001638C8" w:rsidRPr="003B4CEA" w:rsidRDefault="001638C8" w:rsidP="001638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28,338</w:t>
            </w:r>
          </w:p>
        </w:tc>
      </w:tr>
      <w:tr w:rsidR="001638C8" w:rsidRPr="003B4CEA" w14:paraId="6140118F" w14:textId="77777777" w:rsidTr="00247809">
        <w:tc>
          <w:tcPr>
            <w:tcW w:w="3960" w:type="dxa"/>
          </w:tcPr>
          <w:p w14:paraId="2CF4F387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4C2F543D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EBF8BF7" w14:textId="7ED5D61F" w:rsidR="001638C8" w:rsidRPr="003B4CEA" w:rsidRDefault="001638C8" w:rsidP="001638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3,333</w:t>
            </w:r>
          </w:p>
        </w:tc>
        <w:tc>
          <w:tcPr>
            <w:tcW w:w="270" w:type="dxa"/>
          </w:tcPr>
          <w:p w14:paraId="25695A79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5C0A255" w14:textId="7D0CBF26" w:rsidR="001638C8" w:rsidRPr="003B4CEA" w:rsidRDefault="001638C8" w:rsidP="001638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5A207091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98B54C7" w14:textId="1210BC40" w:rsidR="001638C8" w:rsidRPr="003B4CEA" w:rsidRDefault="001638C8" w:rsidP="001638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3,333</w:t>
            </w:r>
          </w:p>
        </w:tc>
      </w:tr>
      <w:tr w:rsidR="001638C8" w:rsidRPr="003B4CEA" w14:paraId="42D98F10" w14:textId="77777777" w:rsidTr="00247809">
        <w:tc>
          <w:tcPr>
            <w:tcW w:w="3960" w:type="dxa"/>
          </w:tcPr>
          <w:p w14:paraId="3553B73F" w14:textId="677D3DC1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67A9C19A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5295A" w14:textId="77B6A4C2" w:rsidR="001638C8" w:rsidRPr="003B4CEA" w:rsidRDefault="001638C8" w:rsidP="001638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31,671</w:t>
            </w:r>
          </w:p>
        </w:tc>
        <w:tc>
          <w:tcPr>
            <w:tcW w:w="270" w:type="dxa"/>
          </w:tcPr>
          <w:p w14:paraId="07C05DEE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9E02D3A" w14:textId="50657E2E" w:rsidR="001638C8" w:rsidRPr="003B4CEA" w:rsidRDefault="001638C8" w:rsidP="001638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28340BFF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D0E46" w14:textId="2D6059A3" w:rsidR="001638C8" w:rsidRPr="003B4CEA" w:rsidRDefault="001638C8" w:rsidP="001638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31,671</w:t>
            </w:r>
          </w:p>
        </w:tc>
      </w:tr>
      <w:tr w:rsidR="001638C8" w:rsidRPr="003B4CEA" w14:paraId="50AD0D22" w14:textId="77777777" w:rsidTr="00516AFD">
        <w:tc>
          <w:tcPr>
            <w:tcW w:w="3960" w:type="dxa"/>
          </w:tcPr>
          <w:p w14:paraId="2F522790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C4957A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9A7652C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E152EE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037375F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1541937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2584DCA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638C8" w:rsidRPr="003B4CEA" w14:paraId="74733E31" w14:textId="77777777" w:rsidTr="00516AFD">
        <w:tc>
          <w:tcPr>
            <w:tcW w:w="3960" w:type="dxa"/>
          </w:tcPr>
          <w:p w14:paraId="19DDA786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67706ECF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F57DEB4" w14:textId="77777777" w:rsidR="001638C8" w:rsidRPr="003B4CEA" w:rsidRDefault="001638C8" w:rsidP="001638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07819F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0048F9F" w14:textId="77777777" w:rsidR="001638C8" w:rsidRPr="003B4CEA" w:rsidRDefault="001638C8" w:rsidP="001638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069EF5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B0CC877" w14:textId="77777777" w:rsidR="001638C8" w:rsidRPr="003B4CEA" w:rsidRDefault="001638C8" w:rsidP="001638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638C8" w:rsidRPr="003B4CEA" w14:paraId="4CFD322D" w14:textId="77777777" w:rsidTr="008E7E26">
        <w:tc>
          <w:tcPr>
            <w:tcW w:w="3960" w:type="dxa"/>
          </w:tcPr>
          <w:p w14:paraId="0425CA27" w14:textId="710770C9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38C8E075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0D57BB61" w14:textId="14903B73" w:rsidR="001638C8" w:rsidRPr="003B4CEA" w:rsidRDefault="001638C8" w:rsidP="001638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23,516</w:t>
            </w:r>
          </w:p>
        </w:tc>
        <w:tc>
          <w:tcPr>
            <w:tcW w:w="270" w:type="dxa"/>
          </w:tcPr>
          <w:p w14:paraId="79BC27AA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424AA423" w14:textId="0D20CB12" w:rsidR="001638C8" w:rsidRPr="003B4CEA" w:rsidRDefault="001638C8" w:rsidP="001638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bidi="th-TH"/>
              </w:rPr>
              <w:t>175</w:t>
            </w:r>
          </w:p>
        </w:tc>
        <w:tc>
          <w:tcPr>
            <w:tcW w:w="270" w:type="dxa"/>
          </w:tcPr>
          <w:p w14:paraId="4487A476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22BD233A" w14:textId="354D7AC3" w:rsidR="001638C8" w:rsidRPr="003B4CEA" w:rsidRDefault="001638C8" w:rsidP="001638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bidi="th-TH"/>
              </w:rPr>
              <w:t>23,691</w:t>
            </w:r>
          </w:p>
        </w:tc>
      </w:tr>
      <w:tr w:rsidR="001638C8" w:rsidRPr="003B4CEA" w14:paraId="2DBA4E6B" w14:textId="77777777" w:rsidTr="00516AFD">
        <w:tc>
          <w:tcPr>
            <w:tcW w:w="3960" w:type="dxa"/>
          </w:tcPr>
          <w:p w14:paraId="287AB47A" w14:textId="6861339C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66A74C8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0EC292" w14:textId="5C4F41B5" w:rsidR="001638C8" w:rsidRPr="003B4CEA" w:rsidRDefault="001638C8" w:rsidP="001638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21,170</w:t>
            </w:r>
          </w:p>
        </w:tc>
        <w:tc>
          <w:tcPr>
            <w:tcW w:w="270" w:type="dxa"/>
          </w:tcPr>
          <w:p w14:paraId="7A4B316E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B4335C" w14:textId="05A1AE7D" w:rsidR="001638C8" w:rsidRPr="003B4CEA" w:rsidRDefault="001638C8" w:rsidP="001638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bidi="th-TH"/>
              </w:rPr>
              <w:t>1,130</w:t>
            </w:r>
          </w:p>
        </w:tc>
        <w:tc>
          <w:tcPr>
            <w:tcW w:w="270" w:type="dxa"/>
          </w:tcPr>
          <w:p w14:paraId="69232790" w14:textId="77777777" w:rsidR="001638C8" w:rsidRPr="003B4CEA" w:rsidRDefault="001638C8" w:rsidP="0016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B1A2AC" w14:textId="3D1CAC5F" w:rsidR="001638C8" w:rsidRPr="003B4CEA" w:rsidRDefault="001638C8" w:rsidP="001638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bidi="th-TH"/>
              </w:rPr>
              <w:t>22,300</w:t>
            </w:r>
          </w:p>
        </w:tc>
      </w:tr>
    </w:tbl>
    <w:p w14:paraId="141BE067" w14:textId="13B38241" w:rsidR="002A31C1" w:rsidRPr="003B4CEA" w:rsidRDefault="002A31C1" w:rsidP="003B4CEA">
      <w:pPr>
        <w:rPr>
          <w:rFonts w:ascii="Angsana New" w:hAnsi="Angsana New"/>
          <w:sz w:val="26"/>
          <w:szCs w:val="26"/>
        </w:rPr>
      </w:pPr>
    </w:p>
    <w:p w14:paraId="1DA5A770" w14:textId="77777777" w:rsidR="00172181" w:rsidRPr="003B4CEA" w:rsidRDefault="00172181" w:rsidP="003B4CEA">
      <w:pPr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</w:rPr>
        <w:br w:type="page"/>
      </w:r>
    </w:p>
    <w:tbl>
      <w:tblPr>
        <w:tblW w:w="9657" w:type="dxa"/>
        <w:tblInd w:w="-34" w:type="dxa"/>
        <w:tblLook w:val="01E0" w:firstRow="1" w:lastRow="1" w:firstColumn="1" w:lastColumn="1" w:noHBand="0" w:noVBand="0"/>
      </w:tblPr>
      <w:tblGrid>
        <w:gridCol w:w="3922"/>
        <w:gridCol w:w="270"/>
        <w:gridCol w:w="1620"/>
        <w:gridCol w:w="270"/>
        <w:gridCol w:w="1530"/>
        <w:gridCol w:w="270"/>
        <w:gridCol w:w="1775"/>
      </w:tblGrid>
      <w:tr w:rsidR="00036AD7" w:rsidRPr="003B4CEA" w14:paraId="4899FE47" w14:textId="77777777" w:rsidTr="0022673C">
        <w:tc>
          <w:tcPr>
            <w:tcW w:w="3922" w:type="dxa"/>
          </w:tcPr>
          <w:p w14:paraId="0C7C933B" w14:textId="114EF8A6" w:rsidR="00036AD7" w:rsidRPr="003B4CEA" w:rsidRDefault="00036AD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22900AC" w14:textId="77777777" w:rsidR="00036AD7" w:rsidRPr="003B4CEA" w:rsidRDefault="00036AD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65" w:type="dxa"/>
            <w:gridSpan w:val="5"/>
            <w:tcBorders>
              <w:bottom w:val="single" w:sz="4" w:space="0" w:color="auto"/>
            </w:tcBorders>
          </w:tcPr>
          <w:p w14:paraId="1A0B8FD8" w14:textId="77777777" w:rsidR="00036AD7" w:rsidRPr="003B4CEA" w:rsidRDefault="00036AD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A51DD3" w:rsidRPr="003B4CEA" w14:paraId="18EA2C9E" w14:textId="77777777" w:rsidTr="0022673C">
        <w:tc>
          <w:tcPr>
            <w:tcW w:w="3922" w:type="dxa"/>
          </w:tcPr>
          <w:p w14:paraId="56BCB518" w14:textId="77777777" w:rsidR="00A51DD3" w:rsidRPr="003B4CEA" w:rsidRDefault="00A51DD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07C489D" w14:textId="77777777" w:rsidR="00A51DD3" w:rsidRPr="003B4CEA" w:rsidRDefault="00A51DD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AFA8247" w14:textId="77777777" w:rsidR="00A51DD3" w:rsidRPr="003B4CEA" w:rsidRDefault="00A51DD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64D66D" w14:textId="77777777" w:rsidR="00A51DD3" w:rsidRPr="003B4CEA" w:rsidRDefault="00A51DD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282FE5F" w14:textId="77777777" w:rsidR="00A51DD3" w:rsidRPr="003B4CEA" w:rsidRDefault="00A51DD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ทรัพย์สิน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655623" w14:textId="77777777" w:rsidR="00A51DD3" w:rsidRPr="003B4CEA" w:rsidRDefault="00A51DD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</w:tcPr>
          <w:p w14:paraId="78A62519" w14:textId="77777777" w:rsidR="00A51DD3" w:rsidRPr="003B4CEA" w:rsidRDefault="00A51DD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36AD7" w:rsidRPr="003B4CEA" w14:paraId="2D1261DA" w14:textId="77777777" w:rsidTr="0022673C">
        <w:tc>
          <w:tcPr>
            <w:tcW w:w="3922" w:type="dxa"/>
          </w:tcPr>
          <w:p w14:paraId="6ABE58AD" w14:textId="77777777" w:rsidR="00036AD7" w:rsidRPr="003B4CEA" w:rsidRDefault="00036AD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35CD64B" w14:textId="77777777" w:rsidR="00036AD7" w:rsidRPr="003B4CEA" w:rsidRDefault="00036AD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95AEDF" w14:textId="77777777" w:rsidR="00036AD7" w:rsidRPr="003B4CEA" w:rsidRDefault="00036AD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270" w:type="dxa"/>
          </w:tcPr>
          <w:p w14:paraId="7862809E" w14:textId="77777777" w:rsidR="00036AD7" w:rsidRPr="003B4CEA" w:rsidRDefault="00036AD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5ED24E8" w14:textId="77777777" w:rsidR="00036AD7" w:rsidRPr="003B4CEA" w:rsidRDefault="00036AD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25ADCDB2" w14:textId="77777777" w:rsidR="00036AD7" w:rsidRPr="003B4CEA" w:rsidRDefault="00036AD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17B8F16B" w14:textId="77777777" w:rsidR="00036AD7" w:rsidRPr="003B4CEA" w:rsidRDefault="00036AD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36AD7" w:rsidRPr="003B4CEA" w14:paraId="0851CF0D" w14:textId="77777777" w:rsidTr="0022673C">
        <w:tc>
          <w:tcPr>
            <w:tcW w:w="3922" w:type="dxa"/>
          </w:tcPr>
          <w:p w14:paraId="3540A2B7" w14:textId="77777777" w:rsidR="00036AD7" w:rsidRPr="003B4CEA" w:rsidRDefault="00036AD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0BAF1B01" w14:textId="77777777" w:rsidR="00036AD7" w:rsidRPr="003B4CEA" w:rsidRDefault="00036AD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7ABA4A4" w14:textId="77777777" w:rsidR="00036AD7" w:rsidRPr="003B4CEA" w:rsidRDefault="00036AD7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D81904" w14:textId="77777777" w:rsidR="00036AD7" w:rsidRPr="003B4CEA" w:rsidRDefault="00036AD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344AECD" w14:textId="77777777" w:rsidR="00036AD7" w:rsidRPr="003B4CEA" w:rsidRDefault="00036AD7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F2F485" w14:textId="77777777" w:rsidR="00036AD7" w:rsidRPr="003B4CEA" w:rsidRDefault="00036AD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vAlign w:val="bottom"/>
          </w:tcPr>
          <w:p w14:paraId="7F9B6A81" w14:textId="77777777" w:rsidR="00036AD7" w:rsidRPr="003B4CEA" w:rsidRDefault="00036AD7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6020" w:rsidRPr="003B4CEA" w14:paraId="62AF291D" w14:textId="77777777" w:rsidTr="00FC5D04">
        <w:tc>
          <w:tcPr>
            <w:tcW w:w="3922" w:type="dxa"/>
          </w:tcPr>
          <w:p w14:paraId="4580E6AF" w14:textId="282F0584" w:rsidR="00AB6020" w:rsidRPr="003B4CEA" w:rsidRDefault="00AB6020" w:rsidP="00AB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</w:tcPr>
          <w:p w14:paraId="7D1EB3EB" w14:textId="77777777" w:rsidR="00AB6020" w:rsidRPr="003B4CEA" w:rsidRDefault="00AB6020" w:rsidP="00AB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DE9313D" w14:textId="2D27F22F" w:rsidR="00AB6020" w:rsidRPr="003B4CEA" w:rsidRDefault="00AB6020" w:rsidP="00AB602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34,886</w:t>
            </w:r>
          </w:p>
        </w:tc>
        <w:tc>
          <w:tcPr>
            <w:tcW w:w="270" w:type="dxa"/>
          </w:tcPr>
          <w:p w14:paraId="1612B62C" w14:textId="77777777" w:rsidR="00AB6020" w:rsidRPr="003B4CEA" w:rsidRDefault="00AB6020" w:rsidP="00AB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6E3749F" w14:textId="5885588E" w:rsidR="00AB6020" w:rsidRPr="003B4CEA" w:rsidRDefault="00AB6020" w:rsidP="00AB60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3EFDF245" w14:textId="77777777" w:rsidR="00AB6020" w:rsidRPr="003B4CEA" w:rsidRDefault="00AB6020" w:rsidP="00AB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2F441A3B" w14:textId="5D26010B" w:rsidR="00AB6020" w:rsidRPr="003B4CEA" w:rsidRDefault="00AB6020" w:rsidP="00AB602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34,886</w:t>
            </w:r>
          </w:p>
        </w:tc>
      </w:tr>
      <w:tr w:rsidR="004750D4" w:rsidRPr="003B4CEA" w14:paraId="3C95EAFE" w14:textId="77777777" w:rsidTr="0022673C">
        <w:tc>
          <w:tcPr>
            <w:tcW w:w="3922" w:type="dxa"/>
          </w:tcPr>
          <w:p w14:paraId="74C93C03" w14:textId="2EE2A20E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710304E" w14:textId="77777777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31A0BDB" w14:textId="0ACCE227" w:rsidR="004750D4" w:rsidRPr="003B4CEA" w:rsidRDefault="004750D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13,115</w:t>
            </w:r>
          </w:p>
        </w:tc>
        <w:tc>
          <w:tcPr>
            <w:tcW w:w="270" w:type="dxa"/>
          </w:tcPr>
          <w:p w14:paraId="4945C380" w14:textId="77777777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469D18E" w14:textId="0F7A62C0" w:rsidR="004750D4" w:rsidRPr="003B4CEA" w:rsidRDefault="004750D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70" w:type="dxa"/>
          </w:tcPr>
          <w:p w14:paraId="3A98F613" w14:textId="77777777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1925074E" w14:textId="4378C81E" w:rsidR="004750D4" w:rsidRPr="003B4CEA" w:rsidRDefault="004750D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13,290</w:t>
            </w:r>
          </w:p>
        </w:tc>
      </w:tr>
      <w:tr w:rsidR="004750D4" w:rsidRPr="003B4CEA" w14:paraId="65A3AD8C" w14:textId="77777777" w:rsidTr="0022673C">
        <w:tc>
          <w:tcPr>
            <w:tcW w:w="3922" w:type="dxa"/>
          </w:tcPr>
          <w:p w14:paraId="5E64D9D4" w14:textId="473244D9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2565 </w:t>
            </w:r>
          </w:p>
        </w:tc>
        <w:tc>
          <w:tcPr>
            <w:tcW w:w="270" w:type="dxa"/>
          </w:tcPr>
          <w:p w14:paraId="5E0585C3" w14:textId="77777777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4E96B53" w14:textId="61596073" w:rsidR="004750D4" w:rsidRPr="003B4CEA" w:rsidRDefault="004750D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48,001</w:t>
            </w:r>
          </w:p>
        </w:tc>
        <w:tc>
          <w:tcPr>
            <w:tcW w:w="270" w:type="dxa"/>
          </w:tcPr>
          <w:p w14:paraId="59C70EB1" w14:textId="77777777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48B7757" w14:textId="7BA34D5F" w:rsidR="004750D4" w:rsidRPr="003B4CEA" w:rsidRDefault="004750D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70" w:type="dxa"/>
          </w:tcPr>
          <w:p w14:paraId="356E12AF" w14:textId="77777777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vAlign w:val="bottom"/>
          </w:tcPr>
          <w:p w14:paraId="5ACF8164" w14:textId="14534740" w:rsidR="004750D4" w:rsidRPr="003B4CEA" w:rsidRDefault="004750D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48,176</w:t>
            </w:r>
          </w:p>
        </w:tc>
      </w:tr>
      <w:tr w:rsidR="00024E74" w:rsidRPr="003B4CEA" w14:paraId="54E667A1" w14:textId="77777777" w:rsidTr="0022673C">
        <w:tc>
          <w:tcPr>
            <w:tcW w:w="3922" w:type="dxa"/>
          </w:tcPr>
          <w:p w14:paraId="5345B3FE" w14:textId="77777777" w:rsidR="00024E74" w:rsidRPr="003B4CEA" w:rsidRDefault="00024E7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416F2D6" w14:textId="77777777" w:rsidR="00024E74" w:rsidRPr="003B4CEA" w:rsidRDefault="00024E7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F6ED43B" w14:textId="39F87640" w:rsidR="00024E74" w:rsidRPr="003B4CEA" w:rsidRDefault="00C90626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987</w:t>
            </w:r>
          </w:p>
        </w:tc>
        <w:tc>
          <w:tcPr>
            <w:tcW w:w="270" w:type="dxa"/>
          </w:tcPr>
          <w:p w14:paraId="09D0C922" w14:textId="77777777" w:rsidR="00024E74" w:rsidRPr="003B4CEA" w:rsidRDefault="00024E7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9C0CDD5" w14:textId="0D2F8C06" w:rsidR="00024E74" w:rsidRPr="003B4CEA" w:rsidRDefault="00C90626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955</w:t>
            </w:r>
          </w:p>
        </w:tc>
        <w:tc>
          <w:tcPr>
            <w:tcW w:w="270" w:type="dxa"/>
          </w:tcPr>
          <w:p w14:paraId="64A52BDC" w14:textId="77777777" w:rsidR="00024E74" w:rsidRPr="003B4CEA" w:rsidRDefault="00024E7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2F907BB4" w14:textId="50D2F5CB" w:rsidR="00024E74" w:rsidRPr="003B4CEA" w:rsidRDefault="00C90626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1,942</w:t>
            </w:r>
          </w:p>
        </w:tc>
      </w:tr>
      <w:tr w:rsidR="00024E74" w:rsidRPr="003B4CEA" w14:paraId="6C570ADF" w14:textId="77777777" w:rsidTr="0022673C">
        <w:tc>
          <w:tcPr>
            <w:tcW w:w="3922" w:type="dxa"/>
          </w:tcPr>
          <w:p w14:paraId="3ACDB9E5" w14:textId="1DE2F8FC" w:rsidR="00024E74" w:rsidRPr="003B4CEA" w:rsidRDefault="00024E7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3646C" w:rsidRPr="003B4CEA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1616A99" w14:textId="77777777" w:rsidR="00024E74" w:rsidRPr="003B4CEA" w:rsidRDefault="00024E7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33259" w14:textId="1FA37889" w:rsidR="00024E74" w:rsidRPr="003B4CEA" w:rsidRDefault="00C90626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48,988</w:t>
            </w:r>
          </w:p>
        </w:tc>
        <w:tc>
          <w:tcPr>
            <w:tcW w:w="270" w:type="dxa"/>
          </w:tcPr>
          <w:p w14:paraId="59EF2DBD" w14:textId="77777777" w:rsidR="00024E74" w:rsidRPr="003B4CEA" w:rsidRDefault="00024E7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A93D9" w14:textId="57F0C52B" w:rsidR="00024E74" w:rsidRPr="003B4CEA" w:rsidRDefault="00C90626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1,130</w:t>
            </w:r>
          </w:p>
        </w:tc>
        <w:tc>
          <w:tcPr>
            <w:tcW w:w="270" w:type="dxa"/>
          </w:tcPr>
          <w:p w14:paraId="5BC6C871" w14:textId="77777777" w:rsidR="00024E74" w:rsidRPr="003B4CEA" w:rsidRDefault="00024E7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4845E" w14:textId="1BD047B0" w:rsidR="00024E74" w:rsidRPr="003B4CEA" w:rsidRDefault="00C90626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50,118</w:t>
            </w:r>
          </w:p>
        </w:tc>
      </w:tr>
      <w:tr w:rsidR="007A51C9" w:rsidRPr="003B4CEA" w14:paraId="3C8C999D" w14:textId="77777777" w:rsidTr="0022673C">
        <w:tc>
          <w:tcPr>
            <w:tcW w:w="3922" w:type="dxa"/>
          </w:tcPr>
          <w:p w14:paraId="62490F9C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7E8C497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7CAA46E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12E60E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410759D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7CC94D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vAlign w:val="bottom"/>
          </w:tcPr>
          <w:p w14:paraId="7C434A76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A51C9" w:rsidRPr="003B4CEA" w14:paraId="4CCF9C83" w14:textId="77777777" w:rsidTr="0022673C">
        <w:tc>
          <w:tcPr>
            <w:tcW w:w="3922" w:type="dxa"/>
          </w:tcPr>
          <w:p w14:paraId="78EDE28A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70" w:type="dxa"/>
          </w:tcPr>
          <w:p w14:paraId="5918C569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65A41F6" w14:textId="77777777" w:rsidR="007A51C9" w:rsidRPr="003B4CEA" w:rsidRDefault="007A51C9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A134A9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66E1D60" w14:textId="77777777" w:rsidR="007A51C9" w:rsidRPr="003B4CEA" w:rsidRDefault="007A51C9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69A798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054F4325" w14:textId="77777777" w:rsidR="007A51C9" w:rsidRPr="003B4CEA" w:rsidRDefault="007A51C9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6020" w:rsidRPr="003B4CEA" w14:paraId="56B8536D" w14:textId="77777777" w:rsidTr="006F4EA8">
        <w:tc>
          <w:tcPr>
            <w:tcW w:w="3922" w:type="dxa"/>
          </w:tcPr>
          <w:p w14:paraId="53B41EA9" w14:textId="7555413F" w:rsidR="00AB6020" w:rsidRPr="003B4CEA" w:rsidRDefault="00AB6020" w:rsidP="00AB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</w:tcPr>
          <w:p w14:paraId="400927C4" w14:textId="77777777" w:rsidR="00AB6020" w:rsidRPr="003B4CEA" w:rsidRDefault="00AB6020" w:rsidP="00AB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A475309" w14:textId="3B7D92EC" w:rsidR="00AB6020" w:rsidRPr="003B4CEA" w:rsidRDefault="00AB6020" w:rsidP="00AB602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270" w:type="dxa"/>
          </w:tcPr>
          <w:p w14:paraId="5D494906" w14:textId="77777777" w:rsidR="00AB6020" w:rsidRPr="003B4CEA" w:rsidRDefault="00AB6020" w:rsidP="00AB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F835354" w14:textId="1C40BCE8" w:rsidR="00AB6020" w:rsidRPr="003B4CEA" w:rsidRDefault="00AB6020" w:rsidP="00AB60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4C20A9C9" w14:textId="77777777" w:rsidR="00AB6020" w:rsidRPr="003B4CEA" w:rsidRDefault="00AB6020" w:rsidP="00AB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1C1E6FEB" w14:textId="547F31A1" w:rsidR="00AB6020" w:rsidRPr="003B4CEA" w:rsidRDefault="00AB6020" w:rsidP="00AB602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AB6020" w:rsidRPr="003B4CEA" w14:paraId="67E7E2BE" w14:textId="77777777" w:rsidTr="006F4EA8">
        <w:tc>
          <w:tcPr>
            <w:tcW w:w="3922" w:type="dxa"/>
          </w:tcPr>
          <w:p w14:paraId="78655A41" w14:textId="77777777" w:rsidR="00AB6020" w:rsidRPr="003B4CEA" w:rsidRDefault="00AB6020" w:rsidP="00AB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634471C3" w14:textId="77777777" w:rsidR="00AB6020" w:rsidRPr="003B4CEA" w:rsidRDefault="00AB6020" w:rsidP="00AB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3CD334F" w14:textId="7CDC0E71" w:rsidR="00AB6020" w:rsidRPr="003B4CEA" w:rsidRDefault="00AB6020" w:rsidP="00AB602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2,487</w:t>
            </w:r>
          </w:p>
        </w:tc>
        <w:tc>
          <w:tcPr>
            <w:tcW w:w="270" w:type="dxa"/>
          </w:tcPr>
          <w:p w14:paraId="02364601" w14:textId="77777777" w:rsidR="00AB6020" w:rsidRPr="003B4CEA" w:rsidRDefault="00AB6020" w:rsidP="00AB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72841D7" w14:textId="45303575" w:rsidR="00AB6020" w:rsidRPr="003B4CEA" w:rsidRDefault="00AB6020" w:rsidP="00AB60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5E72DF20" w14:textId="77777777" w:rsidR="00AB6020" w:rsidRPr="003B4CEA" w:rsidRDefault="00AB6020" w:rsidP="00AB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77E6AF81" w14:textId="42DCC81F" w:rsidR="00AB6020" w:rsidRPr="003B4CEA" w:rsidRDefault="00AB6020" w:rsidP="00AB602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2,487</w:t>
            </w:r>
          </w:p>
        </w:tc>
      </w:tr>
      <w:tr w:rsidR="00AB6020" w:rsidRPr="003B4CEA" w14:paraId="6DD75378" w14:textId="77777777" w:rsidTr="006F4EA8">
        <w:tc>
          <w:tcPr>
            <w:tcW w:w="3922" w:type="dxa"/>
          </w:tcPr>
          <w:p w14:paraId="45F28F08" w14:textId="58490A53" w:rsidR="00AB6020" w:rsidRPr="003B4CEA" w:rsidRDefault="00AB6020" w:rsidP="00AB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2565 </w:t>
            </w:r>
          </w:p>
        </w:tc>
        <w:tc>
          <w:tcPr>
            <w:tcW w:w="270" w:type="dxa"/>
          </w:tcPr>
          <w:p w14:paraId="0565F0FD" w14:textId="77777777" w:rsidR="00AB6020" w:rsidRPr="003B4CEA" w:rsidRDefault="00AB6020" w:rsidP="00AB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2DACD89" w14:textId="558AD76F" w:rsidR="00AB6020" w:rsidRPr="003B4CEA" w:rsidRDefault="00AB6020" w:rsidP="00AB602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27,487</w:t>
            </w:r>
          </w:p>
        </w:tc>
        <w:tc>
          <w:tcPr>
            <w:tcW w:w="270" w:type="dxa"/>
          </w:tcPr>
          <w:p w14:paraId="0F0BE062" w14:textId="77777777" w:rsidR="00AB6020" w:rsidRPr="003B4CEA" w:rsidRDefault="00AB6020" w:rsidP="00AB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ABBA62" w14:textId="6E31270D" w:rsidR="00AB6020" w:rsidRPr="003B4CEA" w:rsidRDefault="00AB6020" w:rsidP="00AB60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381A36F1" w14:textId="77777777" w:rsidR="00AB6020" w:rsidRPr="003B4CEA" w:rsidRDefault="00AB6020" w:rsidP="00AB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vAlign w:val="bottom"/>
          </w:tcPr>
          <w:p w14:paraId="60BA8042" w14:textId="4077BFEB" w:rsidR="00AB6020" w:rsidRPr="003B4CEA" w:rsidRDefault="00AB6020" w:rsidP="00AB602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27,487</w:t>
            </w:r>
          </w:p>
        </w:tc>
      </w:tr>
      <w:tr w:rsidR="00AB6020" w:rsidRPr="003B4CEA" w14:paraId="2F946B93" w14:textId="77777777" w:rsidTr="006F4EA8">
        <w:tc>
          <w:tcPr>
            <w:tcW w:w="3922" w:type="dxa"/>
          </w:tcPr>
          <w:p w14:paraId="78AA0738" w14:textId="77777777" w:rsidR="00AB6020" w:rsidRPr="003B4CEA" w:rsidRDefault="00AB6020" w:rsidP="00AB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2DE3ED73" w14:textId="77777777" w:rsidR="00AB6020" w:rsidRPr="003B4CEA" w:rsidRDefault="00AB6020" w:rsidP="00AB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C19233B" w14:textId="3F5A2DBB" w:rsidR="00AB6020" w:rsidRPr="003B4CEA" w:rsidRDefault="00AB6020" w:rsidP="00AB602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2,991</w:t>
            </w:r>
          </w:p>
        </w:tc>
        <w:tc>
          <w:tcPr>
            <w:tcW w:w="270" w:type="dxa"/>
          </w:tcPr>
          <w:p w14:paraId="0B6948BB" w14:textId="77777777" w:rsidR="00AB6020" w:rsidRPr="003B4CEA" w:rsidRDefault="00AB6020" w:rsidP="00AB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117ED8C" w14:textId="0B5AC7F9" w:rsidR="00AB6020" w:rsidRPr="003B4CEA" w:rsidRDefault="00AB6020" w:rsidP="00AB60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6E00F5DD" w14:textId="77777777" w:rsidR="00AB6020" w:rsidRPr="003B4CEA" w:rsidRDefault="00AB6020" w:rsidP="00AB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35E50F9B" w14:textId="3C3DD05F" w:rsidR="00AB6020" w:rsidRPr="003B4CEA" w:rsidRDefault="00AB6020" w:rsidP="00AB602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2,991</w:t>
            </w:r>
          </w:p>
        </w:tc>
      </w:tr>
      <w:tr w:rsidR="00AB6020" w:rsidRPr="003B4CEA" w14:paraId="79BC3D5E" w14:textId="77777777" w:rsidTr="006F4EA8">
        <w:tc>
          <w:tcPr>
            <w:tcW w:w="3922" w:type="dxa"/>
          </w:tcPr>
          <w:p w14:paraId="2A23B370" w14:textId="0E1F7F67" w:rsidR="00AB6020" w:rsidRPr="003B4CEA" w:rsidRDefault="00AB6020" w:rsidP="00AB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36A78616" w14:textId="77777777" w:rsidR="00AB6020" w:rsidRPr="003B4CEA" w:rsidRDefault="00AB6020" w:rsidP="00AB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FCEE3" w14:textId="54EF9223" w:rsidR="00AB6020" w:rsidRPr="003B4CEA" w:rsidRDefault="00AB6020" w:rsidP="00AB602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30,478</w:t>
            </w:r>
          </w:p>
        </w:tc>
        <w:tc>
          <w:tcPr>
            <w:tcW w:w="270" w:type="dxa"/>
          </w:tcPr>
          <w:p w14:paraId="6640AC96" w14:textId="77777777" w:rsidR="00AB6020" w:rsidRPr="003B4CEA" w:rsidRDefault="00AB6020" w:rsidP="00AB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A29D354" w14:textId="52E7A283" w:rsidR="00AB6020" w:rsidRPr="003B4CEA" w:rsidRDefault="00AB6020" w:rsidP="00AB60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119D1962" w14:textId="77777777" w:rsidR="00AB6020" w:rsidRPr="003B4CEA" w:rsidRDefault="00AB6020" w:rsidP="00AB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36C3D" w14:textId="18549F8D" w:rsidR="00AB6020" w:rsidRPr="003B4CEA" w:rsidRDefault="00AB6020" w:rsidP="00AB602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30,478</w:t>
            </w:r>
          </w:p>
        </w:tc>
      </w:tr>
      <w:tr w:rsidR="007A51C9" w:rsidRPr="003B4CEA" w14:paraId="3BC7435A" w14:textId="77777777" w:rsidTr="0022673C">
        <w:tc>
          <w:tcPr>
            <w:tcW w:w="3922" w:type="dxa"/>
          </w:tcPr>
          <w:p w14:paraId="458B3DDA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9D0B408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6975699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E1EE32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47BB9FF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9B5091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vAlign w:val="bottom"/>
          </w:tcPr>
          <w:p w14:paraId="666E97ED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A51C9" w:rsidRPr="003B4CEA" w14:paraId="3440D943" w14:textId="77777777" w:rsidTr="0022673C">
        <w:tc>
          <w:tcPr>
            <w:tcW w:w="3922" w:type="dxa"/>
          </w:tcPr>
          <w:p w14:paraId="666FAEE2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6594F01D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DCC6479" w14:textId="77777777" w:rsidR="007A51C9" w:rsidRPr="003B4CEA" w:rsidRDefault="007A51C9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5374AED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5423F2F" w14:textId="77777777" w:rsidR="007A51C9" w:rsidRPr="003B4CEA" w:rsidRDefault="007A51C9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7EED28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655CCD67" w14:textId="77777777" w:rsidR="007A51C9" w:rsidRPr="003B4CEA" w:rsidRDefault="007A51C9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750D4" w:rsidRPr="003B4CEA" w14:paraId="2D0633DF" w14:textId="77777777" w:rsidTr="0022673C">
        <w:tc>
          <w:tcPr>
            <w:tcW w:w="3922" w:type="dxa"/>
          </w:tcPr>
          <w:p w14:paraId="36DBA7F2" w14:textId="68521CAD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2565 </w:t>
            </w:r>
          </w:p>
        </w:tc>
        <w:tc>
          <w:tcPr>
            <w:tcW w:w="270" w:type="dxa"/>
          </w:tcPr>
          <w:p w14:paraId="23C6C921" w14:textId="77777777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1C1EC524" w14:textId="2E398D95" w:rsidR="004750D4" w:rsidRPr="003B4CEA" w:rsidRDefault="004750D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20,514</w:t>
            </w:r>
          </w:p>
        </w:tc>
        <w:tc>
          <w:tcPr>
            <w:tcW w:w="270" w:type="dxa"/>
          </w:tcPr>
          <w:p w14:paraId="637DBADC" w14:textId="77777777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9768062" w14:textId="2A467166" w:rsidR="004750D4" w:rsidRPr="003B4CEA" w:rsidRDefault="004750D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175</w:t>
            </w:r>
          </w:p>
        </w:tc>
        <w:tc>
          <w:tcPr>
            <w:tcW w:w="270" w:type="dxa"/>
          </w:tcPr>
          <w:p w14:paraId="0228101D" w14:textId="77777777" w:rsidR="004750D4" w:rsidRPr="003B4CEA" w:rsidRDefault="004750D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bottom w:val="double" w:sz="4" w:space="0" w:color="auto"/>
            </w:tcBorders>
            <w:vAlign w:val="bottom"/>
          </w:tcPr>
          <w:p w14:paraId="55FEDA36" w14:textId="1F52625B" w:rsidR="004750D4" w:rsidRPr="003B4CEA" w:rsidRDefault="004750D4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20,689</w:t>
            </w:r>
          </w:p>
        </w:tc>
      </w:tr>
      <w:tr w:rsidR="007A51C9" w:rsidRPr="003B4CEA" w14:paraId="46C3BE20" w14:textId="77777777" w:rsidTr="0022673C">
        <w:tc>
          <w:tcPr>
            <w:tcW w:w="3922" w:type="dxa"/>
          </w:tcPr>
          <w:p w14:paraId="6200ABDB" w14:textId="3955FAD9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3646C" w:rsidRPr="003B4CEA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4ECDD317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27EDB9" w14:textId="5D39A70F" w:rsidR="007A51C9" w:rsidRPr="003B4CEA" w:rsidRDefault="00C90626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18,510</w:t>
            </w:r>
          </w:p>
        </w:tc>
        <w:tc>
          <w:tcPr>
            <w:tcW w:w="270" w:type="dxa"/>
          </w:tcPr>
          <w:p w14:paraId="1BD7C047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F8371D" w14:textId="0FD5B713" w:rsidR="007A51C9" w:rsidRPr="003B4CEA" w:rsidRDefault="00C90626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1,130</w:t>
            </w:r>
          </w:p>
        </w:tc>
        <w:tc>
          <w:tcPr>
            <w:tcW w:w="270" w:type="dxa"/>
          </w:tcPr>
          <w:p w14:paraId="53672CC6" w14:textId="77777777" w:rsidR="007A51C9" w:rsidRPr="003B4CEA" w:rsidRDefault="007A51C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2D8E95" w14:textId="1677A177" w:rsidR="007A51C9" w:rsidRPr="003B4CEA" w:rsidRDefault="00C90626" w:rsidP="003B4CE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 w:bidi="th-TH"/>
              </w:rPr>
              <w:t>19,640</w:t>
            </w:r>
          </w:p>
        </w:tc>
      </w:tr>
    </w:tbl>
    <w:p w14:paraId="5E619CDA" w14:textId="77777777" w:rsidR="00D34A88" w:rsidRPr="003B4CEA" w:rsidRDefault="00D34A8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1CB3F1E" w14:textId="1545D095" w:rsidR="005337E5" w:rsidRPr="003B4CEA" w:rsidRDefault="005337E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t>มูลค่าต้นทุนของสินทรัพย์ไม่มีตัวตน</w:t>
      </w:r>
      <w:r w:rsidR="00560000" w:rsidRPr="003B4CEA">
        <w:rPr>
          <w:rFonts w:ascii="Angsana New" w:hAnsi="Angsana New"/>
          <w:sz w:val="26"/>
          <w:szCs w:val="26"/>
          <w:cs/>
        </w:rPr>
        <w:t>อื่น</w:t>
      </w:r>
      <w:r w:rsidRPr="003B4CEA">
        <w:rPr>
          <w:rFonts w:ascii="Angsana New" w:hAnsi="Angsana New"/>
          <w:sz w:val="26"/>
          <w:szCs w:val="26"/>
          <w:cs/>
        </w:rPr>
        <w:t>บางรายการของบริษัทซึ่งตัดค่าตัดจำหน่ายเต็มจำนวนแล้ว</w:t>
      </w:r>
      <w:r w:rsidR="004C1759" w:rsidRPr="003B4CEA">
        <w:rPr>
          <w:rFonts w:ascii="Angsana New" w:hAnsi="Angsana New"/>
          <w:sz w:val="26"/>
          <w:szCs w:val="26"/>
          <w:cs/>
        </w:rPr>
        <w:t xml:space="preserve">แต่บริษัทยังสามารถใช้ประโยชน์ในสินทรัพย์ไม่มีตัวตนอื่นเหล่านั้นได้ ณ วันที่ </w:t>
      </w:r>
      <w:r w:rsidR="004C1759" w:rsidRPr="003B4CEA">
        <w:rPr>
          <w:rFonts w:ascii="Angsana New" w:hAnsi="Angsana New"/>
          <w:sz w:val="26"/>
          <w:szCs w:val="26"/>
        </w:rPr>
        <w:t>31</w:t>
      </w:r>
      <w:r w:rsidR="004C1759" w:rsidRPr="003B4CE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="004C1759" w:rsidRPr="003B4CEA">
        <w:rPr>
          <w:rFonts w:ascii="Angsana New" w:hAnsi="Angsana New"/>
          <w:sz w:val="26"/>
          <w:szCs w:val="26"/>
          <w:cs/>
        </w:rPr>
        <w:t xml:space="preserve"> 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="004C1759" w:rsidRPr="003B4CEA">
        <w:rPr>
          <w:rFonts w:ascii="Angsana New" w:hAnsi="Angsana New"/>
          <w:sz w:val="26"/>
          <w:szCs w:val="26"/>
          <w:cs/>
        </w:rPr>
        <w:t xml:space="preserve"> มีจำนวนเงินรวมประมาณ</w:t>
      </w:r>
      <w:r w:rsidR="00024E74" w:rsidRPr="003B4CEA">
        <w:rPr>
          <w:rFonts w:ascii="Angsana New" w:hAnsi="Angsana New"/>
          <w:sz w:val="26"/>
          <w:szCs w:val="26"/>
        </w:rPr>
        <w:t xml:space="preserve"> </w:t>
      </w:r>
      <w:r w:rsidR="00A5558D" w:rsidRPr="003B4CEA">
        <w:rPr>
          <w:rFonts w:ascii="Angsana New" w:hAnsi="Angsana New"/>
          <w:sz w:val="26"/>
          <w:szCs w:val="26"/>
        </w:rPr>
        <w:t>18.7</w:t>
      </w:r>
      <w:r w:rsidR="00024E74" w:rsidRPr="003B4CEA">
        <w:rPr>
          <w:rFonts w:ascii="Angsana New" w:hAnsi="Angsana New"/>
          <w:sz w:val="26"/>
          <w:szCs w:val="26"/>
        </w:rPr>
        <w:t xml:space="preserve"> </w:t>
      </w:r>
      <w:r w:rsidR="00024E74" w:rsidRPr="003B4CEA">
        <w:rPr>
          <w:rFonts w:ascii="Angsana New" w:hAnsi="Angsana New"/>
          <w:sz w:val="26"/>
          <w:szCs w:val="26"/>
          <w:cs/>
        </w:rPr>
        <w:t>ล้านบาท และ</w:t>
      </w:r>
      <w:r w:rsidR="004C1759" w:rsidRPr="003B4CEA">
        <w:rPr>
          <w:rFonts w:ascii="Angsana New" w:hAnsi="Angsana New"/>
          <w:sz w:val="26"/>
          <w:szCs w:val="26"/>
        </w:rPr>
        <w:t xml:space="preserve"> </w:t>
      </w:r>
      <w:r w:rsidR="0086530A" w:rsidRPr="003B4CEA">
        <w:rPr>
          <w:rFonts w:ascii="Angsana New" w:hAnsi="Angsana New"/>
          <w:sz w:val="26"/>
          <w:szCs w:val="26"/>
        </w:rPr>
        <w:t>18.5</w:t>
      </w:r>
      <w:r w:rsidR="004C1759" w:rsidRPr="003B4CEA">
        <w:rPr>
          <w:rFonts w:ascii="Angsana New" w:hAnsi="Angsana New"/>
          <w:sz w:val="26"/>
          <w:szCs w:val="26"/>
          <w:cs/>
        </w:rPr>
        <w:t xml:space="preserve"> ล้านบาท</w:t>
      </w:r>
      <w:r w:rsidR="00024E74" w:rsidRPr="003B4CEA">
        <w:rPr>
          <w:rFonts w:ascii="Angsana New" w:hAnsi="Angsana New"/>
          <w:sz w:val="26"/>
          <w:szCs w:val="26"/>
          <w:cs/>
        </w:rPr>
        <w:t xml:space="preserve"> ตามลำดับ</w:t>
      </w:r>
      <w:r w:rsidR="004C1759" w:rsidRPr="003B4CEA">
        <w:rPr>
          <w:rFonts w:ascii="Angsana New" w:hAnsi="Angsana New"/>
          <w:sz w:val="26"/>
          <w:szCs w:val="26"/>
          <w:cs/>
        </w:rPr>
        <w:t xml:space="preserve"> (ของกลุ่มบริษัทยูนิคมีจำนวนเงินประมาณ</w:t>
      </w:r>
      <w:r w:rsidR="00024E74" w:rsidRPr="003B4CEA">
        <w:rPr>
          <w:rFonts w:ascii="Angsana New" w:hAnsi="Angsana New"/>
          <w:sz w:val="26"/>
          <w:szCs w:val="26"/>
          <w:cs/>
        </w:rPr>
        <w:t xml:space="preserve"> </w:t>
      </w:r>
      <w:r w:rsidR="00A5558D" w:rsidRPr="003B4CEA">
        <w:rPr>
          <w:rFonts w:ascii="Angsana New" w:hAnsi="Angsana New"/>
          <w:sz w:val="26"/>
          <w:szCs w:val="26"/>
        </w:rPr>
        <w:t>19.1</w:t>
      </w:r>
      <w:r w:rsidR="00024E74" w:rsidRPr="003B4CEA">
        <w:rPr>
          <w:rFonts w:ascii="Angsana New" w:hAnsi="Angsana New"/>
          <w:sz w:val="26"/>
          <w:szCs w:val="26"/>
        </w:rPr>
        <w:t xml:space="preserve"> </w:t>
      </w:r>
      <w:r w:rsidR="00024E74" w:rsidRPr="003B4CEA">
        <w:rPr>
          <w:rFonts w:ascii="Angsana New" w:hAnsi="Angsana New"/>
          <w:sz w:val="26"/>
          <w:szCs w:val="26"/>
          <w:cs/>
        </w:rPr>
        <w:t>ล้านบาท และ</w:t>
      </w:r>
      <w:r w:rsidR="004C1759" w:rsidRPr="003B4CEA">
        <w:rPr>
          <w:rFonts w:ascii="Angsana New" w:hAnsi="Angsana New"/>
          <w:sz w:val="26"/>
          <w:szCs w:val="26"/>
        </w:rPr>
        <w:t xml:space="preserve"> </w:t>
      </w:r>
      <w:r w:rsidR="0086530A" w:rsidRPr="003B4CEA">
        <w:rPr>
          <w:rFonts w:ascii="Angsana New" w:hAnsi="Angsana New"/>
          <w:sz w:val="26"/>
          <w:szCs w:val="26"/>
        </w:rPr>
        <w:t>18.9</w:t>
      </w:r>
      <w:r w:rsidR="004C1759" w:rsidRPr="003B4CEA">
        <w:rPr>
          <w:rStyle w:val="PageNumber"/>
          <w:rFonts w:ascii="Angsana New" w:hAnsi="Angsana New"/>
          <w:color w:val="000000"/>
          <w:sz w:val="26"/>
          <w:szCs w:val="26"/>
        </w:rPr>
        <w:t xml:space="preserve"> </w:t>
      </w:r>
      <w:r w:rsidR="004C1759" w:rsidRPr="003B4CEA">
        <w:rPr>
          <w:rFonts w:ascii="Angsana New" w:hAnsi="Angsana New"/>
          <w:sz w:val="26"/>
          <w:szCs w:val="26"/>
          <w:cs/>
        </w:rPr>
        <w:t>ล้านบาท</w:t>
      </w:r>
      <w:r w:rsidR="00024E74" w:rsidRPr="003B4CEA">
        <w:rPr>
          <w:rFonts w:ascii="Angsana New" w:hAnsi="Angsana New"/>
          <w:sz w:val="26"/>
          <w:szCs w:val="26"/>
          <w:cs/>
        </w:rPr>
        <w:t xml:space="preserve"> ตามลำดับ</w:t>
      </w:r>
      <w:r w:rsidR="004C1759" w:rsidRPr="003B4CEA">
        <w:rPr>
          <w:rFonts w:ascii="Angsana New" w:hAnsi="Angsana New"/>
          <w:sz w:val="26"/>
          <w:szCs w:val="26"/>
          <w:cs/>
        </w:rPr>
        <w:t>)</w:t>
      </w:r>
    </w:p>
    <w:p w14:paraId="4D415FA1" w14:textId="77777777" w:rsidR="00377774" w:rsidRPr="003B4CEA" w:rsidRDefault="0037777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FEA1EE5" w14:textId="549D9C2E" w:rsidR="003707EE" w:rsidRPr="003B4CEA" w:rsidRDefault="00E4410B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t>1</w:t>
      </w:r>
      <w:r w:rsidR="006E2DF3" w:rsidRPr="003B4CEA">
        <w:rPr>
          <w:rFonts w:ascii="Angsana New" w:hAnsi="Angsana New"/>
          <w:b/>
          <w:bCs/>
          <w:sz w:val="26"/>
          <w:szCs w:val="26"/>
        </w:rPr>
        <w:t>4</w:t>
      </w:r>
      <w:r w:rsidR="003707EE" w:rsidRPr="003B4CEA">
        <w:rPr>
          <w:rFonts w:ascii="Angsana New" w:hAnsi="Angsana New"/>
          <w:b/>
          <w:bCs/>
          <w:sz w:val="26"/>
          <w:szCs w:val="26"/>
        </w:rPr>
        <w:t>.</w:t>
      </w:r>
      <w:r w:rsidR="003707EE" w:rsidRPr="003B4CEA">
        <w:rPr>
          <w:rFonts w:ascii="Angsana New" w:hAnsi="Angsana New"/>
          <w:b/>
          <w:bCs/>
          <w:sz w:val="26"/>
          <w:szCs w:val="26"/>
        </w:rPr>
        <w:tab/>
      </w:r>
      <w:r w:rsidR="000E0342" w:rsidRPr="003B4CEA">
        <w:rPr>
          <w:rFonts w:ascii="Angsana New" w:hAnsi="Angsana New"/>
          <w:b/>
          <w:bCs/>
          <w:sz w:val="26"/>
          <w:szCs w:val="26"/>
          <w:cs/>
        </w:rPr>
        <w:t>เงินเบิกเกินบัญชีและ</w:t>
      </w:r>
      <w:r w:rsidR="003707EE" w:rsidRPr="003B4CEA">
        <w:rPr>
          <w:rFonts w:ascii="Angsana New" w:hAnsi="Angsana New"/>
          <w:b/>
          <w:bCs/>
          <w:sz w:val="26"/>
          <w:szCs w:val="26"/>
          <w:cs/>
        </w:rPr>
        <w:t>เงินกู้ยืมระยะสั้น</w:t>
      </w:r>
      <w:r w:rsidR="00B205F9" w:rsidRPr="003B4CEA">
        <w:rPr>
          <w:rFonts w:ascii="Angsana New" w:hAnsi="Angsana New"/>
          <w:b/>
          <w:bCs/>
          <w:sz w:val="26"/>
          <w:szCs w:val="26"/>
          <w:cs/>
        </w:rPr>
        <w:t>จากสถาบันการเงิน</w:t>
      </w:r>
    </w:p>
    <w:p w14:paraId="13B01F6B" w14:textId="77777777" w:rsidR="001D20AE" w:rsidRPr="003B4CEA" w:rsidRDefault="001D20A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1818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F02CF0" w:rsidRPr="003B4CEA" w14:paraId="28BFF7B0" w14:textId="77777777" w:rsidTr="008A44F2">
        <w:trPr>
          <w:cantSplit/>
        </w:trPr>
        <w:tc>
          <w:tcPr>
            <w:tcW w:w="4518" w:type="dxa"/>
            <w:gridSpan w:val="5"/>
          </w:tcPr>
          <w:p w14:paraId="66B218BF" w14:textId="77777777" w:rsidR="00F02CF0" w:rsidRPr="003B4CEA" w:rsidRDefault="00F02CF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596C3F29" w14:textId="77777777" w:rsidR="00F02CF0" w:rsidRPr="003B4CEA" w:rsidRDefault="00F02CF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F02CF0" w:rsidRPr="003B4CEA" w14:paraId="4B47A04C" w14:textId="77777777" w:rsidTr="008A44F2">
        <w:trPr>
          <w:cantSplit/>
        </w:trPr>
        <w:tc>
          <w:tcPr>
            <w:tcW w:w="1818" w:type="dxa"/>
          </w:tcPr>
          <w:p w14:paraId="678DF513" w14:textId="77777777" w:rsidR="00F02CF0" w:rsidRPr="003B4CEA" w:rsidRDefault="00F02CF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BFFC772" w14:textId="77777777" w:rsidR="00F02CF0" w:rsidRPr="003B4CEA" w:rsidRDefault="00F02CF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ย</w:t>
            </w:r>
            <w:r w:rsidR="00925ADE" w:rsidRPr="003B4CE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C1E8F" w:rsidRPr="003B4CEA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ร้อยละต่อปี</w:t>
            </w:r>
            <w:r w:rsidR="005C1E8F"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270" w:type="dxa"/>
          </w:tcPr>
          <w:p w14:paraId="2E934FAF" w14:textId="77777777" w:rsidR="00F02CF0" w:rsidRPr="003B4CEA" w:rsidRDefault="00F02CF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464BC4C" w14:textId="77777777" w:rsidR="00F02CF0" w:rsidRPr="003B4CEA" w:rsidRDefault="00F02CF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079893A4" w14:textId="77777777" w:rsidR="00F02CF0" w:rsidRPr="003B4CEA" w:rsidRDefault="00F02CF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364C0DD" w14:textId="77777777" w:rsidR="00F02CF0" w:rsidRPr="003B4CEA" w:rsidRDefault="00F02CF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308A7" w:rsidRPr="003B4CEA" w14:paraId="2B4BF522" w14:textId="77777777" w:rsidTr="00684E80">
        <w:tc>
          <w:tcPr>
            <w:tcW w:w="1818" w:type="dxa"/>
          </w:tcPr>
          <w:p w14:paraId="15DD5E6D" w14:textId="77777777" w:rsidR="007308A7" w:rsidRPr="003B4CEA" w:rsidRDefault="007308A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7C34C4" w14:textId="2A5FB910" w:rsidR="007308A7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6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00133C0" w14:textId="77777777" w:rsidR="007308A7" w:rsidRPr="003B4CEA" w:rsidRDefault="007308A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2AF97B" w14:textId="4D309711" w:rsidR="007308A7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0B1CE63" w14:textId="77777777" w:rsidR="007308A7" w:rsidRPr="003B4CEA" w:rsidRDefault="007308A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47601E" w14:textId="282C1A58" w:rsidR="007308A7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6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D3F2290" w14:textId="77777777" w:rsidR="007308A7" w:rsidRPr="003B4CEA" w:rsidRDefault="007308A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1DA29D" w14:textId="5B3D412B" w:rsidR="007308A7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DF432A1" w14:textId="77777777" w:rsidR="007308A7" w:rsidRPr="003B4CEA" w:rsidRDefault="007308A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474346" w14:textId="50454BD2" w:rsidR="007308A7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6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74ECA6C6" w14:textId="77777777" w:rsidR="007308A7" w:rsidRPr="003B4CEA" w:rsidRDefault="007308A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C6EBAC" w14:textId="29AE04A9" w:rsidR="007308A7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47D8D" w:rsidRPr="003B4CEA" w14:paraId="0E3E953B" w14:textId="77777777" w:rsidTr="008A44F2">
        <w:tc>
          <w:tcPr>
            <w:tcW w:w="1818" w:type="dxa"/>
          </w:tcPr>
          <w:p w14:paraId="1C07F66A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78850AE9" w14:textId="5BCFAF08" w:rsidR="00D47D8D" w:rsidRPr="003B4CEA" w:rsidRDefault="001443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0074A6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6387BC46" w14:textId="6BD4FDC2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6.350</w:t>
            </w:r>
          </w:p>
        </w:tc>
        <w:tc>
          <w:tcPr>
            <w:tcW w:w="270" w:type="dxa"/>
          </w:tcPr>
          <w:p w14:paraId="694EBD91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0CCB5259" w14:textId="6082C6FE" w:rsidR="00D47D8D" w:rsidRPr="003B4CEA" w:rsidRDefault="001443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22DEAB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27C54B1F" w14:textId="2759F01A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1,372</w:t>
            </w:r>
          </w:p>
        </w:tc>
        <w:tc>
          <w:tcPr>
            <w:tcW w:w="270" w:type="dxa"/>
          </w:tcPr>
          <w:p w14:paraId="56DFA79F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5D2E63EA" w14:textId="44F3FFCE" w:rsidR="00D47D8D" w:rsidRPr="003B4CEA" w:rsidRDefault="001443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BBEA16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5F104547" w14:textId="6B663156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1,372</w:t>
            </w:r>
          </w:p>
        </w:tc>
      </w:tr>
      <w:tr w:rsidR="00D47D8D" w:rsidRPr="003B4CEA" w14:paraId="1767E868" w14:textId="77777777" w:rsidTr="008A44F2">
        <w:tc>
          <w:tcPr>
            <w:tcW w:w="1818" w:type="dxa"/>
          </w:tcPr>
          <w:p w14:paraId="11EFA325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หนี้สินจากการทำ</w:t>
            </w:r>
          </w:p>
        </w:tc>
        <w:tc>
          <w:tcPr>
            <w:tcW w:w="1080" w:type="dxa"/>
          </w:tcPr>
          <w:p w14:paraId="31528A73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96269C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0953F76E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47F8BF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651EA3A8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795000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3FFF0663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A4DD81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10D27A07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A0220D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1B473FD1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7D8D" w:rsidRPr="003B4CEA" w14:paraId="7E1D51C4" w14:textId="77777777" w:rsidTr="008A44F2">
        <w:tc>
          <w:tcPr>
            <w:tcW w:w="1818" w:type="dxa"/>
          </w:tcPr>
          <w:p w14:paraId="084B8918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ทรัสต์รีซีทส์</w:t>
            </w:r>
          </w:p>
        </w:tc>
        <w:tc>
          <w:tcPr>
            <w:tcW w:w="1080" w:type="dxa"/>
          </w:tcPr>
          <w:p w14:paraId="54D710BE" w14:textId="10C407AF" w:rsidR="00D47D8D" w:rsidRPr="003B4CEA" w:rsidRDefault="001443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5.300</w:t>
            </w:r>
          </w:p>
        </w:tc>
        <w:tc>
          <w:tcPr>
            <w:tcW w:w="270" w:type="dxa"/>
          </w:tcPr>
          <w:p w14:paraId="59AA3D9C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730A7BC9" w14:textId="60F1987B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4.000</w:t>
            </w:r>
          </w:p>
        </w:tc>
        <w:tc>
          <w:tcPr>
            <w:tcW w:w="270" w:type="dxa"/>
          </w:tcPr>
          <w:p w14:paraId="743BC05B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334F6A75" w14:textId="427FCD23" w:rsidR="00D47D8D" w:rsidRPr="003B4CEA" w:rsidRDefault="001443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10,321</w:t>
            </w:r>
          </w:p>
        </w:tc>
        <w:tc>
          <w:tcPr>
            <w:tcW w:w="270" w:type="dxa"/>
          </w:tcPr>
          <w:p w14:paraId="08B3C6AD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73D988DA" w14:textId="46212E8A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1,615</w:t>
            </w:r>
          </w:p>
        </w:tc>
        <w:tc>
          <w:tcPr>
            <w:tcW w:w="270" w:type="dxa"/>
          </w:tcPr>
          <w:p w14:paraId="7B640143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46916119" w14:textId="72D83136" w:rsidR="00D47D8D" w:rsidRPr="003B4CEA" w:rsidRDefault="001443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10,321</w:t>
            </w:r>
          </w:p>
        </w:tc>
        <w:tc>
          <w:tcPr>
            <w:tcW w:w="270" w:type="dxa"/>
          </w:tcPr>
          <w:p w14:paraId="5246DC5D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0380C54A" w14:textId="1E4226F1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1,615</w:t>
            </w:r>
          </w:p>
        </w:tc>
      </w:tr>
      <w:tr w:rsidR="00D47D8D" w:rsidRPr="003B4CEA" w14:paraId="0B2915FA" w14:textId="77777777" w:rsidTr="008A44F2">
        <w:tc>
          <w:tcPr>
            <w:tcW w:w="1818" w:type="dxa"/>
          </w:tcPr>
          <w:p w14:paraId="45D6BAA6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080" w:type="dxa"/>
          </w:tcPr>
          <w:p w14:paraId="59C34240" w14:textId="26428205" w:rsidR="00D47D8D" w:rsidRPr="003B4CEA" w:rsidRDefault="001443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5.300 - 7.020</w:t>
            </w:r>
          </w:p>
        </w:tc>
        <w:tc>
          <w:tcPr>
            <w:tcW w:w="270" w:type="dxa"/>
          </w:tcPr>
          <w:p w14:paraId="32D18A2F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2BAF0D5C" w14:textId="7F526C9D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4.000 - 5.820</w:t>
            </w:r>
          </w:p>
        </w:tc>
        <w:tc>
          <w:tcPr>
            <w:tcW w:w="270" w:type="dxa"/>
          </w:tcPr>
          <w:p w14:paraId="75A0458E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20994F33" w14:textId="459BD52E" w:rsidR="00D47D8D" w:rsidRPr="003B4CEA" w:rsidRDefault="001443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13,968,125</w:t>
            </w:r>
          </w:p>
        </w:tc>
        <w:tc>
          <w:tcPr>
            <w:tcW w:w="270" w:type="dxa"/>
          </w:tcPr>
          <w:p w14:paraId="34801FAF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324C5358" w14:textId="51AC8848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12,158,550</w:t>
            </w:r>
          </w:p>
        </w:tc>
        <w:tc>
          <w:tcPr>
            <w:tcW w:w="270" w:type="dxa"/>
          </w:tcPr>
          <w:p w14:paraId="3526177C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115FB296" w14:textId="7113FD4F" w:rsidR="00D47D8D" w:rsidRPr="003B4CEA" w:rsidRDefault="001443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13,920,960</w:t>
            </w:r>
          </w:p>
        </w:tc>
        <w:tc>
          <w:tcPr>
            <w:tcW w:w="270" w:type="dxa"/>
          </w:tcPr>
          <w:p w14:paraId="1F52E35C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49E9031C" w14:textId="2E62EEFB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12,112,944</w:t>
            </w:r>
          </w:p>
        </w:tc>
      </w:tr>
      <w:tr w:rsidR="00D47D8D" w:rsidRPr="003B4CEA" w14:paraId="68CD2721" w14:textId="77777777" w:rsidTr="008A44F2">
        <w:tc>
          <w:tcPr>
            <w:tcW w:w="1818" w:type="dxa"/>
          </w:tcPr>
          <w:p w14:paraId="423CD244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325B4841" w14:textId="77777777" w:rsidR="00D47D8D" w:rsidRPr="003B4CEA" w:rsidDel="00B97A85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EFBF60" w14:textId="77777777" w:rsidR="00D47D8D" w:rsidRPr="003B4CEA" w:rsidDel="00B97A85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8DB6F0" w14:textId="77777777" w:rsidR="00D47D8D" w:rsidRPr="003B4CEA" w:rsidDel="00B97A85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B01923" w14:textId="77777777" w:rsidR="00D47D8D" w:rsidRPr="003B4CEA" w:rsidDel="00B97A85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C1289C" w14:textId="59E518C4" w:rsidR="00D47D8D" w:rsidRPr="003B4CEA" w:rsidRDefault="001443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13,978,446</w:t>
            </w:r>
          </w:p>
        </w:tc>
        <w:tc>
          <w:tcPr>
            <w:tcW w:w="270" w:type="dxa"/>
          </w:tcPr>
          <w:p w14:paraId="5C3FBACB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EDDA96" w14:textId="7171F4ED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12,161,537</w:t>
            </w:r>
          </w:p>
        </w:tc>
        <w:tc>
          <w:tcPr>
            <w:tcW w:w="270" w:type="dxa"/>
          </w:tcPr>
          <w:p w14:paraId="26E761FE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A71B47" w14:textId="31D1D68F" w:rsidR="00D47D8D" w:rsidRPr="003B4CEA" w:rsidRDefault="001443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13,931,281</w:t>
            </w:r>
          </w:p>
        </w:tc>
        <w:tc>
          <w:tcPr>
            <w:tcW w:w="270" w:type="dxa"/>
          </w:tcPr>
          <w:p w14:paraId="46CE29A4" w14:textId="77777777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2050EB" w14:textId="0089DB34" w:rsidR="00D47D8D" w:rsidRPr="003B4CEA" w:rsidRDefault="00D47D8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12,115,931</w:t>
            </w:r>
          </w:p>
        </w:tc>
      </w:tr>
    </w:tbl>
    <w:p w14:paraId="587CF999" w14:textId="77777777" w:rsidR="00D47D8D" w:rsidRPr="003B4CEA" w:rsidRDefault="00D47D8D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bookmarkStart w:id="7" w:name="_Hlk127781604"/>
    </w:p>
    <w:p w14:paraId="4AF41468" w14:textId="77777777" w:rsidR="00D47D8D" w:rsidRPr="003B4CEA" w:rsidRDefault="00D47D8D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br w:type="page"/>
      </w:r>
    </w:p>
    <w:p w14:paraId="713B3A96" w14:textId="6B8048B5" w:rsidR="00C63164" w:rsidRPr="003B4CEA" w:rsidRDefault="00C6316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31 </w:t>
      </w:r>
      <w:r w:rsidRPr="003B4CE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>256</w:t>
      </w:r>
      <w:r w:rsidR="00DA0D56"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>6</w:t>
      </w:r>
      <w:r w:rsidRPr="003B4CEA">
        <w:rPr>
          <w:rFonts w:ascii="Angsana New" w:hAnsi="Angsana New"/>
          <w:sz w:val="26"/>
          <w:szCs w:val="26"/>
          <w:cs/>
        </w:rPr>
        <w:t xml:space="preserve">  บริษัทและกลุ่มบริษัทยูนิคมี</w:t>
      </w:r>
      <w:r w:rsidRPr="003B4CEA">
        <w:rPr>
          <w:rFonts w:ascii="Angsana New" w:hAnsi="Angsana New"/>
          <w:spacing w:val="2"/>
          <w:sz w:val="26"/>
          <w:szCs w:val="26"/>
          <w:cs/>
        </w:rPr>
        <w:t xml:space="preserve">วงเงินเบิกเกินบัญชีจากสถาบันการเงินในประเทศหลายแห่งจำนวนเงินรวม </w:t>
      </w:r>
      <w:r w:rsidR="000C50C8" w:rsidRPr="003B4CEA">
        <w:rPr>
          <w:rFonts w:ascii="Angsana New" w:hAnsi="Angsana New"/>
          <w:spacing w:val="2"/>
          <w:sz w:val="26"/>
          <w:szCs w:val="26"/>
        </w:rPr>
        <w:t>90.0</w:t>
      </w:r>
      <w:r w:rsidRPr="003B4CEA">
        <w:rPr>
          <w:rFonts w:ascii="Angsana New" w:hAnsi="Angsana New"/>
          <w:spacing w:val="2"/>
          <w:sz w:val="26"/>
          <w:szCs w:val="26"/>
        </w:rPr>
        <w:t xml:space="preserve"> </w:t>
      </w:r>
      <w:r w:rsidRPr="003B4CEA">
        <w:rPr>
          <w:rFonts w:ascii="Angsana New" w:hAnsi="Angsana New"/>
          <w:spacing w:val="2"/>
          <w:sz w:val="26"/>
          <w:szCs w:val="26"/>
          <w:cs/>
        </w:rPr>
        <w:t xml:space="preserve">ล้านบาท และ </w:t>
      </w:r>
      <w:r w:rsidR="000C50C8" w:rsidRPr="003B4CEA">
        <w:rPr>
          <w:rFonts w:ascii="Angsana New" w:hAnsi="Angsana New"/>
          <w:spacing w:val="2"/>
          <w:sz w:val="26"/>
          <w:szCs w:val="26"/>
        </w:rPr>
        <w:t>120.0</w:t>
      </w:r>
      <w:r w:rsidRPr="003B4CEA">
        <w:rPr>
          <w:rFonts w:ascii="Angsana New" w:hAnsi="Angsana New"/>
          <w:spacing w:val="2"/>
          <w:sz w:val="26"/>
          <w:szCs w:val="26"/>
        </w:rPr>
        <w:t xml:space="preserve"> </w:t>
      </w:r>
      <w:r w:rsidRPr="003B4CEA">
        <w:rPr>
          <w:rFonts w:ascii="Angsana New" w:hAnsi="Angsana New"/>
          <w:spacing w:val="2"/>
          <w:sz w:val="26"/>
          <w:szCs w:val="26"/>
          <w:cs/>
        </w:rPr>
        <w:t xml:space="preserve">ล้านบาท ตามลำดับ </w:t>
      </w:r>
      <w:r w:rsidRPr="003B4CEA">
        <w:rPr>
          <w:rFonts w:ascii="Angsana New" w:hAnsi="Angsana New"/>
          <w:sz w:val="26"/>
          <w:szCs w:val="26"/>
          <w:cs/>
        </w:rPr>
        <w:t>บริษัทและกลุ่มบริษัทยูนิค</w:t>
      </w:r>
      <w:r w:rsidRPr="003B4CEA">
        <w:rPr>
          <w:rFonts w:ascii="Angsana New" w:hAnsi="Angsana New"/>
          <w:spacing w:val="2"/>
          <w:sz w:val="26"/>
          <w:szCs w:val="26"/>
          <w:cs/>
        </w:rPr>
        <w:t>มี</w:t>
      </w:r>
      <w:r w:rsidRPr="003B4CEA">
        <w:rPr>
          <w:rFonts w:ascii="Angsana New" w:hAnsi="Angsana New"/>
          <w:sz w:val="26"/>
          <w:szCs w:val="26"/>
          <w:cs/>
        </w:rPr>
        <w:t>วงเงินสินเชื่ออื่นจากสถาบันการเงินในประเทศหลายแห่ง</w:t>
      </w:r>
      <w:r w:rsidRPr="003B4CEA">
        <w:rPr>
          <w:rFonts w:ascii="Angsana New" w:hAnsi="Angsana New"/>
          <w:sz w:val="26"/>
          <w:szCs w:val="26"/>
          <w:cs/>
          <w:lang w:val="th-TH"/>
        </w:rPr>
        <w:t>จำนวนเงิน</w:t>
      </w:r>
      <w:r w:rsidRPr="003B4CEA">
        <w:rPr>
          <w:rFonts w:ascii="Angsana New" w:hAnsi="Angsana New"/>
          <w:sz w:val="26"/>
          <w:szCs w:val="26"/>
          <w:cs/>
        </w:rPr>
        <w:t xml:space="preserve">รวม </w:t>
      </w:r>
      <w:r w:rsidR="000C50C8" w:rsidRPr="003B4CEA">
        <w:rPr>
          <w:rStyle w:val="PageNumber"/>
          <w:rFonts w:ascii="Angsana New" w:hAnsi="Angsana New"/>
          <w:color w:val="000000"/>
          <w:sz w:val="26"/>
          <w:szCs w:val="26"/>
        </w:rPr>
        <w:t>106,342.5</w:t>
      </w:r>
      <w:r w:rsidRPr="003B4CEA">
        <w:rPr>
          <w:rStyle w:val="PageNumber"/>
          <w:rFonts w:ascii="Angsana New" w:hAnsi="Angsana New"/>
          <w:color w:val="000000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0C50C8" w:rsidRPr="003B4CEA">
        <w:rPr>
          <w:rStyle w:val="PageNumber"/>
          <w:rFonts w:ascii="Angsana New" w:hAnsi="Angsana New"/>
          <w:color w:val="000000"/>
          <w:sz w:val="26"/>
          <w:szCs w:val="26"/>
        </w:rPr>
        <w:t>106,898.2</w:t>
      </w:r>
      <w:r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ล้านบาท ตามลำดับ ซึ่งค้ำประกันด้วยเงินฝากประจำของบริษัทและกลุ่มบริษัทยูนิคจำนวนเงินรวม </w:t>
      </w:r>
      <w:r w:rsidR="008320A6" w:rsidRPr="003B4CEA">
        <w:rPr>
          <w:rFonts w:ascii="Angsana New" w:hAnsi="Angsana New"/>
          <w:sz w:val="26"/>
          <w:szCs w:val="26"/>
        </w:rPr>
        <w:t xml:space="preserve">1,387.0 </w:t>
      </w:r>
      <w:r w:rsidRPr="003B4CEA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8320A6" w:rsidRPr="003B4CEA">
        <w:rPr>
          <w:rFonts w:ascii="Angsana New" w:hAnsi="Angsana New"/>
          <w:sz w:val="26"/>
          <w:szCs w:val="26"/>
        </w:rPr>
        <w:t xml:space="preserve">1,387.4 </w:t>
      </w:r>
      <w:r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ล้านบาท ตามลำดับ  ตามที่กล่าวไว้ในหมายเหตุ </w:t>
      </w:r>
      <w:r w:rsidRPr="003B4CEA">
        <w:rPr>
          <w:rFonts w:ascii="Angsana New" w:hAnsi="Angsana New"/>
          <w:sz w:val="26"/>
          <w:szCs w:val="26"/>
        </w:rPr>
        <w:t>9</w:t>
      </w:r>
      <w:r w:rsidRPr="003B4CEA">
        <w:rPr>
          <w:rFonts w:ascii="Angsana New" w:hAnsi="Angsana New"/>
          <w:sz w:val="26"/>
          <w:szCs w:val="26"/>
          <w:cs/>
        </w:rPr>
        <w:t xml:space="preserve"> และการโอนสิทธิรับเงินค่างวดงานตามโครงการก่อสร้างของบริษัทและกลุ่มบริษัทยูนิคตามที่กล่าวไว้ในหมายเหตุ </w:t>
      </w:r>
      <w:r w:rsidRPr="003B4CEA">
        <w:rPr>
          <w:rFonts w:ascii="Angsana New" w:hAnsi="Angsana New"/>
          <w:sz w:val="26"/>
          <w:szCs w:val="26"/>
        </w:rPr>
        <w:t xml:space="preserve">6 </w:t>
      </w:r>
      <w:r w:rsidRPr="003B4CEA">
        <w:rPr>
          <w:rFonts w:ascii="Angsana New" w:hAnsi="Angsana New"/>
          <w:sz w:val="26"/>
          <w:szCs w:val="26"/>
          <w:cs/>
        </w:rPr>
        <w:t xml:space="preserve">และ </w:t>
      </w:r>
      <w:r w:rsidRPr="003B4CEA">
        <w:rPr>
          <w:rFonts w:ascii="Angsana New" w:hAnsi="Angsana New"/>
          <w:sz w:val="26"/>
          <w:szCs w:val="26"/>
        </w:rPr>
        <w:t>7</w:t>
      </w:r>
      <w:r w:rsidRPr="003B4CEA">
        <w:rPr>
          <w:rFonts w:ascii="Angsana New" w:hAnsi="Angsana New"/>
          <w:sz w:val="26"/>
          <w:szCs w:val="26"/>
          <w:cs/>
        </w:rPr>
        <w:t xml:space="preserve"> 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="0077340A" w:rsidRPr="003B4CEA">
        <w:rPr>
          <w:rFonts w:ascii="Angsana New" w:hAnsi="Angsana New" w:hint="cs"/>
          <w:sz w:val="26"/>
          <w:szCs w:val="26"/>
          <w:cs/>
        </w:rPr>
        <w:t>และ</w:t>
      </w:r>
      <w:r w:rsidRPr="003B4CEA">
        <w:rPr>
          <w:rFonts w:ascii="Angsana New" w:hAnsi="Angsana New"/>
          <w:sz w:val="26"/>
          <w:szCs w:val="26"/>
          <w:cs/>
        </w:rPr>
        <w:t xml:space="preserve">สินทรัพย์ถาวรบางรายการของบริษัทและกลุ่มบริษัทยูนิคตามที่กล่าวไว้ในหมายเหตุ </w:t>
      </w:r>
      <w:r w:rsidRPr="003B4CEA">
        <w:rPr>
          <w:rFonts w:ascii="Angsana New" w:hAnsi="Angsana New"/>
          <w:sz w:val="26"/>
          <w:szCs w:val="26"/>
          <w:lang w:val="en-GB"/>
        </w:rPr>
        <w:t>1</w:t>
      </w:r>
      <w:r w:rsidRPr="003B4CEA">
        <w:rPr>
          <w:rFonts w:ascii="Angsana New" w:hAnsi="Angsana New"/>
          <w:sz w:val="26"/>
          <w:szCs w:val="26"/>
        </w:rPr>
        <w:t>1</w:t>
      </w:r>
      <w:r w:rsidRPr="003B4CEA">
        <w:rPr>
          <w:rFonts w:ascii="Angsana New" w:hAnsi="Angsana New"/>
          <w:sz w:val="26"/>
          <w:szCs w:val="26"/>
          <w:cs/>
        </w:rPr>
        <w:t xml:space="preserve"> </w:t>
      </w:r>
    </w:p>
    <w:bookmarkEnd w:id="7"/>
    <w:p w14:paraId="3109FAC8" w14:textId="77777777" w:rsidR="0016232F" w:rsidRPr="003B4CEA" w:rsidRDefault="0016232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69C9DF3" w14:textId="77777777" w:rsidR="00D47D8D" w:rsidRPr="003B4CEA" w:rsidRDefault="00D47D8D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31 </w:t>
      </w:r>
      <w:r w:rsidRPr="003B4CE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 บริษัทและกลุ่มบริษัทยูนิคมี</w:t>
      </w:r>
      <w:r w:rsidRPr="003B4CEA">
        <w:rPr>
          <w:rFonts w:ascii="Angsana New" w:hAnsi="Angsana New"/>
          <w:spacing w:val="2"/>
          <w:sz w:val="26"/>
          <w:szCs w:val="26"/>
          <w:cs/>
        </w:rPr>
        <w:t xml:space="preserve">วงเงินเบิกเกินบัญชีจากสถาบันการเงินในประเทศหลายแห่งจำนวนเงินรวม </w:t>
      </w:r>
      <w:r w:rsidRPr="003B4CEA">
        <w:rPr>
          <w:rFonts w:ascii="Angsana New" w:hAnsi="Angsana New"/>
          <w:spacing w:val="2"/>
          <w:sz w:val="26"/>
          <w:szCs w:val="26"/>
        </w:rPr>
        <w:t>9</w:t>
      </w:r>
      <w:r w:rsidRPr="003B4CEA">
        <w:rPr>
          <w:rStyle w:val="PageNumber"/>
          <w:rFonts w:ascii="Angsana New" w:hAnsi="Angsana New"/>
          <w:color w:val="000000"/>
          <w:sz w:val="26"/>
          <w:szCs w:val="26"/>
        </w:rPr>
        <w:t>0.0</w:t>
      </w:r>
      <w:r w:rsidRPr="003B4CEA">
        <w:rPr>
          <w:rFonts w:ascii="Angsana New" w:hAnsi="Angsana New"/>
          <w:spacing w:val="2"/>
          <w:sz w:val="26"/>
          <w:szCs w:val="26"/>
        </w:rPr>
        <w:t xml:space="preserve"> </w:t>
      </w:r>
      <w:r w:rsidRPr="003B4CEA">
        <w:rPr>
          <w:rFonts w:ascii="Angsana New" w:hAnsi="Angsana New"/>
          <w:spacing w:val="2"/>
          <w:sz w:val="26"/>
          <w:szCs w:val="26"/>
          <w:cs/>
        </w:rPr>
        <w:t xml:space="preserve">ล้านบาท และ </w:t>
      </w:r>
      <w:r w:rsidRPr="003B4CEA">
        <w:rPr>
          <w:rFonts w:ascii="Angsana New" w:hAnsi="Angsana New"/>
          <w:spacing w:val="2"/>
          <w:sz w:val="26"/>
          <w:szCs w:val="26"/>
        </w:rPr>
        <w:t xml:space="preserve">120.0 </w:t>
      </w:r>
      <w:r w:rsidRPr="003B4CEA">
        <w:rPr>
          <w:rFonts w:ascii="Angsana New" w:hAnsi="Angsana New"/>
          <w:spacing w:val="2"/>
          <w:sz w:val="26"/>
          <w:szCs w:val="26"/>
          <w:cs/>
        </w:rPr>
        <w:t xml:space="preserve">ล้านบาท ตามลำดับ </w:t>
      </w:r>
      <w:r w:rsidRPr="003B4CEA">
        <w:rPr>
          <w:rFonts w:ascii="Angsana New" w:hAnsi="Angsana New"/>
          <w:sz w:val="26"/>
          <w:szCs w:val="26"/>
          <w:cs/>
        </w:rPr>
        <w:t>บริษัทและกลุ่มบริษัทยูนิค</w:t>
      </w:r>
      <w:r w:rsidRPr="003B4CEA">
        <w:rPr>
          <w:rFonts w:ascii="Angsana New" w:hAnsi="Angsana New"/>
          <w:spacing w:val="2"/>
          <w:sz w:val="26"/>
          <w:szCs w:val="26"/>
          <w:cs/>
        </w:rPr>
        <w:t>มี</w:t>
      </w:r>
      <w:r w:rsidRPr="003B4CEA">
        <w:rPr>
          <w:rFonts w:ascii="Angsana New" w:hAnsi="Angsana New"/>
          <w:sz w:val="26"/>
          <w:szCs w:val="26"/>
          <w:cs/>
        </w:rPr>
        <w:t>วงเงินสินเชื่ออื่นจากสถาบันการเงินในประเทศหลายแห่ง</w:t>
      </w:r>
      <w:r w:rsidRPr="003B4CEA">
        <w:rPr>
          <w:rFonts w:ascii="Angsana New" w:hAnsi="Angsana New"/>
          <w:sz w:val="26"/>
          <w:szCs w:val="26"/>
          <w:cs/>
          <w:lang w:val="th-TH"/>
        </w:rPr>
        <w:t>จำนวนเงิน</w:t>
      </w:r>
      <w:r w:rsidRPr="003B4CEA">
        <w:rPr>
          <w:rFonts w:ascii="Angsana New" w:hAnsi="Angsana New"/>
          <w:sz w:val="26"/>
          <w:szCs w:val="26"/>
          <w:cs/>
        </w:rPr>
        <w:t xml:space="preserve">รวม </w:t>
      </w:r>
      <w:r w:rsidRPr="003B4CEA">
        <w:rPr>
          <w:rStyle w:val="PageNumber"/>
          <w:rFonts w:ascii="Angsana New" w:hAnsi="Angsana New"/>
          <w:color w:val="000000"/>
          <w:sz w:val="26"/>
          <w:szCs w:val="26"/>
        </w:rPr>
        <w:t xml:space="preserve">106,628.9 </w:t>
      </w:r>
      <w:r w:rsidRPr="003B4CEA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Pr="003B4CEA">
        <w:rPr>
          <w:rStyle w:val="PageNumber"/>
          <w:rFonts w:ascii="Angsana New" w:hAnsi="Angsana New"/>
          <w:color w:val="000000"/>
          <w:sz w:val="26"/>
          <w:szCs w:val="26"/>
        </w:rPr>
        <w:t>107,184.7</w:t>
      </w:r>
      <w:r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ล้านบาท ตามลำดับ ซึ่งค้ำประกันด้วยเงินฝากประจำของบริษัทและกลุ่มบริษัทยูนิคจำนวนเงินรวม </w:t>
      </w:r>
      <w:r w:rsidRPr="003B4CEA">
        <w:rPr>
          <w:rStyle w:val="PageNumber"/>
          <w:rFonts w:ascii="Angsana New" w:hAnsi="Angsana New"/>
          <w:color w:val="000000"/>
          <w:sz w:val="26"/>
          <w:szCs w:val="26"/>
        </w:rPr>
        <w:t>1,401.5</w:t>
      </w:r>
      <w:r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Pr="003B4CEA">
        <w:rPr>
          <w:rStyle w:val="PageNumber"/>
          <w:rFonts w:ascii="Angsana New" w:hAnsi="Angsana New"/>
          <w:color w:val="000000"/>
          <w:sz w:val="26"/>
          <w:szCs w:val="26"/>
        </w:rPr>
        <w:t>1,401.9</w:t>
      </w:r>
      <w:r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ล้านบาท ตามลำดับ  ตามที่กล่าวไว้ในหมายเหตุ </w:t>
      </w:r>
      <w:r w:rsidRPr="003B4CEA">
        <w:rPr>
          <w:rFonts w:ascii="Angsana New" w:hAnsi="Angsana New"/>
          <w:sz w:val="26"/>
          <w:szCs w:val="26"/>
        </w:rPr>
        <w:t>9</w:t>
      </w:r>
      <w:r w:rsidRPr="003B4CEA">
        <w:rPr>
          <w:rFonts w:ascii="Angsana New" w:hAnsi="Angsana New"/>
          <w:sz w:val="26"/>
          <w:szCs w:val="26"/>
          <w:cs/>
        </w:rPr>
        <w:t xml:space="preserve"> และการโอนสิทธิรับเงินค่างวดงานตามโครงการก่อสร้างของบริษัทและกลุ่มบริษัทยูนิคตามที่กล่าวไว้ในหมายเหตุ </w:t>
      </w:r>
      <w:r w:rsidRPr="003B4CEA">
        <w:rPr>
          <w:rFonts w:ascii="Angsana New" w:hAnsi="Angsana New"/>
          <w:sz w:val="26"/>
          <w:szCs w:val="26"/>
        </w:rPr>
        <w:t xml:space="preserve">6 </w:t>
      </w:r>
      <w:r w:rsidRPr="003B4CEA">
        <w:rPr>
          <w:rFonts w:ascii="Angsana New" w:hAnsi="Angsana New"/>
          <w:sz w:val="26"/>
          <w:szCs w:val="26"/>
          <w:cs/>
        </w:rPr>
        <w:t xml:space="preserve">และ </w:t>
      </w:r>
      <w:r w:rsidRPr="003B4CEA">
        <w:rPr>
          <w:rFonts w:ascii="Angsana New" w:hAnsi="Angsana New"/>
          <w:sz w:val="26"/>
          <w:szCs w:val="26"/>
        </w:rPr>
        <w:t>7</w:t>
      </w:r>
      <w:r w:rsidRPr="003B4CEA">
        <w:rPr>
          <w:rFonts w:ascii="Angsana New" w:hAnsi="Angsana New"/>
          <w:sz w:val="26"/>
          <w:szCs w:val="26"/>
          <w:cs/>
        </w:rPr>
        <w:t xml:space="preserve"> 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งานระหว่างก่อสร้าง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-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โครงการอสังหาริมทรัพย์ของบริษัทจำนวนเงิน </w:t>
      </w:r>
      <w:r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>149.4</w:t>
      </w:r>
      <w:r w:rsidRPr="003B4CE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ล้านบาท ตามที่กล่าวไว้ในหมายเหตุ </w:t>
      </w:r>
      <w:r w:rsidRPr="003B4CEA">
        <w:rPr>
          <w:rFonts w:ascii="Angsana New" w:hAnsi="Angsana New"/>
          <w:sz w:val="26"/>
          <w:szCs w:val="26"/>
        </w:rPr>
        <w:t>8</w:t>
      </w:r>
      <w:r w:rsidRPr="003B4CEA">
        <w:rPr>
          <w:rFonts w:ascii="Angsana New" w:hAnsi="Angsana New"/>
          <w:sz w:val="26"/>
          <w:szCs w:val="26"/>
          <w:cs/>
        </w:rPr>
        <w:t xml:space="preserve"> สินทรัพย์ถาวรบางรายการของบริษัทและกลุ่มบริษัทยูนิคตามที่กล่าวไว้ในหมายเหตุ </w:t>
      </w:r>
      <w:r w:rsidRPr="003B4CEA">
        <w:rPr>
          <w:rFonts w:ascii="Angsana New" w:hAnsi="Angsana New"/>
          <w:sz w:val="26"/>
          <w:szCs w:val="26"/>
          <w:lang w:val="en-GB"/>
        </w:rPr>
        <w:t>1</w:t>
      </w:r>
      <w:r w:rsidRPr="003B4CEA">
        <w:rPr>
          <w:rFonts w:ascii="Angsana New" w:hAnsi="Angsana New"/>
          <w:sz w:val="26"/>
          <w:szCs w:val="26"/>
        </w:rPr>
        <w:t>1</w:t>
      </w:r>
      <w:r w:rsidRPr="003B4CEA">
        <w:rPr>
          <w:rFonts w:ascii="Angsana New" w:hAnsi="Angsana New"/>
          <w:sz w:val="26"/>
          <w:szCs w:val="26"/>
          <w:cs/>
        </w:rPr>
        <w:t xml:space="preserve"> </w:t>
      </w:r>
    </w:p>
    <w:p w14:paraId="14303DE4" w14:textId="77777777" w:rsidR="00217AC4" w:rsidRPr="003B4CEA" w:rsidRDefault="00217AC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58FA2D5" w14:textId="1DCBA047" w:rsidR="00CD7A3A" w:rsidRPr="003B4CEA" w:rsidRDefault="00CD7A3A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ภายใต้เงื่อนไขสัญญาทรัสต์รีซีทส์ </w:t>
      </w:r>
      <w:r w:rsidR="00FF4788" w:rsidRPr="003B4CEA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3B4CEA">
        <w:rPr>
          <w:rFonts w:ascii="Angsana New" w:hAnsi="Angsana New"/>
          <w:sz w:val="26"/>
          <w:szCs w:val="26"/>
          <w:cs/>
          <w:lang w:val="th-TH"/>
        </w:rPr>
        <w:t>บริษัท</w:t>
      </w:r>
      <w:r w:rsidR="00FF4788" w:rsidRPr="003B4CEA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3B4CEA">
        <w:rPr>
          <w:rFonts w:ascii="Angsana New" w:hAnsi="Angsana New"/>
          <w:sz w:val="26"/>
          <w:szCs w:val="26"/>
          <w:cs/>
          <w:lang w:val="th-TH"/>
        </w:rPr>
        <w:t>ได้รับวัตถุดิบ</w:t>
      </w:r>
      <w:r w:rsidR="00FF4788" w:rsidRPr="003B4CEA">
        <w:rPr>
          <w:rFonts w:ascii="Angsana New" w:hAnsi="Angsana New"/>
          <w:sz w:val="26"/>
          <w:szCs w:val="26"/>
          <w:cs/>
          <w:lang w:val="th-TH"/>
        </w:rPr>
        <w:t>และสินทรัพย์</w:t>
      </w:r>
      <w:r w:rsidRPr="003B4CEA">
        <w:rPr>
          <w:rFonts w:ascii="Angsana New" w:hAnsi="Angsana New"/>
          <w:sz w:val="26"/>
          <w:szCs w:val="26"/>
          <w:cs/>
          <w:lang w:val="th-TH"/>
        </w:rPr>
        <w:t>ที่สั่งเข้ามาโดยการใช้เครดิตของสถาบันการเงิน ดังนั้น</w:t>
      </w:r>
      <w:r w:rsidR="00E26D0A" w:rsidRPr="003B4CEA">
        <w:rPr>
          <w:rFonts w:ascii="Angsana New" w:hAnsi="Angsana New"/>
          <w:sz w:val="26"/>
          <w:szCs w:val="26"/>
          <w:cs/>
          <w:lang w:val="th-TH"/>
        </w:rPr>
        <w:t xml:space="preserve">        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FF4788" w:rsidRPr="003B4CEA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3B4CEA">
        <w:rPr>
          <w:rFonts w:ascii="Angsana New" w:hAnsi="Angsana New"/>
          <w:sz w:val="26"/>
          <w:szCs w:val="26"/>
          <w:cs/>
          <w:lang w:val="th-TH"/>
        </w:rPr>
        <w:t>บริษัท</w:t>
      </w:r>
      <w:r w:rsidR="00FF4788" w:rsidRPr="003B4CEA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3B4CEA">
        <w:rPr>
          <w:rFonts w:ascii="Angsana New" w:hAnsi="Angsana New"/>
          <w:sz w:val="26"/>
          <w:szCs w:val="26"/>
          <w:cs/>
          <w:lang w:val="th-TH"/>
        </w:rPr>
        <w:t>จึงมีภาระผูกพันต่อสถาบันการเงินสำหรับค่าวัตถุดิบ</w:t>
      </w:r>
      <w:r w:rsidR="00FF4788" w:rsidRPr="003B4CEA">
        <w:rPr>
          <w:rFonts w:ascii="Angsana New" w:hAnsi="Angsana New"/>
          <w:sz w:val="26"/>
          <w:szCs w:val="26"/>
          <w:cs/>
          <w:lang w:val="th-TH"/>
        </w:rPr>
        <w:t>และสินทรัพย์</w:t>
      </w:r>
      <w:r w:rsidRPr="003B4CEA">
        <w:rPr>
          <w:rFonts w:ascii="Angsana New" w:hAnsi="Angsana New"/>
          <w:sz w:val="26"/>
          <w:szCs w:val="26"/>
          <w:cs/>
          <w:lang w:val="th-TH"/>
        </w:rPr>
        <w:t>ดังกล่าวทั้งที่เก็บไว้หรือจำหน่ายไป</w:t>
      </w:r>
    </w:p>
    <w:p w14:paraId="12669B7A" w14:textId="77777777" w:rsidR="00D34A88" w:rsidRPr="003B4CEA" w:rsidRDefault="00D34A8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4FB394F" w14:textId="4380B5FB" w:rsidR="000D704B" w:rsidRPr="003B4CEA" w:rsidRDefault="00AB030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t>1</w:t>
      </w:r>
      <w:r w:rsidR="006E2DF3" w:rsidRPr="003B4CEA">
        <w:rPr>
          <w:rFonts w:ascii="Angsana New" w:hAnsi="Angsana New"/>
          <w:b/>
          <w:bCs/>
          <w:sz w:val="26"/>
          <w:szCs w:val="26"/>
        </w:rPr>
        <w:t>5</w:t>
      </w:r>
      <w:r w:rsidR="000D704B" w:rsidRPr="003B4CEA">
        <w:rPr>
          <w:rFonts w:ascii="Angsana New" w:hAnsi="Angsana New"/>
          <w:b/>
          <w:bCs/>
          <w:sz w:val="26"/>
          <w:szCs w:val="26"/>
        </w:rPr>
        <w:t>.</w:t>
      </w:r>
      <w:r w:rsidR="000D704B" w:rsidRPr="003B4CEA">
        <w:rPr>
          <w:rFonts w:ascii="Angsana New" w:hAnsi="Angsana New"/>
          <w:b/>
          <w:bCs/>
          <w:sz w:val="26"/>
          <w:szCs w:val="26"/>
          <w:cs/>
        </w:rPr>
        <w:tab/>
        <w:t>ประมาณการหนี้สินหมุนเวียน</w:t>
      </w:r>
      <w:r w:rsidR="00451ADE" w:rsidRPr="003B4CEA">
        <w:rPr>
          <w:rFonts w:ascii="Angsana New" w:hAnsi="Angsana New"/>
          <w:b/>
          <w:bCs/>
          <w:sz w:val="26"/>
          <w:szCs w:val="26"/>
          <w:cs/>
        </w:rPr>
        <w:t>ผลประโยชน์อื่นของพนักงาน</w:t>
      </w:r>
    </w:p>
    <w:p w14:paraId="14D26D8F" w14:textId="77777777" w:rsidR="000D704B" w:rsidRPr="003B4CEA" w:rsidRDefault="000D704B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7C1C2F7" w14:textId="4FDE5BFD" w:rsidR="00462459" w:rsidRPr="003B4CEA" w:rsidRDefault="00462459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05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t>ประมาณการหนี้สินหมุนเวียน</w:t>
      </w:r>
      <w:r w:rsidR="00451ADE" w:rsidRPr="003B4CEA">
        <w:rPr>
          <w:rFonts w:ascii="Angsana New" w:hAnsi="Angsana New"/>
          <w:sz w:val="26"/>
          <w:szCs w:val="26"/>
          <w:cs/>
        </w:rPr>
        <w:t>ผลประโยชน์อื่นของพนักงาน</w:t>
      </w:r>
      <w:r w:rsidRPr="003B4CEA">
        <w:rPr>
          <w:rFonts w:ascii="Angsana New" w:hAnsi="Angsana New"/>
          <w:sz w:val="26"/>
          <w:szCs w:val="26"/>
          <w:cs/>
        </w:rPr>
        <w:t xml:space="preserve"> ณ วันที่ </w:t>
      </w:r>
      <w:r w:rsidRPr="003B4CEA">
        <w:rPr>
          <w:rFonts w:ascii="Angsana New" w:hAnsi="Angsana New"/>
          <w:sz w:val="26"/>
          <w:szCs w:val="26"/>
        </w:rPr>
        <w:t>31</w:t>
      </w:r>
      <w:r w:rsidRPr="003B4CE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แสดงได้ดังนี้</w:t>
      </w:r>
      <w:r w:rsidR="00C66AAF" w:rsidRPr="003B4CEA">
        <w:rPr>
          <w:rFonts w:ascii="Angsana New" w:hAnsi="Angsana New"/>
          <w:sz w:val="26"/>
          <w:szCs w:val="26"/>
          <w:cs/>
        </w:rPr>
        <w:t xml:space="preserve"> (งบการเงินเฉพาะกิจการ </w:t>
      </w:r>
      <w:r w:rsidR="00C66AAF" w:rsidRPr="003B4CEA">
        <w:rPr>
          <w:rFonts w:ascii="Angsana New" w:hAnsi="Angsana New"/>
          <w:sz w:val="26"/>
          <w:szCs w:val="26"/>
        </w:rPr>
        <w:t xml:space="preserve">: </w:t>
      </w:r>
      <w:r w:rsidR="00C66AAF" w:rsidRPr="003B4CEA">
        <w:rPr>
          <w:rFonts w:ascii="Angsana New" w:hAnsi="Angsana New"/>
          <w:sz w:val="26"/>
          <w:szCs w:val="26"/>
          <w:cs/>
        </w:rPr>
        <w:t>ไม่มี)</w:t>
      </w:r>
    </w:p>
    <w:p w14:paraId="0F616A88" w14:textId="77777777" w:rsidR="00462459" w:rsidRPr="003B4CEA" w:rsidRDefault="00462459" w:rsidP="003B4CE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60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830"/>
        <w:gridCol w:w="1770"/>
      </w:tblGrid>
      <w:tr w:rsidR="00462459" w:rsidRPr="003B4CEA" w14:paraId="773F44C0" w14:textId="77777777" w:rsidTr="006C29E0">
        <w:tc>
          <w:tcPr>
            <w:tcW w:w="7830" w:type="dxa"/>
          </w:tcPr>
          <w:p w14:paraId="27408CFE" w14:textId="77777777" w:rsidR="00462459" w:rsidRPr="003B4CEA" w:rsidRDefault="00462459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70" w:type="dxa"/>
          </w:tcPr>
          <w:p w14:paraId="726DBED7" w14:textId="77777777" w:rsidR="00462459" w:rsidRPr="003B4CEA" w:rsidRDefault="0046245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62459" w:rsidRPr="003B4CEA" w14:paraId="2C206658" w14:textId="77777777" w:rsidTr="006C29E0">
        <w:tc>
          <w:tcPr>
            <w:tcW w:w="7830" w:type="dxa"/>
          </w:tcPr>
          <w:p w14:paraId="513D6353" w14:textId="77777777" w:rsidR="00462459" w:rsidRPr="003B4CEA" w:rsidRDefault="00462459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3B183E72" w14:textId="77777777" w:rsidR="00462459" w:rsidRPr="003B4CEA" w:rsidRDefault="0046245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462459" w:rsidRPr="003B4CEA" w14:paraId="2EAAF5AC" w14:textId="77777777" w:rsidTr="006C29E0">
        <w:tc>
          <w:tcPr>
            <w:tcW w:w="7830" w:type="dxa"/>
          </w:tcPr>
          <w:p w14:paraId="72030A05" w14:textId="77777777" w:rsidR="00462459" w:rsidRPr="003B4CEA" w:rsidRDefault="00462459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</w:tcPr>
          <w:p w14:paraId="79A449AA" w14:textId="77777777" w:rsidR="00462459" w:rsidRPr="003B4CEA" w:rsidRDefault="0046245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5881" w:rsidRPr="003B4CEA" w14:paraId="58C5F74D" w14:textId="77777777" w:rsidTr="006C29E0">
        <w:tc>
          <w:tcPr>
            <w:tcW w:w="7830" w:type="dxa"/>
          </w:tcPr>
          <w:p w14:paraId="6F9F8526" w14:textId="489EA971" w:rsidR="00555881" w:rsidRPr="003B4CEA" w:rsidRDefault="00555881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ประมาณการหนี้สินหมุนเวียนผลประโยชน์อื่นของพนักงาน ณ วันที่ </w:t>
            </w:r>
            <w:r w:rsidRPr="003B4CEA">
              <w:rPr>
                <w:rFonts w:ascii="Angsana New" w:hAnsi="Angsana New"/>
                <w:sz w:val="26"/>
                <w:szCs w:val="26"/>
              </w:rPr>
              <w:t>31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33646C"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770" w:type="dxa"/>
          </w:tcPr>
          <w:p w14:paraId="55C3EF73" w14:textId="0BD69744" w:rsidR="00555881" w:rsidRPr="003B4CEA" w:rsidRDefault="0055588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7,759</w:t>
            </w:r>
          </w:p>
        </w:tc>
      </w:tr>
      <w:tr w:rsidR="00462459" w:rsidRPr="003B4CEA" w14:paraId="586D9E6D" w14:textId="77777777" w:rsidTr="006C29E0">
        <w:tc>
          <w:tcPr>
            <w:tcW w:w="7830" w:type="dxa"/>
          </w:tcPr>
          <w:p w14:paraId="3DAD2DB9" w14:textId="77777777" w:rsidR="00462459" w:rsidRPr="003B4CEA" w:rsidRDefault="007C0DC8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ผลประโยชน์จ่ายระหว่างปี</w:t>
            </w:r>
          </w:p>
        </w:tc>
        <w:tc>
          <w:tcPr>
            <w:tcW w:w="1770" w:type="dxa"/>
          </w:tcPr>
          <w:p w14:paraId="37BFE980" w14:textId="00206E6C" w:rsidR="00462459" w:rsidRPr="003B4CEA" w:rsidRDefault="00567AB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(16)</w:t>
            </w:r>
          </w:p>
        </w:tc>
      </w:tr>
      <w:tr w:rsidR="00D5443E" w:rsidRPr="003B4CEA" w14:paraId="477840B9" w14:textId="77777777" w:rsidTr="006C29E0">
        <w:tc>
          <w:tcPr>
            <w:tcW w:w="7830" w:type="dxa"/>
          </w:tcPr>
          <w:p w14:paraId="49F577AC" w14:textId="0E6B91F3" w:rsidR="00D5443E" w:rsidRPr="003B4CEA" w:rsidRDefault="00D5443E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ประมาณการหนี้สินหมุนเวียนผลประโยชน์อื่นของพนักงาน ณ วันที่ 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3646C"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770" w:type="dxa"/>
            <w:tcBorders>
              <w:top w:val="single" w:sz="4" w:space="0" w:color="auto"/>
              <w:bottom w:val="double" w:sz="4" w:space="0" w:color="auto"/>
            </w:tcBorders>
          </w:tcPr>
          <w:p w14:paraId="68FCDB5C" w14:textId="79AB5E2C" w:rsidR="00D5443E" w:rsidRPr="003B4CEA" w:rsidRDefault="00567AB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7,743</w:t>
            </w:r>
          </w:p>
        </w:tc>
      </w:tr>
    </w:tbl>
    <w:p w14:paraId="6B57CD0D" w14:textId="77777777" w:rsidR="00462459" w:rsidRPr="003B4CEA" w:rsidRDefault="00462459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3EC0BA3" w14:textId="77777777" w:rsidR="00952329" w:rsidRPr="003B4CEA" w:rsidRDefault="00952329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br w:type="page"/>
      </w:r>
    </w:p>
    <w:p w14:paraId="22624F61" w14:textId="7F1857C5" w:rsidR="00F54E38" w:rsidRPr="003B4CEA" w:rsidRDefault="00AB030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6E2DF3" w:rsidRPr="003B4CEA">
        <w:rPr>
          <w:rFonts w:ascii="Angsana New" w:hAnsi="Angsana New"/>
          <w:b/>
          <w:bCs/>
          <w:sz w:val="26"/>
          <w:szCs w:val="26"/>
        </w:rPr>
        <w:t>6</w:t>
      </w:r>
      <w:r w:rsidR="00F54E38" w:rsidRPr="003B4CEA">
        <w:rPr>
          <w:rFonts w:ascii="Angsana New" w:hAnsi="Angsana New"/>
          <w:b/>
          <w:bCs/>
          <w:sz w:val="26"/>
          <w:szCs w:val="26"/>
        </w:rPr>
        <w:t>.</w:t>
      </w:r>
      <w:r w:rsidR="00F54E38" w:rsidRPr="003B4CEA">
        <w:rPr>
          <w:rFonts w:ascii="Angsana New" w:hAnsi="Angsana New"/>
          <w:b/>
          <w:bCs/>
          <w:sz w:val="26"/>
          <w:szCs w:val="26"/>
          <w:cs/>
        </w:rPr>
        <w:tab/>
        <w:t>ประมาณการหนี้สิน</w:t>
      </w:r>
      <w:r w:rsidR="000359EF" w:rsidRPr="003B4CEA">
        <w:rPr>
          <w:rFonts w:ascii="Angsana New" w:hAnsi="Angsana New"/>
          <w:b/>
          <w:bCs/>
          <w:sz w:val="26"/>
          <w:szCs w:val="26"/>
          <w:cs/>
        </w:rPr>
        <w:t>ไม่หมุนเวียน</w:t>
      </w:r>
      <w:r w:rsidR="00F54E38" w:rsidRPr="003B4CEA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0359EF" w:rsidRPr="003B4CEA">
        <w:rPr>
          <w:rFonts w:ascii="Angsana New" w:hAnsi="Angsana New"/>
          <w:b/>
          <w:bCs/>
          <w:sz w:val="26"/>
          <w:szCs w:val="26"/>
          <w:cs/>
        </w:rPr>
        <w:t>เมื่อเกษียณอายุ</w:t>
      </w:r>
    </w:p>
    <w:p w14:paraId="308C0632" w14:textId="77777777" w:rsidR="00432082" w:rsidRPr="003B4CEA" w:rsidRDefault="00432082" w:rsidP="003B4CE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06D66A5C" w14:textId="1D02ECC8" w:rsidR="00432082" w:rsidRPr="003B4CEA" w:rsidRDefault="004B1C9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  <w:lang w:val="en-GB"/>
        </w:rPr>
      </w:pPr>
      <w:r w:rsidRPr="003B4CEA">
        <w:rPr>
          <w:rFonts w:ascii="Angsana New" w:hAnsi="Angsana New"/>
          <w:sz w:val="26"/>
          <w:szCs w:val="26"/>
          <w:cs/>
        </w:rPr>
        <w:t>ประมาณการหนี้สิน</w:t>
      </w:r>
      <w:r w:rsidR="00655EAC" w:rsidRPr="003B4CEA">
        <w:rPr>
          <w:rFonts w:ascii="Angsana New" w:hAnsi="Angsana New"/>
          <w:sz w:val="26"/>
          <w:szCs w:val="26"/>
          <w:cs/>
        </w:rPr>
        <w:t>ไม่หมุนเวียน</w:t>
      </w:r>
      <w:r w:rsidR="00432082" w:rsidRPr="003B4CEA">
        <w:rPr>
          <w:rFonts w:ascii="Angsana New" w:hAnsi="Angsana New"/>
          <w:sz w:val="26"/>
          <w:szCs w:val="26"/>
          <w:cs/>
        </w:rPr>
        <w:t xml:space="preserve">ผลประโยชน์พนักงานเมื่อเกษียณอายุ ณ วันที่ </w:t>
      </w:r>
      <w:r w:rsidR="00432082" w:rsidRPr="003B4CEA">
        <w:rPr>
          <w:rFonts w:ascii="Angsana New" w:hAnsi="Angsana New"/>
          <w:sz w:val="26"/>
          <w:szCs w:val="26"/>
          <w:lang w:val="en-GB"/>
        </w:rPr>
        <w:t xml:space="preserve">31 </w:t>
      </w:r>
      <w:r w:rsidR="00432082" w:rsidRPr="003B4CEA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33646C" w:rsidRPr="003B4CEA">
        <w:rPr>
          <w:rFonts w:ascii="Angsana New" w:hAnsi="Angsana New"/>
          <w:sz w:val="26"/>
          <w:szCs w:val="26"/>
          <w:lang w:val="en-GB"/>
        </w:rPr>
        <w:t>2566</w:t>
      </w:r>
      <w:r w:rsidR="00432082" w:rsidRPr="003B4CEA">
        <w:rPr>
          <w:rFonts w:ascii="Angsana New" w:hAnsi="Angsana New"/>
          <w:sz w:val="26"/>
          <w:szCs w:val="26"/>
          <w:lang w:val="en-GB"/>
        </w:rPr>
        <w:t xml:space="preserve"> </w:t>
      </w:r>
      <w:r w:rsidR="00432082" w:rsidRPr="003B4CEA">
        <w:rPr>
          <w:rFonts w:ascii="Angsana New" w:hAnsi="Angsana New"/>
          <w:sz w:val="26"/>
          <w:szCs w:val="26"/>
          <w:cs/>
          <w:lang w:val="en-GB"/>
        </w:rPr>
        <w:t xml:space="preserve">และ </w:t>
      </w:r>
      <w:r w:rsidR="0033646C" w:rsidRPr="003B4CEA">
        <w:rPr>
          <w:rFonts w:ascii="Angsana New" w:hAnsi="Angsana New"/>
          <w:sz w:val="26"/>
          <w:szCs w:val="26"/>
          <w:lang w:val="en-GB"/>
        </w:rPr>
        <w:t>2565</w:t>
      </w:r>
      <w:r w:rsidR="00432082" w:rsidRPr="003B4CEA">
        <w:rPr>
          <w:rFonts w:ascii="Angsana New" w:hAnsi="Angsana New"/>
          <w:sz w:val="26"/>
          <w:szCs w:val="26"/>
          <w:lang w:val="en-GB"/>
        </w:rPr>
        <w:t xml:space="preserve"> </w:t>
      </w:r>
      <w:r w:rsidR="00432082" w:rsidRPr="003B4CEA">
        <w:rPr>
          <w:rFonts w:ascii="Angsana New" w:hAnsi="Angsana New"/>
          <w:sz w:val="26"/>
          <w:szCs w:val="26"/>
          <w:cs/>
          <w:lang w:val="en-GB"/>
        </w:rPr>
        <w:t>แสดงดังต่อไปนี้</w:t>
      </w:r>
    </w:p>
    <w:p w14:paraId="6ABAF5C1" w14:textId="77777777" w:rsidR="00432082" w:rsidRPr="003B4CEA" w:rsidRDefault="00432082" w:rsidP="003B4CE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972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670"/>
        <w:gridCol w:w="238"/>
        <w:gridCol w:w="1742"/>
        <w:gridCol w:w="236"/>
        <w:gridCol w:w="1836"/>
      </w:tblGrid>
      <w:tr w:rsidR="004B1C97" w:rsidRPr="003B4CEA" w14:paraId="36A64F74" w14:textId="77777777" w:rsidTr="00631D2B">
        <w:tc>
          <w:tcPr>
            <w:tcW w:w="5670" w:type="dxa"/>
          </w:tcPr>
          <w:p w14:paraId="2172DF02" w14:textId="77777777" w:rsidR="004B1C97" w:rsidRPr="003B4CEA" w:rsidRDefault="004B1C97" w:rsidP="003B4C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EE206CC" w14:textId="77777777" w:rsidR="004B1C97" w:rsidRPr="003B4CEA" w:rsidRDefault="004B1C97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14" w:type="dxa"/>
            <w:gridSpan w:val="3"/>
            <w:tcBorders>
              <w:bottom w:val="single" w:sz="4" w:space="0" w:color="auto"/>
            </w:tcBorders>
          </w:tcPr>
          <w:p w14:paraId="502BAD5B" w14:textId="77777777" w:rsidR="004B1C97" w:rsidRPr="003B4CEA" w:rsidRDefault="004B1C97" w:rsidP="003B4CE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2060EB" w:rsidRPr="003B4CEA" w14:paraId="3761BE6D" w14:textId="77777777" w:rsidTr="00631D2B">
        <w:tc>
          <w:tcPr>
            <w:tcW w:w="5670" w:type="dxa"/>
          </w:tcPr>
          <w:p w14:paraId="2542F55A" w14:textId="77777777" w:rsidR="002060EB" w:rsidRPr="003B4CEA" w:rsidRDefault="002060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6282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14CB39DE" w14:textId="77777777" w:rsidR="002060EB" w:rsidRPr="003B4CEA" w:rsidRDefault="002060EB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5377A7A7" w14:textId="77777777" w:rsidR="002060EB" w:rsidRPr="003B4CEA" w:rsidRDefault="002060EB" w:rsidP="003B4CE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30679FBD" w14:textId="77777777" w:rsidR="002060EB" w:rsidRPr="003B4CEA" w:rsidRDefault="002060EB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1267E8FC" w14:textId="77777777" w:rsidR="002060EB" w:rsidRPr="003B4CEA" w:rsidRDefault="00A7258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60EB" w:rsidRPr="003B4CEA" w14:paraId="2D0B8E99" w14:textId="77777777" w:rsidTr="00631D2B">
        <w:tc>
          <w:tcPr>
            <w:tcW w:w="5670" w:type="dxa"/>
          </w:tcPr>
          <w:p w14:paraId="3BD31BE3" w14:textId="5E8964C0" w:rsidR="002060EB" w:rsidRPr="003B4CEA" w:rsidRDefault="00952329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</w:t>
            </w:r>
            <w:r w:rsidR="001232E2" w:rsidRPr="003B4CEA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238" w:type="dxa"/>
          </w:tcPr>
          <w:p w14:paraId="2CE1A776" w14:textId="77777777" w:rsidR="002060EB" w:rsidRPr="003B4CEA" w:rsidRDefault="002060EB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67E22518" w14:textId="77777777" w:rsidR="002060EB" w:rsidRPr="003B4CEA" w:rsidRDefault="002060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B5F1A4" w14:textId="77777777" w:rsidR="002060EB" w:rsidRPr="003B4CEA" w:rsidRDefault="002060EB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04041E50" w14:textId="77777777" w:rsidR="002060EB" w:rsidRPr="003B4CEA" w:rsidRDefault="002060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26D0A" w:rsidRPr="003B4CEA" w14:paraId="33622B39" w14:textId="77777777" w:rsidTr="00631D2B">
        <w:tc>
          <w:tcPr>
            <w:tcW w:w="5670" w:type="dxa"/>
          </w:tcPr>
          <w:p w14:paraId="2F6A4B84" w14:textId="547EDC8E" w:rsidR="00E26D0A" w:rsidRPr="003B4CEA" w:rsidRDefault="00E26D0A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sz w:val="26"/>
                <w:szCs w:val="26"/>
              </w:rPr>
              <w:t>1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8" w:type="dxa"/>
          </w:tcPr>
          <w:p w14:paraId="1BDFC8D1" w14:textId="77777777" w:rsidR="00E26D0A" w:rsidRPr="003B4CEA" w:rsidRDefault="00E26D0A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7327C6CD" w14:textId="40BC3C8D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164,327</w:t>
            </w:r>
          </w:p>
        </w:tc>
        <w:tc>
          <w:tcPr>
            <w:tcW w:w="236" w:type="dxa"/>
          </w:tcPr>
          <w:p w14:paraId="58028E3F" w14:textId="77777777" w:rsidR="00E26D0A" w:rsidRPr="003B4CEA" w:rsidRDefault="00E26D0A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7517F6C0" w14:textId="141F0733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117,981</w:t>
            </w:r>
          </w:p>
        </w:tc>
      </w:tr>
      <w:tr w:rsidR="00E26D0A" w:rsidRPr="003B4CEA" w14:paraId="31B21281" w14:textId="77777777" w:rsidTr="00631D2B">
        <w:tc>
          <w:tcPr>
            <w:tcW w:w="5670" w:type="dxa"/>
          </w:tcPr>
          <w:p w14:paraId="5820ECC4" w14:textId="4658FCCF" w:rsidR="00E26D0A" w:rsidRPr="003B4CEA" w:rsidRDefault="00E26D0A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238" w:type="dxa"/>
          </w:tcPr>
          <w:p w14:paraId="02280ADA" w14:textId="77777777" w:rsidR="00E26D0A" w:rsidRPr="003B4CEA" w:rsidRDefault="00E26D0A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5534F308" w14:textId="65E2B9B2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10,570</w:t>
            </w:r>
          </w:p>
        </w:tc>
        <w:tc>
          <w:tcPr>
            <w:tcW w:w="236" w:type="dxa"/>
          </w:tcPr>
          <w:p w14:paraId="6B5C6FB2" w14:textId="77777777" w:rsidR="00E26D0A" w:rsidRPr="003B4CEA" w:rsidRDefault="00E26D0A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5435DED2" w14:textId="407C2414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8,016</w:t>
            </w:r>
          </w:p>
        </w:tc>
      </w:tr>
      <w:tr w:rsidR="00E26D0A" w:rsidRPr="003B4CEA" w14:paraId="117F29B6" w14:textId="77777777" w:rsidTr="00555881">
        <w:tc>
          <w:tcPr>
            <w:tcW w:w="5670" w:type="dxa"/>
          </w:tcPr>
          <w:p w14:paraId="177CAE24" w14:textId="6F472D33" w:rsidR="00E26D0A" w:rsidRPr="003B4CEA" w:rsidRDefault="00E26D0A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238" w:type="dxa"/>
          </w:tcPr>
          <w:p w14:paraId="2531554D" w14:textId="77777777" w:rsidR="00E26D0A" w:rsidRPr="003B4CEA" w:rsidRDefault="00E26D0A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70A2239E" w14:textId="6B20F87E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1,950</w:t>
            </w:r>
          </w:p>
        </w:tc>
        <w:tc>
          <w:tcPr>
            <w:tcW w:w="236" w:type="dxa"/>
          </w:tcPr>
          <w:p w14:paraId="173D4A87" w14:textId="77777777" w:rsidR="00E26D0A" w:rsidRPr="003B4CEA" w:rsidRDefault="00E26D0A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2560E6B3" w14:textId="28CC6FBF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1,464</w:t>
            </w:r>
          </w:p>
        </w:tc>
      </w:tr>
      <w:tr w:rsidR="00E26D0A" w:rsidRPr="003B4CEA" w14:paraId="34582D46" w14:textId="77777777" w:rsidTr="00555881">
        <w:tc>
          <w:tcPr>
            <w:tcW w:w="5670" w:type="dxa"/>
          </w:tcPr>
          <w:p w14:paraId="2550D152" w14:textId="2F064793" w:rsidR="00E26D0A" w:rsidRPr="003B4CEA" w:rsidRDefault="00E26D0A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ผลประโยชน์จ่ายระหว่างปี</w:t>
            </w:r>
          </w:p>
        </w:tc>
        <w:tc>
          <w:tcPr>
            <w:tcW w:w="238" w:type="dxa"/>
          </w:tcPr>
          <w:p w14:paraId="287AEB17" w14:textId="77777777" w:rsidR="00E26D0A" w:rsidRPr="003B4CEA" w:rsidRDefault="00E26D0A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0E99A2F5" w14:textId="67B82892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(669)</w:t>
            </w:r>
          </w:p>
        </w:tc>
        <w:tc>
          <w:tcPr>
            <w:tcW w:w="236" w:type="dxa"/>
          </w:tcPr>
          <w:p w14:paraId="370D3D10" w14:textId="77777777" w:rsidR="00E26D0A" w:rsidRPr="003B4CEA" w:rsidRDefault="00E26D0A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11EC6129" w14:textId="5C67B952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(203)</w:t>
            </w:r>
          </w:p>
        </w:tc>
      </w:tr>
      <w:tr w:rsidR="003723AE" w:rsidRPr="003B4CEA" w14:paraId="3BED3C6C" w14:textId="77777777" w:rsidTr="00555881">
        <w:tc>
          <w:tcPr>
            <w:tcW w:w="5670" w:type="dxa"/>
          </w:tcPr>
          <w:p w14:paraId="604381D6" w14:textId="5E784952" w:rsidR="003723AE" w:rsidRPr="003B4CEA" w:rsidRDefault="003723AE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กลับรายการผลประโยชน์พนักงานที่ไม่ได้ใช้</w:t>
            </w:r>
          </w:p>
        </w:tc>
        <w:tc>
          <w:tcPr>
            <w:tcW w:w="238" w:type="dxa"/>
          </w:tcPr>
          <w:p w14:paraId="18D8CC41" w14:textId="77777777" w:rsidR="003723AE" w:rsidRPr="003B4CEA" w:rsidRDefault="003723AE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5020A777" w14:textId="59FEC1CF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(5,280)</w:t>
            </w:r>
          </w:p>
        </w:tc>
        <w:tc>
          <w:tcPr>
            <w:tcW w:w="236" w:type="dxa"/>
          </w:tcPr>
          <w:p w14:paraId="0FC54F82" w14:textId="77777777" w:rsidR="003723AE" w:rsidRPr="003B4CEA" w:rsidRDefault="003723AE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1F87E873" w14:textId="3C527E02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(3,920)</w:t>
            </w:r>
          </w:p>
        </w:tc>
      </w:tr>
      <w:tr w:rsidR="00E26D0A" w:rsidRPr="003B4CEA" w14:paraId="53D31698" w14:textId="77777777" w:rsidTr="00555881">
        <w:tc>
          <w:tcPr>
            <w:tcW w:w="5670" w:type="dxa"/>
          </w:tcPr>
          <w:p w14:paraId="1AD0B220" w14:textId="3ED94341" w:rsidR="00E26D0A" w:rsidRPr="003B4CEA" w:rsidRDefault="00E26D0A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รับโอนหนี้สินผลประโยชน์พนักงานจากบริษัทย่อย</w:t>
            </w:r>
          </w:p>
        </w:tc>
        <w:tc>
          <w:tcPr>
            <w:tcW w:w="238" w:type="dxa"/>
          </w:tcPr>
          <w:p w14:paraId="534E3503" w14:textId="77777777" w:rsidR="00E26D0A" w:rsidRPr="003B4CEA" w:rsidRDefault="00E26D0A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7A54A78D" w14:textId="4C44EDF2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ind w:left="-28" w:right="-4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CACC8E8" w14:textId="77777777" w:rsidR="00E26D0A" w:rsidRPr="003B4CEA" w:rsidRDefault="00E26D0A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2BA42959" w14:textId="5BECE19F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6,935</w:t>
            </w:r>
          </w:p>
        </w:tc>
      </w:tr>
      <w:tr w:rsidR="00E26D0A" w:rsidRPr="003B4CEA" w14:paraId="24DA448E" w14:textId="77777777" w:rsidTr="00555881">
        <w:tc>
          <w:tcPr>
            <w:tcW w:w="5670" w:type="dxa"/>
          </w:tcPr>
          <w:p w14:paraId="566FE5EF" w14:textId="0B8406C6" w:rsidR="00E26D0A" w:rsidRPr="003B4CEA" w:rsidRDefault="00E26D0A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กำไรจ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val="x-none"/>
              </w:rPr>
              <w:t>ากการประมาณการตามหลักคณิตศาสตร์ประกันภัย</w:t>
            </w:r>
          </w:p>
        </w:tc>
        <w:tc>
          <w:tcPr>
            <w:tcW w:w="238" w:type="dxa"/>
          </w:tcPr>
          <w:p w14:paraId="1DD4F238" w14:textId="77777777" w:rsidR="00E26D0A" w:rsidRPr="003B4CEA" w:rsidRDefault="00E26D0A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0D5D1382" w14:textId="573E679E" w:rsidR="00E26D0A" w:rsidRPr="003B4CEA" w:rsidDel="007476A8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(25,180)</w:t>
            </w:r>
          </w:p>
        </w:tc>
        <w:tc>
          <w:tcPr>
            <w:tcW w:w="236" w:type="dxa"/>
          </w:tcPr>
          <w:p w14:paraId="46C20871" w14:textId="77777777" w:rsidR="00E26D0A" w:rsidRPr="003B4CEA" w:rsidRDefault="00E26D0A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1CCAA2F5" w14:textId="4E5DA09B" w:rsidR="00E26D0A" w:rsidRPr="003B4CEA" w:rsidDel="007476A8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(20,488)</w:t>
            </w:r>
          </w:p>
        </w:tc>
      </w:tr>
      <w:tr w:rsidR="00E26D0A" w:rsidRPr="003B4CEA" w14:paraId="2FC3686A" w14:textId="77777777" w:rsidTr="00631D2B">
        <w:tc>
          <w:tcPr>
            <w:tcW w:w="5670" w:type="dxa"/>
          </w:tcPr>
          <w:p w14:paraId="6484D439" w14:textId="3C09F9A0" w:rsidR="00E26D0A" w:rsidRPr="003B4CEA" w:rsidRDefault="00E26D0A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238" w:type="dxa"/>
          </w:tcPr>
          <w:p w14:paraId="56CE8A56" w14:textId="77777777" w:rsidR="00E26D0A" w:rsidRPr="003B4CEA" w:rsidRDefault="00E26D0A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4C9DFA34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948B7C" w14:textId="77777777" w:rsidR="00E26D0A" w:rsidRPr="003B4CEA" w:rsidRDefault="00E26D0A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54B7F1C8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6D0A" w:rsidRPr="003B4CEA" w14:paraId="1B1EDE08" w14:textId="77777777" w:rsidTr="00631D2B">
        <w:tc>
          <w:tcPr>
            <w:tcW w:w="5670" w:type="dxa"/>
          </w:tcPr>
          <w:p w14:paraId="76896D6A" w14:textId="2C55D5ED" w:rsidR="00E26D0A" w:rsidRPr="003B4CEA" w:rsidRDefault="00E26D0A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2565 </w:t>
            </w:r>
          </w:p>
        </w:tc>
        <w:tc>
          <w:tcPr>
            <w:tcW w:w="238" w:type="dxa"/>
          </w:tcPr>
          <w:p w14:paraId="11378395" w14:textId="77777777" w:rsidR="00E26D0A" w:rsidRPr="003B4CEA" w:rsidRDefault="00E26D0A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19BF9936" w14:textId="5C6BBD93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145,718</w:t>
            </w:r>
          </w:p>
        </w:tc>
        <w:tc>
          <w:tcPr>
            <w:tcW w:w="236" w:type="dxa"/>
          </w:tcPr>
          <w:p w14:paraId="66657B4A" w14:textId="77777777" w:rsidR="00E26D0A" w:rsidRPr="003B4CEA" w:rsidRDefault="00E26D0A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5E37BB72" w14:textId="435C31C8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109,785</w:t>
            </w:r>
          </w:p>
        </w:tc>
      </w:tr>
      <w:tr w:rsidR="00ED6425" w:rsidRPr="003B4CEA" w14:paraId="38F24C21" w14:textId="77777777" w:rsidTr="00631D2B">
        <w:tc>
          <w:tcPr>
            <w:tcW w:w="5670" w:type="dxa"/>
          </w:tcPr>
          <w:p w14:paraId="0A3895AD" w14:textId="77777777" w:rsidR="00ED6425" w:rsidRPr="003B4CEA" w:rsidRDefault="00ED6425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238" w:type="dxa"/>
          </w:tcPr>
          <w:p w14:paraId="37D2CD3D" w14:textId="77777777" w:rsidR="00ED6425" w:rsidRPr="003B4CEA" w:rsidRDefault="00ED6425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2D186A43" w14:textId="04BE4876" w:rsidR="00ED6425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9,100</w:t>
            </w:r>
          </w:p>
        </w:tc>
        <w:tc>
          <w:tcPr>
            <w:tcW w:w="236" w:type="dxa"/>
          </w:tcPr>
          <w:p w14:paraId="1CB162A9" w14:textId="77777777" w:rsidR="00ED6425" w:rsidRPr="003B4CEA" w:rsidRDefault="00ED6425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5C22AA76" w14:textId="2D48A74F" w:rsidR="00ED6425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6,792</w:t>
            </w:r>
          </w:p>
        </w:tc>
      </w:tr>
      <w:tr w:rsidR="00262D90" w:rsidRPr="003B4CEA" w14:paraId="46C2A6DB" w14:textId="77777777" w:rsidTr="00280FC4">
        <w:tc>
          <w:tcPr>
            <w:tcW w:w="5670" w:type="dxa"/>
          </w:tcPr>
          <w:p w14:paraId="425F70F8" w14:textId="77777777" w:rsidR="00262D90" w:rsidRPr="003B4CEA" w:rsidRDefault="00262D90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238" w:type="dxa"/>
          </w:tcPr>
          <w:p w14:paraId="627DB1E8" w14:textId="77777777" w:rsidR="00262D90" w:rsidRPr="003B4CEA" w:rsidRDefault="00262D90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0B1F0CFE" w14:textId="181466BF" w:rsidR="00262D90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2,458</w:t>
            </w:r>
          </w:p>
        </w:tc>
        <w:tc>
          <w:tcPr>
            <w:tcW w:w="236" w:type="dxa"/>
          </w:tcPr>
          <w:p w14:paraId="41421B7A" w14:textId="77777777" w:rsidR="00262D90" w:rsidRPr="003B4CEA" w:rsidRDefault="00262D90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202501CC" w14:textId="36042D2C" w:rsidR="00262D90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1,855</w:t>
            </w:r>
          </w:p>
        </w:tc>
      </w:tr>
      <w:tr w:rsidR="00262D90" w:rsidRPr="003B4CEA" w14:paraId="27022CAF" w14:textId="77777777" w:rsidTr="00DD6DAF">
        <w:tc>
          <w:tcPr>
            <w:tcW w:w="5670" w:type="dxa"/>
          </w:tcPr>
          <w:p w14:paraId="12C54C39" w14:textId="637124D5" w:rsidR="00262D90" w:rsidRPr="003B4CEA" w:rsidRDefault="00262D90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ผลประโยชน์จ่ายระหว่างปี</w:t>
            </w:r>
          </w:p>
        </w:tc>
        <w:tc>
          <w:tcPr>
            <w:tcW w:w="238" w:type="dxa"/>
          </w:tcPr>
          <w:p w14:paraId="3609F349" w14:textId="77777777" w:rsidR="00262D90" w:rsidRPr="003B4CEA" w:rsidRDefault="00262D90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36C7036C" w14:textId="3BAA529E" w:rsidR="00262D90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(3,479)</w:t>
            </w:r>
          </w:p>
        </w:tc>
        <w:tc>
          <w:tcPr>
            <w:tcW w:w="236" w:type="dxa"/>
          </w:tcPr>
          <w:p w14:paraId="0BDB2027" w14:textId="77777777" w:rsidR="00262D90" w:rsidRPr="003B4CEA" w:rsidRDefault="00262D90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706D2A71" w14:textId="7A644507" w:rsidR="00262D90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(2,837)</w:t>
            </w:r>
          </w:p>
        </w:tc>
      </w:tr>
      <w:tr w:rsidR="003723AE" w:rsidRPr="003B4CEA" w14:paraId="0BC52A30" w14:textId="77777777" w:rsidTr="00DD6DAF">
        <w:tc>
          <w:tcPr>
            <w:tcW w:w="5670" w:type="dxa"/>
          </w:tcPr>
          <w:p w14:paraId="0889DB54" w14:textId="0E7A2FF2" w:rsidR="003723AE" w:rsidRPr="003B4CEA" w:rsidRDefault="003723AE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กลับรายการผลประโยชน์พนักงานที่ไม่ได้ใช้</w:t>
            </w:r>
          </w:p>
        </w:tc>
        <w:tc>
          <w:tcPr>
            <w:tcW w:w="238" w:type="dxa"/>
          </w:tcPr>
          <w:p w14:paraId="2BAFDAA4" w14:textId="77777777" w:rsidR="003723AE" w:rsidRPr="003B4CEA" w:rsidRDefault="003723AE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1463971A" w14:textId="5AF5ACDD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(12,845)</w:t>
            </w:r>
          </w:p>
        </w:tc>
        <w:tc>
          <w:tcPr>
            <w:tcW w:w="236" w:type="dxa"/>
          </w:tcPr>
          <w:p w14:paraId="4BA88BE6" w14:textId="77777777" w:rsidR="003723AE" w:rsidRPr="003B4CEA" w:rsidRDefault="003723AE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1C0BCD06" w14:textId="213B007D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(12,845)</w:t>
            </w:r>
          </w:p>
        </w:tc>
      </w:tr>
      <w:tr w:rsidR="003723AE" w:rsidRPr="003B4CEA" w14:paraId="207B91B3" w14:textId="77777777" w:rsidTr="009F0A1B">
        <w:tc>
          <w:tcPr>
            <w:tcW w:w="5670" w:type="dxa"/>
          </w:tcPr>
          <w:p w14:paraId="3487FECB" w14:textId="39EB0162" w:rsidR="003723AE" w:rsidRPr="003B4CEA" w:rsidRDefault="003723AE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ขาดทุนจ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val="x-none"/>
              </w:rPr>
              <w:t>ากการประมาณการตามหลักคณิตศาสตร์ประกันภัย</w:t>
            </w:r>
          </w:p>
        </w:tc>
        <w:tc>
          <w:tcPr>
            <w:tcW w:w="238" w:type="dxa"/>
          </w:tcPr>
          <w:p w14:paraId="6046866A" w14:textId="77777777" w:rsidR="003723AE" w:rsidRPr="003B4CEA" w:rsidRDefault="003723AE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0C9F7417" w14:textId="24E43AFE" w:rsidR="003723AE" w:rsidRPr="003B4CEA" w:rsidDel="007476A8" w:rsidRDefault="0026328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7,378</w:t>
            </w:r>
          </w:p>
        </w:tc>
        <w:tc>
          <w:tcPr>
            <w:tcW w:w="236" w:type="dxa"/>
          </w:tcPr>
          <w:p w14:paraId="5C355931" w14:textId="77777777" w:rsidR="003723AE" w:rsidRPr="003B4CEA" w:rsidRDefault="003723AE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05AB878B" w14:textId="12D420E7" w:rsidR="003723AE" w:rsidRPr="003B4CEA" w:rsidDel="007476A8" w:rsidRDefault="0026328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7,663</w:t>
            </w:r>
          </w:p>
        </w:tc>
      </w:tr>
      <w:tr w:rsidR="00014A4B" w:rsidRPr="003B4CEA" w14:paraId="661AA1B1" w14:textId="77777777" w:rsidTr="00DD6DAF">
        <w:tc>
          <w:tcPr>
            <w:tcW w:w="5670" w:type="dxa"/>
          </w:tcPr>
          <w:p w14:paraId="0005A25E" w14:textId="33F03B89" w:rsidR="00014A4B" w:rsidRPr="003B4CEA" w:rsidRDefault="00014A4B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238" w:type="dxa"/>
          </w:tcPr>
          <w:p w14:paraId="73329C47" w14:textId="77777777" w:rsidR="00014A4B" w:rsidRPr="003B4CEA" w:rsidRDefault="00014A4B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77A24F78" w14:textId="77777777" w:rsidR="00014A4B" w:rsidRPr="003B4CEA" w:rsidRDefault="00014A4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CFAA27" w14:textId="77777777" w:rsidR="00014A4B" w:rsidRPr="003B4CEA" w:rsidRDefault="00014A4B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41BF61E0" w14:textId="00D97051" w:rsidR="00014A4B" w:rsidRPr="003B4CEA" w:rsidRDefault="00014A4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4A4B" w:rsidRPr="003B4CEA" w14:paraId="319FD82E" w14:textId="77777777" w:rsidTr="008E50F4">
        <w:tc>
          <w:tcPr>
            <w:tcW w:w="5670" w:type="dxa"/>
          </w:tcPr>
          <w:p w14:paraId="26BA02E8" w14:textId="1312F2E2" w:rsidR="00014A4B" w:rsidRPr="003B4CEA" w:rsidRDefault="00014A4B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B4CEA">
              <w:rPr>
                <w:rFonts w:ascii="Angsana New" w:eastAsia="Cordi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3B4CEA">
              <w:rPr>
                <w:rFonts w:ascii="Angsana New" w:eastAsia="Cordi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8" w:type="dxa"/>
          </w:tcPr>
          <w:p w14:paraId="490E3E92" w14:textId="77777777" w:rsidR="00014A4B" w:rsidRPr="003B4CEA" w:rsidRDefault="00014A4B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42833B09" w14:textId="46AF3C47" w:rsidR="00014A4B" w:rsidRPr="003B4CEA" w:rsidRDefault="00014A4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148,330</w:t>
            </w:r>
          </w:p>
        </w:tc>
        <w:tc>
          <w:tcPr>
            <w:tcW w:w="236" w:type="dxa"/>
          </w:tcPr>
          <w:p w14:paraId="3F7C937F" w14:textId="77777777" w:rsidR="00014A4B" w:rsidRPr="003B4CEA" w:rsidRDefault="00014A4B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  <w:tcBorders>
              <w:bottom w:val="double" w:sz="4" w:space="0" w:color="auto"/>
            </w:tcBorders>
          </w:tcPr>
          <w:p w14:paraId="29335710" w14:textId="0F2CA0C7" w:rsidR="00014A4B" w:rsidRPr="003B4CEA" w:rsidRDefault="00014A4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110,413</w:t>
            </w:r>
          </w:p>
        </w:tc>
      </w:tr>
    </w:tbl>
    <w:p w14:paraId="5C352E9B" w14:textId="77777777" w:rsidR="00A97B12" w:rsidRPr="003B4CEA" w:rsidRDefault="00A97B12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36F49B45" w14:textId="06940084" w:rsidR="003F232B" w:rsidRPr="003B4CEA" w:rsidRDefault="0026328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ณ วันที่ </w:t>
      </w:r>
      <w:r>
        <w:rPr>
          <w:rFonts w:ascii="Angsana New" w:hAnsi="Angsana New"/>
          <w:sz w:val="26"/>
          <w:szCs w:val="26"/>
        </w:rPr>
        <w:t>31</w:t>
      </w:r>
      <w:r>
        <w:rPr>
          <w:rFonts w:ascii="Angsana New" w:hAnsi="Angsana New" w:hint="cs"/>
          <w:sz w:val="26"/>
          <w:szCs w:val="26"/>
          <w:cs/>
        </w:rPr>
        <w:t xml:space="preserve"> ธันวาคม </w:t>
      </w:r>
      <w:r>
        <w:rPr>
          <w:rFonts w:ascii="Angsana New" w:hAnsi="Angsana New"/>
          <w:sz w:val="26"/>
          <w:szCs w:val="26"/>
        </w:rPr>
        <w:t xml:space="preserve">2566 </w:t>
      </w:r>
      <w:r>
        <w:rPr>
          <w:rFonts w:ascii="Angsana New" w:hAnsi="Angsana New" w:hint="cs"/>
          <w:sz w:val="26"/>
          <w:szCs w:val="26"/>
          <w:cs/>
        </w:rPr>
        <w:t xml:space="preserve">และ </w:t>
      </w:r>
      <w:r>
        <w:rPr>
          <w:rFonts w:ascii="Angsana New" w:hAnsi="Angsana New"/>
          <w:sz w:val="26"/>
          <w:szCs w:val="26"/>
        </w:rPr>
        <w:t xml:space="preserve">2565 </w:t>
      </w:r>
      <w:r w:rsidR="00270F5B" w:rsidRPr="003B4CEA">
        <w:rPr>
          <w:rFonts w:ascii="Angsana New" w:hAnsi="Angsana New"/>
          <w:sz w:val="26"/>
          <w:szCs w:val="26"/>
          <w:cs/>
        </w:rPr>
        <w:t>กลุ่ม</w:t>
      </w:r>
      <w:r w:rsidR="003F232B" w:rsidRPr="003B4CEA">
        <w:rPr>
          <w:rFonts w:ascii="Angsana New" w:hAnsi="Angsana New"/>
          <w:sz w:val="26"/>
          <w:szCs w:val="26"/>
          <w:cs/>
        </w:rPr>
        <w:t>บริษัท</w:t>
      </w:r>
      <w:r w:rsidR="00270F5B" w:rsidRPr="003B4CEA">
        <w:rPr>
          <w:rFonts w:ascii="Angsana New" w:hAnsi="Angsana New"/>
          <w:sz w:val="26"/>
          <w:szCs w:val="26"/>
          <w:cs/>
        </w:rPr>
        <w:t>ยูนิค</w:t>
      </w:r>
      <w:r w:rsidR="003F232B" w:rsidRPr="003B4CEA">
        <w:rPr>
          <w:rFonts w:ascii="Angsana New" w:hAnsi="Angsana New"/>
          <w:sz w:val="26"/>
          <w:szCs w:val="26"/>
          <w:cs/>
        </w:rPr>
        <w:t xml:space="preserve">คาดว่าจะจ่ายชำระผลประโยชน์ระยะยาวของพนักงานภายใน </w:t>
      </w:r>
      <w:r w:rsidR="000E77FB">
        <w:rPr>
          <w:rFonts w:ascii="Angsana New" w:hAnsi="Angsana New"/>
          <w:sz w:val="26"/>
          <w:szCs w:val="26"/>
        </w:rPr>
        <w:t xml:space="preserve">12 </w:t>
      </w:r>
      <w:r w:rsidR="000E77FB">
        <w:rPr>
          <w:rFonts w:ascii="Angsana New" w:hAnsi="Angsana New" w:hint="cs"/>
          <w:sz w:val="26"/>
          <w:szCs w:val="26"/>
          <w:cs/>
        </w:rPr>
        <w:t>เดือน</w:t>
      </w:r>
      <w:r w:rsidR="003F232B" w:rsidRPr="003B4CEA">
        <w:rPr>
          <w:rFonts w:ascii="Angsana New" w:hAnsi="Angsana New"/>
          <w:sz w:val="26"/>
          <w:szCs w:val="26"/>
          <w:cs/>
        </w:rPr>
        <w:t>ข้างหน้า เป็นจำนวน</w:t>
      </w:r>
      <w:r>
        <w:rPr>
          <w:rFonts w:ascii="Angsana New" w:hAnsi="Angsana New" w:hint="cs"/>
          <w:sz w:val="26"/>
          <w:szCs w:val="26"/>
          <w:cs/>
        </w:rPr>
        <w:t>เงิน</w:t>
      </w:r>
      <w:r w:rsidR="003F232B" w:rsidRPr="003B4CEA">
        <w:rPr>
          <w:rFonts w:ascii="Angsana New" w:hAnsi="Angsana New"/>
          <w:sz w:val="26"/>
          <w:szCs w:val="26"/>
          <w:cs/>
        </w:rPr>
        <w:t xml:space="preserve"> </w:t>
      </w:r>
      <w:r w:rsidR="00014A4B" w:rsidRPr="003B4CEA">
        <w:rPr>
          <w:rFonts w:ascii="Angsana New" w:hAnsi="Angsana New"/>
          <w:sz w:val="26"/>
          <w:szCs w:val="26"/>
        </w:rPr>
        <w:t>68.5</w:t>
      </w:r>
      <w:r w:rsidR="003F232B" w:rsidRPr="003B4CEA">
        <w:rPr>
          <w:rFonts w:ascii="Angsana New" w:hAnsi="Angsana New"/>
          <w:sz w:val="26"/>
          <w:szCs w:val="26"/>
        </w:rPr>
        <w:t xml:space="preserve"> </w:t>
      </w:r>
      <w:r w:rsidR="003F232B" w:rsidRPr="003B4CEA">
        <w:rPr>
          <w:rFonts w:ascii="Angsana New" w:hAnsi="Angsana New"/>
          <w:sz w:val="26"/>
          <w:szCs w:val="26"/>
          <w:cs/>
        </w:rPr>
        <w:t xml:space="preserve">ล้านบาท </w:t>
      </w:r>
      <w:r>
        <w:rPr>
          <w:rFonts w:ascii="Angsana New" w:hAnsi="Angsana New" w:hint="cs"/>
          <w:sz w:val="26"/>
          <w:szCs w:val="26"/>
          <w:cs/>
        </w:rPr>
        <w:t>และ</w:t>
      </w:r>
      <w:r w:rsidR="003F232B" w:rsidRPr="003B4CEA">
        <w:rPr>
          <w:rFonts w:ascii="Angsana New" w:hAnsi="Angsana New"/>
          <w:sz w:val="26"/>
          <w:szCs w:val="26"/>
        </w:rPr>
        <w:t xml:space="preserve"> </w:t>
      </w:r>
      <w:r w:rsidR="00014A4B" w:rsidRPr="003B4CEA">
        <w:rPr>
          <w:rFonts w:ascii="Angsana New" w:hAnsi="Angsana New"/>
          <w:sz w:val="26"/>
          <w:szCs w:val="26"/>
        </w:rPr>
        <w:t>58.2</w:t>
      </w:r>
      <w:r w:rsidR="003F232B" w:rsidRPr="003B4CEA">
        <w:rPr>
          <w:rFonts w:ascii="Angsana New" w:hAnsi="Angsana New"/>
          <w:sz w:val="26"/>
          <w:szCs w:val="26"/>
        </w:rPr>
        <w:t xml:space="preserve"> </w:t>
      </w:r>
      <w:r w:rsidR="003F232B" w:rsidRPr="003B4CEA">
        <w:rPr>
          <w:rFonts w:ascii="Angsana New" w:hAnsi="Angsana New"/>
          <w:sz w:val="26"/>
          <w:szCs w:val="26"/>
          <w:cs/>
        </w:rPr>
        <w:t>ล้านบาท</w:t>
      </w:r>
      <w:r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="003F232B" w:rsidRPr="003B4CEA">
        <w:rPr>
          <w:rFonts w:ascii="Angsana New" w:hAnsi="Angsana New"/>
          <w:sz w:val="26"/>
          <w:szCs w:val="26"/>
          <w:cs/>
        </w:rPr>
        <w:t xml:space="preserve"> </w:t>
      </w:r>
      <w:r w:rsidR="003F232B" w:rsidRPr="003B4CEA">
        <w:rPr>
          <w:rFonts w:ascii="Angsana New" w:hAnsi="Angsana New"/>
          <w:sz w:val="26"/>
          <w:szCs w:val="26"/>
        </w:rPr>
        <w:t>(</w:t>
      </w:r>
      <w:r w:rsidR="003F232B" w:rsidRPr="003B4CEA">
        <w:rPr>
          <w:rFonts w:ascii="Angsana New" w:hAnsi="Angsana New"/>
          <w:sz w:val="26"/>
          <w:szCs w:val="26"/>
          <w:cs/>
        </w:rPr>
        <w:t>ของบริษัทจำนวน</w:t>
      </w:r>
      <w:r>
        <w:rPr>
          <w:rFonts w:ascii="Angsana New" w:hAnsi="Angsana New" w:hint="cs"/>
          <w:sz w:val="26"/>
          <w:szCs w:val="26"/>
          <w:cs/>
        </w:rPr>
        <w:t>เงิน</w:t>
      </w:r>
      <w:r w:rsidR="003F232B" w:rsidRPr="003B4CEA">
        <w:rPr>
          <w:rFonts w:ascii="Angsana New" w:hAnsi="Angsana New"/>
          <w:sz w:val="26"/>
          <w:szCs w:val="26"/>
          <w:cs/>
        </w:rPr>
        <w:t xml:space="preserve"> </w:t>
      </w:r>
      <w:r w:rsidR="00014A4B" w:rsidRPr="003B4CEA">
        <w:rPr>
          <w:rFonts w:ascii="Angsana New" w:hAnsi="Angsana New"/>
          <w:sz w:val="26"/>
          <w:szCs w:val="26"/>
        </w:rPr>
        <w:t>51.3</w:t>
      </w:r>
      <w:r w:rsidR="003F232B" w:rsidRPr="003B4CEA">
        <w:rPr>
          <w:rFonts w:ascii="Angsana New" w:hAnsi="Angsana New"/>
          <w:sz w:val="26"/>
          <w:szCs w:val="26"/>
        </w:rPr>
        <w:t xml:space="preserve"> </w:t>
      </w:r>
      <w:r w:rsidR="003F232B" w:rsidRPr="003B4CEA">
        <w:rPr>
          <w:rFonts w:ascii="Angsana New" w:hAnsi="Angsana New"/>
          <w:sz w:val="26"/>
          <w:szCs w:val="26"/>
          <w:cs/>
        </w:rPr>
        <w:t xml:space="preserve">ล้านบาท </w:t>
      </w:r>
      <w:r>
        <w:rPr>
          <w:rFonts w:ascii="Angsana New" w:hAnsi="Angsana New" w:hint="cs"/>
          <w:sz w:val="26"/>
          <w:szCs w:val="26"/>
          <w:cs/>
        </w:rPr>
        <w:t>และ</w:t>
      </w:r>
      <w:r w:rsidR="003F232B" w:rsidRPr="003B4CEA">
        <w:rPr>
          <w:rFonts w:ascii="Angsana New" w:hAnsi="Angsana New"/>
          <w:sz w:val="26"/>
          <w:szCs w:val="26"/>
        </w:rPr>
        <w:t xml:space="preserve"> </w:t>
      </w:r>
      <w:r w:rsidR="00014A4B" w:rsidRPr="003B4CEA">
        <w:rPr>
          <w:rFonts w:ascii="Angsana New" w:hAnsi="Angsana New"/>
          <w:sz w:val="26"/>
          <w:szCs w:val="26"/>
        </w:rPr>
        <w:t>42.5</w:t>
      </w:r>
      <w:r w:rsidR="003F232B" w:rsidRPr="003B4CEA">
        <w:rPr>
          <w:rFonts w:ascii="Angsana New" w:hAnsi="Angsana New"/>
          <w:sz w:val="26"/>
          <w:szCs w:val="26"/>
        </w:rPr>
        <w:t xml:space="preserve"> </w:t>
      </w:r>
      <w:r w:rsidR="003F232B" w:rsidRPr="003B4CEA">
        <w:rPr>
          <w:rFonts w:ascii="Angsana New" w:hAnsi="Angsana New"/>
          <w:sz w:val="26"/>
          <w:szCs w:val="26"/>
          <w:cs/>
        </w:rPr>
        <w:t>ล้านบาท</w:t>
      </w:r>
      <w:r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="003F232B" w:rsidRPr="003B4CEA">
        <w:rPr>
          <w:rFonts w:ascii="Angsana New" w:hAnsi="Angsana New"/>
          <w:sz w:val="26"/>
          <w:szCs w:val="26"/>
        </w:rPr>
        <w:t>)</w:t>
      </w:r>
    </w:p>
    <w:p w14:paraId="4DE57463" w14:textId="77777777" w:rsidR="003F232B" w:rsidRPr="003B4CEA" w:rsidRDefault="003F232B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1D753BD" w14:textId="77777777" w:rsidR="00ED156D" w:rsidRDefault="00ED1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FEDA22C" w14:textId="1E1474F3" w:rsidR="00F54E38" w:rsidRPr="003B4CEA" w:rsidRDefault="00F54E38" w:rsidP="003B4CE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lastRenderedPageBreak/>
        <w:t>จำนวนที่รับรู้ในงบกำไรขาดทุนเบ็ดเสร็จสำหรับ</w:t>
      </w:r>
      <w:r w:rsidR="00A36001" w:rsidRPr="003B4CEA">
        <w:rPr>
          <w:rFonts w:ascii="Angsana New" w:hAnsi="Angsana New"/>
          <w:sz w:val="26"/>
          <w:szCs w:val="26"/>
          <w:cs/>
        </w:rPr>
        <w:t>แต่ละ</w:t>
      </w:r>
      <w:r w:rsidRPr="003B4CEA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31 </w:t>
      </w:r>
      <w:r w:rsidRPr="003B4CE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="00A36001" w:rsidRPr="003B4CEA">
        <w:rPr>
          <w:rFonts w:ascii="Angsana New" w:hAnsi="Angsana New"/>
          <w:sz w:val="26"/>
          <w:szCs w:val="26"/>
          <w:cs/>
        </w:rPr>
        <w:t xml:space="preserve"> 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6A733EEF" w14:textId="77777777" w:rsidR="00F54E38" w:rsidRPr="003B4CEA" w:rsidRDefault="00F54E38" w:rsidP="003B4CEA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270"/>
        <w:gridCol w:w="1080"/>
        <w:gridCol w:w="270"/>
        <w:gridCol w:w="1080"/>
        <w:gridCol w:w="270"/>
        <w:gridCol w:w="1080"/>
      </w:tblGrid>
      <w:tr w:rsidR="0038264E" w:rsidRPr="003B4CEA" w14:paraId="294DABD9" w14:textId="77777777" w:rsidTr="00631D2B">
        <w:tc>
          <w:tcPr>
            <w:tcW w:w="4500" w:type="dxa"/>
          </w:tcPr>
          <w:p w14:paraId="62424591" w14:textId="77777777" w:rsidR="0038264E" w:rsidRPr="003B4CEA" w:rsidRDefault="0038264E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2373B75A" w14:textId="77777777" w:rsidR="0038264E" w:rsidRPr="003B4CEA" w:rsidRDefault="0038264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38264E" w:rsidRPr="003B4CEA" w14:paraId="337816E6" w14:textId="77777777" w:rsidTr="00B00903">
        <w:tc>
          <w:tcPr>
            <w:tcW w:w="4500" w:type="dxa"/>
          </w:tcPr>
          <w:p w14:paraId="23C6677F" w14:textId="77777777" w:rsidR="0038264E" w:rsidRPr="003B4CEA" w:rsidRDefault="0038264E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7D2771" w14:textId="77777777" w:rsidR="0038264E" w:rsidRPr="003B4CEA" w:rsidRDefault="0038264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5EC54A" w14:textId="77777777" w:rsidR="0038264E" w:rsidRPr="003B4CEA" w:rsidRDefault="0038264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FC353F0" w14:textId="77777777" w:rsidR="0038264E" w:rsidRPr="003B4CEA" w:rsidRDefault="0038264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7808" w:rsidRPr="003B4CEA" w14:paraId="5E03D4AA" w14:textId="77777777" w:rsidTr="00631D2B">
        <w:tc>
          <w:tcPr>
            <w:tcW w:w="4500" w:type="dxa"/>
          </w:tcPr>
          <w:p w14:paraId="21134102" w14:textId="77777777" w:rsidR="00737808" w:rsidRPr="003B4CEA" w:rsidRDefault="00737808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B1C031" w14:textId="61AEC0C6" w:rsidR="00737808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027092C" w14:textId="77777777" w:rsidR="00737808" w:rsidRPr="003B4CEA" w:rsidRDefault="0073780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9789B7" w14:textId="30AF576E" w:rsidR="00737808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048B1C2F" w14:textId="77777777" w:rsidR="00737808" w:rsidRPr="003B4CEA" w:rsidDel="006A72A2" w:rsidRDefault="0073780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C4DD5C" w14:textId="3F60A776" w:rsidR="00737808" w:rsidRPr="003B4CEA" w:rsidDel="006A72A2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66D0BA9" w14:textId="77777777" w:rsidR="00737808" w:rsidRPr="003B4CEA" w:rsidDel="006A72A2" w:rsidRDefault="0073780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6501D4" w14:textId="65DBF432" w:rsidR="00737808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63817" w:rsidRPr="003B4CEA" w14:paraId="73A49CB1" w14:textId="77777777" w:rsidTr="00631D2B">
        <w:tc>
          <w:tcPr>
            <w:tcW w:w="4500" w:type="dxa"/>
          </w:tcPr>
          <w:p w14:paraId="540275DE" w14:textId="77777777" w:rsidR="00663817" w:rsidRPr="003B4CEA" w:rsidRDefault="00663817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ในกำไรสำหรับปี </w:t>
            </w:r>
            <w:r w:rsidRPr="003B4CEA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70A601" w14:textId="77777777" w:rsidR="00663817" w:rsidRPr="003B4CEA" w:rsidRDefault="0066381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9D64D4" w14:textId="77777777" w:rsidR="00663817" w:rsidRPr="003B4CEA" w:rsidRDefault="0066381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320B94" w14:textId="77777777" w:rsidR="00663817" w:rsidRPr="003B4CEA" w:rsidRDefault="0066381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F3228E" w14:textId="77777777" w:rsidR="00663817" w:rsidRPr="003B4CEA" w:rsidRDefault="0066381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8169BD" w14:textId="77777777" w:rsidR="00663817" w:rsidRPr="003B4CEA" w:rsidRDefault="0066381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C274CA" w14:textId="77777777" w:rsidR="00663817" w:rsidRPr="003B4CEA" w:rsidRDefault="0066381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075069" w14:textId="77777777" w:rsidR="00663817" w:rsidRPr="003B4CEA" w:rsidRDefault="0066381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23AE" w:rsidRPr="003B4CEA" w14:paraId="5A8D4F9E" w14:textId="77777777" w:rsidTr="00631D2B">
        <w:tc>
          <w:tcPr>
            <w:tcW w:w="4500" w:type="dxa"/>
          </w:tcPr>
          <w:p w14:paraId="0D1C1642" w14:textId="77777777" w:rsidR="003723AE" w:rsidRPr="003B4CEA" w:rsidRDefault="003723AE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098EA172" w14:textId="09087B8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9,100</w:t>
            </w:r>
          </w:p>
        </w:tc>
        <w:tc>
          <w:tcPr>
            <w:tcW w:w="270" w:type="dxa"/>
          </w:tcPr>
          <w:p w14:paraId="3FD4401F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ACB775" w14:textId="6FA9A0BC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10,570</w:t>
            </w:r>
          </w:p>
        </w:tc>
        <w:tc>
          <w:tcPr>
            <w:tcW w:w="270" w:type="dxa"/>
          </w:tcPr>
          <w:p w14:paraId="1906E750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E49971" w14:textId="1B36A7EE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6,792</w:t>
            </w:r>
          </w:p>
        </w:tc>
        <w:tc>
          <w:tcPr>
            <w:tcW w:w="270" w:type="dxa"/>
          </w:tcPr>
          <w:p w14:paraId="34DF526D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69F949" w14:textId="12298FAC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8,016</w:t>
            </w:r>
          </w:p>
        </w:tc>
      </w:tr>
      <w:tr w:rsidR="003723AE" w:rsidRPr="003B4CEA" w14:paraId="5822B838" w14:textId="77777777" w:rsidTr="00631D2B">
        <w:tc>
          <w:tcPr>
            <w:tcW w:w="4500" w:type="dxa"/>
          </w:tcPr>
          <w:p w14:paraId="7A344207" w14:textId="77777777" w:rsidR="003723AE" w:rsidRPr="003B4CEA" w:rsidRDefault="003723AE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41D5FA62" w14:textId="2577998D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2,458</w:t>
            </w:r>
          </w:p>
        </w:tc>
        <w:tc>
          <w:tcPr>
            <w:tcW w:w="270" w:type="dxa"/>
          </w:tcPr>
          <w:p w14:paraId="48F3548C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FF5B9F" w14:textId="5BCF08F9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1,950</w:t>
            </w:r>
          </w:p>
        </w:tc>
        <w:tc>
          <w:tcPr>
            <w:tcW w:w="270" w:type="dxa"/>
          </w:tcPr>
          <w:p w14:paraId="146AB7A9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147A27" w14:textId="1AD5251D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1,855</w:t>
            </w:r>
          </w:p>
        </w:tc>
        <w:tc>
          <w:tcPr>
            <w:tcW w:w="270" w:type="dxa"/>
          </w:tcPr>
          <w:p w14:paraId="759F0700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DC8D39" w14:textId="539A6568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1,464</w:t>
            </w:r>
          </w:p>
        </w:tc>
      </w:tr>
      <w:tr w:rsidR="003723AE" w:rsidRPr="003B4CEA" w14:paraId="531630B8" w14:textId="77777777" w:rsidTr="00631D2B">
        <w:tc>
          <w:tcPr>
            <w:tcW w:w="4500" w:type="dxa"/>
          </w:tcPr>
          <w:p w14:paraId="24C55FFF" w14:textId="77777777" w:rsidR="003723AE" w:rsidRPr="003B4CEA" w:rsidRDefault="003723AE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กลับรายการผลประโยชน์พนักงานที่ไม่ได้ใช้</w:t>
            </w:r>
          </w:p>
        </w:tc>
        <w:tc>
          <w:tcPr>
            <w:tcW w:w="1080" w:type="dxa"/>
          </w:tcPr>
          <w:p w14:paraId="43008A69" w14:textId="50E7BF3D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(12,845)</w:t>
            </w:r>
          </w:p>
        </w:tc>
        <w:tc>
          <w:tcPr>
            <w:tcW w:w="270" w:type="dxa"/>
          </w:tcPr>
          <w:p w14:paraId="06CAB0A5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E75CE5" w14:textId="5897B606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(5,280)</w:t>
            </w:r>
          </w:p>
        </w:tc>
        <w:tc>
          <w:tcPr>
            <w:tcW w:w="270" w:type="dxa"/>
          </w:tcPr>
          <w:p w14:paraId="4EE38473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5CFFA8" w14:textId="2D82BF0C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(12,845)</w:t>
            </w:r>
          </w:p>
        </w:tc>
        <w:tc>
          <w:tcPr>
            <w:tcW w:w="270" w:type="dxa"/>
          </w:tcPr>
          <w:p w14:paraId="4FC87545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47BC78" w14:textId="272DB769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(3,920)</w:t>
            </w:r>
          </w:p>
        </w:tc>
      </w:tr>
      <w:tr w:rsidR="003723AE" w:rsidRPr="003B4CEA" w14:paraId="378B2144" w14:textId="77777777" w:rsidTr="00631D2B">
        <w:tc>
          <w:tcPr>
            <w:tcW w:w="4500" w:type="dxa"/>
          </w:tcPr>
          <w:p w14:paraId="1557D69E" w14:textId="77777777" w:rsidR="003723AE" w:rsidRPr="003B4CEA" w:rsidRDefault="003723AE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ในกำไรเบ็ดเสร็จอื่นสำหรับปี </w:t>
            </w:r>
            <w:r w:rsidRPr="003B4CEA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80" w:type="dxa"/>
          </w:tcPr>
          <w:p w14:paraId="65D121B8" w14:textId="09D2F97F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078422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64E297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55BDAF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5A9BBF" w14:textId="30201FC4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15B891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5665C6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23AE" w:rsidRPr="003B4CEA" w14:paraId="3495B1BD" w14:textId="77777777" w:rsidTr="00631D2B">
        <w:tc>
          <w:tcPr>
            <w:tcW w:w="4500" w:type="dxa"/>
          </w:tcPr>
          <w:p w14:paraId="231301C2" w14:textId="0F5374FC" w:rsidR="003723AE" w:rsidRPr="003B4CEA" w:rsidRDefault="003723AE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(กำไร) ขาดทุนจ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val="x-none"/>
              </w:rPr>
              <w:t>ากการประมาณการ</w:t>
            </w:r>
          </w:p>
        </w:tc>
        <w:tc>
          <w:tcPr>
            <w:tcW w:w="1080" w:type="dxa"/>
          </w:tcPr>
          <w:p w14:paraId="2B373756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529924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C9A4B6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C0C186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CCE6A7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B97E9F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3B5E19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23AE" w:rsidRPr="003B4CEA" w14:paraId="03934EBD" w14:textId="77777777" w:rsidTr="00631D2B">
        <w:tc>
          <w:tcPr>
            <w:tcW w:w="4500" w:type="dxa"/>
          </w:tcPr>
          <w:p w14:paraId="6F87FA5A" w14:textId="17C3B16F" w:rsidR="003723AE" w:rsidRPr="003B4CEA" w:rsidRDefault="003723AE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x-none"/>
              </w:rPr>
              <w:t>ตามหลักคณิตศาสตร์ประกันภัย</w:t>
            </w:r>
          </w:p>
        </w:tc>
        <w:tc>
          <w:tcPr>
            <w:tcW w:w="1080" w:type="dxa"/>
          </w:tcPr>
          <w:p w14:paraId="4E9C47EE" w14:textId="2BFD5BD6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7,378</w:t>
            </w:r>
          </w:p>
        </w:tc>
        <w:tc>
          <w:tcPr>
            <w:tcW w:w="270" w:type="dxa"/>
          </w:tcPr>
          <w:p w14:paraId="5C804B67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D9955F" w14:textId="582CE7C4" w:rsidR="003723AE" w:rsidRPr="003B4CEA" w:rsidDel="0038264E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(25,180)</w:t>
            </w:r>
          </w:p>
        </w:tc>
        <w:tc>
          <w:tcPr>
            <w:tcW w:w="270" w:type="dxa"/>
          </w:tcPr>
          <w:p w14:paraId="76442703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99A590" w14:textId="1F6048E3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7,663</w:t>
            </w:r>
          </w:p>
        </w:tc>
        <w:tc>
          <w:tcPr>
            <w:tcW w:w="270" w:type="dxa"/>
          </w:tcPr>
          <w:p w14:paraId="34714860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F25427" w14:textId="3E3C8A86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(20,488)</w:t>
            </w:r>
          </w:p>
        </w:tc>
      </w:tr>
      <w:tr w:rsidR="003723AE" w:rsidRPr="003B4CEA" w14:paraId="6C595E55" w14:textId="77777777" w:rsidTr="00631D2B">
        <w:tc>
          <w:tcPr>
            <w:tcW w:w="4500" w:type="dxa"/>
          </w:tcPr>
          <w:p w14:paraId="454051CC" w14:textId="77777777" w:rsidR="003723AE" w:rsidRPr="003B4CEA" w:rsidRDefault="003723AE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8ECE3C" w14:textId="68D096F0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6,091</w:t>
            </w:r>
          </w:p>
        </w:tc>
        <w:tc>
          <w:tcPr>
            <w:tcW w:w="270" w:type="dxa"/>
          </w:tcPr>
          <w:p w14:paraId="348AA672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20244D" w14:textId="7AAA1484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(17,940)</w:t>
            </w:r>
          </w:p>
        </w:tc>
        <w:tc>
          <w:tcPr>
            <w:tcW w:w="270" w:type="dxa"/>
          </w:tcPr>
          <w:p w14:paraId="5A1D8359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44E452" w14:textId="2AB5119D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3,465</w:t>
            </w:r>
          </w:p>
        </w:tc>
        <w:tc>
          <w:tcPr>
            <w:tcW w:w="270" w:type="dxa"/>
          </w:tcPr>
          <w:p w14:paraId="22F7E25A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B351E4" w14:textId="5B579835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(14,928)</w:t>
            </w:r>
          </w:p>
        </w:tc>
      </w:tr>
    </w:tbl>
    <w:p w14:paraId="5947CB3F" w14:textId="77777777" w:rsidR="00DD2A02" w:rsidRPr="003B4CEA" w:rsidRDefault="00DD2A02" w:rsidP="003B4CE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cs/>
        </w:rPr>
      </w:pPr>
    </w:p>
    <w:p w14:paraId="73985357" w14:textId="324D0C6D" w:rsidR="00F54E38" w:rsidRPr="003B4CEA" w:rsidRDefault="00F54E38" w:rsidP="003B4CE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35C237A1" w14:textId="77777777" w:rsidR="00F54E38" w:rsidRPr="003B4CEA" w:rsidRDefault="00F54E38" w:rsidP="003B4CEA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90"/>
        <w:gridCol w:w="360"/>
        <w:gridCol w:w="2160"/>
        <w:gridCol w:w="284"/>
        <w:gridCol w:w="2236"/>
      </w:tblGrid>
      <w:tr w:rsidR="00C97977" w:rsidRPr="003B4CEA" w14:paraId="5AC270CF" w14:textId="77777777" w:rsidTr="00571E66">
        <w:tc>
          <w:tcPr>
            <w:tcW w:w="4590" w:type="dxa"/>
          </w:tcPr>
          <w:p w14:paraId="76DCDB40" w14:textId="77777777" w:rsidR="00E24271" w:rsidRPr="003B4CEA" w:rsidRDefault="00E24271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11D41632" w14:textId="77777777" w:rsidR="00E24271" w:rsidRPr="003B4CEA" w:rsidRDefault="00E2427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0643E07" w14:textId="369761AA" w:rsidR="00E24271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84" w:type="dxa"/>
          </w:tcPr>
          <w:p w14:paraId="70AC5F6B" w14:textId="77777777" w:rsidR="00E24271" w:rsidRPr="003B4CEA" w:rsidRDefault="00E2427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14:paraId="1FD573A6" w14:textId="5F9C80EE" w:rsidR="00E24271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26D0A" w:rsidRPr="003B4CEA" w14:paraId="599F2321" w14:textId="77777777" w:rsidTr="00571E66">
        <w:tc>
          <w:tcPr>
            <w:tcW w:w="4590" w:type="dxa"/>
          </w:tcPr>
          <w:p w14:paraId="706E964E" w14:textId="77777777" w:rsidR="00E26D0A" w:rsidRPr="003B4CEA" w:rsidRDefault="00E26D0A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60" w:type="dxa"/>
          </w:tcPr>
          <w:p w14:paraId="5D8917C2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F615D31" w14:textId="41CD20F8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D2A02" w:rsidRPr="003B4CEA">
              <w:rPr>
                <w:rFonts w:ascii="Angsana New" w:hAnsi="Angsana New"/>
                <w:sz w:val="26"/>
                <w:szCs w:val="26"/>
              </w:rPr>
              <w:t>2.85</w:t>
            </w:r>
          </w:p>
        </w:tc>
        <w:tc>
          <w:tcPr>
            <w:tcW w:w="284" w:type="dxa"/>
          </w:tcPr>
          <w:p w14:paraId="05411A57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6" w:type="dxa"/>
            <w:tcBorders>
              <w:top w:val="single" w:sz="4" w:space="0" w:color="auto"/>
            </w:tcBorders>
          </w:tcPr>
          <w:p w14:paraId="2D9C20B2" w14:textId="2D0B1AAA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2.49</w:t>
            </w:r>
          </w:p>
        </w:tc>
      </w:tr>
      <w:tr w:rsidR="00E26D0A" w:rsidRPr="003B4CEA" w14:paraId="6605D3E4" w14:textId="77777777" w:rsidTr="00571E66">
        <w:tc>
          <w:tcPr>
            <w:tcW w:w="4590" w:type="dxa"/>
          </w:tcPr>
          <w:p w14:paraId="49139A5B" w14:textId="77777777" w:rsidR="00E26D0A" w:rsidRPr="003B4CEA" w:rsidRDefault="00E26D0A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360" w:type="dxa"/>
          </w:tcPr>
          <w:p w14:paraId="10156815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046AAFF" w14:textId="73670213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DD2A02" w:rsidRPr="003B4CEA"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284" w:type="dxa"/>
          </w:tcPr>
          <w:p w14:paraId="521AC969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6" w:type="dxa"/>
          </w:tcPr>
          <w:p w14:paraId="68AD93A3" w14:textId="1CBEA21A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3B4CEA">
              <w:rPr>
                <w:rFonts w:ascii="Angsana New" w:hAnsi="Angsana New"/>
                <w:sz w:val="26"/>
                <w:szCs w:val="26"/>
              </w:rPr>
              <w:t>3.00</w:t>
            </w:r>
          </w:p>
        </w:tc>
      </w:tr>
      <w:tr w:rsidR="00E26D0A" w:rsidRPr="003B4CEA" w14:paraId="2101759E" w14:textId="77777777" w:rsidTr="00571E66">
        <w:tc>
          <w:tcPr>
            <w:tcW w:w="4590" w:type="dxa"/>
          </w:tcPr>
          <w:p w14:paraId="089EBF74" w14:textId="77777777" w:rsidR="00E26D0A" w:rsidRPr="003B4CEA" w:rsidRDefault="00E26D0A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60" w:type="dxa"/>
          </w:tcPr>
          <w:p w14:paraId="4D236EA7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14:paraId="6358C845" w14:textId="709FA1C3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DD2A02" w:rsidRPr="003B4CEA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84" w:type="dxa"/>
          </w:tcPr>
          <w:p w14:paraId="6007E378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236" w:type="dxa"/>
          </w:tcPr>
          <w:p w14:paraId="29AE5BB8" w14:textId="18BA639C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3B4CEA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</w:tr>
      <w:tr w:rsidR="00E26D0A" w:rsidRPr="003B4CEA" w14:paraId="5DD07FD3" w14:textId="77777777" w:rsidTr="00571E66">
        <w:tc>
          <w:tcPr>
            <w:tcW w:w="4590" w:type="dxa"/>
          </w:tcPr>
          <w:p w14:paraId="5009E4B9" w14:textId="77777777" w:rsidR="00E26D0A" w:rsidRPr="003B4CEA" w:rsidRDefault="00E26D0A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60" w:type="dxa"/>
          </w:tcPr>
          <w:p w14:paraId="26985B22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14:paraId="3DECFD98" w14:textId="72D4A5EE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DD2A02" w:rsidRPr="003B4CEA">
              <w:rPr>
                <w:rFonts w:ascii="Angsana New" w:hAnsi="Angsana New"/>
                <w:sz w:val="26"/>
                <w:szCs w:val="26"/>
              </w:rPr>
              <w:t>6.45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ถึงร้อยละ </w:t>
            </w:r>
            <w:r w:rsidR="00DD2A02" w:rsidRPr="003B4CEA">
              <w:rPr>
                <w:rFonts w:ascii="Angsana New" w:hAnsi="Angsana New"/>
                <w:sz w:val="26"/>
                <w:szCs w:val="26"/>
              </w:rPr>
              <w:t>34.38</w:t>
            </w:r>
          </w:p>
        </w:tc>
        <w:tc>
          <w:tcPr>
            <w:tcW w:w="284" w:type="dxa"/>
          </w:tcPr>
          <w:p w14:paraId="47C98CAE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236" w:type="dxa"/>
          </w:tcPr>
          <w:p w14:paraId="1A26CE99" w14:textId="364F2E90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3B4CEA">
              <w:rPr>
                <w:rFonts w:ascii="Angsana New" w:hAnsi="Angsana New"/>
                <w:sz w:val="26"/>
                <w:szCs w:val="26"/>
              </w:rPr>
              <w:t>6.45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ถึงร้อยละ </w:t>
            </w:r>
            <w:r w:rsidRPr="003B4CEA">
              <w:rPr>
                <w:rFonts w:ascii="Angsana New" w:hAnsi="Angsana New"/>
                <w:sz w:val="26"/>
                <w:szCs w:val="26"/>
              </w:rPr>
              <w:t>34.38</w:t>
            </w:r>
          </w:p>
        </w:tc>
      </w:tr>
      <w:tr w:rsidR="00E26D0A" w:rsidRPr="003B4CEA" w14:paraId="337814AC" w14:textId="77777777" w:rsidTr="00571E66">
        <w:tc>
          <w:tcPr>
            <w:tcW w:w="4590" w:type="dxa"/>
          </w:tcPr>
          <w:p w14:paraId="22C49CFE" w14:textId="77777777" w:rsidR="00E26D0A" w:rsidRPr="003B4CEA" w:rsidRDefault="00E26D0A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60" w:type="dxa"/>
          </w:tcPr>
          <w:p w14:paraId="6BC77FDB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14:paraId="5F80EE9D" w14:textId="477149D1" w:rsidR="00E26D0A" w:rsidRPr="003B4CEA" w:rsidRDefault="00DD2A0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105</w:t>
            </w:r>
            <w:r w:rsidR="00E26D0A" w:rsidRPr="003B4CEA">
              <w:rPr>
                <w:rFonts w:ascii="Angsana New" w:hAnsi="Angsana New"/>
                <w:sz w:val="26"/>
                <w:szCs w:val="26"/>
              </w:rPr>
              <w:t xml:space="preserve">% </w:t>
            </w:r>
            <w:r w:rsidR="00E26D0A" w:rsidRPr="003B4CEA">
              <w:rPr>
                <w:rFonts w:ascii="Angsana New" w:hAnsi="Angsana New"/>
                <w:sz w:val="26"/>
                <w:szCs w:val="26"/>
                <w:cs/>
              </w:rPr>
              <w:t>ของ</w:t>
            </w:r>
            <w:r w:rsidR="00E26D0A" w:rsidRPr="003B4CEA">
              <w:rPr>
                <w:rFonts w:ascii="Angsana New" w:hAnsi="Angsana New"/>
                <w:sz w:val="26"/>
                <w:szCs w:val="26"/>
              </w:rPr>
              <w:t xml:space="preserve"> TMO2017</w:t>
            </w:r>
          </w:p>
        </w:tc>
        <w:tc>
          <w:tcPr>
            <w:tcW w:w="284" w:type="dxa"/>
          </w:tcPr>
          <w:p w14:paraId="704EF930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236" w:type="dxa"/>
          </w:tcPr>
          <w:p w14:paraId="20BAA5D1" w14:textId="7AD96291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105%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ของ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TMO2017</w:t>
            </w:r>
          </w:p>
        </w:tc>
      </w:tr>
    </w:tbl>
    <w:p w14:paraId="399D093C" w14:textId="1AD03522" w:rsidR="00262D90" w:rsidRPr="003B4CEA" w:rsidRDefault="00262D9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x-none" w:eastAsia="x-none"/>
        </w:rPr>
      </w:pPr>
    </w:p>
    <w:p w14:paraId="30E72A93" w14:textId="1F95319D" w:rsidR="009334C2" w:rsidRPr="003B4CEA" w:rsidRDefault="009334C2" w:rsidP="003B4CE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  <w:cs/>
        </w:rPr>
        <w:t xml:space="preserve">การวิเคราะห์ความอ่อนไหว </w:t>
      </w:r>
      <w:r w:rsidRPr="003B4CEA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2F591588" w14:textId="77777777" w:rsidR="009334C2" w:rsidRPr="003B4CEA" w:rsidRDefault="009334C2" w:rsidP="003B4CEA">
      <w:pPr>
        <w:jc w:val="thaiDistribute"/>
        <w:rPr>
          <w:rFonts w:ascii="Angsana New" w:hAnsi="Angsana New"/>
          <w:sz w:val="26"/>
          <w:szCs w:val="26"/>
        </w:rPr>
      </w:pPr>
    </w:p>
    <w:p w14:paraId="079BCADE" w14:textId="081BA419" w:rsidR="009334C2" w:rsidRPr="003B4CEA" w:rsidRDefault="009334C2" w:rsidP="003B4CE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การเปลี่ยนแปลงในแต่ละข้อสมมติ</w:t>
      </w:r>
      <w:r w:rsidR="005D4A7A" w:rsidRPr="003B4CEA">
        <w:rPr>
          <w:rFonts w:ascii="Angsana New" w:hAnsi="Angsana New"/>
          <w:sz w:val="26"/>
          <w:szCs w:val="26"/>
          <w:cs/>
        </w:rPr>
        <w:t>ฐาน</w:t>
      </w:r>
      <w:r w:rsidRPr="003B4CEA">
        <w:rPr>
          <w:rFonts w:ascii="Angsana New" w:hAnsi="Angsana New"/>
          <w:sz w:val="26"/>
          <w:szCs w:val="26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</w:t>
      </w:r>
      <w:r w:rsidR="005D4A7A" w:rsidRPr="003B4CEA">
        <w:rPr>
          <w:rFonts w:ascii="Angsana New" w:hAnsi="Angsana New"/>
          <w:sz w:val="26"/>
          <w:szCs w:val="26"/>
          <w:cs/>
        </w:rPr>
        <w:t>ฐาน</w:t>
      </w:r>
      <w:r w:rsidRPr="003B4CEA">
        <w:rPr>
          <w:rFonts w:ascii="Angsana New" w:hAnsi="Angsana New"/>
          <w:sz w:val="26"/>
          <w:szCs w:val="26"/>
          <w:cs/>
        </w:rPr>
        <w:t>อื่น</w:t>
      </w:r>
      <w:r w:rsidR="009947CB" w:rsidRPr="003B4CEA">
        <w:rPr>
          <w:rFonts w:ascii="Angsana New" w:hAnsi="Angsana New"/>
          <w:sz w:val="26"/>
          <w:szCs w:val="26"/>
          <w:cs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ๆ คงที่ จะมีผลกระทบต่อประมาณการหนี้สินผลประโยชน์พนักงานเมื่อเกษียณอายุเป็นจำนวนเงินดังต่อไปนี้</w:t>
      </w:r>
    </w:p>
    <w:p w14:paraId="7EC24C8F" w14:textId="77777777" w:rsidR="00CF4392" w:rsidRPr="003B4CEA" w:rsidRDefault="00CF4392" w:rsidP="003B4CEA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"/>
        <w:gridCol w:w="4158"/>
        <w:gridCol w:w="1170"/>
        <w:gridCol w:w="270"/>
        <w:gridCol w:w="1170"/>
        <w:gridCol w:w="270"/>
        <w:gridCol w:w="1080"/>
        <w:gridCol w:w="270"/>
        <w:gridCol w:w="1080"/>
      </w:tblGrid>
      <w:tr w:rsidR="00CF4392" w:rsidRPr="003B4CEA" w14:paraId="19D02979" w14:textId="77777777" w:rsidTr="007619CC">
        <w:trPr>
          <w:tblHeader/>
        </w:trPr>
        <w:tc>
          <w:tcPr>
            <w:tcW w:w="4518" w:type="dxa"/>
            <w:gridSpan w:val="2"/>
          </w:tcPr>
          <w:p w14:paraId="7F0006B4" w14:textId="77777777" w:rsidR="00CF4392" w:rsidRPr="003B4CEA" w:rsidRDefault="00CF4392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</w:tcPr>
          <w:p w14:paraId="3F0E11DD" w14:textId="77777777" w:rsidR="00CF4392" w:rsidRPr="003B4CEA" w:rsidRDefault="00EE71C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เพิ่มขึ้น (ลดลง)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CF4392" w:rsidRPr="003B4C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3B4CE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F4392" w:rsidRPr="003B4CEA" w14:paraId="613CFC34" w14:textId="77777777" w:rsidTr="00B00903">
        <w:trPr>
          <w:tblHeader/>
        </w:trPr>
        <w:tc>
          <w:tcPr>
            <w:tcW w:w="4518" w:type="dxa"/>
            <w:gridSpan w:val="2"/>
          </w:tcPr>
          <w:p w14:paraId="61D3C6CB" w14:textId="77777777" w:rsidR="00CF4392" w:rsidRPr="003B4CEA" w:rsidRDefault="00CF4392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7E50A9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E920FC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6A3493A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4392" w:rsidRPr="003B4CEA" w14:paraId="087EE0BA" w14:textId="77777777" w:rsidTr="007619CC">
        <w:trPr>
          <w:tblHeader/>
        </w:trPr>
        <w:tc>
          <w:tcPr>
            <w:tcW w:w="4518" w:type="dxa"/>
            <w:gridSpan w:val="2"/>
          </w:tcPr>
          <w:p w14:paraId="7BA43153" w14:textId="77777777" w:rsidR="00CF4392" w:rsidRPr="003B4CEA" w:rsidRDefault="00CF4392" w:rsidP="003B4CE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054692" w14:textId="27588991" w:rsidR="00CF4392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6712DFA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FD889F" w14:textId="4E0C747C" w:rsidR="00CF4392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F6EE31A" w14:textId="77777777" w:rsidR="00CF4392" w:rsidRPr="003B4CEA" w:rsidDel="006A72A2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0B1DC8" w14:textId="0D125F83" w:rsidR="00CF4392" w:rsidRPr="003B4CEA" w:rsidDel="006A72A2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61826A7B" w14:textId="77777777" w:rsidR="00CF4392" w:rsidRPr="003B4CEA" w:rsidDel="006A72A2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3BCEF1" w14:textId="27D143B0" w:rsidR="00CF4392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CF4392" w:rsidRPr="003B4CEA" w14:paraId="5CADE03E" w14:textId="77777777" w:rsidTr="007619CC">
        <w:tc>
          <w:tcPr>
            <w:tcW w:w="4518" w:type="dxa"/>
            <w:gridSpan w:val="2"/>
          </w:tcPr>
          <w:p w14:paraId="067FE5A3" w14:textId="77777777" w:rsidR="00CF4392" w:rsidRPr="003B4CEA" w:rsidRDefault="00CF4392" w:rsidP="003B4CEA">
            <w:pPr>
              <w:pStyle w:val="BodyText2"/>
              <w:tabs>
                <w:tab w:val="left" w:pos="540"/>
              </w:tabs>
              <w:spacing w:line="240" w:lineRule="atLeast"/>
              <w:ind w:left="9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ผลกระทบต่อประมาณการหนี้สินไม่หมุนเวียน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995C2D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7232DE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1646B1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A2B82F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80D2A5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1DD4A4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73631B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4392" w:rsidRPr="003B4CEA" w14:paraId="4A50C006" w14:textId="77777777" w:rsidTr="007619CC">
        <w:tc>
          <w:tcPr>
            <w:tcW w:w="4518" w:type="dxa"/>
            <w:gridSpan w:val="2"/>
          </w:tcPr>
          <w:p w14:paraId="158097C6" w14:textId="77777777" w:rsidR="00CF4392" w:rsidRPr="003B4CEA" w:rsidRDefault="00CF4392" w:rsidP="003B4CEA">
            <w:pPr>
              <w:pStyle w:val="BodyText2"/>
              <w:tabs>
                <w:tab w:val="left" w:pos="540"/>
              </w:tabs>
              <w:spacing w:line="240" w:lineRule="atLeast"/>
              <w:ind w:left="9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ผลประโยชน์</w:t>
            </w:r>
            <w:r w:rsidR="009947CB" w:rsidRPr="003B4CEA">
              <w:rPr>
                <w:rFonts w:ascii="Angsana New" w:hAnsi="Angsana New"/>
                <w:sz w:val="26"/>
                <w:szCs w:val="26"/>
                <w:cs/>
              </w:rPr>
              <w:t>พนักงานเมื่อเกษียณอายุ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0" w:type="dxa"/>
          </w:tcPr>
          <w:p w14:paraId="014B33F7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154493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F49DEE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5BB9A9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EE4828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531678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92082F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4392" w:rsidRPr="003B4CEA" w14:paraId="711DF129" w14:textId="77777777" w:rsidTr="007619CC">
        <w:tc>
          <w:tcPr>
            <w:tcW w:w="4518" w:type="dxa"/>
            <w:gridSpan w:val="2"/>
          </w:tcPr>
          <w:p w14:paraId="16E394ED" w14:textId="77777777" w:rsidR="00CF4392" w:rsidRPr="003B4CEA" w:rsidRDefault="00CF4392" w:rsidP="003B4CEA">
            <w:pPr>
              <w:pStyle w:val="BodyText2"/>
              <w:tabs>
                <w:tab w:val="left" w:pos="540"/>
              </w:tabs>
              <w:spacing w:line="240" w:lineRule="atLeast"/>
              <w:ind w:left="9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33D50D68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70294C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ED0C45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FC8DBC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D61088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4503D3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B0AE5E" w14:textId="77777777" w:rsidR="00CF4392" w:rsidRPr="003B4CEA" w:rsidRDefault="00CF43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6D0A" w:rsidRPr="003B4CEA" w14:paraId="533D8187" w14:textId="77777777" w:rsidTr="007619CC">
        <w:tc>
          <w:tcPr>
            <w:tcW w:w="360" w:type="dxa"/>
          </w:tcPr>
          <w:p w14:paraId="24B9A7C2" w14:textId="77777777" w:rsidR="00E26D0A" w:rsidRPr="003B4CEA" w:rsidRDefault="00E26D0A" w:rsidP="003B4CEA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58" w:type="dxa"/>
          </w:tcPr>
          <w:p w14:paraId="01658CAE" w14:textId="77777777" w:rsidR="00E26D0A" w:rsidRPr="003B4CEA" w:rsidRDefault="00E26D0A" w:rsidP="003B4CEA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170" w:type="dxa"/>
          </w:tcPr>
          <w:p w14:paraId="2FD2A277" w14:textId="61C4C3E4" w:rsidR="00E26D0A" w:rsidRPr="003B4CEA" w:rsidRDefault="0042324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(3,200)</w:t>
            </w:r>
          </w:p>
        </w:tc>
        <w:tc>
          <w:tcPr>
            <w:tcW w:w="270" w:type="dxa"/>
          </w:tcPr>
          <w:p w14:paraId="3EAF6C00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CF06E3" w14:textId="2FC9E165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(3,395)</w:t>
            </w:r>
          </w:p>
        </w:tc>
        <w:tc>
          <w:tcPr>
            <w:tcW w:w="270" w:type="dxa"/>
          </w:tcPr>
          <w:p w14:paraId="2348348B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147890" w14:textId="0F3F5202" w:rsidR="00E26D0A" w:rsidRPr="003B4CEA" w:rsidRDefault="001622B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(2,403)</w:t>
            </w:r>
          </w:p>
        </w:tc>
        <w:tc>
          <w:tcPr>
            <w:tcW w:w="270" w:type="dxa"/>
          </w:tcPr>
          <w:p w14:paraId="4061EB67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90A603" w14:textId="50C777F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(2,569)</w:t>
            </w:r>
          </w:p>
        </w:tc>
      </w:tr>
      <w:tr w:rsidR="00E26D0A" w:rsidRPr="003B4CEA" w14:paraId="476DFCF6" w14:textId="77777777" w:rsidTr="007619CC">
        <w:tc>
          <w:tcPr>
            <w:tcW w:w="360" w:type="dxa"/>
          </w:tcPr>
          <w:p w14:paraId="799EF9F9" w14:textId="77777777" w:rsidR="00E26D0A" w:rsidRPr="003B4CEA" w:rsidRDefault="00E26D0A" w:rsidP="003B4CEA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58" w:type="dxa"/>
          </w:tcPr>
          <w:p w14:paraId="62E8AECE" w14:textId="77777777" w:rsidR="00E26D0A" w:rsidRPr="003B4CEA" w:rsidRDefault="00E26D0A" w:rsidP="003B4CEA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170" w:type="dxa"/>
          </w:tcPr>
          <w:p w14:paraId="1386FDAA" w14:textId="62211AE5" w:rsidR="00E26D0A" w:rsidRPr="003B4CEA" w:rsidRDefault="0042324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3,391</w:t>
            </w:r>
          </w:p>
        </w:tc>
        <w:tc>
          <w:tcPr>
            <w:tcW w:w="270" w:type="dxa"/>
          </w:tcPr>
          <w:p w14:paraId="3CBE1AA8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1165D6" w14:textId="0875690F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3,601</w:t>
            </w:r>
          </w:p>
        </w:tc>
        <w:tc>
          <w:tcPr>
            <w:tcW w:w="270" w:type="dxa"/>
          </w:tcPr>
          <w:p w14:paraId="0A7CB589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4D06BC" w14:textId="63D0A8A3" w:rsidR="00E26D0A" w:rsidRPr="003B4CEA" w:rsidRDefault="001622B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2,544</w:t>
            </w:r>
          </w:p>
        </w:tc>
        <w:tc>
          <w:tcPr>
            <w:tcW w:w="270" w:type="dxa"/>
          </w:tcPr>
          <w:p w14:paraId="3F083C74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04062F" w14:textId="5AB0B448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2,723</w:t>
            </w:r>
          </w:p>
        </w:tc>
      </w:tr>
      <w:tr w:rsidR="003723AE" w:rsidRPr="003B4CEA" w14:paraId="765E51C7" w14:textId="77777777" w:rsidTr="007619CC">
        <w:tc>
          <w:tcPr>
            <w:tcW w:w="360" w:type="dxa"/>
          </w:tcPr>
          <w:p w14:paraId="542E3E7E" w14:textId="77777777" w:rsidR="003723AE" w:rsidRPr="003B4CEA" w:rsidRDefault="003723AE" w:rsidP="003B4CEA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58" w:type="dxa"/>
          </w:tcPr>
          <w:p w14:paraId="0D204104" w14:textId="77777777" w:rsidR="003723AE" w:rsidRPr="003B4CEA" w:rsidRDefault="003723AE" w:rsidP="003B4CEA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96AF6BE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88AB06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15AA0C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294FEC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EBE819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33FF59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D79AE6" w14:textId="77777777" w:rsidR="003723AE" w:rsidRPr="003B4CEA" w:rsidRDefault="003723A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6D0A" w:rsidRPr="003B4CEA" w14:paraId="6D99BEE3" w14:textId="77777777" w:rsidTr="007619CC">
        <w:tc>
          <w:tcPr>
            <w:tcW w:w="4518" w:type="dxa"/>
            <w:gridSpan w:val="2"/>
          </w:tcPr>
          <w:p w14:paraId="618E3292" w14:textId="77777777" w:rsidR="00E26D0A" w:rsidRPr="003B4CEA" w:rsidRDefault="00E26D0A" w:rsidP="003B4CEA">
            <w:pPr>
              <w:pStyle w:val="BodyText2"/>
              <w:tabs>
                <w:tab w:val="left" w:pos="540"/>
              </w:tabs>
              <w:spacing w:line="240" w:lineRule="atLeast"/>
              <w:ind w:left="9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lastRenderedPageBreak/>
              <w:t>อัตราการเพิ่มขึ้นของเงินเดือน</w:t>
            </w:r>
          </w:p>
        </w:tc>
        <w:tc>
          <w:tcPr>
            <w:tcW w:w="1170" w:type="dxa"/>
          </w:tcPr>
          <w:p w14:paraId="2736F6A3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A09EC4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F7669E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28BC0E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C32AD9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4F7E6E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B21342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6D0A" w:rsidRPr="003B4CEA" w14:paraId="72F583FF" w14:textId="77777777" w:rsidTr="007619CC">
        <w:tc>
          <w:tcPr>
            <w:tcW w:w="360" w:type="dxa"/>
          </w:tcPr>
          <w:p w14:paraId="3E3D0AAB" w14:textId="77777777" w:rsidR="00E26D0A" w:rsidRPr="003B4CEA" w:rsidRDefault="00E26D0A" w:rsidP="003B4CEA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58" w:type="dxa"/>
          </w:tcPr>
          <w:p w14:paraId="46CF13DE" w14:textId="77777777" w:rsidR="00E26D0A" w:rsidRPr="003B4CEA" w:rsidRDefault="00E26D0A" w:rsidP="003B4CEA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1170" w:type="dxa"/>
          </w:tcPr>
          <w:p w14:paraId="113A0C02" w14:textId="784B3C97" w:rsidR="00E26D0A" w:rsidRPr="003B4CEA" w:rsidRDefault="0042324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6,142</w:t>
            </w:r>
          </w:p>
        </w:tc>
        <w:tc>
          <w:tcPr>
            <w:tcW w:w="270" w:type="dxa"/>
          </w:tcPr>
          <w:p w14:paraId="7AEB72D4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A12182" w14:textId="5372176C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6,477</w:t>
            </w:r>
          </w:p>
        </w:tc>
        <w:tc>
          <w:tcPr>
            <w:tcW w:w="270" w:type="dxa"/>
          </w:tcPr>
          <w:p w14:paraId="018F40B0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B145D9" w14:textId="1D604F01" w:rsidR="00E26D0A" w:rsidRPr="003B4CEA" w:rsidRDefault="001622B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4,535</w:t>
            </w:r>
          </w:p>
        </w:tc>
        <w:tc>
          <w:tcPr>
            <w:tcW w:w="270" w:type="dxa"/>
          </w:tcPr>
          <w:p w14:paraId="7ED19296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F17A81" w14:textId="6A409772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4,826</w:t>
            </w:r>
          </w:p>
        </w:tc>
      </w:tr>
      <w:tr w:rsidR="00E26D0A" w:rsidRPr="003B4CEA" w14:paraId="59534B70" w14:textId="77777777" w:rsidTr="007619CC">
        <w:tc>
          <w:tcPr>
            <w:tcW w:w="360" w:type="dxa"/>
          </w:tcPr>
          <w:p w14:paraId="4FD5C55F" w14:textId="77777777" w:rsidR="00E26D0A" w:rsidRPr="003B4CEA" w:rsidRDefault="00E26D0A" w:rsidP="003B4CEA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58" w:type="dxa"/>
          </w:tcPr>
          <w:p w14:paraId="5701B18A" w14:textId="77777777" w:rsidR="00E26D0A" w:rsidRPr="003B4CEA" w:rsidRDefault="00E26D0A" w:rsidP="003B4CEA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1170" w:type="dxa"/>
          </w:tcPr>
          <w:p w14:paraId="7704E7C7" w14:textId="55E002E3" w:rsidR="00E26D0A" w:rsidRPr="003B4CEA" w:rsidRDefault="001622B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(5,579)</w:t>
            </w:r>
          </w:p>
        </w:tc>
        <w:tc>
          <w:tcPr>
            <w:tcW w:w="270" w:type="dxa"/>
          </w:tcPr>
          <w:p w14:paraId="123CA5AC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AC6C02" w14:textId="2C1F42F9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(5,873)</w:t>
            </w:r>
          </w:p>
        </w:tc>
        <w:tc>
          <w:tcPr>
            <w:tcW w:w="270" w:type="dxa"/>
          </w:tcPr>
          <w:p w14:paraId="60B86F3A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8FF07E" w14:textId="3DCEEB1A" w:rsidR="00E26D0A" w:rsidRPr="003B4CEA" w:rsidRDefault="001622B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(4,126)</w:t>
            </w:r>
          </w:p>
        </w:tc>
        <w:tc>
          <w:tcPr>
            <w:tcW w:w="270" w:type="dxa"/>
          </w:tcPr>
          <w:p w14:paraId="1309E53F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AC62B2" w14:textId="2E149518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(4,381)</w:t>
            </w:r>
          </w:p>
        </w:tc>
      </w:tr>
      <w:tr w:rsidR="00E26D0A" w:rsidRPr="003B4CEA" w14:paraId="27D53B4B" w14:textId="77777777" w:rsidTr="007619CC">
        <w:tc>
          <w:tcPr>
            <w:tcW w:w="4518" w:type="dxa"/>
            <w:gridSpan w:val="2"/>
          </w:tcPr>
          <w:p w14:paraId="6B81DC6E" w14:textId="77777777" w:rsidR="00E26D0A" w:rsidRPr="003B4CEA" w:rsidRDefault="00E26D0A" w:rsidP="003B4CEA">
            <w:pPr>
              <w:pStyle w:val="BodyText2"/>
              <w:tabs>
                <w:tab w:val="left" w:pos="540"/>
              </w:tabs>
              <w:spacing w:line="240" w:lineRule="atLeast"/>
              <w:ind w:left="90" w:firstLine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70" w:type="dxa"/>
          </w:tcPr>
          <w:p w14:paraId="6FF25282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542A75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ED8D44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513D79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B027A6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EDB2DE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F3C4E4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6D0A" w:rsidRPr="003B4CEA" w14:paraId="566F0530" w14:textId="77777777" w:rsidTr="007619CC">
        <w:tc>
          <w:tcPr>
            <w:tcW w:w="360" w:type="dxa"/>
          </w:tcPr>
          <w:p w14:paraId="3A506544" w14:textId="77777777" w:rsidR="00E26D0A" w:rsidRPr="003B4CEA" w:rsidRDefault="00E26D0A" w:rsidP="003B4CEA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58" w:type="dxa"/>
          </w:tcPr>
          <w:p w14:paraId="3949C44F" w14:textId="77777777" w:rsidR="00E26D0A" w:rsidRPr="003B4CEA" w:rsidRDefault="00E26D0A" w:rsidP="003B4CEA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20.0</w:t>
            </w:r>
          </w:p>
        </w:tc>
        <w:tc>
          <w:tcPr>
            <w:tcW w:w="1170" w:type="dxa"/>
          </w:tcPr>
          <w:p w14:paraId="5DFCE609" w14:textId="6DBE14B4" w:rsidR="00E26D0A" w:rsidRPr="003B4CEA" w:rsidDel="0038264E" w:rsidRDefault="001622B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(10,172)</w:t>
            </w:r>
          </w:p>
        </w:tc>
        <w:tc>
          <w:tcPr>
            <w:tcW w:w="270" w:type="dxa"/>
          </w:tcPr>
          <w:p w14:paraId="4A11D138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94250A" w14:textId="62C16113" w:rsidR="00E26D0A" w:rsidRPr="003B4CEA" w:rsidDel="0038264E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(10,829)</w:t>
            </w:r>
          </w:p>
        </w:tc>
        <w:tc>
          <w:tcPr>
            <w:tcW w:w="270" w:type="dxa"/>
          </w:tcPr>
          <w:p w14:paraId="565DC65A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8F3CBD" w14:textId="3D843E8C" w:rsidR="00E26D0A" w:rsidRPr="003B4CEA" w:rsidRDefault="001622B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(7,578)</w:t>
            </w:r>
          </w:p>
        </w:tc>
        <w:tc>
          <w:tcPr>
            <w:tcW w:w="270" w:type="dxa"/>
          </w:tcPr>
          <w:p w14:paraId="201A1AE5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867CD0" w14:textId="69B94312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(8,140)</w:t>
            </w:r>
          </w:p>
        </w:tc>
      </w:tr>
      <w:tr w:rsidR="00E26D0A" w:rsidRPr="003B4CEA" w14:paraId="4F60A115" w14:textId="77777777" w:rsidTr="007619CC">
        <w:tc>
          <w:tcPr>
            <w:tcW w:w="360" w:type="dxa"/>
          </w:tcPr>
          <w:p w14:paraId="7C26E32B" w14:textId="77777777" w:rsidR="00E26D0A" w:rsidRPr="003B4CEA" w:rsidRDefault="00E26D0A" w:rsidP="003B4CEA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58" w:type="dxa"/>
          </w:tcPr>
          <w:p w14:paraId="7AE5D590" w14:textId="77777777" w:rsidR="00E26D0A" w:rsidRPr="003B4CEA" w:rsidRDefault="00E26D0A" w:rsidP="003B4CEA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20.0</w:t>
            </w:r>
          </w:p>
        </w:tc>
        <w:tc>
          <w:tcPr>
            <w:tcW w:w="1170" w:type="dxa"/>
          </w:tcPr>
          <w:p w14:paraId="5E3EF9B6" w14:textId="1D420F8B" w:rsidR="00E26D0A" w:rsidRPr="003B4CEA" w:rsidRDefault="001622B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12,764</w:t>
            </w:r>
          </w:p>
        </w:tc>
        <w:tc>
          <w:tcPr>
            <w:tcW w:w="270" w:type="dxa"/>
          </w:tcPr>
          <w:p w14:paraId="30FE9375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6BCF43" w14:textId="7610ABC6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13,691</w:t>
            </w:r>
          </w:p>
        </w:tc>
        <w:tc>
          <w:tcPr>
            <w:tcW w:w="270" w:type="dxa"/>
          </w:tcPr>
          <w:p w14:paraId="0FFB1C6D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7E4855" w14:textId="4DDB9071" w:rsidR="00E26D0A" w:rsidRPr="003B4CEA" w:rsidRDefault="001622B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9,429</w:t>
            </w:r>
          </w:p>
        </w:tc>
        <w:tc>
          <w:tcPr>
            <w:tcW w:w="270" w:type="dxa"/>
          </w:tcPr>
          <w:p w14:paraId="1AA9AA57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F88DB0" w14:textId="0807E8CA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10,215</w:t>
            </w:r>
          </w:p>
        </w:tc>
      </w:tr>
    </w:tbl>
    <w:p w14:paraId="49107E1E" w14:textId="77777777" w:rsidR="007619CC" w:rsidRPr="003B4CEA" w:rsidRDefault="007619CC" w:rsidP="003B4CE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p w14:paraId="18C3166C" w14:textId="30373E7F" w:rsidR="00CF4392" w:rsidRPr="003B4CEA" w:rsidRDefault="00CF4392" w:rsidP="003B4CE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แม้ว่าการวิเคราะห์นี้ไม่ได้คำนึง</w:t>
      </w:r>
      <w:r w:rsidR="005D4A7A" w:rsidRPr="003B4CEA">
        <w:rPr>
          <w:rFonts w:ascii="Angsana New" w:hAnsi="Angsana New"/>
          <w:sz w:val="26"/>
          <w:szCs w:val="26"/>
          <w:cs/>
        </w:rPr>
        <w:t>ถึง</w:t>
      </w:r>
      <w:r w:rsidRPr="003B4CEA">
        <w:rPr>
          <w:rFonts w:ascii="Angsana New" w:hAnsi="Angsana New"/>
          <w:sz w:val="26"/>
          <w:szCs w:val="26"/>
          <w:cs/>
        </w:rPr>
        <w:t>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</w:t>
      </w:r>
      <w:r w:rsidR="005D4A7A" w:rsidRPr="003B4CEA">
        <w:rPr>
          <w:rFonts w:ascii="Angsana New" w:hAnsi="Angsana New"/>
          <w:sz w:val="26"/>
          <w:szCs w:val="26"/>
          <w:cs/>
        </w:rPr>
        <w:t>ฐาน</w:t>
      </w:r>
      <w:r w:rsidRPr="003B4CEA">
        <w:rPr>
          <w:rFonts w:ascii="Angsana New" w:hAnsi="Angsana New"/>
          <w:sz w:val="26"/>
          <w:szCs w:val="26"/>
          <w:cs/>
        </w:rPr>
        <w:t>ต่าง</w:t>
      </w:r>
      <w:r w:rsidR="00EE71C5" w:rsidRPr="003B4CEA">
        <w:rPr>
          <w:rFonts w:ascii="Angsana New" w:hAnsi="Angsana New"/>
          <w:sz w:val="26"/>
          <w:szCs w:val="26"/>
          <w:lang w:val="en-US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ๆ</w:t>
      </w:r>
    </w:p>
    <w:p w14:paraId="1EE42C1B" w14:textId="77777777" w:rsidR="00B00903" w:rsidRPr="003B4CEA" w:rsidRDefault="00B00903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761100A" w14:textId="47551B95" w:rsidR="009B04D8" w:rsidRPr="003B4CEA" w:rsidRDefault="007619CC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t>1</w:t>
      </w:r>
      <w:r w:rsidR="00B00903" w:rsidRPr="003B4CEA">
        <w:rPr>
          <w:rFonts w:ascii="Angsana New" w:hAnsi="Angsana New"/>
          <w:b/>
          <w:bCs/>
          <w:sz w:val="26"/>
          <w:szCs w:val="26"/>
        </w:rPr>
        <w:t>7</w:t>
      </w:r>
      <w:r w:rsidR="009B04D8" w:rsidRPr="003B4CEA">
        <w:rPr>
          <w:rFonts w:ascii="Angsana New" w:hAnsi="Angsana New"/>
          <w:b/>
          <w:bCs/>
          <w:sz w:val="26"/>
          <w:szCs w:val="26"/>
          <w:cs/>
        </w:rPr>
        <w:t>.</w:t>
      </w:r>
      <w:r w:rsidR="009B04D8" w:rsidRPr="003B4CEA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เงินกู้ยืมระยะยาว</w:t>
      </w:r>
      <w:r w:rsidR="00D95060" w:rsidRPr="003B4CEA">
        <w:rPr>
          <w:rFonts w:ascii="Angsana New" w:hAnsi="Angsana New"/>
          <w:b/>
          <w:bCs/>
          <w:sz w:val="26"/>
          <w:szCs w:val="26"/>
          <w:cs/>
        </w:rPr>
        <w:t>จากสถาบันการเงิน</w:t>
      </w:r>
      <w:r w:rsidR="00CA36BD" w:rsidRPr="003B4CEA">
        <w:rPr>
          <w:rFonts w:ascii="Angsana New" w:hAnsi="Angsana New"/>
          <w:b/>
          <w:bCs/>
          <w:sz w:val="26"/>
          <w:szCs w:val="26"/>
          <w:cs/>
        </w:rPr>
        <w:t xml:space="preserve"> - สุทธิ</w:t>
      </w:r>
      <w:r w:rsidR="007F7EA5" w:rsidRPr="003B4CEA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23317717" w14:textId="3BB26D0C" w:rsidR="00624A26" w:rsidRPr="003B4CEA" w:rsidRDefault="00624A26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1818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624A26" w:rsidRPr="003B4CEA" w14:paraId="577430BD" w14:textId="77777777" w:rsidTr="00710A8C">
        <w:trPr>
          <w:cantSplit/>
        </w:trPr>
        <w:tc>
          <w:tcPr>
            <w:tcW w:w="4428" w:type="dxa"/>
            <w:gridSpan w:val="5"/>
          </w:tcPr>
          <w:p w14:paraId="0520414B" w14:textId="77777777" w:rsidR="00624A26" w:rsidRPr="003B4CEA" w:rsidRDefault="00624A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417598D0" w14:textId="77777777" w:rsidR="00624A26" w:rsidRPr="003B4CEA" w:rsidRDefault="00624A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4A26" w:rsidRPr="003B4CEA" w14:paraId="0A95B7BA" w14:textId="77777777" w:rsidTr="00710A8C">
        <w:trPr>
          <w:cantSplit/>
        </w:trPr>
        <w:tc>
          <w:tcPr>
            <w:tcW w:w="1818" w:type="dxa"/>
          </w:tcPr>
          <w:p w14:paraId="1F7E9FF3" w14:textId="77777777" w:rsidR="00624A26" w:rsidRPr="003B4CEA" w:rsidRDefault="00624A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7CAE639" w14:textId="77777777" w:rsidR="00624A26" w:rsidRPr="003B4CEA" w:rsidRDefault="00624A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ย (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ร้อยละต่อปี)</w:t>
            </w:r>
          </w:p>
        </w:tc>
        <w:tc>
          <w:tcPr>
            <w:tcW w:w="270" w:type="dxa"/>
          </w:tcPr>
          <w:p w14:paraId="1DEEF459" w14:textId="77777777" w:rsidR="00624A26" w:rsidRPr="003B4CEA" w:rsidRDefault="00624A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320B36D" w14:textId="77777777" w:rsidR="00624A26" w:rsidRPr="003B4CEA" w:rsidRDefault="00624A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4890462C" w14:textId="77777777" w:rsidR="00624A26" w:rsidRPr="003B4CEA" w:rsidRDefault="00624A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1E0DD46" w14:textId="77777777" w:rsidR="00624A26" w:rsidRPr="003B4CEA" w:rsidRDefault="00624A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24A26" w:rsidRPr="003B4CEA" w14:paraId="0EA78C10" w14:textId="77777777" w:rsidTr="00710A8C">
        <w:tc>
          <w:tcPr>
            <w:tcW w:w="1818" w:type="dxa"/>
          </w:tcPr>
          <w:p w14:paraId="2CB60043" w14:textId="77777777" w:rsidR="00624A26" w:rsidRPr="003B4CEA" w:rsidRDefault="00624A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34CBD3" w14:textId="7A65AE88" w:rsidR="00624A26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4D7C546A" w14:textId="77777777" w:rsidR="00624A26" w:rsidRPr="003B4CEA" w:rsidRDefault="00624A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BF3C87" w14:textId="05F05EA5" w:rsidR="00624A26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0481CE9A" w14:textId="77777777" w:rsidR="00624A26" w:rsidRPr="003B4CEA" w:rsidRDefault="00624A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DFAF55" w14:textId="641EF9A5" w:rsidR="00624A26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5A560AFF" w14:textId="77777777" w:rsidR="00624A26" w:rsidRPr="003B4CEA" w:rsidRDefault="00624A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F0BE8B" w14:textId="49872493" w:rsidR="00624A26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BCAA62C" w14:textId="77777777" w:rsidR="00624A26" w:rsidRPr="003B4CEA" w:rsidRDefault="00624A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55D15C" w14:textId="52025631" w:rsidR="00624A26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7F4D7522" w14:textId="77777777" w:rsidR="00624A26" w:rsidRPr="003B4CEA" w:rsidRDefault="00624A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939AD4" w14:textId="006FA1DB" w:rsidR="00624A26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24A26" w:rsidRPr="003B4CEA" w14:paraId="40A313F3" w14:textId="77777777" w:rsidTr="00710A8C">
        <w:tc>
          <w:tcPr>
            <w:tcW w:w="4158" w:type="dxa"/>
            <w:gridSpan w:val="4"/>
          </w:tcPr>
          <w:p w14:paraId="4CB4FB82" w14:textId="77777777" w:rsidR="00624A26" w:rsidRPr="003B4CEA" w:rsidRDefault="00624A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270" w:type="dxa"/>
          </w:tcPr>
          <w:p w14:paraId="56217ED2" w14:textId="77777777" w:rsidR="00624A26" w:rsidRPr="003B4CEA" w:rsidDel="00B97A85" w:rsidRDefault="00624A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0B1AE6" w14:textId="77777777" w:rsidR="00624A26" w:rsidRPr="003B4CEA" w:rsidRDefault="00624A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B13D6DF" w14:textId="77777777" w:rsidR="00624A26" w:rsidRPr="003B4CEA" w:rsidRDefault="00624A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2729BC" w14:textId="77777777" w:rsidR="00624A26" w:rsidRPr="003B4CEA" w:rsidRDefault="00624A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07913E6" w14:textId="77777777" w:rsidR="00624A26" w:rsidRPr="003B4CEA" w:rsidRDefault="00624A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FD291B" w14:textId="77777777" w:rsidR="00624A26" w:rsidRPr="003B4CEA" w:rsidRDefault="00624A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1EE6BF" w14:textId="77777777" w:rsidR="00624A26" w:rsidRPr="003B4CEA" w:rsidRDefault="00624A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8703A0" w14:textId="77777777" w:rsidR="00624A26" w:rsidRPr="003B4CEA" w:rsidRDefault="00624A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975E5" w:rsidRPr="003B4CEA" w14:paraId="43C85CEE" w14:textId="77777777" w:rsidTr="00710A8C">
        <w:tc>
          <w:tcPr>
            <w:tcW w:w="1818" w:type="dxa"/>
            <w:shd w:val="clear" w:color="auto" w:fill="auto"/>
          </w:tcPr>
          <w:p w14:paraId="4B4130D0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สถาบันการเงินแห่งที่ 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1 </w:t>
            </w:r>
          </w:p>
        </w:tc>
        <w:tc>
          <w:tcPr>
            <w:tcW w:w="990" w:type="dxa"/>
            <w:shd w:val="clear" w:color="auto" w:fill="auto"/>
          </w:tcPr>
          <w:p w14:paraId="1EFA65BE" w14:textId="41146F53" w:rsidR="00F975E5" w:rsidRPr="003B4CEA" w:rsidDel="00B97A85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1DFD1F" w14:textId="77777777" w:rsidR="00F975E5" w:rsidRPr="003B4CEA" w:rsidDel="00B97A85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4845299" w14:textId="48F16753" w:rsidR="00F975E5" w:rsidRPr="003B4CEA" w:rsidDel="00B97A85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4.600</w:t>
            </w:r>
          </w:p>
        </w:tc>
        <w:tc>
          <w:tcPr>
            <w:tcW w:w="270" w:type="dxa"/>
            <w:shd w:val="clear" w:color="auto" w:fill="auto"/>
          </w:tcPr>
          <w:p w14:paraId="0361843D" w14:textId="77777777" w:rsidR="00F975E5" w:rsidRPr="003B4CEA" w:rsidDel="00B97A85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F1AC4AB" w14:textId="4E2BBCA4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50F7A9EA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83E4F06" w14:textId="0E1A9D10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17,795</w:t>
            </w:r>
          </w:p>
        </w:tc>
        <w:tc>
          <w:tcPr>
            <w:tcW w:w="270" w:type="dxa"/>
            <w:shd w:val="clear" w:color="auto" w:fill="auto"/>
          </w:tcPr>
          <w:p w14:paraId="196A6AEE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294E675" w14:textId="0516537D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4559E09C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40A8CCD" w14:textId="4394E68B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17,795</w:t>
            </w:r>
          </w:p>
        </w:tc>
      </w:tr>
      <w:tr w:rsidR="00F975E5" w:rsidRPr="003B4CEA" w14:paraId="4454C2D0" w14:textId="77777777" w:rsidTr="00710A8C">
        <w:tc>
          <w:tcPr>
            <w:tcW w:w="1818" w:type="dxa"/>
            <w:shd w:val="clear" w:color="auto" w:fill="auto"/>
          </w:tcPr>
          <w:p w14:paraId="78A1E2BC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สถาบันการเงินแห่งที่ </w:t>
            </w:r>
            <w:r w:rsidRPr="003B4CE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7584430D" w14:textId="4EE373B9" w:rsidR="00F975E5" w:rsidRPr="003B4CEA" w:rsidDel="00B97A85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5.550</w:t>
            </w:r>
          </w:p>
        </w:tc>
        <w:tc>
          <w:tcPr>
            <w:tcW w:w="270" w:type="dxa"/>
            <w:shd w:val="clear" w:color="auto" w:fill="auto"/>
          </w:tcPr>
          <w:p w14:paraId="6E0D3431" w14:textId="77777777" w:rsidR="00F975E5" w:rsidRPr="003B4CEA" w:rsidDel="00B97A85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B98405A" w14:textId="0D51547D" w:rsidR="00F975E5" w:rsidRPr="003B4CEA" w:rsidDel="00B97A85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4.250</w:t>
            </w:r>
          </w:p>
        </w:tc>
        <w:tc>
          <w:tcPr>
            <w:tcW w:w="270" w:type="dxa"/>
            <w:shd w:val="clear" w:color="auto" w:fill="auto"/>
          </w:tcPr>
          <w:p w14:paraId="6AE97C9B" w14:textId="77777777" w:rsidR="00F975E5" w:rsidRPr="003B4CEA" w:rsidDel="00B97A85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A5E4431" w14:textId="5DD174E9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70,490</w:t>
            </w:r>
          </w:p>
        </w:tc>
        <w:tc>
          <w:tcPr>
            <w:tcW w:w="270" w:type="dxa"/>
            <w:shd w:val="clear" w:color="auto" w:fill="auto"/>
          </w:tcPr>
          <w:p w14:paraId="2D6AC546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41ECE1E" w14:textId="0AAD9053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113,690</w:t>
            </w:r>
          </w:p>
        </w:tc>
        <w:tc>
          <w:tcPr>
            <w:tcW w:w="270" w:type="dxa"/>
            <w:shd w:val="clear" w:color="auto" w:fill="auto"/>
          </w:tcPr>
          <w:p w14:paraId="5CD63DDF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2108049" w14:textId="1671B423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70,490</w:t>
            </w:r>
          </w:p>
        </w:tc>
        <w:tc>
          <w:tcPr>
            <w:tcW w:w="270" w:type="dxa"/>
            <w:shd w:val="clear" w:color="auto" w:fill="auto"/>
          </w:tcPr>
          <w:p w14:paraId="6E16360D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248024" w14:textId="0F0B7378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113,690</w:t>
            </w:r>
          </w:p>
        </w:tc>
      </w:tr>
      <w:tr w:rsidR="00F975E5" w:rsidRPr="003B4CEA" w14:paraId="78080D1C" w14:textId="77777777" w:rsidTr="00710A8C">
        <w:tc>
          <w:tcPr>
            <w:tcW w:w="1818" w:type="dxa"/>
            <w:shd w:val="clear" w:color="auto" w:fill="auto"/>
          </w:tcPr>
          <w:p w14:paraId="16BF85F9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4C8354EF" w14:textId="77777777" w:rsidR="00F975E5" w:rsidRPr="003B4CEA" w:rsidDel="00B97A85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5E267E" w14:textId="77777777" w:rsidR="00F975E5" w:rsidRPr="003B4CEA" w:rsidDel="00B97A85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7F7AF86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4159C45" w14:textId="77777777" w:rsidR="00F975E5" w:rsidRPr="003B4CEA" w:rsidDel="00B97A85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18CED1" w14:textId="7D0767FE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70,490</w:t>
            </w:r>
          </w:p>
        </w:tc>
        <w:tc>
          <w:tcPr>
            <w:tcW w:w="270" w:type="dxa"/>
            <w:shd w:val="clear" w:color="auto" w:fill="auto"/>
          </w:tcPr>
          <w:p w14:paraId="0EC31A45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D383BC" w14:textId="2325E3A3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131,485</w:t>
            </w:r>
          </w:p>
        </w:tc>
        <w:tc>
          <w:tcPr>
            <w:tcW w:w="270" w:type="dxa"/>
            <w:shd w:val="clear" w:color="auto" w:fill="auto"/>
          </w:tcPr>
          <w:p w14:paraId="6671A5C0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0F0AAAA" w14:textId="2318735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70,490</w:t>
            </w:r>
          </w:p>
        </w:tc>
        <w:tc>
          <w:tcPr>
            <w:tcW w:w="270" w:type="dxa"/>
            <w:shd w:val="clear" w:color="auto" w:fill="auto"/>
          </w:tcPr>
          <w:p w14:paraId="1BD01586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D68063" w14:textId="13052E5F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131,485</w:t>
            </w:r>
          </w:p>
        </w:tc>
      </w:tr>
      <w:tr w:rsidR="00F975E5" w:rsidRPr="003B4CEA" w14:paraId="10BB3011" w14:textId="77777777" w:rsidTr="00710A8C">
        <w:tc>
          <w:tcPr>
            <w:tcW w:w="4158" w:type="dxa"/>
            <w:gridSpan w:val="4"/>
          </w:tcPr>
          <w:p w14:paraId="67EBDF62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ค่าธรรมเนียมจัดหาเงินกู้รอการตัดบัญชี</w:t>
            </w:r>
          </w:p>
        </w:tc>
        <w:tc>
          <w:tcPr>
            <w:tcW w:w="270" w:type="dxa"/>
          </w:tcPr>
          <w:p w14:paraId="5EE5A850" w14:textId="77777777" w:rsidR="00F975E5" w:rsidRPr="003B4CEA" w:rsidDel="00B97A85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76EC9D" w14:textId="28B71DE0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</w:rPr>
              <w:t>(183)</w:t>
            </w:r>
          </w:p>
        </w:tc>
        <w:tc>
          <w:tcPr>
            <w:tcW w:w="270" w:type="dxa"/>
          </w:tcPr>
          <w:p w14:paraId="0C601DED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68CD3C" w14:textId="4FE53E91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</w:rPr>
              <w:t>(283)</w:t>
            </w:r>
          </w:p>
        </w:tc>
        <w:tc>
          <w:tcPr>
            <w:tcW w:w="270" w:type="dxa"/>
          </w:tcPr>
          <w:p w14:paraId="75966337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692ED1" w14:textId="47A22EAC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</w:rPr>
              <w:t>(183)</w:t>
            </w:r>
          </w:p>
        </w:tc>
        <w:tc>
          <w:tcPr>
            <w:tcW w:w="270" w:type="dxa"/>
          </w:tcPr>
          <w:p w14:paraId="4F35C8E3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6898CF" w14:textId="31D90ADC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</w:rPr>
              <w:t>(283)</w:t>
            </w:r>
          </w:p>
        </w:tc>
      </w:tr>
      <w:tr w:rsidR="00F975E5" w:rsidRPr="003B4CEA" w14:paraId="143C08EA" w14:textId="77777777" w:rsidTr="00710A8C">
        <w:tc>
          <w:tcPr>
            <w:tcW w:w="4158" w:type="dxa"/>
            <w:gridSpan w:val="4"/>
          </w:tcPr>
          <w:p w14:paraId="782FC11B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B102D35" w14:textId="77777777" w:rsidR="00F975E5" w:rsidRPr="003B4CEA" w:rsidDel="00B97A85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A32299" w14:textId="06E3A00C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70,307</w:t>
            </w:r>
          </w:p>
        </w:tc>
        <w:tc>
          <w:tcPr>
            <w:tcW w:w="270" w:type="dxa"/>
          </w:tcPr>
          <w:p w14:paraId="0B7300FB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F955E7" w14:textId="5806C21C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131,202</w:t>
            </w:r>
          </w:p>
        </w:tc>
        <w:tc>
          <w:tcPr>
            <w:tcW w:w="270" w:type="dxa"/>
          </w:tcPr>
          <w:p w14:paraId="59616C03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799AEA" w14:textId="6CB91FB0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70,307</w:t>
            </w:r>
          </w:p>
        </w:tc>
        <w:tc>
          <w:tcPr>
            <w:tcW w:w="270" w:type="dxa"/>
          </w:tcPr>
          <w:p w14:paraId="1938C519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EE0B80" w14:textId="1BF94486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131,202</w:t>
            </w:r>
          </w:p>
        </w:tc>
      </w:tr>
      <w:tr w:rsidR="00F975E5" w:rsidRPr="003B4CEA" w14:paraId="02E8D397" w14:textId="77777777" w:rsidTr="00710A8C">
        <w:tc>
          <w:tcPr>
            <w:tcW w:w="3078" w:type="dxa"/>
            <w:gridSpan w:val="3"/>
          </w:tcPr>
          <w:p w14:paraId="5E2EC38F" w14:textId="77777777" w:rsidR="00F975E5" w:rsidRPr="003B4CEA" w:rsidDel="00B97A85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080" w:type="dxa"/>
          </w:tcPr>
          <w:p w14:paraId="43113AE3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0CEC90" w14:textId="77777777" w:rsidR="00F975E5" w:rsidRPr="003B4CEA" w:rsidDel="00B97A85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DBF87A" w14:textId="2DA915EE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</w:rPr>
              <w:t>(43,200)</w:t>
            </w:r>
          </w:p>
        </w:tc>
        <w:tc>
          <w:tcPr>
            <w:tcW w:w="270" w:type="dxa"/>
          </w:tcPr>
          <w:p w14:paraId="32D82196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8D32FD" w14:textId="323F6B46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</w:rPr>
              <w:t>(60,995)</w:t>
            </w:r>
          </w:p>
        </w:tc>
        <w:tc>
          <w:tcPr>
            <w:tcW w:w="270" w:type="dxa"/>
          </w:tcPr>
          <w:p w14:paraId="4BE9CFED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DAA3E4" w14:textId="776CD565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</w:rPr>
              <w:t>(43,200)</w:t>
            </w:r>
          </w:p>
        </w:tc>
        <w:tc>
          <w:tcPr>
            <w:tcW w:w="270" w:type="dxa"/>
          </w:tcPr>
          <w:p w14:paraId="55CE5824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182FA6" w14:textId="6E2E9C43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</w:rPr>
              <w:t>(60,995)</w:t>
            </w:r>
          </w:p>
        </w:tc>
      </w:tr>
      <w:tr w:rsidR="00F975E5" w:rsidRPr="003B4CEA" w14:paraId="14B2C1CD" w14:textId="77777777" w:rsidTr="00710A8C">
        <w:tc>
          <w:tcPr>
            <w:tcW w:w="1818" w:type="dxa"/>
          </w:tcPr>
          <w:p w14:paraId="390A0AFE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990" w:type="dxa"/>
          </w:tcPr>
          <w:p w14:paraId="51548286" w14:textId="77777777" w:rsidR="00F975E5" w:rsidRPr="003B4CEA" w:rsidDel="00B97A85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202DC4" w14:textId="77777777" w:rsidR="00F975E5" w:rsidRPr="003B4CEA" w:rsidDel="00B97A85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887EF0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7A82A5" w14:textId="77777777" w:rsidR="00F975E5" w:rsidRPr="003B4CEA" w:rsidDel="00B97A85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F2DC63" w14:textId="274D177C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</w:rPr>
              <w:t>27,107</w:t>
            </w:r>
          </w:p>
        </w:tc>
        <w:tc>
          <w:tcPr>
            <w:tcW w:w="270" w:type="dxa"/>
          </w:tcPr>
          <w:p w14:paraId="17FDCA1D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3F6FA8" w14:textId="2742C29A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</w:rPr>
              <w:t>70,207</w:t>
            </w:r>
          </w:p>
        </w:tc>
        <w:tc>
          <w:tcPr>
            <w:tcW w:w="270" w:type="dxa"/>
          </w:tcPr>
          <w:p w14:paraId="62AB77EA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243DD2" w14:textId="3B15741E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</w:rPr>
              <w:t>27,107</w:t>
            </w:r>
          </w:p>
        </w:tc>
        <w:tc>
          <w:tcPr>
            <w:tcW w:w="270" w:type="dxa"/>
          </w:tcPr>
          <w:p w14:paraId="74649E1E" w14:textId="77777777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12D644" w14:textId="578BC8BA" w:rsidR="00F975E5" w:rsidRPr="003B4CEA" w:rsidRDefault="00F975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70,207</w:t>
            </w:r>
          </w:p>
        </w:tc>
      </w:tr>
    </w:tbl>
    <w:p w14:paraId="470E27F8" w14:textId="77777777" w:rsidR="00624A26" w:rsidRPr="003B4CEA" w:rsidRDefault="00624A26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C92D54E" w14:textId="77777777" w:rsidR="00BE32A8" w:rsidRPr="003B4CEA" w:rsidRDefault="00BE32A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  <w:r w:rsidRPr="003B4CEA">
        <w:rPr>
          <w:rFonts w:ascii="Angsana New" w:hAnsi="Angsana New"/>
          <w:b/>
          <w:bCs/>
          <w:sz w:val="26"/>
          <w:szCs w:val="26"/>
          <w:cs/>
        </w:rPr>
        <w:t>บริษัท</w:t>
      </w:r>
    </w:p>
    <w:p w14:paraId="680DF7C3" w14:textId="77777777" w:rsidR="00BE32A8" w:rsidRPr="003B4CEA" w:rsidRDefault="00BE32A8" w:rsidP="003B4CE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p w14:paraId="7AE6D94A" w14:textId="77777777" w:rsidR="00BE32A8" w:rsidRPr="003B4CEA" w:rsidRDefault="00BE32A8" w:rsidP="003B4CEA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B4CEA">
        <w:rPr>
          <w:rFonts w:ascii="Angsana New" w:hAnsi="Angsana New"/>
          <w:sz w:val="26"/>
          <w:szCs w:val="26"/>
        </w:rPr>
        <w:t>1</w:t>
      </w:r>
      <w:r w:rsidRPr="003B4CEA">
        <w:rPr>
          <w:rFonts w:ascii="Angsana New" w:hAnsi="Angsana New"/>
          <w:sz w:val="26"/>
          <w:szCs w:val="26"/>
          <w:cs/>
        </w:rPr>
        <w:t xml:space="preserve"> ตุลาคม </w:t>
      </w:r>
      <w:r w:rsidRPr="003B4CEA">
        <w:rPr>
          <w:rFonts w:ascii="Angsana New" w:hAnsi="Angsana New"/>
          <w:sz w:val="26"/>
          <w:szCs w:val="26"/>
        </w:rPr>
        <w:t>2561</w:t>
      </w:r>
      <w:r w:rsidRPr="003B4CEA">
        <w:rPr>
          <w:rFonts w:ascii="Angsana New" w:hAnsi="Angsana New"/>
          <w:sz w:val="26"/>
          <w:szCs w:val="26"/>
          <w:cs/>
        </w:rPr>
        <w:t xml:space="preserve"> บริษัทได้รับวงเงินสินเชื่อจากสถาบันการเงินในประเทศแห่งที่หนึ่งจำนวนเงินรวม </w:t>
      </w:r>
      <w:r w:rsidRPr="003B4CEA">
        <w:rPr>
          <w:rFonts w:ascii="Angsana New" w:hAnsi="Angsana New"/>
          <w:sz w:val="26"/>
          <w:szCs w:val="26"/>
        </w:rPr>
        <w:t>130.0</w:t>
      </w:r>
      <w:r w:rsidRPr="003B4CEA">
        <w:rPr>
          <w:rFonts w:ascii="Angsana New" w:hAnsi="Angsana New"/>
          <w:sz w:val="26"/>
          <w:szCs w:val="26"/>
          <w:cs/>
        </w:rPr>
        <w:t xml:space="preserve"> ล้านบาท ซึ่งประกอบด้วย</w:t>
      </w:r>
    </w:p>
    <w:p w14:paraId="052AE9D7" w14:textId="77777777" w:rsidR="00BE32A8" w:rsidRPr="003B4CEA" w:rsidRDefault="00BE32A8" w:rsidP="003B4CE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227"/>
        <w:gridCol w:w="1350"/>
        <w:gridCol w:w="2610"/>
        <w:gridCol w:w="2560"/>
      </w:tblGrid>
      <w:tr w:rsidR="00BE32A8" w:rsidRPr="003B4CEA" w14:paraId="4311AD8C" w14:textId="77777777" w:rsidTr="00BE32A8">
        <w:tc>
          <w:tcPr>
            <w:tcW w:w="3227" w:type="dxa"/>
            <w:hideMark/>
          </w:tcPr>
          <w:p w14:paraId="5A599D9E" w14:textId="3F69430A" w:rsidR="00BE32A8" w:rsidRPr="003B4CEA" w:rsidRDefault="00BE32A8" w:rsidP="003B4CEA">
            <w:pPr>
              <w:pStyle w:val="a"/>
              <w:tabs>
                <w:tab w:val="clear" w:pos="1080"/>
                <w:tab w:val="left" w:pos="333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                    ประเภทของสินเชื่อ</w:t>
            </w: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350" w:type="dxa"/>
            <w:hideMark/>
          </w:tcPr>
          <w:p w14:paraId="3B009F4C" w14:textId="77777777" w:rsidR="00BE32A8" w:rsidRPr="003B4CEA" w:rsidRDefault="00BE32A8" w:rsidP="003B4CEA">
            <w:pPr>
              <w:pStyle w:val="a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วงเงิน (ล้านบาท)</w:t>
            </w:r>
          </w:p>
        </w:tc>
        <w:tc>
          <w:tcPr>
            <w:tcW w:w="2610" w:type="dxa"/>
            <w:hideMark/>
          </w:tcPr>
          <w:p w14:paraId="21EC0BD7" w14:textId="77777777" w:rsidR="00BE32A8" w:rsidRPr="003B4CEA" w:rsidRDefault="00BE32A8" w:rsidP="003B4CEA">
            <w:pPr>
              <w:pStyle w:val="a"/>
              <w:tabs>
                <w:tab w:val="clear" w:pos="1080"/>
                <w:tab w:val="left" w:pos="2394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               อัตราดอกเบี้ย</w:t>
            </w: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2560" w:type="dxa"/>
            <w:hideMark/>
          </w:tcPr>
          <w:p w14:paraId="778EF9CA" w14:textId="6B1280AF" w:rsidR="00BE32A8" w:rsidRPr="003B4CEA" w:rsidRDefault="00BE32A8" w:rsidP="003B4CEA">
            <w:pPr>
              <w:pStyle w:val="a"/>
              <w:tabs>
                <w:tab w:val="clear" w:pos="1080"/>
                <w:tab w:val="left" w:pos="2314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        ระยะเวลาการจ่ายชำระ</w:t>
            </w: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ab/>
            </w:r>
          </w:p>
        </w:tc>
      </w:tr>
      <w:tr w:rsidR="00BE32A8" w:rsidRPr="003B4CEA" w14:paraId="659ED9ED" w14:textId="77777777" w:rsidTr="00BE32A8">
        <w:tc>
          <w:tcPr>
            <w:tcW w:w="3227" w:type="dxa"/>
          </w:tcPr>
          <w:p w14:paraId="183BB4BF" w14:textId="77777777" w:rsidR="00BE32A8" w:rsidRPr="003B4CEA" w:rsidRDefault="00BE32A8" w:rsidP="003B4CEA">
            <w:pPr>
              <w:pStyle w:val="a"/>
              <w:tabs>
                <w:tab w:val="left" w:pos="270"/>
                <w:tab w:val="left" w:pos="360"/>
              </w:tabs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วงเงิน Term loan (ค่าที่ดิน)</w:t>
            </w:r>
          </w:p>
          <w:p w14:paraId="4591B18B" w14:textId="77777777" w:rsidR="00BE32A8" w:rsidRPr="003B4CEA" w:rsidRDefault="00BE32A8" w:rsidP="003B4CEA">
            <w:pPr>
              <w:pStyle w:val="a"/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0154F725" w14:textId="77777777" w:rsidR="00BE32A8" w:rsidRPr="003B4CEA" w:rsidRDefault="00BE32A8" w:rsidP="003B4CEA">
            <w:pPr>
              <w:pStyle w:val="a"/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3399EB28" w14:textId="77777777" w:rsidR="00BE32A8" w:rsidRPr="003B4CEA" w:rsidRDefault="00BE32A8" w:rsidP="003B4CEA">
            <w:pPr>
              <w:pStyle w:val="a"/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hideMark/>
          </w:tcPr>
          <w:p w14:paraId="32DF3786" w14:textId="77777777" w:rsidR="00BE32A8" w:rsidRPr="003B4CEA" w:rsidRDefault="00BE32A8" w:rsidP="003B4CEA">
            <w:pPr>
              <w:pStyle w:val="a"/>
              <w:tabs>
                <w:tab w:val="left" w:pos="774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130.0</w:t>
            </w:r>
          </w:p>
        </w:tc>
        <w:tc>
          <w:tcPr>
            <w:tcW w:w="2610" w:type="dxa"/>
          </w:tcPr>
          <w:p w14:paraId="3861D46D" w14:textId="77777777" w:rsidR="00BE32A8" w:rsidRPr="003B4CEA" w:rsidRDefault="00BE32A8" w:rsidP="003B4CEA">
            <w:pPr>
              <w:pStyle w:val="a"/>
              <w:tabs>
                <w:tab w:val="left" w:pos="25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อัตราเงินกู้ยืมขั้นต่ำลบร้อยละ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1.25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  <w:p w14:paraId="1C1F3965" w14:textId="77777777" w:rsidR="00BE32A8" w:rsidRPr="003B4CEA" w:rsidRDefault="00BE32A8" w:rsidP="003B4CEA">
            <w:pPr>
              <w:pStyle w:val="a"/>
              <w:tabs>
                <w:tab w:val="left" w:pos="252"/>
              </w:tabs>
              <w:spacing w:line="240" w:lineRule="atLeast"/>
              <w:ind w:left="25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74E9A71D" w14:textId="77777777" w:rsidR="00BE32A8" w:rsidRPr="003B4CEA" w:rsidRDefault="00BE32A8" w:rsidP="003B4CEA">
            <w:pPr>
              <w:pStyle w:val="a"/>
              <w:tabs>
                <w:tab w:val="left" w:pos="25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60" w:type="dxa"/>
            <w:hideMark/>
          </w:tcPr>
          <w:p w14:paraId="42BCF20E" w14:textId="1C8FCE15" w:rsidR="00BE32A8" w:rsidRPr="003B4CEA" w:rsidRDefault="00BE32A8" w:rsidP="003B4CEA">
            <w:pPr>
              <w:pStyle w:val="a"/>
              <w:tabs>
                <w:tab w:val="left" w:pos="16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งวดรายเดือนจำนวน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60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เดือนละ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2.2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 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ในงวดที่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1 - 59 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และ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0.2 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ล้านบาท ในงวดที่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GB"/>
              </w:rPr>
              <w:t>60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เริ่มเดือนพฤศจิกายน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</w:p>
        </w:tc>
      </w:tr>
    </w:tbl>
    <w:p w14:paraId="1A1B46F2" w14:textId="77777777" w:rsidR="00BE32A8" w:rsidRPr="003B4CEA" w:rsidRDefault="00BE32A8" w:rsidP="003B4CE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cs/>
        </w:rPr>
      </w:pPr>
    </w:p>
    <w:p w14:paraId="237D7055" w14:textId="63164150" w:rsidR="00BE32A8" w:rsidRPr="003B4CEA" w:rsidRDefault="00BE32A8" w:rsidP="003B4CEA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3B4CEA">
        <w:rPr>
          <w:rFonts w:ascii="Angsana New" w:hAnsi="Angsana New" w:cs="Angsana New"/>
          <w:sz w:val="26"/>
          <w:szCs w:val="26"/>
          <w:cs/>
        </w:rPr>
        <w:t>เงินกู้ยืมนี้ค้ำประกันด้วยการจำนองที่ดินพร้อมสิ่งปลูกสร้างของบริษัท</w:t>
      </w:r>
      <w:r w:rsidRPr="003B4CEA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3B4CEA">
        <w:rPr>
          <w:rFonts w:ascii="Angsana New" w:hAnsi="Angsana New" w:cs="Angsana New"/>
          <w:sz w:val="26"/>
          <w:szCs w:val="26"/>
          <w:cs/>
        </w:rPr>
        <w:t xml:space="preserve">ตามที่กล่าวไว้ในหมายเหตุ </w:t>
      </w:r>
      <w:r w:rsidRPr="003B4CEA">
        <w:rPr>
          <w:rFonts w:ascii="Angsana New" w:hAnsi="Angsana New" w:cs="Angsana New"/>
          <w:sz w:val="26"/>
          <w:szCs w:val="26"/>
          <w:lang w:val="en-US"/>
        </w:rPr>
        <w:t>1</w:t>
      </w:r>
      <w:r w:rsidRPr="003B4CEA">
        <w:rPr>
          <w:rFonts w:ascii="Angsana New" w:hAnsi="Angsana New" w:cs="Angsana New"/>
          <w:sz w:val="26"/>
          <w:szCs w:val="26"/>
          <w:cs/>
        </w:rPr>
        <w:t>1</w:t>
      </w:r>
    </w:p>
    <w:p w14:paraId="44E8606D" w14:textId="77777777" w:rsidR="00BE32A8" w:rsidRPr="003B4CEA" w:rsidRDefault="00BE32A8" w:rsidP="003B4CEA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lastRenderedPageBreak/>
        <w:t xml:space="preserve">เมื่อวันที่ </w:t>
      </w:r>
      <w:r w:rsidRPr="003B4CEA">
        <w:rPr>
          <w:rFonts w:ascii="Angsana New" w:hAnsi="Angsana New"/>
          <w:sz w:val="26"/>
          <w:szCs w:val="26"/>
        </w:rPr>
        <w:t>9</w:t>
      </w:r>
      <w:r w:rsidRPr="003B4CEA">
        <w:rPr>
          <w:rFonts w:ascii="Angsana New" w:hAnsi="Angsana New"/>
          <w:sz w:val="26"/>
          <w:szCs w:val="26"/>
          <w:cs/>
        </w:rPr>
        <w:t xml:space="preserve"> ตุลาคม </w:t>
      </w:r>
      <w:r w:rsidRPr="003B4CEA">
        <w:rPr>
          <w:rFonts w:ascii="Angsana New" w:hAnsi="Angsana New"/>
          <w:sz w:val="26"/>
          <w:szCs w:val="26"/>
        </w:rPr>
        <w:t>2563</w:t>
      </w:r>
      <w:r w:rsidRPr="003B4CEA">
        <w:rPr>
          <w:rFonts w:ascii="Angsana New" w:hAnsi="Angsana New"/>
          <w:sz w:val="26"/>
          <w:szCs w:val="26"/>
          <w:cs/>
        </w:rPr>
        <w:t xml:space="preserve"> บริษัทได้รับวงเงินสินเชื่อจากสถาบันการเงินในประเทศแห่งที่สองจำนวนเงินรวม </w:t>
      </w:r>
      <w:r w:rsidRPr="003B4CEA">
        <w:rPr>
          <w:rFonts w:ascii="Angsana New" w:hAnsi="Angsana New"/>
          <w:sz w:val="26"/>
          <w:szCs w:val="26"/>
        </w:rPr>
        <w:t>215.0</w:t>
      </w:r>
      <w:r w:rsidRPr="003B4CEA">
        <w:rPr>
          <w:rFonts w:ascii="Angsana New" w:hAnsi="Angsana New"/>
          <w:sz w:val="26"/>
          <w:szCs w:val="26"/>
          <w:cs/>
        </w:rPr>
        <w:t xml:space="preserve"> ล้านบาท ซึ่งประกอบด้วย</w:t>
      </w:r>
    </w:p>
    <w:p w14:paraId="21C81429" w14:textId="77777777" w:rsidR="00BE32A8" w:rsidRPr="003B4CEA" w:rsidRDefault="00BE32A8" w:rsidP="003B4CE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227"/>
        <w:gridCol w:w="1350"/>
        <w:gridCol w:w="2610"/>
        <w:gridCol w:w="2419"/>
      </w:tblGrid>
      <w:tr w:rsidR="00BE32A8" w:rsidRPr="003B4CEA" w14:paraId="4E32F6CC" w14:textId="77777777" w:rsidTr="00BE32A8">
        <w:tc>
          <w:tcPr>
            <w:tcW w:w="3227" w:type="dxa"/>
            <w:hideMark/>
          </w:tcPr>
          <w:p w14:paraId="13BA2537" w14:textId="40A9CE6E" w:rsidR="00BE32A8" w:rsidRPr="003B4CEA" w:rsidRDefault="00BE32A8" w:rsidP="003B4CEA">
            <w:pPr>
              <w:pStyle w:val="a"/>
              <w:tabs>
                <w:tab w:val="clear" w:pos="1080"/>
                <w:tab w:val="left" w:pos="333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                   ประเภทของสินเชื่อ</w:t>
            </w: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350" w:type="dxa"/>
            <w:hideMark/>
          </w:tcPr>
          <w:p w14:paraId="67326AEC" w14:textId="77777777" w:rsidR="00BE32A8" w:rsidRPr="003B4CEA" w:rsidRDefault="00BE32A8" w:rsidP="003B4CEA">
            <w:pPr>
              <w:pStyle w:val="a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วงเงิน (ล้านบาท)</w:t>
            </w:r>
          </w:p>
        </w:tc>
        <w:tc>
          <w:tcPr>
            <w:tcW w:w="2610" w:type="dxa"/>
            <w:hideMark/>
          </w:tcPr>
          <w:p w14:paraId="143CC591" w14:textId="77777777" w:rsidR="00BE32A8" w:rsidRPr="003B4CEA" w:rsidRDefault="00BE32A8" w:rsidP="003B4CEA">
            <w:pPr>
              <w:pStyle w:val="a"/>
              <w:tabs>
                <w:tab w:val="clear" w:pos="1080"/>
                <w:tab w:val="left" w:pos="2394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               อัตราดอกเบี้ย</w:t>
            </w: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2419" w:type="dxa"/>
            <w:hideMark/>
          </w:tcPr>
          <w:p w14:paraId="7A73F961" w14:textId="77777777" w:rsidR="00BE32A8" w:rsidRPr="003B4CEA" w:rsidRDefault="00BE32A8" w:rsidP="003B4CEA">
            <w:pPr>
              <w:pStyle w:val="a"/>
              <w:tabs>
                <w:tab w:val="clear" w:pos="1080"/>
                <w:tab w:val="left" w:pos="2208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       ระยะเวลาการจ่ายชำระ</w:t>
            </w: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ab/>
            </w:r>
          </w:p>
        </w:tc>
      </w:tr>
      <w:tr w:rsidR="00BE32A8" w:rsidRPr="003B4CEA" w14:paraId="3EE7AEED" w14:textId="77777777" w:rsidTr="00BE32A8">
        <w:tc>
          <w:tcPr>
            <w:tcW w:w="3227" w:type="dxa"/>
          </w:tcPr>
          <w:p w14:paraId="1432D3FE" w14:textId="77777777" w:rsidR="00BE32A8" w:rsidRPr="003B4CEA" w:rsidRDefault="00BE32A8" w:rsidP="003B4CEA">
            <w:pPr>
              <w:pStyle w:val="a"/>
              <w:tabs>
                <w:tab w:val="left" w:pos="270"/>
                <w:tab w:val="left" w:pos="360"/>
              </w:tabs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วงเงิน Term loan (ค่าที่ดิน)</w:t>
            </w:r>
          </w:p>
          <w:p w14:paraId="7CFB6F9E" w14:textId="77777777" w:rsidR="00BE32A8" w:rsidRPr="003B4CEA" w:rsidRDefault="00BE32A8" w:rsidP="003B4CEA">
            <w:pPr>
              <w:pStyle w:val="a"/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54F5F104" w14:textId="77777777" w:rsidR="00BE32A8" w:rsidRPr="003B4CEA" w:rsidRDefault="00BE32A8" w:rsidP="003B4CEA">
            <w:pPr>
              <w:pStyle w:val="a"/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7A2C0097" w14:textId="77777777" w:rsidR="00BE32A8" w:rsidRPr="003B4CEA" w:rsidRDefault="00BE32A8" w:rsidP="003B4CEA">
            <w:pPr>
              <w:pStyle w:val="a"/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hideMark/>
          </w:tcPr>
          <w:p w14:paraId="051F8E68" w14:textId="77777777" w:rsidR="00BE32A8" w:rsidRPr="003B4CEA" w:rsidRDefault="00BE32A8" w:rsidP="003B4CEA">
            <w:pPr>
              <w:pStyle w:val="a"/>
              <w:tabs>
                <w:tab w:val="left" w:pos="774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215.0</w:t>
            </w:r>
          </w:p>
        </w:tc>
        <w:tc>
          <w:tcPr>
            <w:tcW w:w="2610" w:type="dxa"/>
          </w:tcPr>
          <w:p w14:paraId="26A6CE7A" w14:textId="77777777" w:rsidR="00BE32A8" w:rsidRPr="003B4CEA" w:rsidRDefault="00BE32A8" w:rsidP="003B4CEA">
            <w:pPr>
              <w:pStyle w:val="a"/>
              <w:tabs>
                <w:tab w:val="left" w:pos="25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อัตราเงินกู้ยืมขั้นต่ำลบร้อยละ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1.50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  <w:p w14:paraId="684BD59E" w14:textId="77777777" w:rsidR="00BE32A8" w:rsidRPr="003B4CEA" w:rsidRDefault="00BE32A8" w:rsidP="003B4CEA">
            <w:pPr>
              <w:pStyle w:val="a"/>
              <w:tabs>
                <w:tab w:val="left" w:pos="252"/>
              </w:tabs>
              <w:spacing w:line="240" w:lineRule="atLeast"/>
              <w:ind w:left="25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404EEA30" w14:textId="77777777" w:rsidR="00BE32A8" w:rsidRPr="003B4CEA" w:rsidRDefault="00BE32A8" w:rsidP="003B4CEA">
            <w:pPr>
              <w:pStyle w:val="a"/>
              <w:tabs>
                <w:tab w:val="left" w:pos="25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9" w:type="dxa"/>
            <w:hideMark/>
          </w:tcPr>
          <w:p w14:paraId="2E7AFA79" w14:textId="77777777" w:rsidR="00BE32A8" w:rsidRPr="003B4CEA" w:rsidRDefault="00BE32A8" w:rsidP="003B4CEA">
            <w:pPr>
              <w:pStyle w:val="a"/>
              <w:tabs>
                <w:tab w:val="left" w:pos="16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งวดรายเดือนจำนวน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60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เดือนละ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3.6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 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ในงวดที่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1 - 59 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และ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2.6 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ล้านบาท ในงวดที่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GB"/>
              </w:rPr>
              <w:t>60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เริ่มเดือนพฤศจิกายน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2563 </w:t>
            </w:r>
          </w:p>
        </w:tc>
      </w:tr>
    </w:tbl>
    <w:p w14:paraId="592E9210" w14:textId="77777777" w:rsidR="00BE32A8" w:rsidRPr="003B4CEA" w:rsidRDefault="00BE32A8" w:rsidP="003B4CEA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en-US"/>
        </w:rPr>
      </w:pPr>
    </w:p>
    <w:p w14:paraId="6AA65317" w14:textId="443DB7D1" w:rsidR="00BE32A8" w:rsidRPr="003B4CEA" w:rsidRDefault="00BE32A8" w:rsidP="003B4CEA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B4CEA">
        <w:rPr>
          <w:rFonts w:ascii="Angsana New" w:hAnsi="Angsana New" w:cs="Angsana New"/>
          <w:sz w:val="26"/>
          <w:szCs w:val="26"/>
          <w:cs/>
        </w:rPr>
        <w:t>เงินกู้ยืมนี้ค้ำประกันด้วยการจำนองที่ดินของบริษัท</w:t>
      </w:r>
      <w:r w:rsidRPr="003B4CEA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3B4CEA">
        <w:rPr>
          <w:rFonts w:ascii="Angsana New" w:hAnsi="Angsana New" w:cs="Angsana New"/>
          <w:sz w:val="26"/>
          <w:szCs w:val="26"/>
          <w:cs/>
        </w:rPr>
        <w:t xml:space="preserve">ตามที่กล่าวไว้ในหมายเหตุ </w:t>
      </w:r>
      <w:r w:rsidRPr="003B4CEA">
        <w:rPr>
          <w:rFonts w:ascii="Angsana New" w:hAnsi="Angsana New" w:cs="Angsana New"/>
          <w:sz w:val="26"/>
          <w:szCs w:val="26"/>
          <w:lang w:val="en-US"/>
        </w:rPr>
        <w:t>1</w:t>
      </w:r>
      <w:r w:rsidRPr="003B4CEA">
        <w:rPr>
          <w:rFonts w:ascii="Angsana New" w:hAnsi="Angsana New" w:cs="Angsana New"/>
          <w:sz w:val="26"/>
          <w:szCs w:val="26"/>
          <w:cs/>
          <w:lang w:val="en-US"/>
        </w:rPr>
        <w:t>1</w:t>
      </w:r>
    </w:p>
    <w:p w14:paraId="0EC1A26C" w14:textId="77777777" w:rsidR="00BE32A8" w:rsidRPr="003B4CEA" w:rsidRDefault="00BE32A8" w:rsidP="003B4CEA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5405CA38" w14:textId="77777777" w:rsidR="00BE32A8" w:rsidRPr="003B4CEA" w:rsidRDefault="00BE32A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 เช่น การดำรงอัตราส่วนทางการเงินและอื่น ๆ</w:t>
      </w:r>
      <w:r w:rsidRPr="003B4CEA">
        <w:rPr>
          <w:rFonts w:ascii="Angsana New" w:hAnsi="Angsana New"/>
          <w:sz w:val="26"/>
          <w:szCs w:val="26"/>
        </w:rPr>
        <w:t xml:space="preserve"> </w:t>
      </w:r>
    </w:p>
    <w:p w14:paraId="0FD15E92" w14:textId="5735EB8D" w:rsidR="00E26D0A" w:rsidRPr="003B4CEA" w:rsidRDefault="00E26D0A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0D42A189" w14:textId="061286FD" w:rsidR="00BE32A8" w:rsidRPr="003B4CEA" w:rsidRDefault="00BE32A8" w:rsidP="003B4CEA">
      <w:pPr>
        <w:pStyle w:val="a"/>
        <w:spacing w:line="240" w:lineRule="atLeast"/>
        <w:jc w:val="thaiDistribute"/>
        <w:rPr>
          <w:rFonts w:ascii="Angsana New" w:hAnsi="Angsana New" w:cs="Angsana New"/>
          <w:b/>
          <w:bCs/>
          <w:sz w:val="26"/>
          <w:szCs w:val="26"/>
          <w:cs/>
        </w:rPr>
      </w:pPr>
      <w:r w:rsidRPr="003B4CEA">
        <w:rPr>
          <w:rFonts w:ascii="Angsana New" w:hAnsi="Angsana New" w:cs="Angsana New"/>
          <w:b/>
          <w:bCs/>
          <w:sz w:val="26"/>
          <w:szCs w:val="26"/>
          <w:cs/>
        </w:rPr>
        <w:t>บริษัทย่อย</w:t>
      </w:r>
    </w:p>
    <w:p w14:paraId="503BB6E5" w14:textId="77777777" w:rsidR="00BE32A8" w:rsidRPr="003B4CEA" w:rsidRDefault="00BE32A8" w:rsidP="003B4CE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p w14:paraId="1DE45CE4" w14:textId="4AA21239" w:rsidR="00BE32A8" w:rsidRPr="003B4CEA" w:rsidRDefault="00BE32A8" w:rsidP="003B4CEA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en-US"/>
        </w:rPr>
      </w:pPr>
      <w:r w:rsidRPr="003B4CEA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Pr="003B4CEA">
        <w:rPr>
          <w:rFonts w:ascii="Angsana New" w:hAnsi="Angsana New" w:cs="Angsana New"/>
          <w:sz w:val="26"/>
          <w:szCs w:val="26"/>
          <w:lang w:val="en-US"/>
        </w:rPr>
        <w:t xml:space="preserve">28 </w:t>
      </w:r>
      <w:r w:rsidRPr="003B4CEA">
        <w:rPr>
          <w:rFonts w:ascii="Angsana New" w:hAnsi="Angsana New" w:cs="Angsana New"/>
          <w:sz w:val="26"/>
          <w:szCs w:val="26"/>
          <w:cs/>
          <w:lang w:val="en-US"/>
        </w:rPr>
        <w:t>มกราคม</w:t>
      </w:r>
      <w:r w:rsidRPr="003B4CEA">
        <w:rPr>
          <w:rFonts w:ascii="Angsana New" w:hAnsi="Angsana New" w:cs="Angsana New"/>
          <w:sz w:val="26"/>
          <w:szCs w:val="26"/>
          <w:cs/>
        </w:rPr>
        <w:t xml:space="preserve"> </w:t>
      </w:r>
      <w:r w:rsidRPr="003B4CEA">
        <w:rPr>
          <w:rFonts w:ascii="Angsana New" w:hAnsi="Angsana New" w:cs="Angsana New"/>
          <w:sz w:val="26"/>
          <w:szCs w:val="26"/>
          <w:lang w:val="en-US"/>
        </w:rPr>
        <w:t>2557</w:t>
      </w:r>
      <w:r w:rsidRPr="003B4CEA">
        <w:rPr>
          <w:rFonts w:ascii="Angsana New" w:hAnsi="Angsana New" w:cs="Angsana New"/>
          <w:sz w:val="26"/>
          <w:szCs w:val="26"/>
          <w:cs/>
        </w:rPr>
        <w:t xml:space="preserve"> บริษัท</w:t>
      </w:r>
      <w:r w:rsidRPr="003B4CEA">
        <w:rPr>
          <w:rFonts w:ascii="Angsana New" w:hAnsi="Angsana New" w:cs="Angsana New"/>
          <w:sz w:val="26"/>
          <w:szCs w:val="26"/>
          <w:cs/>
          <w:lang w:val="en-US"/>
        </w:rPr>
        <w:t>ย่อยแห่งหนึ่ง</w:t>
      </w:r>
      <w:r w:rsidRPr="003B4CEA">
        <w:rPr>
          <w:rFonts w:ascii="Angsana New" w:hAnsi="Angsana New" w:cs="Angsana New"/>
          <w:sz w:val="26"/>
          <w:szCs w:val="26"/>
          <w:cs/>
        </w:rPr>
        <w:t xml:space="preserve">ได้รับวงเงินสินเชื่อจากสถาบันการเงินในประเทศแห่งหนึ่งจำนวนเงินรวม </w:t>
      </w:r>
      <w:r w:rsidRPr="003B4CEA">
        <w:rPr>
          <w:rFonts w:ascii="Angsana New" w:hAnsi="Angsana New" w:cs="Angsana New"/>
          <w:sz w:val="26"/>
          <w:szCs w:val="26"/>
          <w:lang w:val="en-US"/>
        </w:rPr>
        <w:t>1,898</w:t>
      </w:r>
      <w:r w:rsidRPr="003B4CEA">
        <w:rPr>
          <w:rFonts w:ascii="Angsana New" w:hAnsi="Angsana New" w:cs="Angsana New"/>
          <w:sz w:val="26"/>
          <w:szCs w:val="26"/>
          <w:cs/>
        </w:rPr>
        <w:t xml:space="preserve"> ล้านบาท เพื่อใช้ในการดำเนินกิจการจำหน่ายคอนกรีตผสมเสร็จและหล่อแบบคอนกรีตของบริษัทย่อย ต่อมาเมื่อวันที่ </w:t>
      </w:r>
      <w:r w:rsidRPr="003B4CEA">
        <w:rPr>
          <w:rFonts w:ascii="Angsana New" w:hAnsi="Angsana New" w:cs="Angsana New"/>
          <w:sz w:val="26"/>
          <w:szCs w:val="26"/>
          <w:lang w:val="en-US"/>
        </w:rPr>
        <w:t>15</w:t>
      </w:r>
      <w:r w:rsidRPr="003B4CEA">
        <w:rPr>
          <w:rFonts w:ascii="Angsana New" w:hAnsi="Angsana New" w:cs="Angsana New"/>
          <w:sz w:val="26"/>
          <w:szCs w:val="26"/>
          <w:cs/>
          <w:lang w:val="en-US"/>
        </w:rPr>
        <w:t xml:space="preserve"> กันยายน </w:t>
      </w:r>
      <w:r w:rsidRPr="003B4CEA">
        <w:rPr>
          <w:rFonts w:ascii="Angsana New" w:hAnsi="Angsana New" w:cs="Angsana New"/>
          <w:sz w:val="26"/>
          <w:szCs w:val="26"/>
          <w:lang w:val="en-US"/>
        </w:rPr>
        <w:t xml:space="preserve">2558 </w:t>
      </w:r>
      <w:r w:rsidRPr="003B4CEA">
        <w:rPr>
          <w:rFonts w:ascii="Angsana New" w:hAnsi="Angsana New" w:cs="Angsana New"/>
          <w:sz w:val="26"/>
          <w:szCs w:val="26"/>
          <w:cs/>
          <w:lang w:val="en-US"/>
        </w:rPr>
        <w:t>บริษัทย่อยดังกล่าวได้ทำสัญญาแก้ไขเงินกู้กับสถาบันการเงินดังกล่าว</w:t>
      </w:r>
      <w:r w:rsidRPr="003B4CEA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3B4CEA">
        <w:rPr>
          <w:rFonts w:ascii="Angsana New" w:hAnsi="Angsana New" w:cs="Angsana New"/>
          <w:sz w:val="26"/>
          <w:szCs w:val="26"/>
          <w:cs/>
          <w:lang w:val="en-US"/>
        </w:rPr>
        <w:t xml:space="preserve">และเมื่อวันที่ </w:t>
      </w:r>
      <w:r w:rsidRPr="003B4CEA">
        <w:rPr>
          <w:rFonts w:ascii="Angsana New" w:hAnsi="Angsana New" w:cs="Angsana New"/>
          <w:sz w:val="26"/>
          <w:szCs w:val="26"/>
          <w:lang w:val="en-US"/>
        </w:rPr>
        <w:t>11</w:t>
      </w:r>
      <w:r w:rsidRPr="003B4CEA">
        <w:rPr>
          <w:rFonts w:ascii="Angsana New" w:hAnsi="Angsana New" w:cs="Angsana New"/>
          <w:sz w:val="26"/>
          <w:szCs w:val="26"/>
          <w:cs/>
          <w:lang w:val="en-US"/>
        </w:rPr>
        <w:t xml:space="preserve"> มิถุนายน </w:t>
      </w:r>
      <w:r w:rsidRPr="003B4CEA">
        <w:rPr>
          <w:rFonts w:ascii="Angsana New" w:hAnsi="Angsana New" w:cs="Angsana New"/>
          <w:sz w:val="26"/>
          <w:szCs w:val="26"/>
          <w:lang w:val="en-US"/>
        </w:rPr>
        <w:t xml:space="preserve">2564 </w:t>
      </w:r>
      <w:r w:rsidRPr="003B4CEA">
        <w:rPr>
          <w:rFonts w:ascii="Angsana New" w:hAnsi="Angsana New" w:cs="Angsana New"/>
          <w:sz w:val="26"/>
          <w:szCs w:val="26"/>
          <w:cs/>
          <w:lang w:val="en-US"/>
        </w:rPr>
        <w:t>บริษัท</w:t>
      </w:r>
      <w:r w:rsidR="00CB47D7" w:rsidRPr="003B4CEA">
        <w:rPr>
          <w:rFonts w:ascii="Angsana New" w:hAnsi="Angsana New" w:cs="Angsana New"/>
          <w:sz w:val="26"/>
          <w:szCs w:val="26"/>
          <w:cs/>
          <w:lang w:val="en-US"/>
        </w:rPr>
        <w:t>ย่อยดังกล่าว</w:t>
      </w:r>
      <w:r w:rsidRPr="003B4CEA">
        <w:rPr>
          <w:rFonts w:ascii="Angsana New" w:hAnsi="Angsana New" w:cs="Angsana New"/>
          <w:sz w:val="26"/>
          <w:szCs w:val="26"/>
          <w:cs/>
          <w:lang w:val="en-US"/>
        </w:rPr>
        <w:t xml:space="preserve">ได้รับวงเงินหนังสือค้ำประกันเพิ่มเติมจำนวนเงิน </w:t>
      </w:r>
      <w:r w:rsidRPr="003B4CEA">
        <w:rPr>
          <w:rFonts w:ascii="Angsana New" w:hAnsi="Angsana New" w:cs="Angsana New"/>
          <w:sz w:val="26"/>
          <w:szCs w:val="26"/>
          <w:lang w:val="en-US"/>
        </w:rPr>
        <w:t>400</w:t>
      </w:r>
      <w:r w:rsidRPr="003B4CEA">
        <w:rPr>
          <w:rFonts w:ascii="Angsana New" w:hAnsi="Angsana New" w:cs="Angsana New"/>
          <w:sz w:val="26"/>
          <w:szCs w:val="26"/>
          <w:cs/>
          <w:lang w:val="en-US"/>
        </w:rPr>
        <w:t xml:space="preserve"> ล้านบาท โดยวงเงินสินเชื่อประกอบด้วย</w:t>
      </w:r>
    </w:p>
    <w:p w14:paraId="5CCC474E" w14:textId="77777777" w:rsidR="00BE32A8" w:rsidRPr="003B4CEA" w:rsidRDefault="00BE32A8" w:rsidP="003B4CE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3618"/>
        <w:gridCol w:w="1350"/>
        <w:gridCol w:w="2610"/>
        <w:gridCol w:w="2340"/>
      </w:tblGrid>
      <w:tr w:rsidR="00BE32A8" w:rsidRPr="003B4CEA" w14:paraId="4C1792F5" w14:textId="77777777" w:rsidTr="00F2064C">
        <w:tc>
          <w:tcPr>
            <w:tcW w:w="3618" w:type="dxa"/>
          </w:tcPr>
          <w:p w14:paraId="23D8692F" w14:textId="77777777" w:rsidR="00BE32A8" w:rsidRPr="003B4CEA" w:rsidRDefault="00BE32A8" w:rsidP="00D36E0A">
            <w:pPr>
              <w:pStyle w:val="a"/>
              <w:tabs>
                <w:tab w:val="clear" w:pos="1080"/>
                <w:tab w:val="left" w:pos="3330"/>
              </w:tabs>
              <w:spacing w:line="240" w:lineRule="atLeast"/>
              <w:ind w:left="-42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                       ประเภทของสินเชื่อ</w:t>
            </w: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350" w:type="dxa"/>
          </w:tcPr>
          <w:p w14:paraId="4047EE7D" w14:textId="77777777" w:rsidR="00BE32A8" w:rsidRPr="003B4CEA" w:rsidRDefault="00BE32A8" w:rsidP="003B4CEA">
            <w:pPr>
              <w:pStyle w:val="a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วงเงิน (ล้านบาท)</w:t>
            </w:r>
          </w:p>
        </w:tc>
        <w:tc>
          <w:tcPr>
            <w:tcW w:w="2610" w:type="dxa"/>
          </w:tcPr>
          <w:p w14:paraId="22951704" w14:textId="77777777" w:rsidR="00BE32A8" w:rsidRPr="003B4CEA" w:rsidRDefault="00BE32A8" w:rsidP="003B4CEA">
            <w:pPr>
              <w:pStyle w:val="a"/>
              <w:tabs>
                <w:tab w:val="clear" w:pos="1080"/>
                <w:tab w:val="left" w:pos="2394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               อัตราดอกเบี้ย</w:t>
            </w: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2340" w:type="dxa"/>
          </w:tcPr>
          <w:p w14:paraId="4CA0B39E" w14:textId="77777777" w:rsidR="00BE32A8" w:rsidRPr="003B4CEA" w:rsidRDefault="00BE32A8" w:rsidP="003B4CEA">
            <w:pPr>
              <w:pStyle w:val="a"/>
              <w:tabs>
                <w:tab w:val="clear" w:pos="1080"/>
                <w:tab w:val="left" w:pos="2052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     ระยะเวลาการจ่ายชำระ</w:t>
            </w: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ab/>
            </w:r>
          </w:p>
        </w:tc>
      </w:tr>
      <w:tr w:rsidR="00BE32A8" w:rsidRPr="003B4CEA" w14:paraId="3C714983" w14:textId="77777777" w:rsidTr="00F2064C">
        <w:tc>
          <w:tcPr>
            <w:tcW w:w="3618" w:type="dxa"/>
          </w:tcPr>
          <w:p w14:paraId="3F6DA3AF" w14:textId="77777777" w:rsidR="00BE32A8" w:rsidRPr="003B4CEA" w:rsidRDefault="00BE32A8" w:rsidP="003B4CEA">
            <w:pPr>
              <w:pStyle w:val="a"/>
              <w:tabs>
                <w:tab w:val="left" w:pos="270"/>
              </w:tabs>
              <w:spacing w:line="240" w:lineRule="atLeast"/>
              <w:ind w:left="270" w:hanging="270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ก) 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ab/>
              <w:t>วงเงิน Term loan (ค่าที่ดิน)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</w:p>
          <w:p w14:paraId="6C2D52E1" w14:textId="77777777" w:rsidR="00BE32A8" w:rsidRPr="003B4CEA" w:rsidRDefault="00BE32A8" w:rsidP="003B4CEA">
            <w:pPr>
              <w:pStyle w:val="a"/>
              <w:tabs>
                <w:tab w:val="left" w:pos="270"/>
              </w:tabs>
              <w:spacing w:line="240" w:lineRule="atLeast"/>
              <w:ind w:left="270" w:hanging="270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ab/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(ให้เบิกเงินกู้ได้ในสัดส่วนร้อยละ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75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ราคาตามหนังสือสัญญาขายที่ดินแต่ไม่เกินวงเงิน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GB"/>
              </w:rPr>
              <w:t>Term loan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21D16791" w14:textId="77777777" w:rsidR="00BE32A8" w:rsidRPr="003B4CEA" w:rsidRDefault="00BE32A8" w:rsidP="003B4CEA">
            <w:pPr>
              <w:pStyle w:val="a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2610" w:type="dxa"/>
          </w:tcPr>
          <w:p w14:paraId="797EF9D1" w14:textId="77777777" w:rsidR="00BE32A8" w:rsidRPr="003B4CEA" w:rsidRDefault="00BE32A8" w:rsidP="003B4CEA">
            <w:pPr>
              <w:pStyle w:val="a"/>
              <w:tabs>
                <w:tab w:val="clear" w:pos="1080"/>
                <w:tab w:val="left" w:pos="25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อัตราเงินกู้ยืมขั้นต่ำลบร้อยละ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0.75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 </w:t>
            </w:r>
          </w:p>
          <w:p w14:paraId="1742C675" w14:textId="77777777" w:rsidR="00BE32A8" w:rsidRPr="003B4CEA" w:rsidRDefault="00BE32A8" w:rsidP="003B4CEA">
            <w:pPr>
              <w:pStyle w:val="a"/>
              <w:tabs>
                <w:tab w:val="clear" w:pos="1080"/>
                <w:tab w:val="left" w:pos="252"/>
              </w:tabs>
              <w:spacing w:line="240" w:lineRule="atLeast"/>
              <w:ind w:left="25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77C42FF9" w14:textId="77777777" w:rsidR="00BE32A8" w:rsidRPr="003B4CEA" w:rsidRDefault="00BE32A8" w:rsidP="003B4CEA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งวดรายเดือนจำนวน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96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เดือนละไม่ต่ำกว่า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2.25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ในงวดที่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1 - 19 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และ ไม่ต่ำกว่า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2.35 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ล้านบาท ในงวดที่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GB"/>
              </w:rPr>
              <w:t>20 - 96</w:t>
            </w:r>
          </w:p>
        </w:tc>
      </w:tr>
      <w:tr w:rsidR="00BE32A8" w:rsidRPr="003B4CEA" w14:paraId="41EDADD1" w14:textId="77777777" w:rsidTr="00F2064C">
        <w:tc>
          <w:tcPr>
            <w:tcW w:w="3618" w:type="dxa"/>
          </w:tcPr>
          <w:p w14:paraId="112EF131" w14:textId="77777777" w:rsidR="00BE32A8" w:rsidRPr="003B4CEA" w:rsidRDefault="00BE32A8" w:rsidP="003B4CEA">
            <w:pPr>
              <w:pStyle w:val="a"/>
              <w:tabs>
                <w:tab w:val="left" w:pos="270"/>
              </w:tabs>
              <w:spacing w:line="240" w:lineRule="atLeast"/>
              <w:ind w:left="270" w:hanging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0E79E7F" w14:textId="77777777" w:rsidR="00BE32A8" w:rsidRPr="003B4CEA" w:rsidRDefault="00BE32A8" w:rsidP="003B4CEA">
            <w:pPr>
              <w:pStyle w:val="a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</w:tcPr>
          <w:p w14:paraId="60B842BB" w14:textId="77777777" w:rsidR="00BE32A8" w:rsidRPr="003B4CEA" w:rsidRDefault="00BE32A8" w:rsidP="003B4CEA">
            <w:pPr>
              <w:pStyle w:val="a"/>
              <w:tabs>
                <w:tab w:val="clear" w:pos="1080"/>
                <w:tab w:val="left" w:pos="25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17E4DC8C" w14:textId="77777777" w:rsidR="00BE32A8" w:rsidRPr="003B4CEA" w:rsidRDefault="00BE32A8" w:rsidP="003B4CEA">
            <w:pPr>
              <w:pStyle w:val="a"/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E32A8" w:rsidRPr="003B4CEA" w14:paraId="0CC67B41" w14:textId="77777777" w:rsidTr="00F2064C">
        <w:tc>
          <w:tcPr>
            <w:tcW w:w="3618" w:type="dxa"/>
          </w:tcPr>
          <w:p w14:paraId="5449436A" w14:textId="77777777" w:rsidR="00BE32A8" w:rsidRPr="003B4CEA" w:rsidRDefault="00BE32A8" w:rsidP="003B4CEA">
            <w:pPr>
              <w:pStyle w:val="a"/>
              <w:tabs>
                <w:tab w:val="left" w:pos="270"/>
              </w:tabs>
              <w:spacing w:line="240" w:lineRule="atLeast"/>
              <w:ind w:left="270" w:hanging="270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ข)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ab/>
              <w:t>วงเงิน Term loan (ค่าพัฒนาที่ดิน และสาธารณูปโภค)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</w:p>
          <w:p w14:paraId="19AC1C31" w14:textId="77777777" w:rsidR="00BE32A8" w:rsidRPr="003B4CEA" w:rsidRDefault="00BE32A8" w:rsidP="003B4CEA">
            <w:pPr>
              <w:pStyle w:val="a"/>
              <w:tabs>
                <w:tab w:val="left" w:pos="270"/>
              </w:tabs>
              <w:spacing w:line="240" w:lineRule="atLeast"/>
              <w:ind w:left="270" w:hanging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ab/>
              <w:t xml:space="preserve">(ให้เบิกเงินกู้ได้ในสัดส่วนร้อยละ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60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มูลค่างานที่เกิดขึ้นจริง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ตามรายงานประเมินราคาของบริษัทประเมินราคาภายนอกที่สถาบันการเงินได้ขึ้นทะเบียนไว้ แต่ไม่เกินวงเงิน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GB"/>
              </w:rPr>
              <w:t>Term loan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7AC23FBD" w14:textId="77777777" w:rsidR="00BE32A8" w:rsidRPr="003B4CEA" w:rsidRDefault="00BE32A8" w:rsidP="003B4CEA">
            <w:pPr>
              <w:pStyle w:val="a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413</w:t>
            </w:r>
          </w:p>
        </w:tc>
        <w:tc>
          <w:tcPr>
            <w:tcW w:w="2610" w:type="dxa"/>
          </w:tcPr>
          <w:p w14:paraId="091441DB" w14:textId="77777777" w:rsidR="00BE32A8" w:rsidRPr="003B4CEA" w:rsidRDefault="00BE32A8" w:rsidP="003B4CEA">
            <w:pPr>
              <w:pStyle w:val="a"/>
              <w:tabs>
                <w:tab w:val="clear" w:pos="1080"/>
                <w:tab w:val="left" w:pos="25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อัตราเงินกู้ยืมขั้นต่ำลบร้อยละ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0.75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  <w:p w14:paraId="692F1C56" w14:textId="77777777" w:rsidR="00BE32A8" w:rsidRPr="003B4CEA" w:rsidRDefault="00BE32A8" w:rsidP="003B4CEA">
            <w:pPr>
              <w:pStyle w:val="a"/>
              <w:tabs>
                <w:tab w:val="clear" w:pos="1080"/>
                <w:tab w:val="left" w:pos="252"/>
              </w:tabs>
              <w:spacing w:line="240" w:lineRule="atLeast"/>
              <w:ind w:left="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4F5F0EC5" w14:textId="77777777" w:rsidR="00BE32A8" w:rsidRPr="003B4CEA" w:rsidRDefault="00BE32A8" w:rsidP="003B4CEA">
            <w:pPr>
              <w:pStyle w:val="a"/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งวดรายเดือนจำนวน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96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เดือนละไม่ต่ำกว่า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4.5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 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ในงวดที่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1 - 19 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และ ไม่ต่ำกว่า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5.4 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ล้านบาท ในงวดที่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GB"/>
              </w:rPr>
              <w:t>20 - 96</w:t>
            </w:r>
          </w:p>
        </w:tc>
      </w:tr>
      <w:tr w:rsidR="00BE32A8" w:rsidRPr="003B4CEA" w14:paraId="332768FD" w14:textId="77777777" w:rsidTr="00F2064C">
        <w:tc>
          <w:tcPr>
            <w:tcW w:w="3618" w:type="dxa"/>
          </w:tcPr>
          <w:p w14:paraId="35731E5E" w14:textId="77777777" w:rsidR="00BE32A8" w:rsidRPr="003B4CEA" w:rsidRDefault="00BE32A8" w:rsidP="003B4CEA">
            <w:pPr>
              <w:pStyle w:val="a"/>
              <w:tabs>
                <w:tab w:val="left" w:pos="270"/>
              </w:tabs>
              <w:spacing w:line="240" w:lineRule="atLeast"/>
              <w:ind w:left="270" w:hanging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C60C701" w14:textId="77777777" w:rsidR="00BE32A8" w:rsidRPr="003B4CEA" w:rsidRDefault="00BE32A8" w:rsidP="003B4CEA">
            <w:pPr>
              <w:pStyle w:val="a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10" w:type="dxa"/>
          </w:tcPr>
          <w:p w14:paraId="47BF3672" w14:textId="77777777" w:rsidR="00BE32A8" w:rsidRPr="003B4CEA" w:rsidRDefault="00BE32A8" w:rsidP="003B4CEA">
            <w:pPr>
              <w:pStyle w:val="a"/>
              <w:tabs>
                <w:tab w:val="left" w:pos="25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0D989F64" w14:textId="77777777" w:rsidR="00BE32A8" w:rsidRPr="003B4CEA" w:rsidRDefault="00BE32A8" w:rsidP="003B4CEA">
            <w:pPr>
              <w:pStyle w:val="a"/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2420EDBA" w14:textId="77777777" w:rsidR="00AF5370" w:rsidRPr="003B4CEA" w:rsidRDefault="00AF5370" w:rsidP="003B4CEA">
      <w:r w:rsidRPr="003B4CEA">
        <w:br w:type="page"/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3618"/>
        <w:gridCol w:w="1350"/>
        <w:gridCol w:w="2610"/>
        <w:gridCol w:w="2340"/>
      </w:tblGrid>
      <w:tr w:rsidR="00AF5370" w:rsidRPr="003B4CEA" w14:paraId="7A79D059" w14:textId="77777777" w:rsidTr="00564D7D">
        <w:tc>
          <w:tcPr>
            <w:tcW w:w="3618" w:type="dxa"/>
          </w:tcPr>
          <w:p w14:paraId="5BEE0B30" w14:textId="2E3AE2F0" w:rsidR="00AF5370" w:rsidRPr="003B4CEA" w:rsidRDefault="00AF5370" w:rsidP="003B4CEA">
            <w:pPr>
              <w:pStyle w:val="a"/>
              <w:tabs>
                <w:tab w:val="clear" w:pos="1080"/>
                <w:tab w:val="left" w:pos="333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lastRenderedPageBreak/>
              <w:t xml:space="preserve">                        ประเภทของสินเชื่อ</w:t>
            </w: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350" w:type="dxa"/>
          </w:tcPr>
          <w:p w14:paraId="56301990" w14:textId="77777777" w:rsidR="00AF5370" w:rsidRPr="003B4CEA" w:rsidRDefault="00AF5370" w:rsidP="003B4CEA">
            <w:pPr>
              <w:pStyle w:val="a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วงเงิน (ล้านบาท)</w:t>
            </w:r>
          </w:p>
        </w:tc>
        <w:tc>
          <w:tcPr>
            <w:tcW w:w="2610" w:type="dxa"/>
          </w:tcPr>
          <w:p w14:paraId="0E517D16" w14:textId="77777777" w:rsidR="00AF5370" w:rsidRPr="003B4CEA" w:rsidRDefault="00AF5370" w:rsidP="003B4CEA">
            <w:pPr>
              <w:pStyle w:val="a"/>
              <w:tabs>
                <w:tab w:val="clear" w:pos="1080"/>
                <w:tab w:val="left" w:pos="2394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               อัตราดอกเบี้ย</w:t>
            </w: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2340" w:type="dxa"/>
          </w:tcPr>
          <w:p w14:paraId="67386B50" w14:textId="77777777" w:rsidR="00AF5370" w:rsidRPr="003B4CEA" w:rsidRDefault="00AF5370" w:rsidP="003B4CEA">
            <w:pPr>
              <w:pStyle w:val="a"/>
              <w:tabs>
                <w:tab w:val="clear" w:pos="1080"/>
                <w:tab w:val="left" w:pos="2052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     ระยะเวลาการจ่ายชำระ</w:t>
            </w:r>
            <w:r w:rsidRPr="003B4CE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ab/>
            </w:r>
          </w:p>
        </w:tc>
      </w:tr>
      <w:tr w:rsidR="00BE32A8" w:rsidRPr="003B4CEA" w14:paraId="34978D53" w14:textId="77777777" w:rsidTr="00F2064C">
        <w:tc>
          <w:tcPr>
            <w:tcW w:w="3618" w:type="dxa"/>
          </w:tcPr>
          <w:p w14:paraId="09F38B74" w14:textId="77777777" w:rsidR="00BE32A8" w:rsidRPr="003B4CEA" w:rsidRDefault="00BE32A8" w:rsidP="003B4CEA">
            <w:pPr>
              <w:pStyle w:val="a"/>
              <w:tabs>
                <w:tab w:val="left" w:pos="270"/>
              </w:tabs>
              <w:spacing w:line="240" w:lineRule="atLeast"/>
              <w:ind w:left="270" w:hanging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ab/>
              <w:t>วงเงิน Term loan (ค่าก่อสร้างสิ่งปลูกสร้างและงานระบบ)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</w:p>
          <w:p w14:paraId="5F3996F0" w14:textId="77777777" w:rsidR="00BE32A8" w:rsidRPr="003B4CEA" w:rsidRDefault="00BE32A8" w:rsidP="003B4CEA">
            <w:pPr>
              <w:pStyle w:val="a"/>
              <w:tabs>
                <w:tab w:val="left" w:pos="270"/>
              </w:tabs>
              <w:spacing w:line="240" w:lineRule="atLeast"/>
              <w:ind w:left="270" w:hanging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ab/>
              <w:t xml:space="preserve">(ให้เบิกเงินกู้ได้ในสัดส่วนร้อยละ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75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มูลค่างานที่เกิดขึ้นจริง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ตามรายงานประเมินราคาของบริษัทประเมินราคาภายนอกที่สถาบันการเงินได้ขึ้นทะเบียนไว้ แต่ไม่เกินวงเงิน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GB"/>
              </w:rPr>
              <w:t>Term loan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3F605F10" w14:textId="77777777" w:rsidR="00BE32A8" w:rsidRPr="003B4CEA" w:rsidRDefault="00BE32A8" w:rsidP="003B4CEA">
            <w:pPr>
              <w:pStyle w:val="a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2610" w:type="dxa"/>
          </w:tcPr>
          <w:p w14:paraId="6F2BB589" w14:textId="77777777" w:rsidR="00BE32A8" w:rsidRPr="003B4CEA" w:rsidRDefault="00BE32A8" w:rsidP="003B4CEA">
            <w:pPr>
              <w:pStyle w:val="a"/>
              <w:tabs>
                <w:tab w:val="clear" w:pos="1080"/>
                <w:tab w:val="left" w:pos="25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อัตราเงินกู้ยืมขั้นต่ำลบร้อยละ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0.75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  <w:p w14:paraId="7AE048F8" w14:textId="77777777" w:rsidR="00BE32A8" w:rsidRPr="003B4CEA" w:rsidRDefault="00BE32A8" w:rsidP="003B4CEA">
            <w:pPr>
              <w:pStyle w:val="a"/>
              <w:tabs>
                <w:tab w:val="left" w:pos="270"/>
              </w:tabs>
              <w:spacing w:line="240" w:lineRule="atLeast"/>
              <w:ind w:left="27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095C4A35" w14:textId="77777777" w:rsidR="00BE32A8" w:rsidRPr="003B4CEA" w:rsidRDefault="00BE32A8" w:rsidP="003B4CEA">
            <w:pPr>
              <w:pStyle w:val="a"/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งวดรายเดือนจำนวน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84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เดือนละไม่ต่ำกว่า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2.2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BE32A8" w:rsidRPr="003B4CEA" w14:paraId="45D603E4" w14:textId="77777777" w:rsidTr="00F2064C">
        <w:tc>
          <w:tcPr>
            <w:tcW w:w="3618" w:type="dxa"/>
          </w:tcPr>
          <w:p w14:paraId="35157A3A" w14:textId="77777777" w:rsidR="00BE32A8" w:rsidRPr="003B4CEA" w:rsidRDefault="00BE32A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3FECB14" w14:textId="77777777" w:rsidR="00BE32A8" w:rsidRPr="003B4CEA" w:rsidRDefault="00BE32A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30C18719" w14:textId="77777777" w:rsidR="00BE32A8" w:rsidRPr="003B4CEA" w:rsidRDefault="00BE32A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0B6892D7" w14:textId="77777777" w:rsidR="00BE32A8" w:rsidRPr="003B4CEA" w:rsidRDefault="00BE32A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E32A8" w:rsidRPr="003B4CEA" w14:paraId="437851F1" w14:textId="77777777" w:rsidTr="00F2064C">
        <w:tc>
          <w:tcPr>
            <w:tcW w:w="3618" w:type="dxa"/>
          </w:tcPr>
          <w:p w14:paraId="3E602E1A" w14:textId="77777777" w:rsidR="00BE32A8" w:rsidRPr="003B4CEA" w:rsidRDefault="00BE32A8" w:rsidP="003B4CEA">
            <w:pPr>
              <w:pStyle w:val="a"/>
              <w:tabs>
                <w:tab w:val="left" w:pos="270"/>
              </w:tabs>
              <w:spacing w:line="240" w:lineRule="atLeast"/>
              <w:ind w:left="270" w:hanging="270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ง)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ab/>
              <w:t xml:space="preserve">วงเงิน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Term loan 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(ค่าเครื่องจักร/อุปกรณ์/ส่วนประกอบ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</w:p>
          <w:p w14:paraId="0AD560FB" w14:textId="77777777" w:rsidR="00BE32A8" w:rsidRPr="003B4CEA" w:rsidRDefault="00BE32A8" w:rsidP="003B4CEA">
            <w:pPr>
              <w:pStyle w:val="a"/>
              <w:tabs>
                <w:tab w:val="left" w:pos="270"/>
              </w:tabs>
              <w:spacing w:line="240" w:lineRule="atLeast"/>
              <w:ind w:left="270" w:hanging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ab/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(ให้เบิกเงินกู้ได้ในสัดส่วนร้อยละ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75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มูลค่างานที่เกิดขึ้นจริง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ตามรายงานประเมินราคาของบริษัทประเมินราคาภายนอกที่สถาบันการเงินได้ขึ้นทะเบียนไว้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36F6463D" w14:textId="77777777" w:rsidR="00BE32A8" w:rsidRPr="003B4CEA" w:rsidRDefault="00BE32A8" w:rsidP="003B4CEA">
            <w:pPr>
              <w:pStyle w:val="a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957</w:t>
            </w:r>
          </w:p>
        </w:tc>
        <w:tc>
          <w:tcPr>
            <w:tcW w:w="2610" w:type="dxa"/>
          </w:tcPr>
          <w:p w14:paraId="20F16FD3" w14:textId="77777777" w:rsidR="00BE32A8" w:rsidRPr="003B4CEA" w:rsidRDefault="00BE32A8" w:rsidP="003B4CEA">
            <w:pPr>
              <w:pStyle w:val="a"/>
              <w:tabs>
                <w:tab w:val="clear" w:pos="1080"/>
                <w:tab w:val="left" w:pos="25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อัตราเงินกู้ยืมขั้นต่ำลบร้อยละ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0.75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 </w:t>
            </w:r>
          </w:p>
          <w:p w14:paraId="695BA713" w14:textId="77777777" w:rsidR="00BE32A8" w:rsidRPr="003B4CEA" w:rsidRDefault="00BE32A8" w:rsidP="003B4CEA">
            <w:pPr>
              <w:pStyle w:val="a"/>
              <w:tabs>
                <w:tab w:val="clear" w:pos="1080"/>
                <w:tab w:val="left" w:pos="252"/>
              </w:tabs>
              <w:spacing w:line="240" w:lineRule="atLeast"/>
              <w:ind w:left="25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7C25714B" w14:textId="77777777" w:rsidR="00BE32A8" w:rsidRPr="003B4CEA" w:rsidRDefault="00BE32A8" w:rsidP="003B4CEA">
            <w:pPr>
              <w:pStyle w:val="a"/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งวดรายเดือนจำนวน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84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เดือนละไม่ต่ำกว่า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12.2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 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ในงวดที่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1 - 19 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และ ไม่ต่ำกว่า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13.8 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ล้านบาท ในงวดที่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20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84</w:t>
            </w:r>
          </w:p>
        </w:tc>
      </w:tr>
      <w:tr w:rsidR="00BE32A8" w:rsidRPr="003B4CEA" w14:paraId="22B20323" w14:textId="77777777" w:rsidTr="00F2064C">
        <w:tc>
          <w:tcPr>
            <w:tcW w:w="3618" w:type="dxa"/>
          </w:tcPr>
          <w:p w14:paraId="79EC6297" w14:textId="77777777" w:rsidR="00BE32A8" w:rsidRPr="003B4CEA" w:rsidRDefault="00BE32A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C8F251A" w14:textId="77777777" w:rsidR="00BE32A8" w:rsidRPr="003B4CEA" w:rsidRDefault="00BE32A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1A8F462A" w14:textId="77777777" w:rsidR="00BE32A8" w:rsidRPr="003B4CEA" w:rsidRDefault="00BE32A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05838C82" w14:textId="77777777" w:rsidR="00BE32A8" w:rsidRPr="003B4CEA" w:rsidRDefault="00BE32A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E32A8" w:rsidRPr="003B4CEA" w14:paraId="260BA819" w14:textId="77777777" w:rsidTr="00F2064C">
        <w:tc>
          <w:tcPr>
            <w:tcW w:w="3618" w:type="dxa"/>
          </w:tcPr>
          <w:p w14:paraId="222F1A20" w14:textId="77777777" w:rsidR="00BE32A8" w:rsidRPr="003B4CEA" w:rsidRDefault="00BE32A8" w:rsidP="003B4CEA">
            <w:pPr>
              <w:pStyle w:val="a"/>
              <w:tabs>
                <w:tab w:val="left" w:pos="270"/>
              </w:tabs>
              <w:spacing w:line="240" w:lineRule="atLeast"/>
              <w:ind w:left="270" w:hanging="270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จ)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ab/>
              <w:t>วงเงิน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เบิกเกินบัญชี</w:t>
            </w:r>
          </w:p>
        </w:tc>
        <w:tc>
          <w:tcPr>
            <w:tcW w:w="1350" w:type="dxa"/>
          </w:tcPr>
          <w:p w14:paraId="040A1140" w14:textId="77777777" w:rsidR="00BE32A8" w:rsidRPr="003B4CEA" w:rsidRDefault="00BE32A8" w:rsidP="003B4CEA">
            <w:pPr>
              <w:pStyle w:val="a"/>
              <w:spacing w:line="240" w:lineRule="atLeast"/>
              <w:ind w:right="3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2610" w:type="dxa"/>
          </w:tcPr>
          <w:p w14:paraId="11446CA4" w14:textId="77777777" w:rsidR="00BE32A8" w:rsidRPr="003B4CEA" w:rsidRDefault="00BE32A8" w:rsidP="003B4CEA">
            <w:pPr>
              <w:pStyle w:val="a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อัตราเงินเบิกเกินบัญชีขั้นต่ำ</w:t>
            </w:r>
          </w:p>
        </w:tc>
        <w:tc>
          <w:tcPr>
            <w:tcW w:w="2340" w:type="dxa"/>
          </w:tcPr>
          <w:p w14:paraId="09087F63" w14:textId="77777777" w:rsidR="00BE32A8" w:rsidRPr="003B4CEA" w:rsidRDefault="00BE32A8" w:rsidP="003B4CEA">
            <w:pPr>
              <w:pStyle w:val="a"/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ทบทวนวงเงินทุก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</w:tr>
      <w:tr w:rsidR="00BE32A8" w:rsidRPr="003B4CEA" w14:paraId="27706D0C" w14:textId="77777777" w:rsidTr="00F2064C">
        <w:tc>
          <w:tcPr>
            <w:tcW w:w="3618" w:type="dxa"/>
          </w:tcPr>
          <w:p w14:paraId="283C843A" w14:textId="77777777" w:rsidR="00BE32A8" w:rsidRPr="003B4CEA" w:rsidRDefault="00BE32A8" w:rsidP="003B4CEA">
            <w:pPr>
              <w:pStyle w:val="a"/>
              <w:tabs>
                <w:tab w:val="left" w:pos="270"/>
              </w:tabs>
              <w:spacing w:line="240" w:lineRule="atLeast"/>
              <w:ind w:left="270" w:hanging="27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4A960F0" w14:textId="77777777" w:rsidR="00BE32A8" w:rsidRPr="003B4CEA" w:rsidRDefault="00BE32A8" w:rsidP="003B4CEA">
            <w:pPr>
              <w:pStyle w:val="a"/>
              <w:spacing w:line="240" w:lineRule="atLeast"/>
              <w:ind w:right="329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</w:tcPr>
          <w:p w14:paraId="60F8B60C" w14:textId="77777777" w:rsidR="00BE32A8" w:rsidRPr="003B4CEA" w:rsidRDefault="00BE32A8" w:rsidP="003B4CEA">
            <w:pPr>
              <w:pStyle w:val="a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40" w:type="dxa"/>
          </w:tcPr>
          <w:p w14:paraId="406CC28D" w14:textId="77777777" w:rsidR="00BE32A8" w:rsidRPr="003B4CEA" w:rsidRDefault="00BE32A8" w:rsidP="003B4CEA">
            <w:pPr>
              <w:pStyle w:val="a"/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E32A8" w:rsidRPr="003B4CEA" w14:paraId="02BF50D2" w14:textId="77777777" w:rsidTr="00F2064C">
        <w:tc>
          <w:tcPr>
            <w:tcW w:w="3618" w:type="dxa"/>
          </w:tcPr>
          <w:p w14:paraId="1F142653" w14:textId="77777777" w:rsidR="00BE32A8" w:rsidRPr="003B4CEA" w:rsidRDefault="00BE32A8" w:rsidP="003B4CEA">
            <w:pPr>
              <w:pStyle w:val="a"/>
              <w:tabs>
                <w:tab w:val="left" w:pos="270"/>
              </w:tabs>
              <w:spacing w:line="240" w:lineRule="atLeast"/>
              <w:ind w:left="270" w:hanging="27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ฉ)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ab/>
              <w:t>วงเงินหนังสือค้ำประกัน</w:t>
            </w:r>
          </w:p>
        </w:tc>
        <w:tc>
          <w:tcPr>
            <w:tcW w:w="1350" w:type="dxa"/>
          </w:tcPr>
          <w:p w14:paraId="630F0422" w14:textId="77777777" w:rsidR="00BE32A8" w:rsidRPr="003B4CEA" w:rsidRDefault="00BE32A8" w:rsidP="003B4CEA">
            <w:pPr>
              <w:pStyle w:val="a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2610" w:type="dxa"/>
          </w:tcPr>
          <w:p w14:paraId="521E7F37" w14:textId="77777777" w:rsidR="00BE32A8" w:rsidRPr="003B4CEA" w:rsidRDefault="00BE32A8" w:rsidP="003B4CEA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252"/>
              </w:tabs>
              <w:spacing w:line="240" w:lineRule="atLeast"/>
              <w:ind w:left="252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อัตราร้อยละ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 สำหรับหนังสือค้ำประกัน</w:t>
            </w:r>
          </w:p>
          <w:p w14:paraId="77034C46" w14:textId="77777777" w:rsidR="00BE32A8" w:rsidRPr="003B4CEA" w:rsidRDefault="00BE32A8" w:rsidP="003B4CEA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252"/>
              </w:tabs>
              <w:spacing w:line="240" w:lineRule="atLeast"/>
              <w:ind w:left="252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อัตราร้อยละ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1.8 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ต่อปี สำหรับเลตเตอร์ออฟเครดิต </w:t>
            </w:r>
          </w:p>
          <w:p w14:paraId="54921DD4" w14:textId="77777777" w:rsidR="00BE32A8" w:rsidRPr="003B4CEA" w:rsidRDefault="00BE32A8" w:rsidP="003B4CEA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252"/>
              </w:tabs>
              <w:spacing w:line="240" w:lineRule="atLeast"/>
              <w:ind w:left="252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MOR 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สำหรับตั๋วสัญญาใช้เงิน และสัญญาทรัสต์รีซีทส์</w:t>
            </w:r>
          </w:p>
        </w:tc>
        <w:tc>
          <w:tcPr>
            <w:tcW w:w="2340" w:type="dxa"/>
          </w:tcPr>
          <w:p w14:paraId="048F265C" w14:textId="77777777" w:rsidR="00BE32A8" w:rsidRPr="003B4CEA" w:rsidRDefault="00BE32A8" w:rsidP="003B4CEA">
            <w:pPr>
              <w:pStyle w:val="a"/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ทบทวนวงเงินทุก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</w:tr>
      <w:tr w:rsidR="00BE32A8" w:rsidRPr="003B4CEA" w14:paraId="3F2AA932" w14:textId="77777777" w:rsidTr="00F2064C">
        <w:tc>
          <w:tcPr>
            <w:tcW w:w="3618" w:type="dxa"/>
          </w:tcPr>
          <w:p w14:paraId="008C4104" w14:textId="77777777" w:rsidR="00BE32A8" w:rsidRPr="003B4CEA" w:rsidRDefault="00BE32A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FA6D6D4" w14:textId="77777777" w:rsidR="00BE32A8" w:rsidRPr="003B4CEA" w:rsidRDefault="00BE32A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</w:tcPr>
          <w:p w14:paraId="5E8C391B" w14:textId="77777777" w:rsidR="00BE32A8" w:rsidRPr="003B4CEA" w:rsidRDefault="00BE32A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4477B369" w14:textId="77777777" w:rsidR="00BE32A8" w:rsidRPr="003B4CEA" w:rsidRDefault="00BE32A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E32A8" w:rsidRPr="003B4CEA" w14:paraId="6B7CF40D" w14:textId="77777777" w:rsidTr="00F2064C">
        <w:tc>
          <w:tcPr>
            <w:tcW w:w="3618" w:type="dxa"/>
          </w:tcPr>
          <w:p w14:paraId="62A9CC23" w14:textId="77777777" w:rsidR="00BE32A8" w:rsidRPr="003B4CEA" w:rsidRDefault="00BE32A8" w:rsidP="003B4CEA">
            <w:pPr>
              <w:pStyle w:val="a"/>
              <w:tabs>
                <w:tab w:val="left" w:pos="270"/>
              </w:tabs>
              <w:spacing w:line="240" w:lineRule="atLeast"/>
              <w:ind w:left="270" w:hanging="270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ช)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ab/>
              <w:t>วงเงินสัญญา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ซื้อขายอัตราแลกเปลี่ยนล่วงหน้า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0946EA" w14:textId="77777777" w:rsidR="00BE32A8" w:rsidRPr="003B4CEA" w:rsidRDefault="00BE32A8" w:rsidP="003B4CEA">
            <w:pPr>
              <w:pStyle w:val="a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50</w:t>
            </w:r>
          </w:p>
        </w:tc>
        <w:tc>
          <w:tcPr>
            <w:tcW w:w="2610" w:type="dxa"/>
          </w:tcPr>
          <w:p w14:paraId="29F23D93" w14:textId="77777777" w:rsidR="00BE32A8" w:rsidRPr="003B4CEA" w:rsidRDefault="00BE32A8" w:rsidP="003B4CEA">
            <w:pPr>
              <w:pStyle w:val="a"/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กำหนดโดยสถาบันการเงิน</w:t>
            </w:r>
          </w:p>
        </w:tc>
        <w:tc>
          <w:tcPr>
            <w:tcW w:w="2340" w:type="dxa"/>
          </w:tcPr>
          <w:p w14:paraId="4D30FD94" w14:textId="77777777" w:rsidR="00BE32A8" w:rsidRPr="003B4CEA" w:rsidRDefault="00BE32A8" w:rsidP="003B4CEA">
            <w:pPr>
              <w:pStyle w:val="a"/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ทบทวนวงเงินทุก </w:t>
            </w: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</w:tr>
      <w:tr w:rsidR="00BE32A8" w:rsidRPr="003B4CEA" w14:paraId="07728E33" w14:textId="77777777" w:rsidTr="00F2064C">
        <w:tc>
          <w:tcPr>
            <w:tcW w:w="3618" w:type="dxa"/>
          </w:tcPr>
          <w:p w14:paraId="33AB7608" w14:textId="77777777" w:rsidR="00BE32A8" w:rsidRPr="003B4CEA" w:rsidRDefault="00BE32A8" w:rsidP="003B4CEA">
            <w:pPr>
              <w:pStyle w:val="a"/>
              <w:tabs>
                <w:tab w:val="left" w:pos="270"/>
              </w:tabs>
              <w:spacing w:line="240" w:lineRule="atLeast"/>
              <w:ind w:left="270" w:hanging="27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DBEC8B" w14:textId="77777777" w:rsidR="00BE32A8" w:rsidRPr="003B4CEA" w:rsidRDefault="00BE32A8" w:rsidP="003B4CEA">
            <w:pPr>
              <w:pStyle w:val="a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  <w:lang w:val="en-US"/>
              </w:rPr>
              <w:t>2,298</w:t>
            </w:r>
          </w:p>
        </w:tc>
        <w:tc>
          <w:tcPr>
            <w:tcW w:w="2610" w:type="dxa"/>
          </w:tcPr>
          <w:p w14:paraId="370E6FF5" w14:textId="77777777" w:rsidR="00BE32A8" w:rsidRPr="003B4CEA" w:rsidRDefault="00BE32A8" w:rsidP="003B4CEA">
            <w:pPr>
              <w:pStyle w:val="a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3FE9CD37" w14:textId="77777777" w:rsidR="00BE32A8" w:rsidRPr="003B4CEA" w:rsidRDefault="00BE32A8" w:rsidP="003B4CEA">
            <w:pPr>
              <w:pStyle w:val="a"/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50C5FE7D" w14:textId="77777777" w:rsidR="00BE32A8" w:rsidRPr="003B4CEA" w:rsidRDefault="00BE32A8" w:rsidP="003B4CEA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56C0D195" w14:textId="3D0F1A18" w:rsidR="00BE32A8" w:rsidRPr="003B4CEA" w:rsidRDefault="00BE32A8" w:rsidP="003B4CEA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3B4CEA">
        <w:rPr>
          <w:rFonts w:ascii="Angsana New" w:hAnsi="Angsana New" w:cs="Angsana New"/>
          <w:sz w:val="26"/>
          <w:szCs w:val="26"/>
          <w:cs/>
        </w:rPr>
        <w:t>เงินกู้ยืมของบริษัทย่อยค้ำประกันด้วยการจำนองที่ดินพร้อมสิ่งปลูกสร้างและเครื่องจักร</w:t>
      </w:r>
      <w:r w:rsidRPr="003B4CEA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3B4CEA">
        <w:rPr>
          <w:rFonts w:ascii="Angsana New" w:hAnsi="Angsana New" w:cs="Angsana New"/>
          <w:sz w:val="26"/>
          <w:szCs w:val="26"/>
          <w:cs/>
        </w:rPr>
        <w:t xml:space="preserve">รวมถึงที่ดิน </w:t>
      </w:r>
      <w:r w:rsidRPr="003B4CEA">
        <w:rPr>
          <w:rFonts w:ascii="Angsana New" w:hAnsi="Angsana New" w:cs="Angsana New"/>
          <w:sz w:val="26"/>
          <w:szCs w:val="26"/>
          <w:cs/>
          <w:lang w:val="en-US"/>
        </w:rPr>
        <w:t>และสิ่งปลูกสร้าง</w:t>
      </w:r>
      <w:r w:rsidRPr="003B4CEA">
        <w:rPr>
          <w:rFonts w:ascii="Angsana New" w:hAnsi="Angsana New" w:cs="Angsana New"/>
          <w:sz w:val="26"/>
          <w:szCs w:val="26"/>
          <w:cs/>
        </w:rPr>
        <w:t>ของบริษัท</w:t>
      </w:r>
      <w:r w:rsidRPr="003B4CEA">
        <w:rPr>
          <w:rFonts w:ascii="Angsana New" w:hAnsi="Angsana New" w:cs="Angsana New"/>
          <w:sz w:val="26"/>
          <w:szCs w:val="26"/>
          <w:cs/>
          <w:lang w:val="en-US"/>
        </w:rPr>
        <w:t>ย่อยดังกล่าว</w:t>
      </w:r>
      <w:r w:rsidRPr="003B4CEA">
        <w:rPr>
          <w:rFonts w:ascii="Angsana New" w:hAnsi="Angsana New" w:cs="Angsana New"/>
          <w:sz w:val="26"/>
          <w:szCs w:val="26"/>
          <w:cs/>
        </w:rPr>
        <w:t xml:space="preserve">ที่จะเกิดขึ้นในอนาคตตามที่กล่าวไว้ในหมายเหตุ </w:t>
      </w:r>
      <w:r w:rsidRPr="003B4CEA">
        <w:rPr>
          <w:rFonts w:ascii="Angsana New" w:hAnsi="Angsana New" w:cs="Angsana New"/>
          <w:sz w:val="26"/>
          <w:szCs w:val="26"/>
          <w:lang w:val="en-US"/>
        </w:rPr>
        <w:t>11</w:t>
      </w:r>
      <w:r w:rsidRPr="003B4CEA">
        <w:rPr>
          <w:rFonts w:ascii="Angsana New" w:hAnsi="Angsana New" w:cs="Angsana New"/>
          <w:sz w:val="26"/>
          <w:szCs w:val="26"/>
          <w:cs/>
        </w:rPr>
        <w:t xml:space="preserve"> และค้ำประกันเพิ่มเติมโดยบริษัท</w:t>
      </w:r>
      <w:r w:rsidRPr="003B4CEA">
        <w:rPr>
          <w:rFonts w:ascii="Angsana New" w:hAnsi="Angsana New" w:cs="Angsana New"/>
          <w:sz w:val="26"/>
          <w:szCs w:val="26"/>
          <w:cs/>
          <w:lang w:val="en-US"/>
        </w:rPr>
        <w:t>ตามที่กล่าวไว้ในหมายเหตุ</w:t>
      </w:r>
      <w:r w:rsidRPr="003B4CEA">
        <w:rPr>
          <w:rFonts w:ascii="Angsana New" w:hAnsi="Angsana New" w:cs="Angsana New"/>
          <w:sz w:val="26"/>
          <w:szCs w:val="26"/>
          <w:lang w:val="en-US"/>
        </w:rPr>
        <w:t xml:space="preserve"> 10</w:t>
      </w:r>
      <w:r w:rsidRPr="003B4CEA">
        <w:rPr>
          <w:rFonts w:ascii="Angsana New" w:hAnsi="Angsana New" w:cs="Angsana New"/>
          <w:sz w:val="26"/>
          <w:szCs w:val="26"/>
          <w:cs/>
        </w:rPr>
        <w:t xml:space="preserve"> นอกจากนี้ บริษัทย่อยต้องปฏิบัติตามเงื่อนไขในสัญญาเงินกู้</w:t>
      </w:r>
    </w:p>
    <w:p w14:paraId="11B1335E" w14:textId="77777777" w:rsidR="00F60AB1" w:rsidRPr="003B4CEA" w:rsidRDefault="00F60AB1" w:rsidP="003B4CE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p w14:paraId="00512470" w14:textId="77777777" w:rsidR="00AF5370" w:rsidRPr="003B4CEA" w:rsidRDefault="00AF537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br w:type="page"/>
      </w:r>
    </w:p>
    <w:p w14:paraId="46A6A2C8" w14:textId="1E4CB890" w:rsidR="005E79B7" w:rsidRPr="003B4CEA" w:rsidRDefault="005E79B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  <w:cs/>
        </w:rPr>
      </w:pPr>
      <w:r w:rsidRPr="003B4CEA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B00903" w:rsidRPr="003B4CEA">
        <w:rPr>
          <w:rFonts w:ascii="Angsana New" w:hAnsi="Angsana New"/>
          <w:b/>
          <w:bCs/>
          <w:sz w:val="26"/>
          <w:szCs w:val="26"/>
        </w:rPr>
        <w:t>8</w:t>
      </w:r>
      <w:r w:rsidRPr="003B4CEA">
        <w:rPr>
          <w:rFonts w:ascii="Angsana New" w:hAnsi="Angsana New"/>
          <w:b/>
          <w:bCs/>
          <w:sz w:val="26"/>
          <w:szCs w:val="26"/>
        </w:rPr>
        <w:t>.</w:t>
      </w:r>
      <w:r w:rsidRPr="003B4CEA">
        <w:rPr>
          <w:rFonts w:ascii="Angsana New" w:hAnsi="Angsana New"/>
          <w:b/>
          <w:bCs/>
          <w:sz w:val="26"/>
          <w:szCs w:val="26"/>
        </w:rPr>
        <w:tab/>
      </w:r>
      <w:r w:rsidRPr="003B4CEA">
        <w:rPr>
          <w:rFonts w:ascii="Angsana New" w:hAnsi="Angsana New"/>
          <w:b/>
          <w:bCs/>
          <w:sz w:val="26"/>
          <w:szCs w:val="26"/>
          <w:cs/>
        </w:rPr>
        <w:t xml:space="preserve">หุ้นกู้ </w:t>
      </w:r>
      <w:r w:rsidRPr="003B4CEA">
        <w:rPr>
          <w:rFonts w:ascii="Angsana New" w:hAnsi="Angsana New"/>
          <w:b/>
          <w:bCs/>
          <w:sz w:val="26"/>
          <w:szCs w:val="26"/>
        </w:rPr>
        <w:t xml:space="preserve">- </w:t>
      </w:r>
      <w:r w:rsidRPr="003B4CEA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40"/>
        <w:gridCol w:w="270"/>
        <w:gridCol w:w="1620"/>
        <w:gridCol w:w="270"/>
        <w:gridCol w:w="1620"/>
      </w:tblGrid>
      <w:tr w:rsidR="005E79B7" w:rsidRPr="003B4CEA" w14:paraId="3856F9B7" w14:textId="77777777" w:rsidTr="004E353B">
        <w:tc>
          <w:tcPr>
            <w:tcW w:w="5940" w:type="dxa"/>
          </w:tcPr>
          <w:p w14:paraId="3406B641" w14:textId="77777777" w:rsidR="005E79B7" w:rsidRPr="003B4CEA" w:rsidRDefault="005E79B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8AACEB" w14:textId="77777777" w:rsidR="005E79B7" w:rsidRPr="003B4CEA" w:rsidRDefault="005E79B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3"/>
          </w:tcPr>
          <w:p w14:paraId="63185A8F" w14:textId="77777777" w:rsidR="005E79B7" w:rsidRPr="003B4CEA" w:rsidRDefault="005E79B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3B4CEA">
              <w:rPr>
                <w:rFonts w:ascii="Angsana New" w:hAnsi="Angsana New"/>
                <w:sz w:val="26"/>
                <w:szCs w:val="26"/>
              </w:rPr>
              <w:t>/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79B7" w:rsidRPr="003B4CEA" w14:paraId="1E147A24" w14:textId="77777777" w:rsidTr="004E353B">
        <w:tc>
          <w:tcPr>
            <w:tcW w:w="5940" w:type="dxa"/>
          </w:tcPr>
          <w:p w14:paraId="7BB6B7A5" w14:textId="77777777" w:rsidR="005E79B7" w:rsidRPr="003B4CEA" w:rsidRDefault="005E79B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B030CD" w14:textId="77777777" w:rsidR="005E79B7" w:rsidRPr="003B4CEA" w:rsidRDefault="005E79B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3"/>
            <w:tcBorders>
              <w:bottom w:val="single" w:sz="6" w:space="0" w:color="auto"/>
            </w:tcBorders>
          </w:tcPr>
          <w:p w14:paraId="214CE5B1" w14:textId="77777777" w:rsidR="005E79B7" w:rsidRPr="003B4CEA" w:rsidRDefault="005E79B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3B4CE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E79B7" w:rsidRPr="003B4CEA" w14:paraId="4F940558" w14:textId="77777777" w:rsidTr="004E353B">
        <w:tc>
          <w:tcPr>
            <w:tcW w:w="5940" w:type="dxa"/>
          </w:tcPr>
          <w:p w14:paraId="129E6B75" w14:textId="77777777" w:rsidR="005E79B7" w:rsidRPr="003B4CEA" w:rsidRDefault="005E79B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8D19B4" w14:textId="77777777" w:rsidR="005E79B7" w:rsidRPr="003B4CEA" w:rsidRDefault="005E79B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A20030D" w14:textId="384B55CB" w:rsidR="005E79B7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eastAsia="Cordia New" w:hAnsi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70" w:type="dxa"/>
          </w:tcPr>
          <w:p w14:paraId="192202CF" w14:textId="77777777" w:rsidR="005E79B7" w:rsidRPr="003B4CEA" w:rsidRDefault="005E79B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8D2870E" w14:textId="1C032E84" w:rsidR="005E79B7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GB"/>
              </w:rPr>
              <w:t>2565</w:t>
            </w:r>
          </w:p>
        </w:tc>
      </w:tr>
      <w:tr w:rsidR="00E26D0A" w:rsidRPr="003B4CEA" w14:paraId="10BEB3AF" w14:textId="77777777" w:rsidTr="004E353B">
        <w:tc>
          <w:tcPr>
            <w:tcW w:w="5940" w:type="dxa"/>
          </w:tcPr>
          <w:p w14:paraId="7C9DD1F6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70" w:type="dxa"/>
          </w:tcPr>
          <w:p w14:paraId="4D8CD822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F4C5D4E" w14:textId="1616F1BA" w:rsidR="00E26D0A" w:rsidRPr="003B4CEA" w:rsidRDefault="00FB11E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8,459,900</w:t>
            </w:r>
          </w:p>
        </w:tc>
        <w:tc>
          <w:tcPr>
            <w:tcW w:w="270" w:type="dxa"/>
          </w:tcPr>
          <w:p w14:paraId="1FA441B8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B79F526" w14:textId="3B76B0A1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9,179,100</w:t>
            </w:r>
          </w:p>
        </w:tc>
      </w:tr>
      <w:tr w:rsidR="00E26D0A" w:rsidRPr="003B4CEA" w14:paraId="3241853D" w14:textId="77777777" w:rsidTr="004E353B">
        <w:tc>
          <w:tcPr>
            <w:tcW w:w="5940" w:type="dxa"/>
          </w:tcPr>
          <w:p w14:paraId="7F00043B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หัก ค่าธรรมเนียมการจัดจำหน่ายหุ้นกู้รอการตัดบัญชี</w:t>
            </w:r>
          </w:p>
        </w:tc>
        <w:tc>
          <w:tcPr>
            <w:tcW w:w="270" w:type="dxa"/>
          </w:tcPr>
          <w:p w14:paraId="3EAF4C76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6151C9D" w14:textId="56CA7540" w:rsidR="00E26D0A" w:rsidRPr="003B4CEA" w:rsidRDefault="00567AB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(42,905)</w:t>
            </w:r>
          </w:p>
        </w:tc>
        <w:tc>
          <w:tcPr>
            <w:tcW w:w="270" w:type="dxa"/>
          </w:tcPr>
          <w:p w14:paraId="52F79364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EDE53CB" w14:textId="149F0BDF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(45,947)</w:t>
            </w:r>
          </w:p>
        </w:tc>
      </w:tr>
      <w:tr w:rsidR="00E26D0A" w:rsidRPr="003B4CEA" w14:paraId="5C0975C9" w14:textId="77777777" w:rsidTr="004E353B">
        <w:tc>
          <w:tcPr>
            <w:tcW w:w="5940" w:type="dxa"/>
          </w:tcPr>
          <w:p w14:paraId="16A13D9E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2C5A2AD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2FE9D3E" w14:textId="1B264069" w:rsidR="00E26D0A" w:rsidRPr="003B4CEA" w:rsidRDefault="00567AB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8,416,995</w:t>
            </w:r>
          </w:p>
        </w:tc>
        <w:tc>
          <w:tcPr>
            <w:tcW w:w="270" w:type="dxa"/>
          </w:tcPr>
          <w:p w14:paraId="6CE3178E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F0BA017" w14:textId="26895C9B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9,133,153</w:t>
            </w:r>
          </w:p>
        </w:tc>
      </w:tr>
      <w:tr w:rsidR="00E26D0A" w:rsidRPr="003B4CEA" w14:paraId="6C4D9D19" w14:textId="77777777" w:rsidTr="004E353B">
        <w:tc>
          <w:tcPr>
            <w:tcW w:w="5940" w:type="dxa"/>
          </w:tcPr>
          <w:p w14:paraId="71F87B48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70" w:type="dxa"/>
          </w:tcPr>
          <w:p w14:paraId="649E5C22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A41829B" w14:textId="562EA863" w:rsidR="00E26D0A" w:rsidRPr="003B4CEA" w:rsidRDefault="0012543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(1,578,300)</w:t>
            </w:r>
          </w:p>
        </w:tc>
        <w:tc>
          <w:tcPr>
            <w:tcW w:w="270" w:type="dxa"/>
          </w:tcPr>
          <w:p w14:paraId="2E3C509F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AEDB535" w14:textId="1FEB2EFD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(3,000,000)</w:t>
            </w:r>
          </w:p>
        </w:tc>
      </w:tr>
      <w:tr w:rsidR="00E26D0A" w:rsidRPr="003B4CEA" w14:paraId="5704C139" w14:textId="77777777" w:rsidTr="004E353B">
        <w:tc>
          <w:tcPr>
            <w:tcW w:w="5940" w:type="dxa"/>
          </w:tcPr>
          <w:p w14:paraId="7890C908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270" w:type="dxa"/>
          </w:tcPr>
          <w:p w14:paraId="657D28F9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D99B60C" w14:textId="1122FF0D" w:rsidR="00E26D0A" w:rsidRPr="003B4CEA" w:rsidRDefault="00567AB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6,838,695</w:t>
            </w:r>
          </w:p>
        </w:tc>
        <w:tc>
          <w:tcPr>
            <w:tcW w:w="270" w:type="dxa"/>
          </w:tcPr>
          <w:p w14:paraId="5CE998D0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8985515" w14:textId="05946A2C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6,133,153</w:t>
            </w:r>
          </w:p>
        </w:tc>
      </w:tr>
    </w:tbl>
    <w:p w14:paraId="6C758331" w14:textId="77777777" w:rsidR="00745086" w:rsidRPr="003B4CEA" w:rsidRDefault="00745086" w:rsidP="003B4CEA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7336E6AF" w14:textId="788C3845" w:rsidR="004E353B" w:rsidRPr="003B4CEA" w:rsidRDefault="004E353B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หุ้นกู้ดังกล่าวเป็นหุ้นกู้ประเภทไม่ด้อยสิทธิและไม่มีหลักประกัน ชนิดระบุชื่อผู้ถือ โดยมีรายละเอียดดังนี้</w:t>
      </w:r>
    </w:p>
    <w:p w14:paraId="3657A1B5" w14:textId="5AE3734B" w:rsidR="00874D92" w:rsidRPr="003B4CEA" w:rsidRDefault="00874D92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1594"/>
        <w:gridCol w:w="259"/>
        <w:gridCol w:w="1315"/>
        <w:gridCol w:w="270"/>
        <w:gridCol w:w="1242"/>
        <w:gridCol w:w="259"/>
        <w:gridCol w:w="1091"/>
        <w:gridCol w:w="270"/>
        <w:gridCol w:w="1657"/>
        <w:gridCol w:w="259"/>
        <w:gridCol w:w="1360"/>
      </w:tblGrid>
      <w:tr w:rsidR="00874D92" w:rsidRPr="003B4CEA" w14:paraId="544C5B83" w14:textId="77777777" w:rsidTr="008A5F20">
        <w:trPr>
          <w:trHeight w:val="216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C9ED0" w14:textId="77777777" w:rsidR="00874D92" w:rsidRPr="003B4CEA" w:rsidRDefault="00874D92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วันที่ออกและ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4058A0D" w14:textId="77777777" w:rsidR="00874D92" w:rsidRPr="003B4CEA" w:rsidRDefault="00874D92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8DCB32" w14:textId="77777777" w:rsidR="00874D92" w:rsidRPr="003B4CEA" w:rsidRDefault="00874D92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1B91906" w14:textId="77777777" w:rsidR="00874D92" w:rsidRPr="003B4CEA" w:rsidRDefault="00874D92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1501EF8C" w14:textId="77777777" w:rsidR="00874D92" w:rsidRPr="003B4CEA" w:rsidRDefault="00874D92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4F84B6" w14:textId="77777777" w:rsidR="00874D92" w:rsidRPr="003B4CEA" w:rsidRDefault="00874D92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2EC18" w14:textId="77777777" w:rsidR="00874D92" w:rsidRPr="003B4CEA" w:rsidRDefault="00874D92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0C48347B" w14:textId="77777777" w:rsidR="00874D92" w:rsidRPr="003B4CEA" w:rsidRDefault="00874D92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20B67" w14:textId="77777777" w:rsidR="00874D92" w:rsidRPr="003B4CEA" w:rsidRDefault="00874D92" w:rsidP="003B4CEA">
            <w:pPr>
              <w:tabs>
                <w:tab w:val="clear" w:pos="227"/>
                <w:tab w:val="clear" w:pos="454"/>
                <w:tab w:val="left" w:pos="540"/>
              </w:tabs>
              <w:ind w:left="-86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</w:tr>
      <w:tr w:rsidR="00874D92" w:rsidRPr="003B4CEA" w14:paraId="30E9E135" w14:textId="77777777" w:rsidTr="008A5F20"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5F9C6A" w14:textId="77777777" w:rsidR="00874D92" w:rsidRPr="003B4CEA" w:rsidRDefault="00874D92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เสนอขายหุ้นกู้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3F005098" w14:textId="77777777" w:rsidR="00874D92" w:rsidRPr="003B4CEA" w:rsidRDefault="00874D92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20B901" w14:textId="303CFA97" w:rsidR="00874D92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eastAsia="Cordia New" w:hAnsi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6106A" w14:textId="77777777" w:rsidR="00874D92" w:rsidRPr="003B4CEA" w:rsidRDefault="00874D9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907D0F" w14:textId="72FCEAFB" w:rsidR="00874D92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41A9E64" w14:textId="77777777" w:rsidR="00874D92" w:rsidRPr="003B4CEA" w:rsidRDefault="00874D92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3B1235" w14:textId="77777777" w:rsidR="00874D92" w:rsidRPr="003B4CEA" w:rsidRDefault="00874D92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3657B7" w14:textId="77777777" w:rsidR="00874D92" w:rsidRPr="003B4CEA" w:rsidRDefault="00874D92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CFE6DC" w14:textId="77777777" w:rsidR="00874D92" w:rsidRPr="003B4CEA" w:rsidRDefault="00874D92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4ED88EE4" w14:textId="77777777" w:rsidR="00874D92" w:rsidRPr="003B4CEA" w:rsidRDefault="00874D92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EE9C2A" w14:textId="77777777" w:rsidR="00874D92" w:rsidRPr="003B4CEA" w:rsidRDefault="00874D92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</w:tr>
      <w:tr w:rsidR="00E26D0A" w:rsidRPr="003B4CEA" w14:paraId="70196844" w14:textId="77777777" w:rsidTr="00C24659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05FE7691" w14:textId="77777777" w:rsidR="00E26D0A" w:rsidRPr="003B4CEA" w:rsidRDefault="00E26D0A" w:rsidP="003B4CEA">
            <w:pPr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14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3B4CE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0E17530C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2FD9B9F1" w14:textId="72200D85" w:rsidR="00E26D0A" w:rsidRPr="003B4CEA" w:rsidRDefault="00FB6F46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BF306F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7B20305" w14:textId="1E84B27D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232A917D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331C2481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79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B13643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7E7B9A87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left="75" w:right="-43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14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6E4265A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9A02788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3.70</w:t>
            </w:r>
          </w:p>
        </w:tc>
      </w:tr>
      <w:tr w:rsidR="00E26D0A" w:rsidRPr="003B4CEA" w14:paraId="7B2E5BE1" w14:textId="77777777" w:rsidTr="00C24659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06F937D" w14:textId="7D66EC6B" w:rsidR="00E26D0A" w:rsidRPr="003B4CEA" w:rsidRDefault="00E26D0A" w:rsidP="003B4CEA">
            <w:pPr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3B4CE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7379D7D5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2459F3C7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739,000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E9D443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A80E64F" w14:textId="607B351A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739,000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0E10219F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1BE677BA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79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8BDF6D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58075607" w14:textId="5A1E1B1E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left="75" w:right="-43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3B4C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2C7C2715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1F4109E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3.70</w:t>
            </w:r>
          </w:p>
        </w:tc>
      </w:tr>
      <w:tr w:rsidR="00E26D0A" w:rsidRPr="003B4CEA" w14:paraId="07DB7D97" w14:textId="77777777" w:rsidTr="00C24659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C1CECBE" w14:textId="7AA06823" w:rsidR="00E26D0A" w:rsidRPr="003B4CEA" w:rsidRDefault="00E26D0A" w:rsidP="003B4C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Pr="003B4CE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CB30B90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2BCF8BA6" w14:textId="2D3290BE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2,440,100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2D2E5A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45824BC" w14:textId="31EE3974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2,440,100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24862BAC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4A462420" w14:textId="56D6E12B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79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8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E4B3C4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03D165BC" w14:textId="60786224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left="75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กรกฎาคม </w:t>
            </w:r>
            <w:r w:rsidRPr="003B4CE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33896C5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CFCC341" w14:textId="208BB02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</w:tr>
      <w:tr w:rsidR="00E26D0A" w:rsidRPr="003B4CEA" w14:paraId="5A5C01F5" w14:textId="77777777" w:rsidTr="00E26D0A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6C5A5C90" w14:textId="349854CF" w:rsidR="00E26D0A" w:rsidRPr="003B4CEA" w:rsidRDefault="00E26D0A" w:rsidP="003B4CEA">
            <w:pPr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22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19E0250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5CB969A" w14:textId="52FA51BB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5D35C2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8E44CF0" w14:textId="0DEFD4C5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39685799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72F55C33" w14:textId="6C7724FB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79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DF05A4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0BE83AD3" w14:textId="31D29BF5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left="75" w:right="-43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22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3B4CE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72566C0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0E3B323" w14:textId="77B5D9B2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4.10</w:t>
            </w:r>
          </w:p>
        </w:tc>
      </w:tr>
      <w:tr w:rsidR="00FB6F46" w:rsidRPr="003B4CEA" w14:paraId="1BC06E84" w14:textId="77777777" w:rsidTr="00E26D0A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0AEB4C96" w14:textId="2B984B58" w:rsidR="00FB6F46" w:rsidRPr="003B4CEA" w:rsidRDefault="00FB6F46" w:rsidP="003B4CEA">
            <w:pPr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20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7FE5BD3A" w14:textId="77777777" w:rsidR="00FB6F46" w:rsidRPr="003B4CEA" w:rsidRDefault="00FB6F46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2B9956C1" w14:textId="0C8F351B" w:rsidR="00FB6F46" w:rsidRPr="003B4CEA" w:rsidRDefault="00FB6F46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  839,300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A1E72E" w14:textId="77777777" w:rsidR="00FB6F46" w:rsidRPr="003B4CEA" w:rsidRDefault="00FB6F46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22EAAF9" w14:textId="12B2EA5E" w:rsidR="00FB6F46" w:rsidRPr="003B4CEA" w:rsidRDefault="00FB6F46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361F571" w14:textId="77777777" w:rsidR="00FB6F46" w:rsidRPr="003B4CEA" w:rsidRDefault="00FB6F46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3011A181" w14:textId="1F2DE750" w:rsidR="00FB6F46" w:rsidRPr="003B4CEA" w:rsidRDefault="00FB6F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79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7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6DA735" w14:textId="77777777" w:rsidR="00FB6F46" w:rsidRPr="003B4CEA" w:rsidRDefault="00FB6F46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1CB471D3" w14:textId="3F0FB550" w:rsidR="00FB6F46" w:rsidRPr="003B4CEA" w:rsidRDefault="00FB6F46" w:rsidP="003B4CEA">
            <w:pPr>
              <w:tabs>
                <w:tab w:val="clear" w:pos="227"/>
                <w:tab w:val="clear" w:pos="454"/>
                <w:tab w:val="left" w:pos="540"/>
              </w:tabs>
              <w:ind w:left="75" w:right="-43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20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สิงหาคม </w:t>
            </w:r>
            <w:r w:rsidRPr="003B4C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17F6FC3" w14:textId="77777777" w:rsidR="00FB6F46" w:rsidRPr="003B4CEA" w:rsidRDefault="00FB6F46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0EF69F4" w14:textId="58ABA251" w:rsidR="00FB6F46" w:rsidRPr="003B4CEA" w:rsidRDefault="00FB6F46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3.85</w:t>
            </w:r>
          </w:p>
        </w:tc>
      </w:tr>
      <w:tr w:rsidR="00FB6F46" w:rsidRPr="003B4CEA" w14:paraId="60B89CC7" w14:textId="77777777" w:rsidTr="00E26D0A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146A9724" w14:textId="6CF500E2" w:rsidR="00FB6F46" w:rsidRPr="003B4CEA" w:rsidRDefault="00FB6F46" w:rsidP="003B4CEA">
            <w:pPr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20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834FC18" w14:textId="77777777" w:rsidR="00FB6F46" w:rsidRPr="003B4CEA" w:rsidRDefault="00FB6F46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81185" w14:textId="0E2FC129" w:rsidR="00FB6F46" w:rsidRPr="003B4CEA" w:rsidRDefault="00FB6F46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1,441,500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84C4E7" w14:textId="77777777" w:rsidR="00FB6F46" w:rsidRPr="003B4CEA" w:rsidRDefault="00FB6F46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2A47D" w14:textId="74D5C421" w:rsidR="00FB6F46" w:rsidRPr="003B4CEA" w:rsidRDefault="00FB6F46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DED2FB1" w14:textId="77777777" w:rsidR="00FB6F46" w:rsidRPr="003B4CEA" w:rsidRDefault="00FB6F46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3F4B82CD" w14:textId="4B7ED89D" w:rsidR="00FB6F46" w:rsidRPr="003B4CEA" w:rsidRDefault="00FB6F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79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E5C2B8" w14:textId="77777777" w:rsidR="00FB6F46" w:rsidRPr="003B4CEA" w:rsidRDefault="00FB6F46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5F6BFB49" w14:textId="5C48DB0C" w:rsidR="00FB6F46" w:rsidRPr="003B4CEA" w:rsidRDefault="00FB6F46" w:rsidP="003B4CEA">
            <w:pPr>
              <w:tabs>
                <w:tab w:val="clear" w:pos="227"/>
                <w:tab w:val="clear" w:pos="454"/>
                <w:tab w:val="left" w:pos="540"/>
              </w:tabs>
              <w:ind w:left="75" w:right="-43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20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กรกฎาคม </w:t>
            </w:r>
            <w:r w:rsidRPr="003B4CE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4C9415AE" w14:textId="77777777" w:rsidR="00FB6F46" w:rsidRPr="003B4CEA" w:rsidRDefault="00FB6F46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8109F35" w14:textId="7208374B" w:rsidR="00FB6F46" w:rsidRPr="003B4CEA" w:rsidRDefault="00FB6F46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4.95</w:t>
            </w:r>
          </w:p>
        </w:tc>
      </w:tr>
      <w:tr w:rsidR="00E26D0A" w:rsidRPr="003B4CEA" w14:paraId="5B870788" w14:textId="77777777" w:rsidTr="008A5F20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7C8D0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402FB9FD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FF045E" w14:textId="07F88A63" w:rsidR="00E26D0A" w:rsidRPr="003B4CEA" w:rsidRDefault="00FB6F46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8,459,900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73B61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08DB8AE" w14:textId="6E2D7851" w:rsidR="00E26D0A" w:rsidRPr="003B4CEA" w:rsidRDefault="00E26D0A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9,179,100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7F2BDC9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566781F0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left="146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F0BDAF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3DA9D930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37FDCE85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1EE8941E" w14:textId="77777777" w:rsidR="00E26D0A" w:rsidRPr="003B4CEA" w:rsidRDefault="00E26D0A" w:rsidP="003B4CE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4DFF945" w14:textId="77777777" w:rsidR="0050593B" w:rsidRPr="003B4CEA" w:rsidRDefault="0050593B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p w14:paraId="4268D21A" w14:textId="33716856" w:rsidR="0000766D" w:rsidRPr="003B4CEA" w:rsidRDefault="005E79B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ที่กำหนดไว้ในหนังสือชี้ชวน เช่น การดำรงอัตราส่วนทางการเงินและอื่น ๆ</w:t>
      </w:r>
      <w:r w:rsidRPr="003B4CEA">
        <w:rPr>
          <w:rFonts w:ascii="Angsana New" w:hAnsi="Angsana New"/>
          <w:sz w:val="26"/>
          <w:szCs w:val="26"/>
        </w:rPr>
        <w:t xml:space="preserve"> </w:t>
      </w:r>
    </w:p>
    <w:p w14:paraId="58C249B2" w14:textId="77777777" w:rsidR="00AF5370" w:rsidRPr="003B4CEA" w:rsidRDefault="00AF537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p w14:paraId="221A647A" w14:textId="5A0D73CB" w:rsidR="009B04D8" w:rsidRPr="003B4CEA" w:rsidRDefault="00F60AB1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B4CEA">
        <w:rPr>
          <w:rFonts w:ascii="Angsana New" w:hAnsi="Angsana New"/>
          <w:b/>
          <w:bCs/>
          <w:sz w:val="26"/>
          <w:szCs w:val="26"/>
        </w:rPr>
        <w:t>1</w:t>
      </w:r>
      <w:r w:rsidR="00B00903" w:rsidRPr="003B4CEA">
        <w:rPr>
          <w:rFonts w:ascii="Angsana New" w:hAnsi="Angsana New"/>
          <w:b/>
          <w:bCs/>
          <w:sz w:val="26"/>
          <w:szCs w:val="26"/>
        </w:rPr>
        <w:t>9</w:t>
      </w:r>
      <w:r w:rsidR="009B04D8" w:rsidRPr="003B4CEA">
        <w:rPr>
          <w:rFonts w:ascii="Angsana New" w:hAnsi="Angsana New"/>
          <w:b/>
          <w:bCs/>
          <w:sz w:val="26"/>
          <w:szCs w:val="26"/>
          <w:cs/>
        </w:rPr>
        <w:t>.</w:t>
      </w:r>
      <w:r w:rsidR="009B04D8" w:rsidRPr="003B4CEA">
        <w:rPr>
          <w:rFonts w:ascii="Angsana New" w:hAnsi="Angsana New"/>
          <w:b/>
          <w:bCs/>
          <w:sz w:val="26"/>
          <w:szCs w:val="26"/>
          <w:cs/>
        </w:rPr>
        <w:tab/>
        <w:t>หนี้สิน</w:t>
      </w:r>
      <w:r w:rsidR="00F11C6C" w:rsidRPr="003B4CEA">
        <w:rPr>
          <w:rFonts w:ascii="Angsana New" w:hAnsi="Angsana New"/>
          <w:b/>
          <w:bCs/>
          <w:sz w:val="26"/>
          <w:szCs w:val="26"/>
          <w:cs/>
        </w:rPr>
        <w:t>ตาม</w:t>
      </w:r>
      <w:r w:rsidR="009B04D8" w:rsidRPr="003B4CEA">
        <w:rPr>
          <w:rFonts w:ascii="Angsana New" w:hAnsi="Angsana New"/>
          <w:b/>
          <w:bCs/>
          <w:sz w:val="26"/>
          <w:szCs w:val="26"/>
          <w:cs/>
        </w:rPr>
        <w:t>สัญญา</w:t>
      </w:r>
      <w:r w:rsidR="00F02CF0" w:rsidRPr="003B4CEA">
        <w:rPr>
          <w:rFonts w:ascii="Angsana New" w:hAnsi="Angsana New"/>
          <w:b/>
          <w:bCs/>
          <w:sz w:val="26"/>
          <w:szCs w:val="26"/>
          <w:cs/>
        </w:rPr>
        <w:t>เช่า</w:t>
      </w:r>
      <w:r w:rsidR="00F11C6C" w:rsidRPr="003B4CEA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F11C6C" w:rsidRPr="003B4CEA">
        <w:rPr>
          <w:rFonts w:ascii="Angsana New" w:hAnsi="Angsana New"/>
          <w:b/>
          <w:bCs/>
          <w:sz w:val="26"/>
          <w:szCs w:val="26"/>
        </w:rPr>
        <w:t>-</w:t>
      </w:r>
      <w:r w:rsidR="00F11C6C" w:rsidRPr="003B4CEA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698D6BE4" w14:textId="77777777" w:rsidR="009B04D8" w:rsidRPr="003B4CEA" w:rsidRDefault="009B04D8" w:rsidP="003B4CEA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en-US"/>
        </w:rPr>
      </w:pP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3888"/>
        <w:gridCol w:w="236"/>
        <w:gridCol w:w="1204"/>
        <w:gridCol w:w="238"/>
        <w:gridCol w:w="1202"/>
        <w:gridCol w:w="238"/>
        <w:gridCol w:w="1202"/>
        <w:gridCol w:w="270"/>
        <w:gridCol w:w="1170"/>
      </w:tblGrid>
      <w:tr w:rsidR="00A67981" w:rsidRPr="003B4CEA" w14:paraId="1BDCCCD5" w14:textId="77777777" w:rsidTr="00E53FF4">
        <w:tc>
          <w:tcPr>
            <w:tcW w:w="3888" w:type="dxa"/>
          </w:tcPr>
          <w:p w14:paraId="7634A69E" w14:textId="77777777" w:rsidR="00A67981" w:rsidRPr="003B4CEA" w:rsidRDefault="00A67981" w:rsidP="003B4C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E9039E" w14:textId="77777777" w:rsidR="00A67981" w:rsidRPr="003B4CEA" w:rsidRDefault="00A67981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4" w:type="dxa"/>
            <w:gridSpan w:val="7"/>
            <w:tcBorders>
              <w:bottom w:val="single" w:sz="4" w:space="0" w:color="auto"/>
            </w:tcBorders>
          </w:tcPr>
          <w:p w14:paraId="723CA6ED" w14:textId="77777777" w:rsidR="00A67981" w:rsidRPr="003B4CEA" w:rsidRDefault="00A67981" w:rsidP="003B4CE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A67981" w:rsidRPr="003B4CEA" w14:paraId="045BEA97" w14:textId="77777777" w:rsidTr="00E53FF4">
        <w:tc>
          <w:tcPr>
            <w:tcW w:w="3888" w:type="dxa"/>
          </w:tcPr>
          <w:p w14:paraId="00AACF3D" w14:textId="6611A65A" w:rsidR="00A67981" w:rsidRPr="003B4CEA" w:rsidRDefault="00A67981" w:rsidP="003B4CEA">
            <w:pPr>
              <w:ind w:left="151" w:right="-72" w:hanging="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DD120E" w14:textId="77777777" w:rsidR="00A67981" w:rsidRPr="003B4CEA" w:rsidRDefault="00A67981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0A7416" w14:textId="77777777" w:rsidR="00A67981" w:rsidRPr="003B4CEA" w:rsidRDefault="00A67981" w:rsidP="003B4CE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3143C89" w14:textId="77777777" w:rsidR="00A67981" w:rsidRPr="003B4CEA" w:rsidRDefault="00A67981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6308F8" w14:textId="77777777" w:rsidR="00A67981" w:rsidRPr="003B4CEA" w:rsidRDefault="00A67981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107B" w:rsidRPr="003B4CEA" w14:paraId="03734A99" w14:textId="77777777" w:rsidTr="00E53FF4">
        <w:tc>
          <w:tcPr>
            <w:tcW w:w="3888" w:type="dxa"/>
            <w:tcBorders>
              <w:bottom w:val="single" w:sz="4" w:space="0" w:color="auto"/>
            </w:tcBorders>
          </w:tcPr>
          <w:p w14:paraId="55435AD3" w14:textId="5891F79F" w:rsidR="00E4107B" w:rsidRPr="003B4CEA" w:rsidRDefault="00E4107B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จำนวนเงินขั้นต่ำที่ต้องจ่าย</w:t>
            </w:r>
          </w:p>
        </w:tc>
        <w:tc>
          <w:tcPr>
            <w:tcW w:w="236" w:type="dxa"/>
          </w:tcPr>
          <w:p w14:paraId="140044CB" w14:textId="77777777" w:rsidR="00E4107B" w:rsidRPr="003B4CEA" w:rsidRDefault="00E4107B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95BE80D" w14:textId="263CF2F7" w:rsidR="00E4107B" w:rsidRPr="003B4CEA" w:rsidRDefault="0033646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8" w:type="dxa"/>
          </w:tcPr>
          <w:p w14:paraId="05E21F6E" w14:textId="77777777" w:rsidR="00E4107B" w:rsidRPr="003B4CEA" w:rsidRDefault="00E4107B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EDC773B" w14:textId="17140B70" w:rsidR="00E4107B" w:rsidRPr="003B4CEA" w:rsidRDefault="0033646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8" w:type="dxa"/>
          </w:tcPr>
          <w:p w14:paraId="7AD6FC14" w14:textId="77777777" w:rsidR="00E4107B" w:rsidRPr="003B4CEA" w:rsidRDefault="00E4107B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4918FD1" w14:textId="74CBA6A2" w:rsidR="00E4107B" w:rsidRPr="003B4CEA" w:rsidRDefault="0033646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7F4704D6" w14:textId="77777777" w:rsidR="00E4107B" w:rsidRPr="003B4CEA" w:rsidRDefault="00E4107B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91839F" w14:textId="746BD32B" w:rsidR="00E4107B" w:rsidRPr="003B4CEA" w:rsidRDefault="0033646C" w:rsidP="003B4CEA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3F3A26" w:rsidRPr="003B4CEA" w14:paraId="1AFC5F0D" w14:textId="77777777" w:rsidTr="008C0886">
        <w:tc>
          <w:tcPr>
            <w:tcW w:w="3888" w:type="dxa"/>
          </w:tcPr>
          <w:p w14:paraId="69D62268" w14:textId="668AB429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 xml:space="preserve">1 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6F2E03F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E91C361" w14:textId="569E1D22" w:rsidR="003F3A26" w:rsidRPr="003B4CEA" w:rsidRDefault="000E7BAB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120,743</w:t>
            </w:r>
          </w:p>
        </w:tc>
        <w:tc>
          <w:tcPr>
            <w:tcW w:w="238" w:type="dxa"/>
          </w:tcPr>
          <w:p w14:paraId="790128B1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3C8300F1" w14:textId="72883969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154,956</w:t>
            </w:r>
          </w:p>
        </w:tc>
        <w:tc>
          <w:tcPr>
            <w:tcW w:w="238" w:type="dxa"/>
          </w:tcPr>
          <w:p w14:paraId="08C7F419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79EC0EB0" w14:textId="248ACA60" w:rsidR="003F3A26" w:rsidRPr="003B4CEA" w:rsidRDefault="000E7BAB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70,152</w:t>
            </w:r>
          </w:p>
        </w:tc>
        <w:tc>
          <w:tcPr>
            <w:tcW w:w="270" w:type="dxa"/>
          </w:tcPr>
          <w:p w14:paraId="6FFC6B33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A967B5" w14:textId="64286C73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87,030</w:t>
            </w:r>
          </w:p>
        </w:tc>
      </w:tr>
      <w:tr w:rsidR="003F3A26" w:rsidRPr="003B4CEA" w14:paraId="750DCD2D" w14:textId="77777777" w:rsidTr="008C0886">
        <w:tc>
          <w:tcPr>
            <w:tcW w:w="3888" w:type="dxa"/>
          </w:tcPr>
          <w:p w14:paraId="5ED73676" w14:textId="72FA082A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Pr="003B4CEA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ปี แต่ไม่เกิน </w:t>
            </w:r>
            <w:r w:rsidRPr="003B4CEA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01512450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0EAC391" w14:textId="5F6FB6B9" w:rsidR="003F3A26" w:rsidRPr="003B4CEA" w:rsidRDefault="000E7BAB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218,110</w:t>
            </w:r>
          </w:p>
        </w:tc>
        <w:tc>
          <w:tcPr>
            <w:tcW w:w="238" w:type="dxa"/>
          </w:tcPr>
          <w:p w14:paraId="695D557C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3CA56A26" w14:textId="3CFDE65B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215,822</w:t>
            </w:r>
          </w:p>
        </w:tc>
        <w:tc>
          <w:tcPr>
            <w:tcW w:w="238" w:type="dxa"/>
          </w:tcPr>
          <w:p w14:paraId="30E60BC6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045E67DA" w14:textId="6AFB4459" w:rsidR="003F3A26" w:rsidRPr="003B4CEA" w:rsidRDefault="000E7BAB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133,655</w:t>
            </w:r>
          </w:p>
        </w:tc>
        <w:tc>
          <w:tcPr>
            <w:tcW w:w="270" w:type="dxa"/>
          </w:tcPr>
          <w:p w14:paraId="34C2BD29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DF92C1" w14:textId="7E7D4B7A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145,189</w:t>
            </w:r>
          </w:p>
        </w:tc>
      </w:tr>
      <w:tr w:rsidR="003F3A26" w:rsidRPr="003B4CEA" w14:paraId="490D8509" w14:textId="77777777" w:rsidTr="008C0886">
        <w:tc>
          <w:tcPr>
            <w:tcW w:w="3888" w:type="dxa"/>
          </w:tcPr>
          <w:p w14:paraId="1B6794D2" w14:textId="3BEDFA7E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Pr="003B4CEA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236" w:type="dxa"/>
          </w:tcPr>
          <w:p w14:paraId="6FC4F3BC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1C75D05" w14:textId="3586E596" w:rsidR="003F3A26" w:rsidRPr="003B4CEA" w:rsidRDefault="00B27828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</w:t>
            </w:r>
            <w:r w:rsidR="000E7BAB" w:rsidRPr="003B4CE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8" w:type="dxa"/>
          </w:tcPr>
          <w:p w14:paraId="08486E0C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5DB2851E" w14:textId="7E4EF9E5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-</w:t>
            </w:r>
          </w:p>
        </w:tc>
        <w:tc>
          <w:tcPr>
            <w:tcW w:w="238" w:type="dxa"/>
          </w:tcPr>
          <w:p w14:paraId="24A9CA09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20B87198" w14:textId="5F46268B" w:rsidR="003F3A26" w:rsidRPr="003B4CEA" w:rsidRDefault="00B27828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</w:t>
            </w:r>
            <w:r w:rsidR="000E7BAB" w:rsidRPr="003B4CE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EEAA225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5B3BAE" w14:textId="63E1BE72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 xml:space="preserve">       -</w:t>
            </w:r>
          </w:p>
        </w:tc>
      </w:tr>
      <w:tr w:rsidR="003F3A26" w:rsidRPr="003B4CEA" w14:paraId="36F35145" w14:textId="77777777" w:rsidTr="00E53FF4">
        <w:tc>
          <w:tcPr>
            <w:tcW w:w="3888" w:type="dxa"/>
          </w:tcPr>
          <w:p w14:paraId="26B589A8" w14:textId="77777777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รวมจำนวนเงินขั้นต่ำที่ต้องจ่าย</w:t>
            </w:r>
          </w:p>
        </w:tc>
        <w:tc>
          <w:tcPr>
            <w:tcW w:w="236" w:type="dxa"/>
          </w:tcPr>
          <w:p w14:paraId="1D6EAE47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A208EC5" w14:textId="2B6C9372" w:rsidR="003F3A26" w:rsidRPr="003B4CEA" w:rsidRDefault="000E7BAB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338,853</w:t>
            </w:r>
          </w:p>
        </w:tc>
        <w:tc>
          <w:tcPr>
            <w:tcW w:w="238" w:type="dxa"/>
          </w:tcPr>
          <w:p w14:paraId="0E11DF28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EAAAEDC" w14:textId="504D0306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370,778</w:t>
            </w:r>
          </w:p>
        </w:tc>
        <w:tc>
          <w:tcPr>
            <w:tcW w:w="238" w:type="dxa"/>
          </w:tcPr>
          <w:p w14:paraId="55032A01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56F3A68" w14:textId="1C11281B" w:rsidR="003F3A26" w:rsidRPr="003B4CEA" w:rsidRDefault="000E7BAB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203,807</w:t>
            </w:r>
          </w:p>
        </w:tc>
        <w:tc>
          <w:tcPr>
            <w:tcW w:w="270" w:type="dxa"/>
          </w:tcPr>
          <w:p w14:paraId="4720A403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40E739" w14:textId="64F63754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232,219</w:t>
            </w:r>
          </w:p>
        </w:tc>
      </w:tr>
      <w:tr w:rsidR="003F3A26" w:rsidRPr="003B4CEA" w14:paraId="407A5436" w14:textId="77777777" w:rsidTr="00E53FF4">
        <w:tc>
          <w:tcPr>
            <w:tcW w:w="3888" w:type="dxa"/>
          </w:tcPr>
          <w:p w14:paraId="2F819C8F" w14:textId="77777777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หัก ดอกเบี้ยรอตัดบัญชี</w:t>
            </w:r>
          </w:p>
        </w:tc>
        <w:tc>
          <w:tcPr>
            <w:tcW w:w="236" w:type="dxa"/>
          </w:tcPr>
          <w:p w14:paraId="1A5FE149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B525DFF" w14:textId="73A9647B" w:rsidR="003F3A26" w:rsidRPr="003B4CEA" w:rsidRDefault="000E7BAB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(23,215)</w:t>
            </w:r>
          </w:p>
        </w:tc>
        <w:tc>
          <w:tcPr>
            <w:tcW w:w="238" w:type="dxa"/>
          </w:tcPr>
          <w:p w14:paraId="51ECED7B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95F6C9E" w14:textId="1CD63C87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(22,743)</w:t>
            </w:r>
          </w:p>
        </w:tc>
        <w:tc>
          <w:tcPr>
            <w:tcW w:w="238" w:type="dxa"/>
          </w:tcPr>
          <w:p w14:paraId="2CD69036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E6744E7" w14:textId="75C3B111" w:rsidR="003F3A26" w:rsidRPr="003B4CEA" w:rsidRDefault="000E7BAB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(13,800)</w:t>
            </w:r>
          </w:p>
        </w:tc>
        <w:tc>
          <w:tcPr>
            <w:tcW w:w="270" w:type="dxa"/>
          </w:tcPr>
          <w:p w14:paraId="1ACB313B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2C59B6" w14:textId="5009868A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(16,036)</w:t>
            </w:r>
          </w:p>
        </w:tc>
      </w:tr>
      <w:tr w:rsidR="003F3A26" w:rsidRPr="003B4CEA" w14:paraId="02001332" w14:textId="77777777" w:rsidTr="00E53FF4">
        <w:tc>
          <w:tcPr>
            <w:tcW w:w="3888" w:type="dxa"/>
          </w:tcPr>
          <w:p w14:paraId="2FFD8532" w14:textId="77777777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236" w:type="dxa"/>
          </w:tcPr>
          <w:p w14:paraId="2BEB8E68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6C2EAF3" w14:textId="16FA1196" w:rsidR="003F3A26" w:rsidRPr="003B4CEA" w:rsidRDefault="000E7BAB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315,638</w:t>
            </w:r>
          </w:p>
        </w:tc>
        <w:tc>
          <w:tcPr>
            <w:tcW w:w="238" w:type="dxa"/>
          </w:tcPr>
          <w:p w14:paraId="7EBC2478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2D018A4" w14:textId="6DB27D8D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348,035</w:t>
            </w:r>
          </w:p>
        </w:tc>
        <w:tc>
          <w:tcPr>
            <w:tcW w:w="238" w:type="dxa"/>
          </w:tcPr>
          <w:p w14:paraId="544E0798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0863F04" w14:textId="4F11B1A8" w:rsidR="003F3A26" w:rsidRPr="003B4CEA" w:rsidRDefault="000E7BAB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190,007</w:t>
            </w:r>
          </w:p>
        </w:tc>
        <w:tc>
          <w:tcPr>
            <w:tcW w:w="270" w:type="dxa"/>
          </w:tcPr>
          <w:p w14:paraId="492C4C67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7BDDFD" w14:textId="4A00610F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216,183</w:t>
            </w:r>
          </w:p>
        </w:tc>
      </w:tr>
      <w:tr w:rsidR="003F3A26" w:rsidRPr="003B4CEA" w14:paraId="426FE2E0" w14:textId="77777777" w:rsidTr="00E53FF4">
        <w:tc>
          <w:tcPr>
            <w:tcW w:w="3888" w:type="dxa"/>
          </w:tcPr>
          <w:p w14:paraId="57ED284C" w14:textId="77777777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หัก หนี้สินส่วนที่ถึงกำหนดชำระภายในหนึ่งปี</w:t>
            </w:r>
          </w:p>
        </w:tc>
        <w:tc>
          <w:tcPr>
            <w:tcW w:w="236" w:type="dxa"/>
          </w:tcPr>
          <w:p w14:paraId="402FE239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80683CB" w14:textId="77777777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7CFAC97A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3C103925" w14:textId="77777777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556D029A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5209B6B2" w14:textId="212B9F17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9B2A1F4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FBFEEF" w14:textId="77777777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F3A26" w:rsidRPr="003B4CEA" w14:paraId="294AF40B" w14:textId="77777777" w:rsidTr="00E53FF4">
        <w:tc>
          <w:tcPr>
            <w:tcW w:w="3888" w:type="dxa"/>
          </w:tcPr>
          <w:p w14:paraId="595F9339" w14:textId="77777777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left="294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36" w:type="dxa"/>
          </w:tcPr>
          <w:p w14:paraId="429FE878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BA6199D" w14:textId="61C7F37A" w:rsidR="003F3A26" w:rsidRPr="003B4CEA" w:rsidRDefault="000E7BAB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(109,72</w:t>
            </w:r>
            <w:r w:rsidR="00AF5370" w:rsidRPr="003B4CEA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8" w:type="dxa"/>
          </w:tcPr>
          <w:p w14:paraId="7E316397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7C6839A" w14:textId="31ED4850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(144,386)</w:t>
            </w:r>
          </w:p>
        </w:tc>
        <w:tc>
          <w:tcPr>
            <w:tcW w:w="238" w:type="dxa"/>
          </w:tcPr>
          <w:p w14:paraId="25B38C94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424D73D" w14:textId="218309F4" w:rsidR="003F3A26" w:rsidRPr="003B4CEA" w:rsidRDefault="000E7BAB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(63,696)</w:t>
            </w:r>
          </w:p>
        </w:tc>
        <w:tc>
          <w:tcPr>
            <w:tcW w:w="270" w:type="dxa"/>
          </w:tcPr>
          <w:p w14:paraId="44623852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1770B1" w14:textId="6FBFD4B5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(80,154)</w:t>
            </w:r>
          </w:p>
        </w:tc>
      </w:tr>
      <w:tr w:rsidR="003F3A26" w:rsidRPr="003B4CEA" w14:paraId="602E1E30" w14:textId="77777777" w:rsidTr="00E53FF4">
        <w:tc>
          <w:tcPr>
            <w:tcW w:w="3888" w:type="dxa"/>
          </w:tcPr>
          <w:p w14:paraId="3B81173F" w14:textId="77777777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6265B024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2233043" w14:textId="71B598A8" w:rsidR="003F3A26" w:rsidRPr="003B4CEA" w:rsidRDefault="000E7BAB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205,91</w:t>
            </w:r>
            <w:r w:rsidR="00AF5370" w:rsidRPr="003B4CEA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38" w:type="dxa"/>
          </w:tcPr>
          <w:p w14:paraId="4AFF7CB7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660546B" w14:textId="387AE31D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203,649</w:t>
            </w:r>
          </w:p>
        </w:tc>
        <w:tc>
          <w:tcPr>
            <w:tcW w:w="238" w:type="dxa"/>
          </w:tcPr>
          <w:p w14:paraId="789361D6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91D4E32" w14:textId="201791E4" w:rsidR="003F3A26" w:rsidRPr="003B4CEA" w:rsidRDefault="000E7BAB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126,311</w:t>
            </w:r>
          </w:p>
        </w:tc>
        <w:tc>
          <w:tcPr>
            <w:tcW w:w="270" w:type="dxa"/>
          </w:tcPr>
          <w:p w14:paraId="044DACF5" w14:textId="77777777" w:rsidR="003F3A26" w:rsidRPr="003B4CEA" w:rsidRDefault="003F3A2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F0EFD9" w14:textId="71B1F719" w:rsidR="003F3A26" w:rsidRPr="003B4CEA" w:rsidRDefault="003F3A2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136,029</w:t>
            </w:r>
          </w:p>
        </w:tc>
      </w:tr>
    </w:tbl>
    <w:p w14:paraId="05E23CD9" w14:textId="447DA7E2" w:rsidR="00E712E6" w:rsidRPr="003B4CEA" w:rsidRDefault="00E712E6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lastRenderedPageBreak/>
        <w:t xml:space="preserve">ค่าใช้จ่ายที่เกี่ยวกับสัญญาเช่าสำหรับแต่ละปีสิ้นสุดวันที่ </w:t>
      </w:r>
      <w:r w:rsidRPr="003B4CEA">
        <w:rPr>
          <w:rFonts w:ascii="Angsana New" w:hAnsi="Angsana New"/>
          <w:sz w:val="26"/>
          <w:szCs w:val="26"/>
        </w:rPr>
        <w:t xml:space="preserve">31 </w:t>
      </w:r>
      <w:r w:rsidRPr="003B4CEA">
        <w:rPr>
          <w:rFonts w:ascii="Angsana New" w:hAnsi="Angsana New"/>
          <w:sz w:val="26"/>
          <w:szCs w:val="26"/>
          <w:cs/>
        </w:rPr>
        <w:t xml:space="preserve">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Pr="003B4CEA">
        <w:rPr>
          <w:rFonts w:ascii="Angsana New" w:hAnsi="Angsana New"/>
          <w:sz w:val="26"/>
          <w:szCs w:val="26"/>
          <w:cs/>
        </w:rPr>
        <w:t xml:space="preserve"> 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มีดังนี้</w:t>
      </w:r>
    </w:p>
    <w:p w14:paraId="53451577" w14:textId="77777777" w:rsidR="00E712E6" w:rsidRPr="003B4CEA" w:rsidRDefault="00E712E6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3888"/>
        <w:gridCol w:w="236"/>
        <w:gridCol w:w="1204"/>
        <w:gridCol w:w="238"/>
        <w:gridCol w:w="1202"/>
        <w:gridCol w:w="238"/>
        <w:gridCol w:w="1202"/>
        <w:gridCol w:w="236"/>
        <w:gridCol w:w="1204"/>
      </w:tblGrid>
      <w:tr w:rsidR="00E712E6" w:rsidRPr="003B4CEA" w14:paraId="67A943B1" w14:textId="77777777" w:rsidTr="0042433F">
        <w:tc>
          <w:tcPr>
            <w:tcW w:w="3888" w:type="dxa"/>
          </w:tcPr>
          <w:p w14:paraId="1C555EC2" w14:textId="77777777" w:rsidR="00E712E6" w:rsidRPr="003B4CEA" w:rsidRDefault="00E712E6" w:rsidP="003B4C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20FADE" w14:textId="77777777" w:rsidR="00E712E6" w:rsidRPr="003B4CEA" w:rsidRDefault="00E712E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4" w:type="dxa"/>
            <w:gridSpan w:val="7"/>
            <w:tcBorders>
              <w:bottom w:val="single" w:sz="4" w:space="0" w:color="auto"/>
            </w:tcBorders>
          </w:tcPr>
          <w:p w14:paraId="1644C794" w14:textId="77777777" w:rsidR="00E712E6" w:rsidRPr="003B4CEA" w:rsidRDefault="00E712E6" w:rsidP="003B4CE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E712E6" w:rsidRPr="003B4CEA" w14:paraId="1FDFAAA6" w14:textId="77777777" w:rsidTr="0042433F">
        <w:tc>
          <w:tcPr>
            <w:tcW w:w="3888" w:type="dxa"/>
          </w:tcPr>
          <w:p w14:paraId="6396CFB7" w14:textId="77777777" w:rsidR="00E712E6" w:rsidRPr="003B4CEA" w:rsidRDefault="00E712E6" w:rsidP="003B4C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AB8755" w14:textId="77777777" w:rsidR="00E712E6" w:rsidRPr="003B4CEA" w:rsidRDefault="00E712E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739846" w14:textId="77777777" w:rsidR="00E712E6" w:rsidRPr="003B4CEA" w:rsidRDefault="00E712E6" w:rsidP="003B4CE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3A5B1CF" w14:textId="77777777" w:rsidR="00E712E6" w:rsidRPr="003B4CEA" w:rsidRDefault="00E712E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A3401E" w14:textId="77777777" w:rsidR="00E712E6" w:rsidRPr="003B4CEA" w:rsidRDefault="00E712E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12E6" w:rsidRPr="003B4CEA" w14:paraId="2C361D36" w14:textId="77777777" w:rsidTr="0042433F">
        <w:tc>
          <w:tcPr>
            <w:tcW w:w="3888" w:type="dxa"/>
          </w:tcPr>
          <w:p w14:paraId="62A25D6C" w14:textId="77777777" w:rsidR="00E712E6" w:rsidRPr="003B4CEA" w:rsidRDefault="00E712E6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9E6DE24" w14:textId="77777777" w:rsidR="00E712E6" w:rsidRPr="003B4CEA" w:rsidRDefault="00E712E6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8E4BFC0" w14:textId="4B7CE6A0" w:rsidR="00E712E6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A9D1D2F" w14:textId="77777777" w:rsidR="00E712E6" w:rsidRPr="003B4CEA" w:rsidRDefault="00E712E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78759EC3" w14:textId="0CC83A6D" w:rsidR="00E712E6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8" w:type="dxa"/>
          </w:tcPr>
          <w:p w14:paraId="5358A76F" w14:textId="77777777" w:rsidR="00E712E6" w:rsidRPr="003B4CEA" w:rsidRDefault="00E712E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0B1C2C43" w14:textId="02B1FEB1" w:rsidR="00E712E6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52DABF22" w14:textId="77777777" w:rsidR="00E712E6" w:rsidRPr="003B4CEA" w:rsidRDefault="00E712E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CE36F6B" w14:textId="678EC756" w:rsidR="00E712E6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FF55A2" w:rsidRPr="003B4CEA" w14:paraId="5F54637A" w14:textId="77777777" w:rsidTr="0042433F">
        <w:tc>
          <w:tcPr>
            <w:tcW w:w="3888" w:type="dxa"/>
          </w:tcPr>
          <w:p w14:paraId="330B6314" w14:textId="579B29A9" w:rsidR="00FF55A2" w:rsidRPr="003B4CEA" w:rsidRDefault="00FF55A2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(หมายเหตุ </w:t>
            </w:r>
            <w:r w:rsidRPr="003B4CEA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56E4D486" w14:textId="77777777" w:rsidR="00FF55A2" w:rsidRPr="003B4CEA" w:rsidRDefault="00FF55A2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3BA05DA" w14:textId="5D13DBD2" w:rsidR="00FF55A2" w:rsidRPr="003B4CEA" w:rsidRDefault="000E7BAB" w:rsidP="003B4CEA">
            <w:pPr>
              <w:pStyle w:val="BlockText"/>
              <w:tabs>
                <w:tab w:val="decimal" w:pos="1507"/>
              </w:tabs>
              <w:spacing w:before="0" w:line="240" w:lineRule="atLeast"/>
              <w:ind w:left="0" w:right="9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</w:rPr>
              <w:t>111,541</w:t>
            </w:r>
          </w:p>
        </w:tc>
        <w:tc>
          <w:tcPr>
            <w:tcW w:w="238" w:type="dxa"/>
          </w:tcPr>
          <w:p w14:paraId="327F48A0" w14:textId="77777777" w:rsidR="00FF55A2" w:rsidRPr="003B4CEA" w:rsidRDefault="00FF55A2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811E017" w14:textId="64BB77A4" w:rsidR="00FF55A2" w:rsidRPr="003B4CEA" w:rsidRDefault="00FF55A2" w:rsidP="003B4CEA">
            <w:pPr>
              <w:pStyle w:val="BlockText"/>
              <w:tabs>
                <w:tab w:val="decimal" w:pos="1507"/>
              </w:tabs>
              <w:spacing w:before="0" w:line="240" w:lineRule="atLeast"/>
              <w:ind w:left="0" w:right="9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</w:rPr>
              <w:t>153,312</w:t>
            </w:r>
          </w:p>
        </w:tc>
        <w:tc>
          <w:tcPr>
            <w:tcW w:w="238" w:type="dxa"/>
          </w:tcPr>
          <w:p w14:paraId="40CEB483" w14:textId="77777777" w:rsidR="00FF55A2" w:rsidRPr="003B4CEA" w:rsidRDefault="00FF55A2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4EFDD7B" w14:textId="7F240880" w:rsidR="00FF55A2" w:rsidRPr="003B4CEA" w:rsidRDefault="000E7BAB" w:rsidP="003B4CEA">
            <w:pPr>
              <w:pStyle w:val="BlockText"/>
              <w:tabs>
                <w:tab w:val="decimal" w:pos="1507"/>
              </w:tabs>
              <w:spacing w:before="0" w:line="240" w:lineRule="atLeast"/>
              <w:ind w:left="0" w:right="9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</w:rPr>
              <w:t>66,994</w:t>
            </w:r>
          </w:p>
        </w:tc>
        <w:tc>
          <w:tcPr>
            <w:tcW w:w="236" w:type="dxa"/>
          </w:tcPr>
          <w:p w14:paraId="11109400" w14:textId="77777777" w:rsidR="00FF55A2" w:rsidRPr="003B4CEA" w:rsidRDefault="00FF55A2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40A6F15" w14:textId="43A506C1" w:rsidR="00FF55A2" w:rsidRPr="003B4CEA" w:rsidRDefault="00FF55A2" w:rsidP="003B4CEA">
            <w:pPr>
              <w:pStyle w:val="BlockText"/>
              <w:tabs>
                <w:tab w:val="decimal" w:pos="1507"/>
              </w:tabs>
              <w:spacing w:before="0" w:line="240" w:lineRule="atLeast"/>
              <w:ind w:left="0" w:right="9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</w:rPr>
              <w:t>77,569</w:t>
            </w:r>
          </w:p>
        </w:tc>
      </w:tr>
      <w:tr w:rsidR="00FF55A2" w:rsidRPr="003B4CEA" w14:paraId="0248F274" w14:textId="77777777" w:rsidTr="0042433F">
        <w:tc>
          <w:tcPr>
            <w:tcW w:w="3888" w:type="dxa"/>
          </w:tcPr>
          <w:p w14:paraId="437919E9" w14:textId="77777777" w:rsidR="00FF55A2" w:rsidRPr="003B4CEA" w:rsidRDefault="00FF55A2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36" w:type="dxa"/>
          </w:tcPr>
          <w:p w14:paraId="17E3CA47" w14:textId="77777777" w:rsidR="00FF55A2" w:rsidRPr="003B4CEA" w:rsidRDefault="00FF55A2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8D3B5F9" w14:textId="555B021B" w:rsidR="00FF55A2" w:rsidRPr="003B4CEA" w:rsidRDefault="000E7BAB" w:rsidP="003B4CEA">
            <w:pPr>
              <w:pStyle w:val="BlockText"/>
              <w:tabs>
                <w:tab w:val="decimal" w:pos="1507"/>
              </w:tabs>
              <w:spacing w:before="0" w:line="240" w:lineRule="atLeast"/>
              <w:ind w:left="0" w:right="9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</w:rPr>
              <w:t>13,607</w:t>
            </w:r>
          </w:p>
        </w:tc>
        <w:tc>
          <w:tcPr>
            <w:tcW w:w="238" w:type="dxa"/>
          </w:tcPr>
          <w:p w14:paraId="0CF8E36F" w14:textId="77777777" w:rsidR="00FF55A2" w:rsidRPr="003B4CEA" w:rsidRDefault="00FF55A2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339C1DC" w14:textId="503BFC85" w:rsidR="00FF55A2" w:rsidRPr="003B4CEA" w:rsidRDefault="00FF55A2" w:rsidP="003B4CEA">
            <w:pPr>
              <w:pStyle w:val="BlockText"/>
              <w:tabs>
                <w:tab w:val="decimal" w:pos="1507"/>
              </w:tabs>
              <w:spacing w:before="0" w:line="240" w:lineRule="atLeast"/>
              <w:ind w:left="0" w:right="9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</w:rPr>
              <w:t>14,483</w:t>
            </w:r>
          </w:p>
        </w:tc>
        <w:tc>
          <w:tcPr>
            <w:tcW w:w="238" w:type="dxa"/>
          </w:tcPr>
          <w:p w14:paraId="19CEF907" w14:textId="77777777" w:rsidR="00FF55A2" w:rsidRPr="003B4CEA" w:rsidRDefault="00FF55A2" w:rsidP="003B4CEA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4344ECC" w14:textId="4F99D85A" w:rsidR="00FF55A2" w:rsidRPr="003B4CEA" w:rsidRDefault="000E7BAB" w:rsidP="003B4CEA">
            <w:pPr>
              <w:pStyle w:val="BlockText"/>
              <w:tabs>
                <w:tab w:val="decimal" w:pos="1507"/>
              </w:tabs>
              <w:spacing w:before="0" w:line="240" w:lineRule="atLeast"/>
              <w:ind w:left="0" w:right="9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</w:rPr>
              <w:t>8,130</w:t>
            </w:r>
          </w:p>
        </w:tc>
        <w:tc>
          <w:tcPr>
            <w:tcW w:w="236" w:type="dxa"/>
          </w:tcPr>
          <w:p w14:paraId="55BFA600" w14:textId="77777777" w:rsidR="00FF55A2" w:rsidRPr="003B4CEA" w:rsidRDefault="00FF55A2" w:rsidP="003B4CEA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4502930" w14:textId="19CC5B9B" w:rsidR="00FF55A2" w:rsidRPr="003B4CEA" w:rsidRDefault="00FF55A2" w:rsidP="003B4CEA">
            <w:pPr>
              <w:pStyle w:val="BlockText"/>
              <w:tabs>
                <w:tab w:val="decimal" w:pos="1507"/>
              </w:tabs>
              <w:spacing w:before="0" w:line="240" w:lineRule="atLeast"/>
              <w:ind w:left="0" w:right="9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</w:rPr>
              <w:t>8,790</w:t>
            </w:r>
          </w:p>
        </w:tc>
      </w:tr>
      <w:tr w:rsidR="00FF55A2" w:rsidRPr="003B4CEA" w14:paraId="52354B20" w14:textId="77777777" w:rsidTr="0042433F">
        <w:tc>
          <w:tcPr>
            <w:tcW w:w="3888" w:type="dxa"/>
          </w:tcPr>
          <w:p w14:paraId="438A01B7" w14:textId="77777777" w:rsidR="00FF55A2" w:rsidRPr="003B4CEA" w:rsidRDefault="00FF55A2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20709E74" w14:textId="77777777" w:rsidR="00FF55A2" w:rsidRPr="003B4CEA" w:rsidRDefault="00FF55A2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B7B91DF" w14:textId="04751256" w:rsidR="00FF55A2" w:rsidRPr="003B4CEA" w:rsidRDefault="000E7BAB" w:rsidP="003B4CEA">
            <w:pPr>
              <w:pStyle w:val="BlockText"/>
              <w:tabs>
                <w:tab w:val="decimal" w:pos="1507"/>
              </w:tabs>
              <w:spacing w:before="0" w:line="240" w:lineRule="atLeast"/>
              <w:ind w:left="0" w:right="9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</w:rPr>
              <w:t>125,148</w:t>
            </w:r>
          </w:p>
        </w:tc>
        <w:tc>
          <w:tcPr>
            <w:tcW w:w="238" w:type="dxa"/>
          </w:tcPr>
          <w:p w14:paraId="6E97E7A8" w14:textId="77777777" w:rsidR="00FF55A2" w:rsidRPr="003B4CEA" w:rsidRDefault="00FF55A2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549F1B74" w14:textId="2226394E" w:rsidR="00FF55A2" w:rsidRPr="003B4CEA" w:rsidRDefault="00FF55A2" w:rsidP="003B4CEA">
            <w:pPr>
              <w:pStyle w:val="BlockText"/>
              <w:tabs>
                <w:tab w:val="decimal" w:pos="1507"/>
              </w:tabs>
              <w:spacing w:before="0" w:line="240" w:lineRule="atLeast"/>
              <w:ind w:left="0" w:right="9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</w:rPr>
              <w:t>167,795</w:t>
            </w:r>
          </w:p>
        </w:tc>
        <w:tc>
          <w:tcPr>
            <w:tcW w:w="238" w:type="dxa"/>
          </w:tcPr>
          <w:p w14:paraId="76ED220E" w14:textId="77777777" w:rsidR="00FF55A2" w:rsidRPr="003B4CEA" w:rsidRDefault="00FF55A2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2406907" w14:textId="595FD054" w:rsidR="00FF55A2" w:rsidRPr="003B4CEA" w:rsidRDefault="000E7BAB" w:rsidP="003B4CEA">
            <w:pPr>
              <w:pStyle w:val="BlockText"/>
              <w:tabs>
                <w:tab w:val="decimal" w:pos="1507"/>
              </w:tabs>
              <w:spacing w:before="0" w:line="240" w:lineRule="atLeast"/>
              <w:ind w:left="0" w:right="9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</w:rPr>
              <w:t>75,124</w:t>
            </w:r>
          </w:p>
        </w:tc>
        <w:tc>
          <w:tcPr>
            <w:tcW w:w="236" w:type="dxa"/>
          </w:tcPr>
          <w:p w14:paraId="7C09E16B" w14:textId="77777777" w:rsidR="00FF55A2" w:rsidRPr="003B4CEA" w:rsidRDefault="00FF55A2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219C8B3" w14:textId="557DD4DC" w:rsidR="00FF55A2" w:rsidRPr="003B4CEA" w:rsidRDefault="00FF55A2" w:rsidP="003B4CEA">
            <w:pPr>
              <w:pStyle w:val="BlockText"/>
              <w:tabs>
                <w:tab w:val="decimal" w:pos="1507"/>
              </w:tabs>
              <w:spacing w:before="0" w:line="240" w:lineRule="atLeast"/>
              <w:ind w:left="0" w:right="9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3B4CEA">
              <w:rPr>
                <w:rFonts w:ascii="Angsana New" w:hAnsi="Angsana New" w:cs="Angsana New"/>
                <w:sz w:val="26"/>
                <w:szCs w:val="26"/>
              </w:rPr>
              <w:t>86,359</w:t>
            </w:r>
          </w:p>
        </w:tc>
      </w:tr>
    </w:tbl>
    <w:p w14:paraId="618FEB22" w14:textId="77777777" w:rsidR="00E712E6" w:rsidRPr="003B4CEA" w:rsidRDefault="00E712E6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095FD59" w14:textId="138953D4" w:rsidR="003707EE" w:rsidRPr="003B4CEA" w:rsidRDefault="00B00903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B4CEA">
        <w:rPr>
          <w:rFonts w:ascii="Angsana New" w:hAnsi="Angsana New"/>
          <w:b/>
          <w:bCs/>
          <w:sz w:val="26"/>
          <w:szCs w:val="26"/>
        </w:rPr>
        <w:t>20</w:t>
      </w:r>
      <w:r w:rsidR="003707EE" w:rsidRPr="003B4CEA">
        <w:rPr>
          <w:rFonts w:ascii="Angsana New" w:hAnsi="Angsana New"/>
          <w:b/>
          <w:bCs/>
          <w:sz w:val="26"/>
          <w:szCs w:val="26"/>
          <w:cs/>
        </w:rPr>
        <w:t>.</w:t>
      </w:r>
      <w:r w:rsidR="003707EE" w:rsidRPr="003B4CEA">
        <w:rPr>
          <w:rFonts w:ascii="Angsana New" w:hAnsi="Angsana New"/>
          <w:b/>
          <w:bCs/>
          <w:sz w:val="26"/>
          <w:szCs w:val="26"/>
          <w:cs/>
        </w:rPr>
        <w:tab/>
      </w:r>
      <w:r w:rsidR="00B00815" w:rsidRPr="003B4CEA">
        <w:rPr>
          <w:rFonts w:ascii="Angsana New" w:hAnsi="Angsana New"/>
          <w:b/>
          <w:bCs/>
          <w:sz w:val="26"/>
          <w:szCs w:val="26"/>
          <w:cs/>
        </w:rPr>
        <w:t>เงินจ่ายล่วงหน้าแก่ผู้รับเหมาและ</w:t>
      </w:r>
      <w:r w:rsidR="003707EE" w:rsidRPr="003B4CEA">
        <w:rPr>
          <w:rFonts w:ascii="Angsana New" w:hAnsi="Angsana New"/>
          <w:b/>
          <w:bCs/>
          <w:sz w:val="26"/>
          <w:szCs w:val="26"/>
          <w:cs/>
        </w:rPr>
        <w:t>เงินรับล่วงหน้าจากลูกค้า</w:t>
      </w:r>
    </w:p>
    <w:p w14:paraId="75251F3D" w14:textId="77777777" w:rsidR="003707EE" w:rsidRPr="003B4CEA" w:rsidRDefault="003707EE" w:rsidP="003B4CEA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2C2C542F" w14:textId="77777777" w:rsidR="00B00815" w:rsidRPr="003B4CEA" w:rsidRDefault="00B00815" w:rsidP="003B4CEA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t>เงินจ่ายล่วงหน้าแก่ผู้รับเหมาเป็นเงินจ่ายล่วงหน้าแก่ผู้รับเหมาในอัตราร้อยละต่าง ๆ กันของจำนวนเงินในสัญญา  เงินจ่ายล่วงหน้าแก่ผู้รับเหมานี้จะถูกหักจากจำนวนเงินที่เรียกเก็บจากผู้รับเหมาตามอัตราร้อยละที่ตกลงกัน</w:t>
      </w:r>
    </w:p>
    <w:p w14:paraId="3BA64DA4" w14:textId="77777777" w:rsidR="00B00815" w:rsidRPr="003B4CEA" w:rsidRDefault="00B00815" w:rsidP="003B4CEA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5FD59C0" w14:textId="77777777" w:rsidR="003707EE" w:rsidRPr="003B4CEA" w:rsidRDefault="003707E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เงินรับล่วงหน้าจากลูกค้าเป็นเงินรับล่วงหน้าจากลูกค้าซึ่งเป็นหน่วยงานราชการในอัตราร้อยละต่าง ๆ กันของจำนวนเงินรวมตามสัญญารับเหมาก่อสร้าง  เงินรับล่วงหน้าจากลูกค้านี้จะถูกหักจากจำนวนเงินที่เรียกเก็บจากลูกค้าตามอัตราร้อยละที่ตกลงกัน </w:t>
      </w:r>
    </w:p>
    <w:p w14:paraId="13691E67" w14:textId="77777777" w:rsidR="00F60AB1" w:rsidRPr="003B4CEA" w:rsidRDefault="00F60AB1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849E6FA" w14:textId="6022AC22" w:rsidR="00207660" w:rsidRPr="003B4CEA" w:rsidRDefault="009E4C2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B4CEA">
        <w:rPr>
          <w:rFonts w:ascii="Angsana New" w:hAnsi="Angsana New"/>
          <w:b/>
          <w:bCs/>
          <w:sz w:val="26"/>
          <w:szCs w:val="26"/>
        </w:rPr>
        <w:t>2</w:t>
      </w:r>
      <w:r w:rsidR="002C0E8E" w:rsidRPr="003B4CEA">
        <w:rPr>
          <w:rFonts w:ascii="Angsana New" w:hAnsi="Angsana New"/>
          <w:b/>
          <w:bCs/>
          <w:sz w:val="26"/>
          <w:szCs w:val="26"/>
        </w:rPr>
        <w:t>1</w:t>
      </w:r>
      <w:r w:rsidR="00207660" w:rsidRPr="003B4CEA">
        <w:rPr>
          <w:rFonts w:ascii="Angsana New" w:hAnsi="Angsana New"/>
          <w:b/>
          <w:bCs/>
          <w:sz w:val="26"/>
          <w:szCs w:val="26"/>
        </w:rPr>
        <w:t>.</w:t>
      </w:r>
      <w:r w:rsidR="00207660" w:rsidRPr="003B4CEA">
        <w:rPr>
          <w:rFonts w:ascii="Angsana New" w:hAnsi="Angsana New"/>
          <w:b/>
          <w:bCs/>
          <w:sz w:val="26"/>
          <w:szCs w:val="26"/>
        </w:rPr>
        <w:tab/>
      </w:r>
      <w:r w:rsidR="00207660" w:rsidRPr="003B4CEA">
        <w:rPr>
          <w:rFonts w:ascii="Angsana New" w:hAnsi="Angsana New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062ECC02" w14:textId="77777777" w:rsidR="00207660" w:rsidRPr="003B4CEA" w:rsidRDefault="00207660" w:rsidP="003B4CEA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C550B45" w14:textId="77777777" w:rsidR="00207660" w:rsidRPr="003B4CEA" w:rsidRDefault="0020766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บริษัทและบริษัทย่อยมีกองทุนสำรองเลี้ยงชีพประเภทจ่ายสมทบสำหรับพนักงานตามพระราชบัญญัติกองทุนสำรองเลี้ยงชีพ พ</w:t>
      </w:r>
      <w:r w:rsidRPr="003B4CEA">
        <w:rPr>
          <w:rFonts w:ascii="Angsana New" w:hAnsi="Angsana New"/>
          <w:sz w:val="26"/>
          <w:szCs w:val="26"/>
        </w:rPr>
        <w:t>.</w:t>
      </w:r>
      <w:r w:rsidRPr="003B4CEA">
        <w:rPr>
          <w:rFonts w:ascii="Angsana New" w:hAnsi="Angsana New"/>
          <w:sz w:val="26"/>
          <w:szCs w:val="26"/>
          <w:cs/>
        </w:rPr>
        <w:t>ศ</w:t>
      </w:r>
      <w:r w:rsidRPr="003B4CEA">
        <w:rPr>
          <w:rFonts w:ascii="Angsana New" w:hAnsi="Angsana New"/>
          <w:sz w:val="26"/>
          <w:szCs w:val="26"/>
        </w:rPr>
        <w:t>. 2530</w:t>
      </w:r>
      <w:r w:rsidR="00CE07DE" w:rsidRPr="003B4CEA">
        <w:rPr>
          <w:rFonts w:ascii="Angsana New" w:hAnsi="Angsana New"/>
          <w:sz w:val="26"/>
          <w:szCs w:val="26"/>
        </w:rPr>
        <w:t xml:space="preserve"> </w:t>
      </w:r>
      <w:r w:rsidR="00E66997" w:rsidRPr="003B4CEA">
        <w:rPr>
          <w:rFonts w:ascii="Angsana New" w:hAnsi="Angsana New"/>
          <w:sz w:val="26"/>
          <w:szCs w:val="26"/>
          <w:cs/>
        </w:rPr>
        <w:t xml:space="preserve">       </w:t>
      </w:r>
      <w:r w:rsidRPr="003B4CEA">
        <w:rPr>
          <w:rFonts w:ascii="Angsana New" w:hAnsi="Angsana New"/>
          <w:sz w:val="26"/>
          <w:szCs w:val="26"/>
          <w:cs/>
        </w:rPr>
        <w:t xml:space="preserve">การเข้าเป็นสมาชิกกองทุนเป็นไปตามความสมัครใจของพนักงาน โดยพนักงานจ่ายสะสมและบริษัทและบริษัทย่อยจ่ายสมทบเข้ากองทุนเป็นรายเดือนในอัตราร้อยละ </w:t>
      </w:r>
      <w:r w:rsidR="00C326F1" w:rsidRPr="003B4CEA">
        <w:rPr>
          <w:rFonts w:ascii="Angsana New" w:hAnsi="Angsana New"/>
          <w:sz w:val="26"/>
          <w:szCs w:val="26"/>
        </w:rPr>
        <w:t>2</w:t>
      </w:r>
      <w:r w:rsidR="00C80E21" w:rsidRPr="003B4CEA">
        <w:rPr>
          <w:rFonts w:ascii="Angsana New" w:hAnsi="Angsana New"/>
          <w:sz w:val="26"/>
          <w:szCs w:val="26"/>
          <w:cs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ของเงินเดือนพนักงาน</w:t>
      </w:r>
      <w:r w:rsidR="00C80E21"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กองทุนสำรองเลี้ยงชีพพนักงานบริหารโดยผู้จัดการกองทุนตามข้อกำหนดของกฎกระทรวงฉบับที่ </w:t>
      </w:r>
      <w:r w:rsidRPr="003B4CEA">
        <w:rPr>
          <w:rFonts w:ascii="Angsana New" w:hAnsi="Angsana New"/>
          <w:sz w:val="26"/>
          <w:szCs w:val="26"/>
        </w:rPr>
        <w:t>2 (</w:t>
      </w:r>
      <w:r w:rsidRPr="003B4CEA">
        <w:rPr>
          <w:rFonts w:ascii="Angsana New" w:hAnsi="Angsana New"/>
          <w:sz w:val="26"/>
          <w:szCs w:val="26"/>
          <w:cs/>
        </w:rPr>
        <w:t>พ</w:t>
      </w:r>
      <w:r w:rsidRPr="003B4CEA">
        <w:rPr>
          <w:rFonts w:ascii="Angsana New" w:hAnsi="Angsana New"/>
          <w:sz w:val="26"/>
          <w:szCs w:val="26"/>
        </w:rPr>
        <w:t>.</w:t>
      </w:r>
      <w:r w:rsidRPr="003B4CEA">
        <w:rPr>
          <w:rFonts w:ascii="Angsana New" w:hAnsi="Angsana New"/>
          <w:sz w:val="26"/>
          <w:szCs w:val="26"/>
          <w:cs/>
        </w:rPr>
        <w:t>ศ</w:t>
      </w:r>
      <w:r w:rsidRPr="003B4CEA">
        <w:rPr>
          <w:rFonts w:ascii="Angsana New" w:hAnsi="Angsana New"/>
          <w:sz w:val="26"/>
          <w:szCs w:val="26"/>
        </w:rPr>
        <w:t xml:space="preserve">. 2532) </w:t>
      </w:r>
      <w:r w:rsidRPr="003B4CEA">
        <w:rPr>
          <w:rFonts w:ascii="Angsana New" w:hAnsi="Angsana New"/>
          <w:sz w:val="26"/>
          <w:szCs w:val="26"/>
          <w:cs/>
        </w:rPr>
        <w:t>ออกตามความในพระราชบัญญัติกองทุนสำรองเลี้ยงชีพ พ</w:t>
      </w:r>
      <w:r w:rsidRPr="003B4CEA">
        <w:rPr>
          <w:rFonts w:ascii="Angsana New" w:hAnsi="Angsana New"/>
          <w:sz w:val="26"/>
          <w:szCs w:val="26"/>
        </w:rPr>
        <w:t>.</w:t>
      </w:r>
      <w:r w:rsidRPr="003B4CEA">
        <w:rPr>
          <w:rFonts w:ascii="Angsana New" w:hAnsi="Angsana New"/>
          <w:sz w:val="26"/>
          <w:szCs w:val="26"/>
          <w:cs/>
        </w:rPr>
        <w:t>ศ</w:t>
      </w:r>
      <w:r w:rsidRPr="003B4CEA">
        <w:rPr>
          <w:rFonts w:ascii="Angsana New" w:hAnsi="Angsana New"/>
          <w:sz w:val="26"/>
          <w:szCs w:val="26"/>
        </w:rPr>
        <w:t>. 2530</w:t>
      </w:r>
    </w:p>
    <w:p w14:paraId="1D91D9AF" w14:textId="77777777" w:rsidR="00270F5B" w:rsidRPr="003B4CEA" w:rsidRDefault="00270F5B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4F1C9A69" w14:textId="10618D1B" w:rsidR="00207660" w:rsidRPr="003B4CEA" w:rsidRDefault="0020766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บริษัทและบริษัทย่อยจ่ายสมทบเข้ากองทุนดังกล่าวข้างต้นเป็นเงินรวมประมาณ </w:t>
      </w:r>
      <w:r w:rsidR="00D415B6">
        <w:rPr>
          <w:rFonts w:ascii="Angsana New" w:hAnsi="Angsana New"/>
          <w:sz w:val="26"/>
          <w:szCs w:val="26"/>
        </w:rPr>
        <w:t>9</w:t>
      </w:r>
      <w:r w:rsidR="00D0397B" w:rsidRPr="003B4CEA">
        <w:rPr>
          <w:rFonts w:ascii="Angsana New" w:hAnsi="Angsana New"/>
          <w:sz w:val="26"/>
          <w:szCs w:val="26"/>
        </w:rPr>
        <w:t>.4</w:t>
      </w:r>
      <w:r w:rsidR="0012765F" w:rsidRPr="003B4CEA">
        <w:rPr>
          <w:rFonts w:ascii="Angsana New" w:hAnsi="Angsana New"/>
          <w:sz w:val="26"/>
          <w:szCs w:val="26"/>
        </w:rPr>
        <w:t xml:space="preserve"> </w:t>
      </w:r>
      <w:r w:rsidR="00DE44A1" w:rsidRPr="003B4CEA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FF55A2" w:rsidRPr="003B4CEA">
        <w:rPr>
          <w:rFonts w:ascii="Angsana New" w:hAnsi="Angsana New"/>
          <w:sz w:val="26"/>
          <w:szCs w:val="26"/>
        </w:rPr>
        <w:t>10.3</w:t>
      </w:r>
      <w:r w:rsidR="006E2959" w:rsidRPr="003B4CEA">
        <w:rPr>
          <w:rFonts w:ascii="Angsana New" w:hAnsi="Angsana New"/>
          <w:sz w:val="26"/>
          <w:szCs w:val="26"/>
          <w:cs/>
        </w:rPr>
        <w:t xml:space="preserve"> </w:t>
      </w:r>
      <w:r w:rsidR="00C80E21" w:rsidRPr="003B4CEA">
        <w:rPr>
          <w:rFonts w:ascii="Angsana New" w:hAnsi="Angsana New"/>
          <w:sz w:val="26"/>
          <w:szCs w:val="26"/>
          <w:cs/>
        </w:rPr>
        <w:t>ล้านบาท</w:t>
      </w:r>
      <w:r w:rsidR="00DE44A1" w:rsidRPr="003B4CEA">
        <w:rPr>
          <w:rFonts w:ascii="Angsana New" w:hAnsi="Angsana New"/>
          <w:sz w:val="26"/>
          <w:szCs w:val="26"/>
          <w:cs/>
        </w:rPr>
        <w:t xml:space="preserve"> สำหรับ</w:t>
      </w:r>
      <w:r w:rsidR="00E268FA" w:rsidRPr="003B4CEA">
        <w:rPr>
          <w:rFonts w:ascii="Angsana New" w:hAnsi="Angsana New"/>
          <w:sz w:val="26"/>
          <w:szCs w:val="26"/>
          <w:cs/>
        </w:rPr>
        <w:t>แต่ละ</w:t>
      </w:r>
      <w:r w:rsidR="00DE44A1" w:rsidRPr="003B4CEA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="00DE44A1" w:rsidRPr="003B4CEA">
        <w:rPr>
          <w:rFonts w:ascii="Angsana New" w:hAnsi="Angsana New"/>
          <w:sz w:val="26"/>
          <w:szCs w:val="26"/>
        </w:rPr>
        <w:t>31</w:t>
      </w:r>
      <w:r w:rsidR="00DE44A1" w:rsidRPr="003B4CE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="00DE44A1" w:rsidRPr="003B4CEA">
        <w:rPr>
          <w:rFonts w:ascii="Angsana New" w:hAnsi="Angsana New"/>
          <w:sz w:val="26"/>
          <w:szCs w:val="26"/>
        </w:rPr>
        <w:t xml:space="preserve"> </w:t>
      </w:r>
      <w:r w:rsidR="00DE44A1" w:rsidRPr="003B4CEA">
        <w:rPr>
          <w:rFonts w:ascii="Angsana New" w:hAnsi="Angsana New"/>
          <w:sz w:val="26"/>
          <w:szCs w:val="26"/>
          <w:cs/>
        </w:rPr>
        <w:t xml:space="preserve">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="00DE44A1" w:rsidRPr="003B4CEA">
        <w:rPr>
          <w:rFonts w:ascii="Angsana New" w:hAnsi="Angsana New"/>
          <w:sz w:val="26"/>
          <w:szCs w:val="26"/>
          <w:cs/>
        </w:rPr>
        <w:t xml:space="preserve"> ตามลำดับ</w:t>
      </w:r>
      <w:r w:rsidR="00663817" w:rsidRPr="003B4CEA">
        <w:rPr>
          <w:rFonts w:ascii="Angsana New" w:hAnsi="Angsana New"/>
          <w:sz w:val="26"/>
          <w:szCs w:val="26"/>
        </w:rPr>
        <w:t xml:space="preserve"> </w:t>
      </w:r>
      <w:r w:rsidR="00663817" w:rsidRPr="003B4CEA">
        <w:rPr>
          <w:rFonts w:ascii="Angsana New" w:hAnsi="Angsana New"/>
          <w:sz w:val="26"/>
          <w:szCs w:val="26"/>
          <w:cs/>
        </w:rPr>
        <w:t>(ของบริษัทจำนวนเงินประมาณ</w:t>
      </w:r>
      <w:r w:rsidR="005112BB" w:rsidRPr="003B4CEA">
        <w:rPr>
          <w:rFonts w:ascii="Angsana New" w:hAnsi="Angsana New"/>
          <w:sz w:val="26"/>
          <w:szCs w:val="26"/>
        </w:rPr>
        <w:t xml:space="preserve"> </w:t>
      </w:r>
      <w:r w:rsidR="00D415B6">
        <w:rPr>
          <w:rFonts w:ascii="Angsana New" w:hAnsi="Angsana New"/>
          <w:sz w:val="26"/>
          <w:szCs w:val="26"/>
        </w:rPr>
        <w:t>6</w:t>
      </w:r>
      <w:r w:rsidR="00303D2C">
        <w:rPr>
          <w:rFonts w:ascii="Angsana New" w:hAnsi="Angsana New"/>
          <w:sz w:val="26"/>
          <w:szCs w:val="26"/>
        </w:rPr>
        <w:t>.4</w:t>
      </w:r>
      <w:r w:rsidR="00663817" w:rsidRPr="003B4CEA">
        <w:rPr>
          <w:rFonts w:ascii="Angsana New" w:hAnsi="Angsana New"/>
          <w:sz w:val="26"/>
          <w:szCs w:val="26"/>
        </w:rPr>
        <w:t xml:space="preserve"> </w:t>
      </w:r>
      <w:r w:rsidR="00663817" w:rsidRPr="003B4CEA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FF55A2" w:rsidRPr="003B4CEA">
        <w:rPr>
          <w:rFonts w:ascii="Angsana New" w:hAnsi="Angsana New"/>
          <w:sz w:val="26"/>
          <w:szCs w:val="26"/>
        </w:rPr>
        <w:t>6.9</w:t>
      </w:r>
      <w:r w:rsidR="00D04DD5" w:rsidRPr="003B4CEA">
        <w:rPr>
          <w:rFonts w:ascii="Angsana New" w:hAnsi="Angsana New"/>
          <w:sz w:val="26"/>
          <w:szCs w:val="26"/>
        </w:rPr>
        <w:t xml:space="preserve"> </w:t>
      </w:r>
      <w:r w:rsidR="00663817" w:rsidRPr="003B4CEA">
        <w:rPr>
          <w:rFonts w:ascii="Angsana New" w:hAnsi="Angsana New"/>
          <w:sz w:val="26"/>
          <w:szCs w:val="26"/>
          <w:cs/>
        </w:rPr>
        <w:t>ล้านบาท ตามลำดับ)</w:t>
      </w:r>
    </w:p>
    <w:p w14:paraId="175C9ADE" w14:textId="77777777" w:rsidR="00207660" w:rsidRPr="003B4CEA" w:rsidRDefault="00207660" w:rsidP="003B4CEA">
      <w:pPr>
        <w:rPr>
          <w:rStyle w:val="PageNumber"/>
          <w:rFonts w:ascii="Angsana New" w:hAnsi="Angsana New"/>
          <w:sz w:val="26"/>
          <w:szCs w:val="26"/>
        </w:rPr>
      </w:pPr>
    </w:p>
    <w:p w14:paraId="56ADFFA1" w14:textId="1600AC79" w:rsidR="00797C17" w:rsidRPr="003B4CEA" w:rsidRDefault="00F60AB1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B4CEA">
        <w:rPr>
          <w:rFonts w:ascii="Angsana New" w:hAnsi="Angsana New"/>
          <w:b/>
          <w:bCs/>
          <w:sz w:val="26"/>
          <w:szCs w:val="26"/>
        </w:rPr>
        <w:t>2</w:t>
      </w:r>
      <w:r w:rsidR="002C0E8E" w:rsidRPr="003B4CEA">
        <w:rPr>
          <w:rFonts w:ascii="Angsana New" w:hAnsi="Angsana New"/>
          <w:b/>
          <w:bCs/>
          <w:sz w:val="26"/>
          <w:szCs w:val="26"/>
        </w:rPr>
        <w:t>2</w:t>
      </w:r>
      <w:r w:rsidR="00797C17" w:rsidRPr="003B4CEA">
        <w:rPr>
          <w:rFonts w:ascii="Angsana New" w:hAnsi="Angsana New"/>
          <w:b/>
          <w:bCs/>
          <w:sz w:val="26"/>
          <w:szCs w:val="26"/>
        </w:rPr>
        <w:t>.</w:t>
      </w:r>
      <w:r w:rsidR="00797C17" w:rsidRPr="003B4CEA">
        <w:rPr>
          <w:rFonts w:ascii="Angsana New" w:hAnsi="Angsana New"/>
          <w:b/>
          <w:bCs/>
          <w:sz w:val="26"/>
          <w:szCs w:val="26"/>
        </w:rPr>
        <w:tab/>
      </w:r>
      <w:r w:rsidR="00C46D10" w:rsidRPr="003B4CEA">
        <w:rPr>
          <w:rFonts w:ascii="Angsana New" w:hAnsi="Angsana New"/>
          <w:b/>
          <w:bCs/>
          <w:sz w:val="26"/>
          <w:szCs w:val="26"/>
          <w:cs/>
        </w:rPr>
        <w:t>ทุน</w:t>
      </w:r>
      <w:r w:rsidR="00797C17" w:rsidRPr="003B4CEA">
        <w:rPr>
          <w:rFonts w:ascii="Angsana New" w:hAnsi="Angsana New"/>
          <w:b/>
          <w:bCs/>
          <w:sz w:val="26"/>
          <w:szCs w:val="26"/>
          <w:cs/>
        </w:rPr>
        <w:t>สำรองตามกฎหมาย</w:t>
      </w:r>
    </w:p>
    <w:p w14:paraId="6C349A2E" w14:textId="77777777" w:rsidR="00797C17" w:rsidRPr="003B4CEA" w:rsidRDefault="00797C17" w:rsidP="003B4CEA">
      <w:pPr>
        <w:rPr>
          <w:rStyle w:val="PageNumber"/>
          <w:rFonts w:ascii="Angsana New" w:hAnsi="Angsana New"/>
          <w:sz w:val="26"/>
          <w:szCs w:val="26"/>
        </w:rPr>
      </w:pPr>
    </w:p>
    <w:p w14:paraId="390BB69F" w14:textId="77777777" w:rsidR="003707EE" w:rsidRPr="003B4CEA" w:rsidRDefault="00797C1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Style w:val="PageNumber"/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ตามพระราชบัญญัติบริษัทมหาชนจำกัด พ</w:t>
      </w:r>
      <w:r w:rsidRPr="003B4CEA">
        <w:rPr>
          <w:rFonts w:ascii="Angsana New" w:hAnsi="Angsana New"/>
          <w:sz w:val="26"/>
          <w:szCs w:val="26"/>
        </w:rPr>
        <w:t>.</w:t>
      </w:r>
      <w:r w:rsidRPr="003B4CEA">
        <w:rPr>
          <w:rFonts w:ascii="Angsana New" w:hAnsi="Angsana New"/>
          <w:sz w:val="26"/>
          <w:szCs w:val="26"/>
          <w:cs/>
        </w:rPr>
        <w:t>ศ</w:t>
      </w:r>
      <w:r w:rsidRPr="003B4CEA">
        <w:rPr>
          <w:rFonts w:ascii="Angsana New" w:hAnsi="Angsana New"/>
          <w:sz w:val="26"/>
          <w:szCs w:val="26"/>
        </w:rPr>
        <w:t>. 2535</w:t>
      </w:r>
      <w:r w:rsidRPr="003B4CEA">
        <w:rPr>
          <w:rFonts w:ascii="Angsana New" w:hAnsi="Angsana New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3B4CEA">
        <w:rPr>
          <w:rFonts w:ascii="Angsana New" w:hAnsi="Angsana New"/>
          <w:sz w:val="26"/>
          <w:szCs w:val="26"/>
        </w:rPr>
        <w:t>5</w:t>
      </w:r>
      <w:r w:rsidRPr="003B4CEA">
        <w:rPr>
          <w:rFonts w:ascii="Angsana New" w:hAnsi="Angsana New"/>
          <w:sz w:val="26"/>
          <w:szCs w:val="26"/>
          <w:cs/>
        </w:rPr>
        <w:t xml:space="preserve"> ของกำไรสุทธิประจำปีหลังจากหักขาดทุนสะสมยกมา </w:t>
      </w:r>
      <w:r w:rsidRPr="003B4CEA">
        <w:rPr>
          <w:rFonts w:ascii="Angsana New" w:hAnsi="Angsana New"/>
          <w:sz w:val="26"/>
          <w:szCs w:val="26"/>
        </w:rPr>
        <w:t>(</w:t>
      </w:r>
      <w:r w:rsidRPr="003B4CEA">
        <w:rPr>
          <w:rFonts w:ascii="Angsana New" w:hAnsi="Angsana New"/>
          <w:sz w:val="26"/>
          <w:szCs w:val="26"/>
          <w:cs/>
        </w:rPr>
        <w:t>ถ้ามี</w:t>
      </w:r>
      <w:r w:rsidRPr="003B4CEA">
        <w:rPr>
          <w:rFonts w:ascii="Angsana New" w:hAnsi="Angsana New"/>
          <w:sz w:val="26"/>
          <w:szCs w:val="26"/>
        </w:rPr>
        <w:t xml:space="preserve">) </w:t>
      </w:r>
      <w:r w:rsidRPr="003B4CEA">
        <w:rPr>
          <w:rFonts w:ascii="Angsana New" w:hAnsi="Angsana New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3B4CEA">
        <w:rPr>
          <w:rFonts w:ascii="Angsana New" w:hAnsi="Angsana New"/>
          <w:sz w:val="26"/>
          <w:szCs w:val="26"/>
        </w:rPr>
        <w:t>10</w:t>
      </w:r>
      <w:r w:rsidRPr="003B4CEA">
        <w:rPr>
          <w:rFonts w:ascii="Angsana New" w:hAnsi="Angsana New"/>
          <w:sz w:val="26"/>
          <w:szCs w:val="26"/>
          <w:cs/>
        </w:rPr>
        <w:t xml:space="preserve"> ของเงินทุนจดทะเบียน </w:t>
      </w:r>
      <w:r w:rsidR="000A6CC2" w:rsidRPr="003B4CEA">
        <w:rPr>
          <w:rFonts w:ascii="Angsana New" w:hAnsi="Angsana New"/>
          <w:sz w:val="26"/>
          <w:szCs w:val="26"/>
          <w:cs/>
        </w:rPr>
        <w:t>ทุนสำรองนี้จะนำไปจ่ายเป็นเงินปันผลไม่ได้</w:t>
      </w:r>
    </w:p>
    <w:p w14:paraId="1169B86C" w14:textId="77777777" w:rsidR="00F60AB1" w:rsidRPr="003B4CEA" w:rsidRDefault="00F60AB1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Style w:val="PageNumber"/>
          <w:rFonts w:ascii="Angsana New" w:hAnsi="Angsana New"/>
          <w:sz w:val="26"/>
          <w:szCs w:val="26"/>
        </w:rPr>
      </w:pPr>
    </w:p>
    <w:p w14:paraId="4A4E07F7" w14:textId="77777777" w:rsidR="00AF5370" w:rsidRPr="003B4CEA" w:rsidRDefault="00AF537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br w:type="page"/>
      </w:r>
    </w:p>
    <w:p w14:paraId="40B236C7" w14:textId="4ED4870E" w:rsidR="009C46E4" w:rsidRPr="003B4CEA" w:rsidRDefault="009C46E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C0E8E" w:rsidRPr="003B4CEA">
        <w:rPr>
          <w:rFonts w:ascii="Angsana New" w:hAnsi="Angsana New"/>
          <w:b/>
          <w:bCs/>
          <w:sz w:val="26"/>
          <w:szCs w:val="26"/>
        </w:rPr>
        <w:t>3</w:t>
      </w:r>
      <w:r w:rsidRPr="003B4CEA">
        <w:rPr>
          <w:rFonts w:ascii="Angsana New" w:hAnsi="Angsana New"/>
          <w:b/>
          <w:bCs/>
          <w:sz w:val="26"/>
          <w:szCs w:val="26"/>
        </w:rPr>
        <w:t>.</w:t>
      </w:r>
      <w:r w:rsidRPr="003B4CEA">
        <w:rPr>
          <w:rFonts w:ascii="Angsana New" w:hAnsi="Angsana New"/>
          <w:b/>
          <w:bCs/>
          <w:sz w:val="26"/>
          <w:szCs w:val="26"/>
        </w:rPr>
        <w:tab/>
      </w:r>
      <w:r w:rsidRPr="003B4CEA">
        <w:rPr>
          <w:rFonts w:ascii="Angsana New" w:hAnsi="Angsana New"/>
          <w:b/>
          <w:bCs/>
          <w:sz w:val="26"/>
          <w:szCs w:val="26"/>
          <w:cs/>
        </w:rPr>
        <w:t>รายได้จากสัญญาที่ทำกับลูกค้า</w:t>
      </w:r>
    </w:p>
    <w:p w14:paraId="0FEC51B4" w14:textId="77777777" w:rsidR="009C46E4" w:rsidRPr="003B4CEA" w:rsidRDefault="009C46E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</w:p>
    <w:p w14:paraId="78071EF5" w14:textId="77777777" w:rsidR="009C46E4" w:rsidRPr="003B4CEA" w:rsidRDefault="009C46E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รายได้ส่วนใหญ่ของ</w:t>
      </w:r>
      <w:r w:rsidR="0079579F" w:rsidRPr="003B4CEA">
        <w:rPr>
          <w:rFonts w:ascii="Angsana New" w:hAnsi="Angsana New"/>
          <w:sz w:val="26"/>
          <w:szCs w:val="26"/>
          <w:cs/>
        </w:rPr>
        <w:t>กลุ่ม</w:t>
      </w:r>
      <w:r w:rsidRPr="003B4CEA">
        <w:rPr>
          <w:rFonts w:ascii="Angsana New" w:hAnsi="Angsana New"/>
          <w:sz w:val="26"/>
          <w:szCs w:val="26"/>
          <w:cs/>
        </w:rPr>
        <w:t>บริษัท</w:t>
      </w:r>
      <w:r w:rsidR="0079579F" w:rsidRPr="003B4CEA">
        <w:rPr>
          <w:rFonts w:ascii="Angsana New" w:hAnsi="Angsana New"/>
          <w:sz w:val="26"/>
          <w:szCs w:val="26"/>
          <w:cs/>
        </w:rPr>
        <w:t>ยูนิค</w:t>
      </w:r>
      <w:r w:rsidRPr="003B4CEA">
        <w:rPr>
          <w:rFonts w:ascii="Angsana New" w:hAnsi="Angsana New"/>
          <w:sz w:val="26"/>
          <w:szCs w:val="26"/>
          <w:cs/>
        </w:rPr>
        <w:t>มาจาก</w:t>
      </w:r>
      <w:r w:rsidR="007037B4" w:rsidRPr="003B4CEA">
        <w:rPr>
          <w:rFonts w:ascii="Angsana New" w:hAnsi="Angsana New"/>
          <w:sz w:val="26"/>
          <w:szCs w:val="26"/>
          <w:cs/>
        </w:rPr>
        <w:t>รายได้ค่าก่อสร้าง</w:t>
      </w:r>
    </w:p>
    <w:p w14:paraId="443BA287" w14:textId="77777777" w:rsidR="009C46E4" w:rsidRPr="003B4CEA" w:rsidRDefault="009C46E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thaiDistribute"/>
        <w:rPr>
          <w:rFonts w:ascii="Angsana New" w:hAnsi="Angsana New"/>
          <w:sz w:val="26"/>
          <w:szCs w:val="26"/>
        </w:rPr>
      </w:pPr>
    </w:p>
    <w:p w14:paraId="3ED6E2E5" w14:textId="77777777" w:rsidR="009C46E4" w:rsidRPr="003B4CEA" w:rsidRDefault="009C46E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3B4CEA">
        <w:rPr>
          <w:rFonts w:ascii="Angsana New" w:hAnsi="Angsana New"/>
          <w:b/>
          <w:bCs/>
          <w:i/>
          <w:iCs/>
          <w:sz w:val="26"/>
          <w:szCs w:val="26"/>
          <w:cs/>
        </w:rPr>
        <w:t>การจำแนกรายได้จากสัญญาที่ทำกับลูกค้า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8"/>
        <w:gridCol w:w="1260"/>
        <w:gridCol w:w="270"/>
        <w:gridCol w:w="1260"/>
        <w:gridCol w:w="270"/>
        <w:gridCol w:w="1350"/>
      </w:tblGrid>
      <w:tr w:rsidR="00B94E97" w:rsidRPr="003B4CEA" w14:paraId="40A3A82B" w14:textId="77777777" w:rsidTr="00AB2FB3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138EC7D1" w14:textId="77777777" w:rsidR="00B94E97" w:rsidRPr="003B4CEA" w:rsidRDefault="00B94E9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45592" w14:textId="77777777" w:rsidR="00B94E97" w:rsidRPr="003B4CEA" w:rsidRDefault="00B94E97" w:rsidP="003B4CEA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C46E4" w:rsidRPr="003B4CEA" w14:paraId="0E7D7040" w14:textId="77777777" w:rsidTr="00AB2FB3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61774333" w14:textId="77777777" w:rsidR="009C46E4" w:rsidRPr="003B4CEA" w:rsidRDefault="009C4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9E39B" w14:textId="50917563" w:rsidR="009C46E4" w:rsidRPr="003B4CEA" w:rsidRDefault="0033646C" w:rsidP="003B4CEA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  <w:r w:rsidR="009C46E4" w:rsidRPr="003B4C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C46E4" w:rsidRPr="003B4CEA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</w:tr>
      <w:tr w:rsidR="00AB2FB3" w:rsidRPr="003B4CEA" w14:paraId="59239BB7" w14:textId="77777777" w:rsidTr="00AD1965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7D4810E7" w14:textId="77777777" w:rsidR="00AB2FB3" w:rsidRPr="003B4CEA" w:rsidRDefault="00AB2FB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BD5CF6" w14:textId="77777777" w:rsidR="00AB2FB3" w:rsidRPr="003B4CEA" w:rsidRDefault="00AB2FB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รายได้จากการรับเหมาก่อสร้าง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A42AB4" w14:textId="77777777" w:rsidR="00AB2FB3" w:rsidRPr="003B4CEA" w:rsidRDefault="00AB2FB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B57067" w14:textId="77777777" w:rsidR="00E81C46" w:rsidRPr="003B4CEA" w:rsidRDefault="00E81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406ECFF" w14:textId="5930C2FE" w:rsidR="00AB2FB3" w:rsidRPr="003B4CEA" w:rsidRDefault="00AB2FB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="00E81C46" w:rsidRPr="003B4CEA">
              <w:rPr>
                <w:rFonts w:ascii="Angsana New" w:hAnsi="Angsana New"/>
                <w:sz w:val="26"/>
                <w:szCs w:val="26"/>
                <w:cs/>
              </w:rPr>
              <w:t>บริการอื่น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EAF8F" w14:textId="77777777" w:rsidR="00AB2FB3" w:rsidRPr="003B4CEA" w:rsidRDefault="00AB2FB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61A7EA" w14:textId="77777777" w:rsidR="00B56BA4" w:rsidRPr="003B4CEA" w:rsidRDefault="00B56BA4" w:rsidP="003B4C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B7380DE" w14:textId="77777777" w:rsidR="00AB2FB3" w:rsidRPr="003B4CEA" w:rsidRDefault="00AB2FB3" w:rsidP="003B4C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D1965" w:rsidRPr="003B4CEA" w14:paraId="1C4A773D" w14:textId="77777777" w:rsidTr="00AD1965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6B1F36B8" w14:textId="77777777" w:rsidR="00AD1965" w:rsidRPr="003B4CEA" w:rsidRDefault="00AD1965" w:rsidP="003B4CE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30F1B" w14:textId="77777777" w:rsidR="00AD1965" w:rsidRPr="003B4CEA" w:rsidRDefault="00AD196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E745C3" w14:textId="77777777" w:rsidR="00AD1965" w:rsidRPr="003B4CEA" w:rsidRDefault="00AD196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6C4A91" w14:textId="77777777" w:rsidR="00AD1965" w:rsidRPr="003B4CEA" w:rsidRDefault="00AD1965" w:rsidP="003B4C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7578C4" w14:textId="77777777" w:rsidR="00AD1965" w:rsidRPr="003B4CEA" w:rsidRDefault="00AD196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A6B3BF" w14:textId="77777777" w:rsidR="00AD1965" w:rsidRPr="003B4CEA" w:rsidRDefault="00AD196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70F" w:rsidRPr="003B4CEA" w14:paraId="1200C282" w14:textId="77777777" w:rsidTr="00AD1965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61997DE" w14:textId="77777777" w:rsidR="00CB770F" w:rsidRPr="003B4CEA" w:rsidRDefault="00CB770F" w:rsidP="003B4CE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รายได้ค่าก่อสร้าง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EE3F810" w14:textId="325CB763" w:rsidR="00CB770F" w:rsidRPr="003B4CEA" w:rsidRDefault="00AF53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10,319.1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B06489" w14:textId="77777777" w:rsidR="00CB770F" w:rsidRPr="003B4CEA" w:rsidRDefault="00CB77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0DDD19" w14:textId="77777777" w:rsidR="00CB770F" w:rsidRPr="003B4CEA" w:rsidRDefault="00CB770F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E7CF31" w14:textId="77777777" w:rsidR="00CB770F" w:rsidRPr="003B4CEA" w:rsidRDefault="00CB77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044CBC" w14:textId="570F92D8" w:rsidR="00CB770F" w:rsidRPr="003B4CEA" w:rsidRDefault="00AF53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10,319.1</w:t>
            </w:r>
          </w:p>
        </w:tc>
      </w:tr>
      <w:tr w:rsidR="00CB770F" w:rsidRPr="003B4CEA" w14:paraId="580ED636" w14:textId="77777777" w:rsidTr="00AB2FB3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232B298" w14:textId="77777777" w:rsidR="00CB770F" w:rsidRPr="003B4CEA" w:rsidRDefault="00CB770F" w:rsidP="003B4CE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FA41FE" w14:textId="77777777" w:rsidR="00CB770F" w:rsidRPr="003B4CEA" w:rsidRDefault="00CB77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C27FC4" w14:textId="77777777" w:rsidR="00CB770F" w:rsidRPr="003B4CEA" w:rsidRDefault="00CB77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AC81E1" w14:textId="77777777" w:rsidR="00CB770F" w:rsidRPr="003B4CEA" w:rsidRDefault="00CB77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F825C" w14:textId="77777777" w:rsidR="00CB770F" w:rsidRPr="003B4CEA" w:rsidRDefault="00CB77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38D34D" w14:textId="77777777" w:rsidR="00CB770F" w:rsidRPr="003B4CEA" w:rsidRDefault="00CB77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70F" w:rsidRPr="003B4CEA" w14:paraId="08CC7A58" w14:textId="77777777" w:rsidTr="00AB2FB3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C3CBA05" w14:textId="77777777" w:rsidR="00CB770F" w:rsidRPr="003B4CEA" w:rsidRDefault="00CB770F" w:rsidP="003B4CE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B93AF1" w14:textId="77777777" w:rsidR="00CB770F" w:rsidRPr="003B4CEA" w:rsidRDefault="00CB77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170351" w14:textId="77777777" w:rsidR="00CB770F" w:rsidRPr="003B4CEA" w:rsidRDefault="00CB77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E73D7A" w14:textId="77777777" w:rsidR="00CB770F" w:rsidRPr="003B4CEA" w:rsidRDefault="00CB77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2E3F53" w14:textId="77777777" w:rsidR="00CB770F" w:rsidRPr="003B4CEA" w:rsidRDefault="00CB77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400A00" w14:textId="77777777" w:rsidR="00CB770F" w:rsidRPr="003B4CEA" w:rsidRDefault="00CB77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5370" w:rsidRPr="003B4CEA" w14:paraId="2A342C95" w14:textId="77777777" w:rsidTr="00B94E97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277E3B5E" w14:textId="77777777" w:rsidR="00AF5370" w:rsidRPr="003B4CEA" w:rsidRDefault="00AF5370" w:rsidP="003B4CEA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</w:tabs>
              <w:ind w:left="36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B83DDF" w14:textId="5A049EF6" w:rsidR="00AF5370" w:rsidRPr="003B4CEA" w:rsidRDefault="00AF53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10,319.1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2A5ABF" w14:textId="77777777" w:rsidR="00AF5370" w:rsidRPr="003B4CEA" w:rsidRDefault="00AF53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E816D9" w14:textId="77777777" w:rsidR="00AF5370" w:rsidRPr="003B4CEA" w:rsidRDefault="00AF5370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C144EB" w14:textId="77777777" w:rsidR="00AF5370" w:rsidRPr="003B4CEA" w:rsidRDefault="00AF53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7DCD27" w14:textId="05BE2E3E" w:rsidR="00AF5370" w:rsidRPr="003B4CEA" w:rsidRDefault="00AF53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10,319.1</w:t>
            </w:r>
          </w:p>
        </w:tc>
      </w:tr>
    </w:tbl>
    <w:p w14:paraId="3327CAA2" w14:textId="77777777" w:rsidR="00DA0D56" w:rsidRPr="003B4CEA" w:rsidRDefault="00DA0D56" w:rsidP="003B4CEA">
      <w:pPr>
        <w:rPr>
          <w:rFonts w:ascii="Angsana New" w:hAnsi="Angsana New"/>
          <w:sz w:val="26"/>
          <w:szCs w:val="2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8"/>
        <w:gridCol w:w="1260"/>
        <w:gridCol w:w="270"/>
        <w:gridCol w:w="1260"/>
        <w:gridCol w:w="270"/>
        <w:gridCol w:w="1350"/>
      </w:tblGrid>
      <w:tr w:rsidR="00CB770F" w:rsidRPr="003B4CEA" w14:paraId="0228B729" w14:textId="77777777" w:rsidTr="004E5F8E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A832FD3" w14:textId="77777777" w:rsidR="00CB770F" w:rsidRPr="003B4CEA" w:rsidRDefault="00CB77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E9B4E" w14:textId="77777777" w:rsidR="00CB770F" w:rsidRPr="003B4CEA" w:rsidRDefault="00CB770F" w:rsidP="003B4CEA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B770F" w:rsidRPr="003B4CEA" w14:paraId="0D657C6E" w14:textId="77777777" w:rsidTr="004E5F8E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6F075FBB" w14:textId="77777777" w:rsidR="00CB770F" w:rsidRPr="003B4CEA" w:rsidRDefault="00CB77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07FDA" w14:textId="3C23E36C" w:rsidR="00CB770F" w:rsidRPr="003B4CEA" w:rsidRDefault="0033646C" w:rsidP="003B4CEA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  <w:r w:rsidR="00CB770F" w:rsidRPr="003B4C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B770F" w:rsidRPr="003B4CEA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</w:tr>
      <w:tr w:rsidR="00CB770F" w:rsidRPr="003B4CEA" w14:paraId="42FBEBF3" w14:textId="77777777" w:rsidTr="004E5F8E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09633E36" w14:textId="77777777" w:rsidR="00CB770F" w:rsidRPr="003B4CEA" w:rsidRDefault="00CB77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66493" w14:textId="77777777" w:rsidR="00CB770F" w:rsidRPr="003B4CEA" w:rsidRDefault="00CB77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รายได้จากการรับเหมาก่อสร้าง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D35C3" w14:textId="77777777" w:rsidR="00CB770F" w:rsidRPr="003B4CEA" w:rsidRDefault="00CB77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998E0" w14:textId="77777777" w:rsidR="00CB770F" w:rsidRPr="003B4CEA" w:rsidRDefault="00CB77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E47C4A" w14:textId="065AC4B6" w:rsidR="00CB770F" w:rsidRPr="003B4CEA" w:rsidRDefault="00CB77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รายได้บริการอื่น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105DD" w14:textId="77777777" w:rsidR="00CB770F" w:rsidRPr="003B4CEA" w:rsidRDefault="00CB77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AC71A" w14:textId="77777777" w:rsidR="00CB770F" w:rsidRPr="003B4CEA" w:rsidRDefault="00CB770F" w:rsidP="003B4C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04505CB" w14:textId="77777777" w:rsidR="00CB770F" w:rsidRPr="003B4CEA" w:rsidRDefault="00CB770F" w:rsidP="003B4C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B770F" w:rsidRPr="003B4CEA" w14:paraId="683E8407" w14:textId="77777777" w:rsidTr="008F2D86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6574D78D" w14:textId="77777777" w:rsidR="00CB770F" w:rsidRPr="003B4CEA" w:rsidRDefault="00CB770F" w:rsidP="003B4CE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E2845" w14:textId="77777777" w:rsidR="00CB770F" w:rsidRPr="003B4CEA" w:rsidRDefault="00CB77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BB60F" w14:textId="77777777" w:rsidR="00CB770F" w:rsidRPr="003B4CEA" w:rsidRDefault="00CB77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E432DD" w14:textId="77777777" w:rsidR="00CB770F" w:rsidRPr="003B4CEA" w:rsidRDefault="00CB770F" w:rsidP="003B4C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804B2F" w14:textId="77777777" w:rsidR="00CB770F" w:rsidRPr="003B4CEA" w:rsidRDefault="00CB77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D13081" w14:textId="77777777" w:rsidR="00CB770F" w:rsidRPr="003B4CEA" w:rsidRDefault="00CB77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4016" w:rsidRPr="003B4CEA" w14:paraId="1EBEF878" w14:textId="77777777" w:rsidTr="004E5F8E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5597B3C0" w14:textId="77777777" w:rsidR="00A64016" w:rsidRPr="003B4CEA" w:rsidRDefault="00A64016" w:rsidP="003B4CE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รายได้ค่าก่อสร้าง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D7AADC" w14:textId="6988D981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10,324.0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29927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7A6834" w14:textId="77777777" w:rsidR="00A64016" w:rsidRPr="003B4CEA" w:rsidRDefault="00A64016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FC501C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9A0502" w14:textId="0BAC7B8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10,324.0</w:t>
            </w:r>
          </w:p>
        </w:tc>
      </w:tr>
      <w:tr w:rsidR="00A64016" w:rsidRPr="003B4CEA" w14:paraId="543C5660" w14:textId="77777777" w:rsidTr="004E5F8E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1F4EC5CC" w14:textId="77777777" w:rsidR="00A64016" w:rsidRPr="003B4CEA" w:rsidRDefault="00A64016" w:rsidP="003B4CE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06F169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681BDE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01DB81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4EC520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ED0742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4016" w:rsidRPr="003B4CEA" w14:paraId="50F2C881" w14:textId="77777777" w:rsidTr="004E5F8E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29CA9431" w14:textId="77777777" w:rsidR="00A64016" w:rsidRPr="003B4CEA" w:rsidRDefault="00A64016" w:rsidP="003B4CE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A3E42E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75A462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301E1D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00288F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20D0B0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4016" w:rsidRPr="003B4CEA" w14:paraId="3094A80A" w14:textId="77777777" w:rsidTr="004E5F8E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0D02CB2B" w14:textId="77777777" w:rsidR="00A64016" w:rsidRPr="003B4CEA" w:rsidRDefault="00A64016" w:rsidP="003B4CEA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</w:tabs>
              <w:ind w:left="36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38DCFB" w14:textId="1F844A8B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10,324.0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82510B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6BCDE4" w14:textId="77777777" w:rsidR="00A64016" w:rsidRPr="003B4CEA" w:rsidRDefault="00A64016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C674D3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7CAA0E" w14:textId="11883482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10,324.0</w:t>
            </w:r>
          </w:p>
        </w:tc>
      </w:tr>
    </w:tbl>
    <w:p w14:paraId="3D41E835" w14:textId="77777777" w:rsidR="00AF5370" w:rsidRPr="003B4CEA" w:rsidRDefault="00AF5370" w:rsidP="003B4CEA">
      <w:pPr>
        <w:rPr>
          <w:sz w:val="26"/>
          <w:szCs w:val="2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8"/>
        <w:gridCol w:w="1260"/>
        <w:gridCol w:w="270"/>
        <w:gridCol w:w="1260"/>
        <w:gridCol w:w="270"/>
        <w:gridCol w:w="1350"/>
      </w:tblGrid>
      <w:tr w:rsidR="008231A0" w:rsidRPr="003B4CEA" w14:paraId="75046A84" w14:textId="77777777" w:rsidTr="00BC5248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021A998E" w14:textId="5DDD9FE4" w:rsidR="008231A0" w:rsidRPr="003B4CEA" w:rsidRDefault="008231A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1A0D8" w14:textId="77777777" w:rsidR="008231A0" w:rsidRPr="003B4CEA" w:rsidRDefault="008231A0" w:rsidP="003B4CEA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31A0" w:rsidRPr="003B4CEA" w14:paraId="613ECAD9" w14:textId="77777777" w:rsidTr="00BC5248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57737F3" w14:textId="77777777" w:rsidR="008231A0" w:rsidRPr="003B4CEA" w:rsidRDefault="008231A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A31A2" w14:textId="02373016" w:rsidR="008231A0" w:rsidRPr="003B4CEA" w:rsidRDefault="0033646C" w:rsidP="003B4CEA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  <w:r w:rsidR="008231A0" w:rsidRPr="003B4C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231A0" w:rsidRPr="003B4CEA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</w:tr>
      <w:tr w:rsidR="00E81C46" w:rsidRPr="003B4CEA" w14:paraId="6E3D9AA3" w14:textId="77777777" w:rsidTr="00BC5248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0F8CD1C" w14:textId="77777777" w:rsidR="00E81C46" w:rsidRPr="003B4CEA" w:rsidRDefault="00E81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E182B1" w14:textId="77777777" w:rsidR="00E81C46" w:rsidRPr="003B4CEA" w:rsidRDefault="00E81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รายได้จากการรับเหมาก่อสร้าง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F79C6" w14:textId="77777777" w:rsidR="00E81C46" w:rsidRPr="003B4CEA" w:rsidRDefault="00E81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E4B37A" w14:textId="77777777" w:rsidR="00E81C46" w:rsidRPr="003B4CEA" w:rsidRDefault="00E81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2CF609E" w14:textId="48C5FADA" w:rsidR="00E81C46" w:rsidRPr="003B4CEA" w:rsidRDefault="00E81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รายได้บริการอื่น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A7660" w14:textId="77777777" w:rsidR="00E81C46" w:rsidRPr="003B4CEA" w:rsidRDefault="00E81C4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5C06C8" w14:textId="77777777" w:rsidR="00E81C46" w:rsidRPr="003B4CEA" w:rsidRDefault="00E81C46" w:rsidP="003B4C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97D128E" w14:textId="77777777" w:rsidR="00E81C46" w:rsidRPr="003B4CEA" w:rsidRDefault="00E81C46" w:rsidP="003B4C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D55E0" w:rsidRPr="003B4CEA" w14:paraId="369C2657" w14:textId="77777777" w:rsidTr="008F2D86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7352CABD" w14:textId="77777777" w:rsidR="003D55E0" w:rsidRPr="003B4CEA" w:rsidRDefault="003D55E0" w:rsidP="003B4CE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8A820" w14:textId="77777777" w:rsidR="003D55E0" w:rsidRPr="003B4CEA" w:rsidRDefault="003D55E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96AA04" w14:textId="77777777" w:rsidR="003D55E0" w:rsidRPr="003B4CEA" w:rsidRDefault="003D55E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0545DB" w14:textId="77777777" w:rsidR="003D55E0" w:rsidRPr="003B4CEA" w:rsidRDefault="003D55E0" w:rsidP="003B4C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559356" w14:textId="77777777" w:rsidR="003D55E0" w:rsidRPr="003B4CEA" w:rsidRDefault="003D55E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022D99" w14:textId="77777777" w:rsidR="003D55E0" w:rsidRPr="003B4CEA" w:rsidRDefault="003D55E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5370" w:rsidRPr="003B4CEA" w14:paraId="0213B7CB" w14:textId="77777777" w:rsidTr="00BC5248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C62633D" w14:textId="77777777" w:rsidR="00AF5370" w:rsidRPr="003B4CEA" w:rsidRDefault="00AF5370" w:rsidP="003B4CE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รายได้ค่าก่อสร้าง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585F718" w14:textId="40DB0230" w:rsidR="00AF5370" w:rsidRPr="003B4CEA" w:rsidRDefault="00AF53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10,343.2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654F0D" w14:textId="77777777" w:rsidR="00AF5370" w:rsidRPr="003B4CEA" w:rsidRDefault="00AF53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967EF6" w14:textId="4676E36F" w:rsidR="00AF5370" w:rsidRPr="003B4CEA" w:rsidRDefault="00AF5370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918A06" w14:textId="77777777" w:rsidR="00AF5370" w:rsidRPr="003B4CEA" w:rsidRDefault="00AF53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68B5D0" w14:textId="6728F23B" w:rsidR="00AF5370" w:rsidRPr="003B4CEA" w:rsidRDefault="00AF53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10,343.2</w:t>
            </w:r>
          </w:p>
        </w:tc>
      </w:tr>
      <w:tr w:rsidR="00AF5370" w:rsidRPr="003B4CEA" w14:paraId="183ACB22" w14:textId="77777777" w:rsidTr="00BC5248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97EA84F" w14:textId="77777777" w:rsidR="00AF5370" w:rsidRPr="003B4CEA" w:rsidRDefault="00AF5370" w:rsidP="003B4CE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0BB612" w14:textId="77777777" w:rsidR="00AF5370" w:rsidRPr="003B4CEA" w:rsidRDefault="00AF53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549314" w14:textId="77777777" w:rsidR="00AF5370" w:rsidRPr="003B4CEA" w:rsidRDefault="00AF53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9B2521" w14:textId="77777777" w:rsidR="00AF5370" w:rsidRPr="003B4CEA" w:rsidRDefault="00AF53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EC4C09" w14:textId="77777777" w:rsidR="00AF5370" w:rsidRPr="003B4CEA" w:rsidRDefault="00AF53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2DE86F" w14:textId="77777777" w:rsidR="00AF5370" w:rsidRPr="003B4CEA" w:rsidRDefault="00AF53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5370" w:rsidRPr="003B4CEA" w14:paraId="10495CE8" w14:textId="77777777" w:rsidTr="00BC5248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228FA4E8" w14:textId="77777777" w:rsidR="00AF5370" w:rsidRPr="003B4CEA" w:rsidRDefault="00AF5370" w:rsidP="003B4CE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B60BAE" w14:textId="77777777" w:rsidR="00AF5370" w:rsidRPr="003B4CEA" w:rsidRDefault="00AF53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EB0348" w14:textId="77777777" w:rsidR="00AF5370" w:rsidRPr="003B4CEA" w:rsidRDefault="00AF53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E99860" w14:textId="77777777" w:rsidR="00AF5370" w:rsidRPr="003B4CEA" w:rsidRDefault="00AF53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87960F" w14:textId="77777777" w:rsidR="00AF5370" w:rsidRPr="003B4CEA" w:rsidRDefault="00AF53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94889A" w14:textId="77777777" w:rsidR="00AF5370" w:rsidRPr="003B4CEA" w:rsidRDefault="00AF53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5370" w:rsidRPr="003B4CEA" w14:paraId="41BE6997" w14:textId="77777777" w:rsidTr="00BC5248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697DE567" w14:textId="77777777" w:rsidR="00AF5370" w:rsidRPr="003B4CEA" w:rsidRDefault="00AF5370" w:rsidP="003B4CEA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</w:tabs>
              <w:ind w:left="36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D6984E" w14:textId="09C17F2F" w:rsidR="00AF5370" w:rsidRPr="003B4CEA" w:rsidRDefault="00AF53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10,343.2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9DB3CA" w14:textId="77777777" w:rsidR="00AF5370" w:rsidRPr="003B4CEA" w:rsidRDefault="00AF53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90722D9" w14:textId="32836410" w:rsidR="00AF5370" w:rsidRPr="003B4CEA" w:rsidRDefault="00AF5370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D0D034" w14:textId="77777777" w:rsidR="00AF5370" w:rsidRPr="003B4CEA" w:rsidRDefault="00AF53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D0078C" w14:textId="6CCABF91" w:rsidR="00AF5370" w:rsidRPr="003B4CEA" w:rsidRDefault="00AF537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10,343.2</w:t>
            </w:r>
          </w:p>
        </w:tc>
      </w:tr>
    </w:tbl>
    <w:p w14:paraId="40E5ADA2" w14:textId="2232E08A" w:rsidR="008231A0" w:rsidRPr="003B4CEA" w:rsidRDefault="008231A0" w:rsidP="003B4CEA">
      <w:pPr>
        <w:rPr>
          <w:rFonts w:ascii="Angsana New" w:hAnsi="Angsana New"/>
          <w:sz w:val="26"/>
          <w:szCs w:val="26"/>
        </w:rPr>
      </w:pPr>
    </w:p>
    <w:p w14:paraId="7E23170F" w14:textId="77777777" w:rsidR="00485538" w:rsidRPr="003B4CEA" w:rsidRDefault="00485538" w:rsidP="003B4CEA">
      <w:r w:rsidRPr="003B4CEA">
        <w:br w:type="page"/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8"/>
        <w:gridCol w:w="1260"/>
        <w:gridCol w:w="270"/>
        <w:gridCol w:w="1260"/>
        <w:gridCol w:w="270"/>
        <w:gridCol w:w="1350"/>
      </w:tblGrid>
      <w:tr w:rsidR="00416D11" w:rsidRPr="003B4CEA" w14:paraId="50C3FF43" w14:textId="77777777" w:rsidTr="004E5F8E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73BD1230" w14:textId="4778BE23" w:rsidR="00416D11" w:rsidRPr="003B4CEA" w:rsidRDefault="00416D1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FA2C4" w14:textId="77777777" w:rsidR="00416D11" w:rsidRPr="003B4CEA" w:rsidRDefault="00416D11" w:rsidP="003B4CEA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6D11" w:rsidRPr="003B4CEA" w14:paraId="68407D48" w14:textId="77777777" w:rsidTr="004E5F8E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0A2480D0" w14:textId="77777777" w:rsidR="00416D11" w:rsidRPr="003B4CEA" w:rsidRDefault="00416D1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E6C60" w14:textId="5762CE53" w:rsidR="00416D11" w:rsidRPr="003B4CEA" w:rsidRDefault="0033646C" w:rsidP="003B4CEA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  <w:r w:rsidR="00416D11" w:rsidRPr="003B4C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16D11" w:rsidRPr="003B4CEA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</w:tr>
      <w:tr w:rsidR="001E4E80" w:rsidRPr="003B4CEA" w14:paraId="533898EC" w14:textId="77777777" w:rsidTr="004E5F8E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0D132E44" w14:textId="77777777" w:rsidR="001E4E80" w:rsidRPr="003B4CEA" w:rsidRDefault="001E4E8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E2AAE4" w14:textId="77777777" w:rsidR="001E4E80" w:rsidRPr="003B4CEA" w:rsidRDefault="001E4E8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รายได้จากการรับเหมาก่อสร้าง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2AB8C" w14:textId="77777777" w:rsidR="001E4E80" w:rsidRPr="003B4CEA" w:rsidRDefault="001E4E8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E69833" w14:textId="77777777" w:rsidR="001E4E80" w:rsidRPr="003B4CEA" w:rsidRDefault="001E4E8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C3BCE9C" w14:textId="28699AF2" w:rsidR="001E4E80" w:rsidRPr="003B4CEA" w:rsidRDefault="001E4E8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รายได้บริการอื่น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20BB6" w14:textId="77777777" w:rsidR="001E4E80" w:rsidRPr="003B4CEA" w:rsidRDefault="001E4E8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384B8B" w14:textId="77777777" w:rsidR="001E4E80" w:rsidRPr="003B4CEA" w:rsidRDefault="001E4E80" w:rsidP="003B4C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9B6C1E0" w14:textId="77777777" w:rsidR="001E4E80" w:rsidRPr="003B4CEA" w:rsidRDefault="001E4E80" w:rsidP="003B4C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819F4" w:rsidRPr="003B4CEA" w14:paraId="235870FC" w14:textId="77777777" w:rsidTr="008F2D86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7DF37DCE" w14:textId="77777777" w:rsidR="009819F4" w:rsidRPr="003B4CEA" w:rsidRDefault="009819F4" w:rsidP="003B4CE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E365C" w14:textId="77777777" w:rsidR="009819F4" w:rsidRPr="003B4CEA" w:rsidRDefault="009819F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E817E6" w14:textId="77777777" w:rsidR="009819F4" w:rsidRPr="003B4CEA" w:rsidRDefault="009819F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E9C067" w14:textId="77777777" w:rsidR="009819F4" w:rsidRPr="003B4CEA" w:rsidRDefault="009819F4" w:rsidP="003B4C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86F94C" w14:textId="77777777" w:rsidR="009819F4" w:rsidRPr="003B4CEA" w:rsidRDefault="009819F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16B633" w14:textId="77777777" w:rsidR="009819F4" w:rsidRPr="003B4CEA" w:rsidRDefault="009819F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4016" w:rsidRPr="003B4CEA" w14:paraId="6CC3F4C4" w14:textId="77777777" w:rsidTr="004E5F8E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3D4F7AD0" w14:textId="77777777" w:rsidR="00A64016" w:rsidRPr="003B4CEA" w:rsidRDefault="00A64016" w:rsidP="003B4CE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รายได้ค่าก่อสร้าง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2758AD" w14:textId="59D5EF05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10,356.9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81B9E4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C53FE2" w14:textId="361FEABE" w:rsidR="00A64016" w:rsidRPr="003B4CEA" w:rsidRDefault="00A64016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30BC10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AB6810" w14:textId="4262D63C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10,356.9</w:t>
            </w:r>
          </w:p>
        </w:tc>
      </w:tr>
      <w:tr w:rsidR="00A64016" w:rsidRPr="003B4CEA" w14:paraId="72860E2F" w14:textId="77777777" w:rsidTr="004E5F8E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349203EE" w14:textId="77777777" w:rsidR="00A64016" w:rsidRPr="003B4CEA" w:rsidRDefault="00A64016" w:rsidP="003B4CE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AD9DB2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87A681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0B91D6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672AA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C9DF3E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4016" w:rsidRPr="003B4CEA" w14:paraId="44D0AAAF" w14:textId="77777777" w:rsidTr="004E5F8E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1BDB17EA" w14:textId="77777777" w:rsidR="00A64016" w:rsidRPr="003B4CEA" w:rsidRDefault="00A64016" w:rsidP="003B4CE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3122C8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102407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43046D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0D81F2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3EEB2A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4016" w:rsidRPr="003B4CEA" w14:paraId="5C03FA08" w14:textId="77777777" w:rsidTr="004E5F8E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1430E24E" w14:textId="77777777" w:rsidR="00A64016" w:rsidRPr="003B4CEA" w:rsidRDefault="00A64016" w:rsidP="003B4CEA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</w:tabs>
              <w:ind w:left="36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667EF0" w14:textId="6FD5F40F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10,356.9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20844C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80198B" w14:textId="2A8524F8" w:rsidR="00A64016" w:rsidRPr="003B4CEA" w:rsidRDefault="00A64016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60E3B5" w14:textId="77777777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80C5420" w14:textId="01B4A03B" w:rsidR="00A64016" w:rsidRPr="003B4CEA" w:rsidRDefault="00A6401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10,356.9</w:t>
            </w:r>
          </w:p>
        </w:tc>
      </w:tr>
    </w:tbl>
    <w:p w14:paraId="7A174F5C" w14:textId="77777777" w:rsidR="00A962C7" w:rsidRPr="003B4CEA" w:rsidRDefault="00A962C7" w:rsidP="003B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6"/>
          <w:szCs w:val="26"/>
          <w:shd w:val="clear" w:color="auto" w:fill="D9D9D9"/>
          <w:cs/>
        </w:rPr>
      </w:pPr>
    </w:p>
    <w:p w14:paraId="6B4C7940" w14:textId="51045578" w:rsidR="00747376" w:rsidRPr="003B4CEA" w:rsidRDefault="00747376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pacing w:val="-2"/>
          <w:sz w:val="26"/>
          <w:szCs w:val="26"/>
          <w:cs/>
        </w:rPr>
      </w:pPr>
      <w:bookmarkStart w:id="8" w:name="_Hlk96433856"/>
      <w:r w:rsidRPr="003B4CEA">
        <w:rPr>
          <w:rFonts w:ascii="Angsana New" w:hAnsi="Angsana New"/>
          <w:spacing w:val="-2"/>
          <w:sz w:val="26"/>
          <w:szCs w:val="26"/>
          <w:cs/>
        </w:rPr>
        <w:t xml:space="preserve">ณ วันที่ </w:t>
      </w:r>
      <w:r w:rsidRPr="003B4CEA">
        <w:rPr>
          <w:rFonts w:ascii="Angsana New" w:hAnsi="Angsana New"/>
          <w:spacing w:val="-2"/>
          <w:sz w:val="26"/>
          <w:szCs w:val="26"/>
        </w:rPr>
        <w:t>31</w:t>
      </w:r>
      <w:r w:rsidRPr="003B4CEA">
        <w:rPr>
          <w:rFonts w:ascii="Angsana New" w:hAnsi="Angsana New"/>
          <w:spacing w:val="-2"/>
          <w:sz w:val="26"/>
          <w:szCs w:val="26"/>
          <w:cs/>
        </w:rPr>
        <w:t xml:space="preserve"> ธันวาคม </w:t>
      </w:r>
      <w:r w:rsidR="0033646C" w:rsidRPr="003B4CEA">
        <w:rPr>
          <w:rFonts w:ascii="Angsana New" w:hAnsi="Angsana New"/>
          <w:spacing w:val="-2"/>
          <w:sz w:val="26"/>
          <w:szCs w:val="26"/>
        </w:rPr>
        <w:t>2566</w:t>
      </w:r>
      <w:r w:rsidR="003266EC" w:rsidRPr="003B4CEA">
        <w:rPr>
          <w:rFonts w:ascii="Angsana New" w:hAnsi="Angsana New"/>
          <w:spacing w:val="-2"/>
          <w:sz w:val="26"/>
          <w:szCs w:val="26"/>
        </w:rPr>
        <w:t xml:space="preserve"> </w:t>
      </w:r>
      <w:r w:rsidR="003266EC" w:rsidRPr="003B4CEA">
        <w:rPr>
          <w:rFonts w:ascii="Angsana New" w:hAnsi="Angsana New"/>
          <w:spacing w:val="-2"/>
          <w:sz w:val="26"/>
          <w:szCs w:val="26"/>
          <w:cs/>
        </w:rPr>
        <w:t xml:space="preserve">และ </w:t>
      </w:r>
      <w:r w:rsidR="0033646C" w:rsidRPr="003B4CEA">
        <w:rPr>
          <w:rFonts w:ascii="Angsana New" w:hAnsi="Angsana New"/>
          <w:spacing w:val="-2"/>
          <w:sz w:val="26"/>
          <w:szCs w:val="26"/>
        </w:rPr>
        <w:t>2565</w:t>
      </w:r>
      <w:r w:rsidRPr="003B4CEA">
        <w:rPr>
          <w:rFonts w:ascii="Angsana New" w:hAnsi="Angsana New"/>
          <w:spacing w:val="-2"/>
          <w:sz w:val="26"/>
          <w:szCs w:val="26"/>
          <w:cs/>
        </w:rPr>
        <w:t xml:space="preserve"> รายได้ที่คาดว่าจะรับรู้ในอนาคตสำหรับภาระที่ยังปฏิบัติไม่เสร็จสิ้นของสัญญาที่ทำกับลูกค้ามีจำนวนเงินรวม</w:t>
      </w:r>
      <w:r w:rsidR="003266EC" w:rsidRPr="003B4CEA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F412C0" w:rsidRPr="003B4CEA">
        <w:rPr>
          <w:rFonts w:ascii="Angsana New" w:hAnsi="Angsana New"/>
          <w:spacing w:val="-2"/>
          <w:sz w:val="26"/>
          <w:szCs w:val="26"/>
        </w:rPr>
        <w:t>48,</w:t>
      </w:r>
      <w:r w:rsidR="003335AE">
        <w:rPr>
          <w:rFonts w:ascii="Angsana New" w:hAnsi="Angsana New" w:hint="cs"/>
          <w:spacing w:val="-2"/>
          <w:sz w:val="26"/>
          <w:szCs w:val="26"/>
          <w:cs/>
        </w:rPr>
        <w:t>511</w:t>
      </w:r>
      <w:r w:rsidR="00F412C0" w:rsidRPr="003B4CEA">
        <w:rPr>
          <w:rFonts w:ascii="Angsana New" w:hAnsi="Angsana New"/>
          <w:spacing w:val="-2"/>
          <w:sz w:val="26"/>
          <w:szCs w:val="26"/>
        </w:rPr>
        <w:t xml:space="preserve"> </w:t>
      </w:r>
      <w:r w:rsidR="003266EC" w:rsidRPr="003B4CEA">
        <w:rPr>
          <w:rFonts w:ascii="Angsana New" w:hAnsi="Angsana New"/>
          <w:spacing w:val="-2"/>
          <w:sz w:val="26"/>
          <w:szCs w:val="26"/>
          <w:cs/>
        </w:rPr>
        <w:t>ล้านบาท และจำนวนเงินรวม</w:t>
      </w:r>
      <w:r w:rsidRPr="003B4CEA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487C9A" w:rsidRPr="003B4CEA">
        <w:rPr>
          <w:rFonts w:ascii="Angsana New" w:hAnsi="Angsana New"/>
          <w:spacing w:val="-2"/>
          <w:sz w:val="26"/>
          <w:szCs w:val="26"/>
        </w:rPr>
        <w:t>58,055</w:t>
      </w:r>
      <w:r w:rsidRPr="003B4CEA">
        <w:rPr>
          <w:rFonts w:ascii="Angsana New" w:hAnsi="Angsana New"/>
          <w:spacing w:val="-2"/>
          <w:sz w:val="26"/>
          <w:szCs w:val="26"/>
          <w:cs/>
        </w:rPr>
        <w:t xml:space="preserve"> ล้านบาท </w:t>
      </w:r>
      <w:r w:rsidR="003266EC" w:rsidRPr="003B4CEA">
        <w:rPr>
          <w:rFonts w:ascii="Angsana New" w:hAnsi="Angsana New"/>
          <w:spacing w:val="-2"/>
          <w:sz w:val="26"/>
          <w:szCs w:val="26"/>
          <w:cs/>
        </w:rPr>
        <w:t xml:space="preserve">ตามลำดับ </w:t>
      </w:r>
      <w:r w:rsidRPr="003B4CEA">
        <w:rPr>
          <w:rFonts w:ascii="Angsana New" w:hAnsi="Angsana New"/>
          <w:spacing w:val="-2"/>
          <w:sz w:val="26"/>
          <w:szCs w:val="26"/>
          <w:cs/>
        </w:rPr>
        <w:t xml:space="preserve">ซึ่งกลุ่มบริษัทยูนิคคาดว่าจะปฏิบัติตามภาระที่ต้องปฏิบัติของสัญญาดังกล่าวโดยส่วนใหญ่เสร็จสิ้นภายใน </w:t>
      </w:r>
      <w:r w:rsidR="00E167F2" w:rsidRPr="003B4CEA">
        <w:rPr>
          <w:rFonts w:ascii="Angsana New" w:hAnsi="Angsana New"/>
          <w:spacing w:val="-2"/>
          <w:sz w:val="26"/>
          <w:szCs w:val="26"/>
        </w:rPr>
        <w:t>1</w:t>
      </w:r>
      <w:r w:rsidR="00D726C5" w:rsidRPr="003B4CEA">
        <w:rPr>
          <w:rFonts w:ascii="Angsana New" w:hAnsi="Angsana New"/>
          <w:spacing w:val="-2"/>
          <w:sz w:val="26"/>
          <w:szCs w:val="26"/>
          <w:cs/>
        </w:rPr>
        <w:t xml:space="preserve"> ถึง </w:t>
      </w:r>
      <w:r w:rsidR="0048042B" w:rsidRPr="003B4CEA">
        <w:rPr>
          <w:rFonts w:ascii="Angsana New" w:hAnsi="Angsana New"/>
          <w:spacing w:val="-2"/>
          <w:sz w:val="26"/>
          <w:szCs w:val="26"/>
        </w:rPr>
        <w:t>4</w:t>
      </w:r>
      <w:r w:rsidRPr="003B4CEA">
        <w:rPr>
          <w:rFonts w:ascii="Angsana New" w:hAnsi="Angsana New"/>
          <w:spacing w:val="-2"/>
          <w:sz w:val="26"/>
          <w:szCs w:val="26"/>
          <w:cs/>
        </w:rPr>
        <w:t xml:space="preserve"> ปี</w:t>
      </w:r>
      <w:r w:rsidR="0032384B" w:rsidRPr="003B4CEA">
        <w:rPr>
          <w:rFonts w:ascii="Angsana New" w:hAnsi="Angsana New"/>
          <w:spacing w:val="-2"/>
          <w:sz w:val="26"/>
          <w:szCs w:val="26"/>
        </w:rPr>
        <w:t xml:space="preserve">  </w:t>
      </w:r>
    </w:p>
    <w:bookmarkEnd w:id="8"/>
    <w:p w14:paraId="6FD47DC4" w14:textId="77777777" w:rsidR="009117E7" w:rsidRPr="003B4CEA" w:rsidRDefault="009117E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</w:p>
    <w:p w14:paraId="45E9A93C" w14:textId="0B2CE676" w:rsidR="009C46E4" w:rsidRPr="003B4CEA" w:rsidRDefault="0015062B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กลุ่ม</w:t>
      </w:r>
      <w:r w:rsidR="009C46E4" w:rsidRPr="003B4CEA">
        <w:rPr>
          <w:rFonts w:ascii="Angsana New" w:hAnsi="Angsana New"/>
          <w:sz w:val="26"/>
          <w:szCs w:val="26"/>
          <w:cs/>
        </w:rPr>
        <w:t>บริษัท</w:t>
      </w:r>
      <w:r w:rsidRPr="003B4CEA">
        <w:rPr>
          <w:rFonts w:ascii="Angsana New" w:hAnsi="Angsana New"/>
          <w:sz w:val="26"/>
          <w:szCs w:val="26"/>
          <w:cs/>
        </w:rPr>
        <w:t>ยูนิค</w:t>
      </w:r>
      <w:r w:rsidR="009C46E4" w:rsidRPr="003B4CEA">
        <w:rPr>
          <w:rFonts w:ascii="Angsana New" w:hAnsi="Angsana New"/>
          <w:sz w:val="26"/>
          <w:szCs w:val="26"/>
          <w:cs/>
        </w:rPr>
        <w:t>เลือกใช้ข้อผ่อนปรนในทางปฏิบัติในการไม่เปิดเผยรายได้ที่คาดว่าจะรับรู้ในอนาคตจากภาระที่ยังปฏิบัติไม่เสร็จสิ้น</w:t>
      </w:r>
      <w:r w:rsidR="009C46E4" w:rsidRPr="003B4CEA">
        <w:rPr>
          <w:rFonts w:ascii="Angsana New" w:hAnsi="Angsana New"/>
          <w:sz w:val="26"/>
          <w:szCs w:val="26"/>
        </w:rPr>
        <w:t xml:space="preserve"> </w:t>
      </w:r>
      <w:r w:rsidR="009C46E4" w:rsidRPr="003B4CEA">
        <w:rPr>
          <w:rFonts w:ascii="Angsana New" w:hAnsi="Angsana New"/>
          <w:sz w:val="26"/>
          <w:szCs w:val="26"/>
          <w:cs/>
        </w:rPr>
        <w:t xml:space="preserve">ณ วันที่ </w:t>
      </w:r>
      <w:r w:rsidR="009C46E4" w:rsidRPr="003B4CEA">
        <w:rPr>
          <w:rFonts w:ascii="Angsana New" w:hAnsi="Angsana New"/>
          <w:sz w:val="26"/>
          <w:szCs w:val="26"/>
        </w:rPr>
        <w:t xml:space="preserve">31 </w:t>
      </w:r>
      <w:r w:rsidR="009C46E4" w:rsidRPr="003B4CEA">
        <w:rPr>
          <w:rFonts w:ascii="Angsana New" w:hAnsi="Angsana New"/>
          <w:sz w:val="26"/>
          <w:szCs w:val="26"/>
          <w:cs/>
        </w:rPr>
        <w:t xml:space="preserve">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="0007511B" w:rsidRPr="003B4CEA">
        <w:rPr>
          <w:rFonts w:ascii="Angsana New" w:hAnsi="Angsana New"/>
          <w:sz w:val="26"/>
          <w:szCs w:val="26"/>
        </w:rPr>
        <w:t xml:space="preserve"> </w:t>
      </w:r>
      <w:r w:rsidR="0007511B" w:rsidRPr="003B4CEA">
        <w:rPr>
          <w:rFonts w:ascii="Angsana New" w:hAnsi="Angsana New"/>
          <w:sz w:val="26"/>
          <w:szCs w:val="26"/>
          <w:cs/>
        </w:rPr>
        <w:t xml:space="preserve">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="009C46E4" w:rsidRPr="003B4CEA">
        <w:rPr>
          <w:rFonts w:ascii="Angsana New" w:hAnsi="Angsana New"/>
          <w:sz w:val="26"/>
          <w:szCs w:val="26"/>
          <w:cs/>
        </w:rPr>
        <w:t xml:space="preserve"> หากคาดการณ์เมื่อเริ่มแรกว่าสัญญามีอายุหนึ่งปีหรือน้อยกว่า</w:t>
      </w:r>
      <w:r w:rsidR="009C46E4" w:rsidRPr="003B4CEA">
        <w:rPr>
          <w:rFonts w:ascii="Angsana New" w:hAnsi="Angsana New"/>
          <w:sz w:val="26"/>
          <w:szCs w:val="26"/>
        </w:rPr>
        <w:t xml:space="preserve"> </w:t>
      </w:r>
    </w:p>
    <w:p w14:paraId="2E5C477D" w14:textId="03D0F2EF" w:rsidR="007646F3" w:rsidRPr="003B4CEA" w:rsidRDefault="007646F3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17699028" w14:textId="42388970" w:rsidR="00602CB7" w:rsidRPr="003B4CEA" w:rsidRDefault="00F575F9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t>2</w:t>
      </w:r>
      <w:r w:rsidR="002856E4" w:rsidRPr="003B4CEA">
        <w:rPr>
          <w:rFonts w:ascii="Angsana New" w:hAnsi="Angsana New"/>
          <w:b/>
          <w:bCs/>
          <w:sz w:val="26"/>
          <w:szCs w:val="26"/>
        </w:rPr>
        <w:t>4</w:t>
      </w:r>
      <w:r w:rsidR="00602CB7" w:rsidRPr="003B4CEA">
        <w:rPr>
          <w:rFonts w:ascii="Angsana New" w:hAnsi="Angsana New"/>
          <w:b/>
          <w:bCs/>
          <w:sz w:val="26"/>
          <w:szCs w:val="26"/>
        </w:rPr>
        <w:t>.</w:t>
      </w:r>
      <w:r w:rsidR="00602CB7" w:rsidRPr="003B4CEA">
        <w:rPr>
          <w:rFonts w:ascii="Angsana New" w:hAnsi="Angsana New"/>
          <w:b/>
          <w:bCs/>
          <w:sz w:val="26"/>
          <w:szCs w:val="26"/>
        </w:rPr>
        <w:tab/>
      </w:r>
      <w:r w:rsidR="007E5D93" w:rsidRPr="003B4CEA">
        <w:rPr>
          <w:rFonts w:ascii="Angsana New" w:hAnsi="Angsana New"/>
          <w:b/>
          <w:bCs/>
          <w:sz w:val="26"/>
          <w:szCs w:val="26"/>
          <w:cs/>
        </w:rPr>
        <w:t>การเปิดเผย</w:t>
      </w:r>
      <w:r w:rsidR="00602CB7" w:rsidRPr="003B4CEA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</w:p>
    <w:p w14:paraId="47CC09F3" w14:textId="77777777" w:rsidR="00602CB7" w:rsidRPr="003B4CEA" w:rsidRDefault="00602CB7" w:rsidP="003B4CEA">
      <w:pPr>
        <w:rPr>
          <w:rFonts w:ascii="Angsana New" w:hAnsi="Angsana New"/>
          <w:sz w:val="26"/>
          <w:szCs w:val="26"/>
          <w:cs/>
        </w:rPr>
      </w:pPr>
    </w:p>
    <w:p w14:paraId="79A68AB0" w14:textId="2A6BD145" w:rsidR="0046400F" w:rsidRPr="003B4CEA" w:rsidRDefault="0046400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สินทรัพย์</w:t>
      </w:r>
      <w:r w:rsidRPr="003B4CEA">
        <w:rPr>
          <w:rFonts w:ascii="Angsana New" w:hAnsi="Angsana New"/>
          <w:sz w:val="26"/>
          <w:szCs w:val="26"/>
          <w:cs/>
          <w:lang w:val="th-TH"/>
        </w:rPr>
        <w:t>ทางการเงินและหนี้สินทางการเงินที่มีอยู่ในงบแสดงฐานะการเงิน</w:t>
      </w:r>
      <w:r w:rsidRPr="003B4CEA">
        <w:rPr>
          <w:rFonts w:ascii="Angsana New" w:hAnsi="Angsana New"/>
          <w:sz w:val="26"/>
          <w:szCs w:val="26"/>
          <w:cs/>
        </w:rPr>
        <w:t>เฉพาะกิจการ</w:t>
      </w:r>
      <w:r w:rsidRPr="003B4CEA">
        <w:rPr>
          <w:rFonts w:ascii="Angsana New" w:hAnsi="Angsana New"/>
          <w:sz w:val="26"/>
          <w:szCs w:val="26"/>
          <w:cs/>
          <w:lang w:val="th-TH"/>
        </w:rPr>
        <w:t>และงบแสดงฐานะการเงินรวมได้รวมเงินสดและ</w:t>
      </w:r>
      <w:r w:rsidRPr="003B4CEA">
        <w:rPr>
          <w:rFonts w:ascii="Angsana New" w:hAnsi="Angsana New"/>
          <w:sz w:val="26"/>
          <w:szCs w:val="26"/>
          <w:cs/>
        </w:rPr>
        <w:t xml:space="preserve">รายการเทียบเท่าเงินสด </w:t>
      </w:r>
      <w:r w:rsidR="009F4231" w:rsidRPr="003B4CEA">
        <w:rPr>
          <w:rFonts w:ascii="Angsana New" w:hAnsi="Angsana New"/>
          <w:sz w:val="26"/>
          <w:szCs w:val="26"/>
          <w:cs/>
        </w:rPr>
        <w:t xml:space="preserve"> 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 เงินลงทุนระยะสั้น</w:t>
      </w:r>
      <w:r w:rsidR="009F4231" w:rsidRPr="003B4CE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926BF3" w:rsidRPr="003B4CEA">
        <w:rPr>
          <w:rFonts w:ascii="Angsana New" w:hAnsi="Angsana New"/>
          <w:sz w:val="26"/>
          <w:szCs w:val="26"/>
          <w:cs/>
          <w:lang w:val="th-TH"/>
        </w:rPr>
        <w:t>เงินทดรองแก่บริษัทย่อย</w:t>
      </w:r>
      <w:r w:rsidR="009F4231" w:rsidRPr="003B4CE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3B4CEA">
        <w:rPr>
          <w:rFonts w:ascii="Angsana New" w:hAnsi="Angsana New"/>
          <w:sz w:val="26"/>
          <w:szCs w:val="26"/>
          <w:cs/>
          <w:lang w:val="th-TH"/>
        </w:rPr>
        <w:t>ลูกหนี้การค้า</w:t>
      </w:r>
      <w:r w:rsidRPr="003B4CEA">
        <w:rPr>
          <w:rFonts w:ascii="Angsana New" w:hAnsi="Angsana New"/>
          <w:sz w:val="26"/>
          <w:szCs w:val="26"/>
          <w:cs/>
        </w:rPr>
        <w:t>และ</w:t>
      </w:r>
      <w:r w:rsidR="00D94864" w:rsidRPr="003B4CEA">
        <w:rPr>
          <w:rFonts w:ascii="Angsana New" w:hAnsi="Angsana New"/>
          <w:sz w:val="26"/>
          <w:szCs w:val="26"/>
          <w:cs/>
        </w:rPr>
        <w:t>ลูกหนี้หมุนเวียนอื่น</w:t>
      </w:r>
      <w:r w:rsidR="009F4231" w:rsidRPr="003B4CEA">
        <w:rPr>
          <w:rFonts w:ascii="Angsana New" w:hAnsi="Angsana New"/>
          <w:sz w:val="26"/>
          <w:szCs w:val="26"/>
          <w:cs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 </w:t>
      </w:r>
      <w:r w:rsidR="007812F7">
        <w:rPr>
          <w:rFonts w:ascii="Angsana New" w:hAnsi="Angsana New"/>
          <w:sz w:val="26"/>
          <w:szCs w:val="26"/>
          <w:cs/>
        </w:rPr>
        <w:t>ลูกหนี้เงินประกันผลงาน</w:t>
      </w:r>
      <w:r w:rsidRPr="003B4CEA">
        <w:rPr>
          <w:rFonts w:ascii="Angsana New" w:hAnsi="Angsana New"/>
          <w:sz w:val="26"/>
          <w:szCs w:val="26"/>
        </w:rPr>
        <w:t xml:space="preserve">  </w:t>
      </w:r>
      <w:r w:rsidR="00366A91" w:rsidRPr="003B4CEA">
        <w:rPr>
          <w:rFonts w:ascii="Angsana New" w:hAnsi="Angsana New"/>
          <w:sz w:val="26"/>
          <w:szCs w:val="26"/>
          <w:cs/>
        </w:rPr>
        <w:t xml:space="preserve">     </w:t>
      </w:r>
      <w:r w:rsidRPr="003B4CEA">
        <w:rPr>
          <w:rFonts w:ascii="Angsana New" w:hAnsi="Angsana New"/>
          <w:sz w:val="26"/>
          <w:szCs w:val="26"/>
          <w:cs/>
          <w:lang w:val="th-TH"/>
        </w:rPr>
        <w:t>เงินลงทุนในเงินฝาก</w:t>
      </w:r>
      <w:r w:rsidR="00AA1713" w:rsidRPr="003B4CEA">
        <w:rPr>
          <w:rFonts w:ascii="Angsana New" w:hAnsi="Angsana New"/>
          <w:sz w:val="26"/>
          <w:szCs w:val="26"/>
          <w:cs/>
          <w:lang w:val="th-TH"/>
        </w:rPr>
        <w:t>สถาบันการเงิน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ที่มีข้อจำกัดในการใช้  </w:t>
      </w:r>
      <w:r w:rsidR="009F4231" w:rsidRPr="003B4CEA">
        <w:rPr>
          <w:rFonts w:ascii="Angsana New" w:hAnsi="Angsana New"/>
          <w:sz w:val="26"/>
          <w:szCs w:val="26"/>
          <w:cs/>
          <w:lang w:val="th-TH"/>
        </w:rPr>
        <w:t xml:space="preserve">เงินจ่ายล่วงหน้าแก่ผู้รับเหมา </w:t>
      </w:r>
      <w:r w:rsidR="00926BF3" w:rsidRPr="003B4CEA">
        <w:rPr>
          <w:rFonts w:ascii="Angsana New" w:hAnsi="Angsana New"/>
          <w:sz w:val="26"/>
          <w:szCs w:val="26"/>
          <w:cs/>
          <w:lang w:val="th-TH"/>
        </w:rPr>
        <w:t>เงินเบิกเกินบัญชีและ</w:t>
      </w:r>
      <w:r w:rsidRPr="003B4CEA">
        <w:rPr>
          <w:rFonts w:ascii="Angsana New" w:hAnsi="Angsana New"/>
          <w:sz w:val="26"/>
          <w:szCs w:val="26"/>
          <w:cs/>
          <w:lang w:val="th-TH"/>
        </w:rPr>
        <w:t>เงินกู้ยืมระยะสั้นและระยะยาว</w:t>
      </w:r>
      <w:r w:rsidR="003E09C6" w:rsidRPr="003B4CEA">
        <w:rPr>
          <w:rFonts w:ascii="Angsana New" w:hAnsi="Angsana New"/>
          <w:sz w:val="26"/>
          <w:szCs w:val="26"/>
          <w:cs/>
          <w:lang w:val="th-TH"/>
        </w:rPr>
        <w:t xml:space="preserve"> หุ้นกู้</w:t>
      </w:r>
      <w:r w:rsidR="00917032" w:rsidRPr="003B4CE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 เจ้าหนี้การค้า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="00D94864" w:rsidRPr="003B4CEA">
        <w:rPr>
          <w:rFonts w:ascii="Angsana New" w:hAnsi="Angsana New"/>
          <w:sz w:val="26"/>
          <w:szCs w:val="26"/>
          <w:cs/>
        </w:rPr>
        <w:t>เจ้าหนี้หมุนเวียนอื่น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และตั๋วเงินจ่าย </w:t>
      </w:r>
      <w:r w:rsidR="00926BF3" w:rsidRPr="003B4CEA">
        <w:rPr>
          <w:rFonts w:ascii="Angsana New" w:hAnsi="Angsana New"/>
          <w:sz w:val="26"/>
          <w:szCs w:val="26"/>
          <w:cs/>
          <w:lang w:val="th-TH"/>
        </w:rPr>
        <w:t>เงินทดรองจากบริษัทย่อยและ</w:t>
      </w:r>
      <w:r w:rsidR="003035A9" w:rsidRPr="003B4CEA">
        <w:rPr>
          <w:rFonts w:ascii="Angsana New" w:hAnsi="Angsana New"/>
          <w:sz w:val="26"/>
          <w:szCs w:val="26"/>
          <w:cs/>
          <w:lang w:val="th-TH"/>
        </w:rPr>
        <w:t>กิจการที่เกี่ยวข้องกัน</w:t>
      </w:r>
      <w:r w:rsidR="00926BF3" w:rsidRPr="003B4CE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เงินประกันผลงาน</w:t>
      </w:r>
      <w:r w:rsidR="00E719AD" w:rsidRPr="003B4CEA">
        <w:rPr>
          <w:rFonts w:ascii="Angsana New" w:hAnsi="Angsana New"/>
          <w:sz w:val="26"/>
          <w:szCs w:val="26"/>
          <w:cs/>
        </w:rPr>
        <w:t>จากผู้รับเหมา</w:t>
      </w:r>
      <w:r w:rsidRPr="003B4CEA">
        <w:rPr>
          <w:rFonts w:ascii="Angsana New" w:hAnsi="Angsana New"/>
          <w:sz w:val="26"/>
          <w:szCs w:val="26"/>
          <w:cs/>
        </w:rPr>
        <w:t xml:space="preserve"> 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หนี้สินตามสัญญาเช่าและเงินรับล่วงหน้าจากลูกค้า  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Pr="003B4CEA">
        <w:rPr>
          <w:rFonts w:ascii="Angsana New" w:hAnsi="Angsana New"/>
          <w:sz w:val="26"/>
          <w:szCs w:val="26"/>
        </w:rPr>
        <w:t>3</w:t>
      </w:r>
    </w:p>
    <w:p w14:paraId="11B1F09D" w14:textId="77777777" w:rsidR="00955957" w:rsidRPr="003B4CEA" w:rsidRDefault="0095595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BFA0B35" w14:textId="382D3B3F" w:rsidR="00DC7CEE" w:rsidRPr="003B4CEA" w:rsidRDefault="00DC7CE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B4CEA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ความเสี่ยงด้านสภาพคล่อง</w:t>
      </w:r>
    </w:p>
    <w:p w14:paraId="028CCD52" w14:textId="77777777" w:rsidR="00DC7CEE" w:rsidRPr="003B4CEA" w:rsidRDefault="00DC7CEE" w:rsidP="003B4CEA">
      <w:pPr>
        <w:rPr>
          <w:rFonts w:ascii="Angsana New" w:hAnsi="Angsana New"/>
          <w:sz w:val="26"/>
          <w:szCs w:val="26"/>
        </w:rPr>
      </w:pPr>
    </w:p>
    <w:p w14:paraId="6EAD66D4" w14:textId="77777777" w:rsidR="00DC7CEE" w:rsidRPr="003B4CEA" w:rsidRDefault="00DC7CE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ความเสี่ยงด้านสภาพคล่องเกิดจากปัญหาในการจัดหาเงินทุนให้มีจำนวนเพียงพอและทันเวลาเพื่อจ่ายชำระหนี้สำหรับภาระผูกพันตามที่กำหนดไว้ในงบการเงิน  จากการประเมินฐานะทางการเงินและผลการดำเนินงานของกลุ่มบริษัทยูนิค 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ข้อมูลเหล่านี้ชี้ให้เห็นว่า</w:t>
      </w:r>
      <w:r w:rsidR="007C5170" w:rsidRPr="003B4CEA">
        <w:rPr>
          <w:rFonts w:ascii="Angsana New" w:hAnsi="Angsana New"/>
          <w:sz w:val="26"/>
          <w:szCs w:val="26"/>
          <w:cs/>
        </w:rPr>
        <w:t>กลุ่ม</w:t>
      </w:r>
      <w:r w:rsidRPr="003B4CEA">
        <w:rPr>
          <w:rFonts w:ascii="Angsana New" w:hAnsi="Angsana New"/>
          <w:sz w:val="26"/>
          <w:szCs w:val="26"/>
          <w:cs/>
        </w:rPr>
        <w:t>บริษัท</w:t>
      </w:r>
      <w:r w:rsidR="00406096" w:rsidRPr="003B4CEA">
        <w:rPr>
          <w:rFonts w:ascii="Angsana New" w:hAnsi="Angsana New"/>
          <w:sz w:val="26"/>
          <w:szCs w:val="26"/>
        </w:rPr>
        <w:t xml:space="preserve">      </w:t>
      </w:r>
      <w:r w:rsidR="007C5170" w:rsidRPr="003B4CEA">
        <w:rPr>
          <w:rFonts w:ascii="Angsana New" w:hAnsi="Angsana New"/>
          <w:sz w:val="26"/>
          <w:szCs w:val="26"/>
          <w:cs/>
        </w:rPr>
        <w:t>ยูนิค</w:t>
      </w:r>
      <w:r w:rsidRPr="003B4CEA">
        <w:rPr>
          <w:rFonts w:ascii="Angsana New" w:hAnsi="Angsana New"/>
          <w:sz w:val="26"/>
          <w:szCs w:val="26"/>
          <w:cs/>
        </w:rPr>
        <w:t>ไม่มีปัญหาความเสี่ยงด้านสภาพคล่อง</w:t>
      </w:r>
      <w:r w:rsidRPr="003B4CEA">
        <w:rPr>
          <w:rFonts w:ascii="Angsana New" w:hAnsi="Angsana New"/>
          <w:sz w:val="26"/>
          <w:szCs w:val="26"/>
        </w:rPr>
        <w:t xml:space="preserve"> </w:t>
      </w:r>
    </w:p>
    <w:p w14:paraId="0D4EBB06" w14:textId="77777777" w:rsidR="007219F1" w:rsidRPr="003B4CEA" w:rsidRDefault="007219F1" w:rsidP="003B4CEA">
      <w:pPr>
        <w:rPr>
          <w:rFonts w:ascii="Angsana New" w:hAnsi="Angsana New"/>
          <w:sz w:val="26"/>
          <w:szCs w:val="26"/>
        </w:rPr>
      </w:pPr>
    </w:p>
    <w:p w14:paraId="0A0E7954" w14:textId="6CE47D4D" w:rsidR="00E042DF" w:rsidRPr="003B4CEA" w:rsidRDefault="00E042D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B4CEA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68515086" w14:textId="77777777" w:rsidR="00E042DF" w:rsidRPr="003B4CEA" w:rsidRDefault="00E042D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128B09B0" w14:textId="77777777" w:rsidR="00E042DF" w:rsidRPr="003B4CEA" w:rsidRDefault="00E042D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กลุ่มบริษัทยูนิคมีรายการค้าที่เป็นเงินตราต่างประเทศซึ่งก่อให้เกิดความเสี่ยงจากการเปลี่ยนแปลงของอัตราแลกเปลี่ยนเงินตราต่างประเทศ    ดังนั้นผู้บริหารจึงพิจารณาทำสัญญาซื้อขายเงินตราต่างประเทศล่วงหน้าเพื่อลดความเสี่ยงนี้เป็นครั้งคราวตามความเหมาะสม</w:t>
      </w:r>
    </w:p>
    <w:p w14:paraId="7AFF52B7" w14:textId="77777777" w:rsidR="003E7541" w:rsidRPr="003B4CEA" w:rsidRDefault="003E7541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DB01542" w14:textId="77777777" w:rsidR="002856E4" w:rsidRPr="003B4CEA" w:rsidRDefault="002856E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B4CEA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30153602" w14:textId="0DFD68F4" w:rsidR="00E042DF" w:rsidRPr="003B4CEA" w:rsidRDefault="00E042D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B4CEA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ความเสี่ยงด้านการให้สินเชื่อ</w:t>
      </w:r>
    </w:p>
    <w:p w14:paraId="38C5CA90" w14:textId="77777777" w:rsidR="00E042DF" w:rsidRPr="003B4CEA" w:rsidRDefault="00E042D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16F8B601" w14:textId="6D93FF71" w:rsidR="00E042DF" w:rsidRPr="003B4CEA" w:rsidRDefault="00E042D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ความเสี่ยงด้านการให้สินเชื่อเกิดจากการที่คู่สัญญาไม่สามารถหรือไม่ประสงค์จะปฏิบัติตามข้อตกลงที่ให้ไว้กับกลุ่มบริษัทยูนิค </w:t>
      </w:r>
      <w:r w:rsidR="00BA12A4" w:rsidRPr="003B4CEA">
        <w:rPr>
          <w:rFonts w:ascii="Angsana New" w:hAnsi="Angsana New"/>
          <w:sz w:val="26"/>
          <w:szCs w:val="26"/>
          <w:cs/>
          <w:lang w:val="th-TH"/>
        </w:rPr>
        <w:t>กลุ่มบริษัท</w:t>
      </w:r>
      <w:r w:rsidR="00BD7EEB" w:rsidRPr="003B4CEA">
        <w:rPr>
          <w:rFonts w:ascii="Angsana New" w:hAnsi="Angsana New"/>
          <w:sz w:val="26"/>
          <w:szCs w:val="26"/>
          <w:cs/>
          <w:lang w:val="th-TH"/>
        </w:rPr>
        <w:t xml:space="preserve">   </w:t>
      </w:r>
      <w:r w:rsidRPr="003B4CEA">
        <w:rPr>
          <w:rFonts w:ascii="Angsana New" w:hAnsi="Angsana New"/>
          <w:sz w:val="26"/>
          <w:szCs w:val="26"/>
          <w:cs/>
          <w:lang w:val="th-TH"/>
        </w:rPr>
        <w:t>ยูนิคได้มีนโยบายในการป้องกันความเสี่ยงนี้โดยการวิเคราะห์ฐานะทางการเงินของคู่ค้า</w:t>
      </w:r>
    </w:p>
    <w:p w14:paraId="61BB7F85" w14:textId="77777777" w:rsidR="0079329A" w:rsidRPr="003B4CEA" w:rsidRDefault="0079329A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AF76AA7" w14:textId="1EE55735" w:rsidR="00E042DF" w:rsidRPr="003B4CEA" w:rsidRDefault="00E042D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ราคาตามบัญชีของลูกหนี้ที่บันทึกในงบแสดงฐานะการเงิน</w:t>
      </w:r>
      <w:r w:rsidR="00CC0394" w:rsidRPr="003B4CEA">
        <w:rPr>
          <w:rFonts w:ascii="Angsana New" w:hAnsi="Angsana New"/>
          <w:sz w:val="26"/>
          <w:szCs w:val="26"/>
          <w:cs/>
          <w:lang w:val="th-TH"/>
        </w:rPr>
        <w:t>เฉพาะกิจการ</w:t>
      </w:r>
      <w:r w:rsidRPr="003B4CEA">
        <w:rPr>
          <w:rFonts w:ascii="Angsana New" w:hAnsi="Angsana New"/>
          <w:sz w:val="26"/>
          <w:szCs w:val="26"/>
          <w:cs/>
          <w:lang w:val="th-TH"/>
        </w:rPr>
        <w:t>และงบแสดงฐานะการเงินรว</w:t>
      </w:r>
      <w:r w:rsidR="00B2280D" w:rsidRPr="003B4CEA">
        <w:rPr>
          <w:rFonts w:ascii="Angsana New" w:hAnsi="Angsana New"/>
          <w:sz w:val="26"/>
          <w:szCs w:val="26"/>
          <w:cs/>
          <w:lang w:val="th-TH"/>
        </w:rPr>
        <w:t>มสุทธิจากค่าเผื่อ</w:t>
      </w:r>
      <w:r w:rsidR="00C3778F" w:rsidRPr="003B4CEA">
        <w:rPr>
          <w:rFonts w:ascii="Angsana New" w:eastAsia="Cordia New" w:hAnsi="Angsana New"/>
          <w:sz w:val="26"/>
          <w:szCs w:val="26"/>
          <w:cs/>
        </w:rPr>
        <w:t xml:space="preserve">ผลขาดทุนด้านเครดิตที่คาดว่าจะเกิดขึ้น </w:t>
      </w:r>
      <w:r w:rsidR="002510C8" w:rsidRPr="003B4CEA">
        <w:rPr>
          <w:rFonts w:ascii="Angsana New" w:hAnsi="Angsana New"/>
          <w:sz w:val="26"/>
          <w:szCs w:val="26"/>
          <w:cs/>
          <w:lang w:val="th-TH"/>
        </w:rPr>
        <w:t xml:space="preserve">(ถ้ามี) </w:t>
      </w:r>
      <w:r w:rsidRPr="003B4CEA">
        <w:rPr>
          <w:rFonts w:ascii="Angsana New" w:hAnsi="Angsana New"/>
          <w:sz w:val="26"/>
          <w:szCs w:val="26"/>
          <w:cs/>
          <w:lang w:val="th-TH"/>
        </w:rPr>
        <w:t>เป็นมูลค่าสูงสุดที่เกิดจากความเสี่ยงทางด้านสินเชื่อ</w:t>
      </w:r>
    </w:p>
    <w:p w14:paraId="10C36D99" w14:textId="77777777" w:rsidR="00BD7EEB" w:rsidRPr="003B4CEA" w:rsidRDefault="00BD7EEB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345053C2" w14:textId="77777777" w:rsidR="00E042DF" w:rsidRPr="003B4CEA" w:rsidRDefault="00E042D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B4CEA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14:paraId="08AA16C4" w14:textId="77777777" w:rsidR="00E042DF" w:rsidRPr="003B4CEA" w:rsidRDefault="00E042D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00381627" w14:textId="0A375477" w:rsidR="007219F1" w:rsidRPr="003B4CEA" w:rsidRDefault="007219F1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กลุ่มบริษัท</w:t>
      </w:r>
      <w:r w:rsidR="00221D54" w:rsidRPr="003B4CEA">
        <w:rPr>
          <w:rFonts w:ascii="Angsana New" w:hAnsi="Angsana New"/>
          <w:sz w:val="26"/>
          <w:szCs w:val="26"/>
          <w:cs/>
        </w:rPr>
        <w:t>ยูนิค</w:t>
      </w:r>
      <w:r w:rsidRPr="003B4CEA">
        <w:rPr>
          <w:rFonts w:ascii="Angsana New" w:hAnsi="Angsana New"/>
          <w:sz w:val="26"/>
          <w:szCs w:val="26"/>
          <w:cs/>
        </w:rPr>
        <w:t>ทั้งในปัจจุบันและอนาคต กลุ่มบริษัท</w:t>
      </w:r>
      <w:r w:rsidR="00221D54" w:rsidRPr="003B4CEA">
        <w:rPr>
          <w:rFonts w:ascii="Angsana New" w:hAnsi="Angsana New"/>
          <w:sz w:val="26"/>
          <w:szCs w:val="26"/>
          <w:cs/>
        </w:rPr>
        <w:t>ยูนิค</w:t>
      </w:r>
      <w:r w:rsidRPr="003B4CEA">
        <w:rPr>
          <w:rFonts w:ascii="Angsana New" w:hAnsi="Angsana New"/>
          <w:sz w:val="26"/>
          <w:szCs w:val="26"/>
          <w:cs/>
        </w:rPr>
        <w:t>มีความเสี่ยงจากอัตราดอกเบี้ยอันเกี่ยวเนื่องกับเงินฝากสถาบันการเงินและเงินกู้ยืมระยะสั้นและระยะยาว</w:t>
      </w:r>
      <w:r w:rsidR="009F4519" w:rsidRPr="003B4CEA">
        <w:rPr>
          <w:rFonts w:ascii="Angsana New" w:hAnsi="Angsana New"/>
          <w:sz w:val="26"/>
          <w:szCs w:val="26"/>
        </w:rPr>
        <w:t xml:space="preserve">  </w:t>
      </w:r>
      <w:r w:rsidR="009F4519" w:rsidRPr="003B4CEA">
        <w:rPr>
          <w:rFonts w:ascii="Angsana New" w:hAnsi="Angsana New"/>
          <w:sz w:val="26"/>
          <w:szCs w:val="26"/>
          <w:cs/>
        </w:rPr>
        <w:t>หุ้นกู้</w:t>
      </w:r>
      <w:r w:rsidRPr="003B4CEA">
        <w:rPr>
          <w:rFonts w:ascii="Angsana New" w:hAnsi="Angsana New"/>
          <w:sz w:val="26"/>
          <w:szCs w:val="26"/>
          <w:cs/>
        </w:rPr>
        <w:t>และหนี้สิน</w:t>
      </w:r>
      <w:r w:rsidR="00435D08" w:rsidRPr="003B4CEA">
        <w:rPr>
          <w:rFonts w:ascii="Angsana New" w:hAnsi="Angsana New"/>
          <w:sz w:val="26"/>
          <w:szCs w:val="26"/>
          <w:cs/>
        </w:rPr>
        <w:t>ตาม</w:t>
      </w:r>
      <w:r w:rsidRPr="003B4CEA">
        <w:rPr>
          <w:rFonts w:ascii="Angsana New" w:hAnsi="Angsana New"/>
          <w:sz w:val="26"/>
          <w:szCs w:val="26"/>
          <w:cs/>
        </w:rPr>
        <w:t xml:space="preserve">สัญญาเช่า </w:t>
      </w:r>
    </w:p>
    <w:p w14:paraId="02B68B72" w14:textId="77777777" w:rsidR="007219F1" w:rsidRPr="003B4CEA" w:rsidRDefault="007219F1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30104D83" w14:textId="77777777" w:rsidR="007219F1" w:rsidRPr="003B4CEA" w:rsidRDefault="007219F1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ผู้บริหารพิจารณาว่าความเสี่ยงจากอัตราดอกเบี้ยมีน้อย </w:t>
      </w:r>
      <w:r w:rsidR="00221D54" w:rsidRPr="003B4CEA">
        <w:rPr>
          <w:rFonts w:ascii="Angsana New" w:hAnsi="Angsana New"/>
          <w:sz w:val="26"/>
          <w:szCs w:val="26"/>
          <w:cs/>
        </w:rPr>
        <w:t>กลุ่ม</w:t>
      </w:r>
      <w:r w:rsidRPr="003B4CEA">
        <w:rPr>
          <w:rFonts w:ascii="Angsana New" w:hAnsi="Angsana New"/>
          <w:sz w:val="26"/>
          <w:szCs w:val="26"/>
          <w:cs/>
        </w:rPr>
        <w:t>บริษัท</w:t>
      </w:r>
      <w:r w:rsidR="00221D54" w:rsidRPr="003B4CEA">
        <w:rPr>
          <w:rFonts w:ascii="Angsana New" w:hAnsi="Angsana New"/>
          <w:sz w:val="26"/>
          <w:szCs w:val="26"/>
          <w:cs/>
        </w:rPr>
        <w:t>ยูนิค</w:t>
      </w:r>
      <w:r w:rsidRPr="003B4CEA">
        <w:rPr>
          <w:rFonts w:ascii="Angsana New" w:hAnsi="Angsana New"/>
          <w:sz w:val="26"/>
          <w:szCs w:val="26"/>
          <w:cs/>
        </w:rPr>
        <w:t>จึงไม่ได้ทำสัญญาเพื่อป้องกันความเสี่ยงดังกล่าว</w:t>
      </w:r>
    </w:p>
    <w:p w14:paraId="7C7A6C2C" w14:textId="77777777" w:rsidR="00F60AB1" w:rsidRPr="003B4CEA" w:rsidRDefault="00F60AB1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7F94CCE1" w14:textId="3980737F" w:rsidR="00E042DF" w:rsidRPr="003B4CEA" w:rsidRDefault="00E042D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B4CEA">
        <w:rPr>
          <w:rFonts w:ascii="Angsana New" w:hAnsi="Angsana New"/>
          <w:sz w:val="26"/>
          <w:szCs w:val="26"/>
        </w:rPr>
        <w:t>31</w:t>
      </w:r>
      <w:r w:rsidRPr="003B4CE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0CFB8328" w14:textId="77777777" w:rsidR="00C42435" w:rsidRPr="003B4CEA" w:rsidRDefault="00C4243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tbl>
      <w:tblPr>
        <w:tblW w:w="9696" w:type="dxa"/>
        <w:tblInd w:w="-72" w:type="dxa"/>
        <w:tblLook w:val="00A0" w:firstRow="1" w:lastRow="0" w:firstColumn="1" w:lastColumn="0" w:noHBand="0" w:noVBand="0"/>
      </w:tblPr>
      <w:tblGrid>
        <w:gridCol w:w="2833"/>
        <w:gridCol w:w="791"/>
        <w:gridCol w:w="881"/>
        <w:gridCol w:w="870"/>
        <w:gridCol w:w="957"/>
        <w:gridCol w:w="967"/>
        <w:gridCol w:w="929"/>
        <w:gridCol w:w="1468"/>
      </w:tblGrid>
      <w:tr w:rsidR="00C42435" w:rsidRPr="003B4CEA" w14:paraId="7DBD3DFB" w14:textId="77777777" w:rsidTr="002856E4">
        <w:tc>
          <w:tcPr>
            <w:tcW w:w="2833" w:type="dxa"/>
          </w:tcPr>
          <w:p w14:paraId="142D9F43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br w:type="page"/>
            </w:r>
          </w:p>
        </w:tc>
        <w:tc>
          <w:tcPr>
            <w:tcW w:w="5395" w:type="dxa"/>
            <w:gridSpan w:val="6"/>
            <w:tcBorders>
              <w:bottom w:val="single" w:sz="4" w:space="0" w:color="auto"/>
            </w:tcBorders>
            <w:vAlign w:val="bottom"/>
          </w:tcPr>
          <w:p w14:paraId="35437CB2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 xml:space="preserve">งบการเงินรวม </w:t>
            </w:r>
          </w:p>
        </w:tc>
        <w:tc>
          <w:tcPr>
            <w:tcW w:w="1468" w:type="dxa"/>
          </w:tcPr>
          <w:p w14:paraId="79138AB5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C42435" w:rsidRPr="003B4CEA" w14:paraId="34132E9C" w14:textId="77777777" w:rsidTr="002856E4">
        <w:tc>
          <w:tcPr>
            <w:tcW w:w="2833" w:type="dxa"/>
          </w:tcPr>
          <w:p w14:paraId="5FFFCCAE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395" w:type="dxa"/>
            <w:gridSpan w:val="6"/>
            <w:tcBorders>
              <w:bottom w:val="single" w:sz="4" w:space="0" w:color="auto"/>
            </w:tcBorders>
            <w:vAlign w:val="bottom"/>
          </w:tcPr>
          <w:p w14:paraId="735C0AD8" w14:textId="1312795B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2566</w:t>
            </w:r>
            <w:r w:rsidRPr="003B4CEA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3B4CEA">
              <w:rPr>
                <w:rFonts w:ascii="Angsana New" w:hAnsi="Angsana New"/>
                <w:sz w:val="21"/>
                <w:szCs w:val="21"/>
              </w:rPr>
              <w:t>(</w:t>
            </w:r>
            <w:r w:rsidRPr="003B4CEA">
              <w:rPr>
                <w:rFonts w:ascii="Angsana New" w:hAnsi="Angsana New"/>
                <w:sz w:val="21"/>
                <w:szCs w:val="21"/>
                <w:cs/>
              </w:rPr>
              <w:t>พันบาท</w:t>
            </w:r>
            <w:r w:rsidRPr="003B4CE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1468" w:type="dxa"/>
          </w:tcPr>
          <w:p w14:paraId="2D19064B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C42435" w:rsidRPr="003B4CEA" w14:paraId="2C77FD5B" w14:textId="77777777" w:rsidTr="002856E4">
        <w:tc>
          <w:tcPr>
            <w:tcW w:w="2833" w:type="dxa"/>
          </w:tcPr>
          <w:p w14:paraId="5EEFD576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CF1F3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3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อัตราดอกเบี้ยคงที่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043AC834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5E1F2CF5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6D0CAA70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68" w:type="dxa"/>
          </w:tcPr>
          <w:p w14:paraId="19F3790F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42435" w:rsidRPr="003B4CEA" w14:paraId="4A7A1E36" w14:textId="77777777" w:rsidTr="002856E4">
        <w:tc>
          <w:tcPr>
            <w:tcW w:w="2833" w:type="dxa"/>
          </w:tcPr>
          <w:p w14:paraId="123F5BC9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23B0EBB0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554E8538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40599DB8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69" w:right="-156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ภายใน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1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>ปี</w:t>
            </w: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490476A8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4B48EA91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มากกว่า</w:t>
            </w:r>
          </w:p>
          <w:p w14:paraId="475B86DB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1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ถึง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5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>ปี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1D5152A8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53DCBB5D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560CD1CD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lef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มากกว่า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5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>ปี</w:t>
            </w:r>
          </w:p>
        </w:tc>
        <w:tc>
          <w:tcPr>
            <w:tcW w:w="957" w:type="dxa"/>
          </w:tcPr>
          <w:p w14:paraId="44D97858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อัตราดอกเบี้ย</w:t>
            </w:r>
          </w:p>
          <w:p w14:paraId="65EA9DC2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ปรับขึ้นลงตาม</w:t>
            </w:r>
          </w:p>
          <w:p w14:paraId="74B31ADA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2"/>
              </w:tabs>
              <w:ind w:left="-26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>ราคาตลาด</w:t>
            </w:r>
          </w:p>
        </w:tc>
        <w:tc>
          <w:tcPr>
            <w:tcW w:w="967" w:type="dxa"/>
          </w:tcPr>
          <w:p w14:paraId="161A154F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01B031C6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ไม่มี</w:t>
            </w:r>
          </w:p>
          <w:p w14:paraId="5F7223A3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>อัตราดอกเบี้ย</w:t>
            </w:r>
          </w:p>
        </w:tc>
        <w:tc>
          <w:tcPr>
            <w:tcW w:w="929" w:type="dxa"/>
          </w:tcPr>
          <w:p w14:paraId="38CE1296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54ABE453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61632A34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>รวม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    </w:t>
            </w:r>
          </w:p>
        </w:tc>
        <w:tc>
          <w:tcPr>
            <w:tcW w:w="1468" w:type="dxa"/>
          </w:tcPr>
          <w:p w14:paraId="3456F5DE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อัตราดอกเบี้ย</w:t>
            </w:r>
          </w:p>
          <w:p w14:paraId="07230B7C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 xml:space="preserve">ที่แท้จริง </w:t>
            </w:r>
          </w:p>
          <w:p w14:paraId="667C529C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>(ร้อยละต่อปี)</w:t>
            </w:r>
          </w:p>
        </w:tc>
      </w:tr>
      <w:tr w:rsidR="00C42435" w:rsidRPr="003B4CEA" w14:paraId="30D5910E" w14:textId="77777777" w:rsidTr="002856E4">
        <w:tc>
          <w:tcPr>
            <w:tcW w:w="2833" w:type="dxa"/>
          </w:tcPr>
          <w:p w14:paraId="49E5DAE7" w14:textId="77777777" w:rsidR="00C42435" w:rsidRPr="003B4CEA" w:rsidRDefault="00C42435" w:rsidP="003B4CEA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3B4CEA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สินทรัพย์ทางการเงิน</w:t>
            </w:r>
          </w:p>
        </w:tc>
        <w:tc>
          <w:tcPr>
            <w:tcW w:w="791" w:type="dxa"/>
          </w:tcPr>
          <w:p w14:paraId="120BAF3B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</w:tcPr>
          <w:p w14:paraId="654E1FB5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0" w:type="dxa"/>
          </w:tcPr>
          <w:p w14:paraId="01234237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7" w:type="dxa"/>
          </w:tcPr>
          <w:p w14:paraId="40AFFB31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7" w:type="dxa"/>
          </w:tcPr>
          <w:p w14:paraId="3A445E05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</w:tcPr>
          <w:p w14:paraId="6BD7B53D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68" w:type="dxa"/>
          </w:tcPr>
          <w:p w14:paraId="4D50D3AE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DE3C09" w:rsidRPr="003B4CEA" w14:paraId="07466403" w14:textId="77777777" w:rsidTr="002856E4">
        <w:tc>
          <w:tcPr>
            <w:tcW w:w="2833" w:type="dxa"/>
          </w:tcPr>
          <w:p w14:paraId="0C2A8D92" w14:textId="77777777" w:rsidR="00DE3C09" w:rsidRPr="003B4CEA" w:rsidRDefault="00DE3C09" w:rsidP="003B4CEA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เงินสดและรายการเทียบเท่าเงินสด</w:t>
            </w:r>
          </w:p>
        </w:tc>
        <w:tc>
          <w:tcPr>
            <w:tcW w:w="791" w:type="dxa"/>
          </w:tcPr>
          <w:p w14:paraId="5785D874" w14:textId="6F4215FD" w:rsidR="00DE3C09" w:rsidRPr="003B4CEA" w:rsidRDefault="00DE3C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4,529</w:t>
            </w:r>
          </w:p>
        </w:tc>
        <w:tc>
          <w:tcPr>
            <w:tcW w:w="881" w:type="dxa"/>
          </w:tcPr>
          <w:p w14:paraId="44CDBFBE" w14:textId="13E55047" w:rsidR="00DE3C09" w:rsidRPr="003B4CEA" w:rsidRDefault="00DE3C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70" w:type="dxa"/>
          </w:tcPr>
          <w:p w14:paraId="2441C18E" w14:textId="5F455EE0" w:rsidR="00DE3C09" w:rsidRPr="003B4CEA" w:rsidRDefault="00DE3C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7" w:type="dxa"/>
          </w:tcPr>
          <w:p w14:paraId="09AB1CC9" w14:textId="3891BF49" w:rsidR="00DE3C09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1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2,816,279</w:t>
            </w:r>
          </w:p>
        </w:tc>
        <w:tc>
          <w:tcPr>
            <w:tcW w:w="967" w:type="dxa"/>
          </w:tcPr>
          <w:p w14:paraId="047C0757" w14:textId="479CB09B" w:rsidR="00DE3C09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15,194</w:t>
            </w:r>
          </w:p>
        </w:tc>
        <w:tc>
          <w:tcPr>
            <w:tcW w:w="929" w:type="dxa"/>
          </w:tcPr>
          <w:p w14:paraId="2532508D" w14:textId="3D242788" w:rsidR="00DE3C09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2,836,002</w:t>
            </w:r>
          </w:p>
        </w:tc>
        <w:tc>
          <w:tcPr>
            <w:tcW w:w="1468" w:type="dxa"/>
          </w:tcPr>
          <w:p w14:paraId="1648F0B1" w14:textId="011CCC0C" w:rsidR="00DE3C09" w:rsidRPr="003B4CEA" w:rsidRDefault="00E82A9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0.150 - 0.950</w:t>
            </w:r>
          </w:p>
        </w:tc>
      </w:tr>
      <w:tr w:rsidR="00DE3C09" w:rsidRPr="003B4CEA" w14:paraId="53C93A60" w14:textId="77777777" w:rsidTr="002856E4">
        <w:tc>
          <w:tcPr>
            <w:tcW w:w="2833" w:type="dxa"/>
          </w:tcPr>
          <w:p w14:paraId="327772ED" w14:textId="77777777" w:rsidR="00DE3C09" w:rsidRPr="003B4CEA" w:rsidRDefault="00DE3C09" w:rsidP="003B4CEA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เงินลงทุนระยะสั้น</w:t>
            </w:r>
          </w:p>
        </w:tc>
        <w:tc>
          <w:tcPr>
            <w:tcW w:w="791" w:type="dxa"/>
          </w:tcPr>
          <w:p w14:paraId="2B80AB8A" w14:textId="23B2DAE1" w:rsidR="00DE3C09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27,718</w:t>
            </w:r>
          </w:p>
        </w:tc>
        <w:tc>
          <w:tcPr>
            <w:tcW w:w="881" w:type="dxa"/>
          </w:tcPr>
          <w:p w14:paraId="0241A4E1" w14:textId="6E2A096B" w:rsidR="00DE3C09" w:rsidRPr="003B4CEA" w:rsidRDefault="00DE3C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70" w:type="dxa"/>
          </w:tcPr>
          <w:p w14:paraId="2B5EF3C0" w14:textId="7F78E499" w:rsidR="00DE3C09" w:rsidRPr="003B4CEA" w:rsidRDefault="00DE3C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7" w:type="dxa"/>
          </w:tcPr>
          <w:p w14:paraId="74B9E670" w14:textId="3ED5EB7E" w:rsidR="00DE3C09" w:rsidRPr="003B4CEA" w:rsidRDefault="00DE3C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67" w:type="dxa"/>
          </w:tcPr>
          <w:p w14:paraId="1ACA57CB" w14:textId="45D05FF9" w:rsidR="00DE3C09" w:rsidRPr="003B4CEA" w:rsidRDefault="00DE3C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929" w:type="dxa"/>
          </w:tcPr>
          <w:p w14:paraId="5F96B905" w14:textId="316B22AE" w:rsidR="00DE3C09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27,718</w:t>
            </w:r>
          </w:p>
        </w:tc>
        <w:tc>
          <w:tcPr>
            <w:tcW w:w="1468" w:type="dxa"/>
          </w:tcPr>
          <w:p w14:paraId="3444F073" w14:textId="1F64C696" w:rsidR="00DE3C09" w:rsidRPr="003B4CEA" w:rsidRDefault="00DE3C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0.800 - 1.100</w:t>
            </w:r>
          </w:p>
        </w:tc>
      </w:tr>
      <w:tr w:rsidR="00F82A05" w:rsidRPr="003B4CEA" w14:paraId="783B5396" w14:textId="77777777" w:rsidTr="002856E4">
        <w:tc>
          <w:tcPr>
            <w:tcW w:w="2833" w:type="dxa"/>
          </w:tcPr>
          <w:p w14:paraId="69D16378" w14:textId="77777777" w:rsidR="00F82A05" w:rsidRPr="003B4CEA" w:rsidRDefault="00F82A05" w:rsidP="003B4CEA">
            <w:pPr>
              <w:tabs>
                <w:tab w:val="clear" w:pos="2580"/>
                <w:tab w:val="left" w:pos="2394"/>
              </w:tabs>
              <w:ind w:left="240" w:right="-137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ลูกหนี้การค้าและลูกหนี้หมุนเวียนอื่น</w:t>
            </w:r>
            <w:r w:rsidRPr="003B4CEA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3B4CEA">
              <w:rPr>
                <w:rFonts w:ascii="Angsana New" w:hAnsi="Angsana New"/>
                <w:sz w:val="21"/>
                <w:szCs w:val="21"/>
                <w:cs/>
              </w:rPr>
              <w:t>-</w:t>
            </w:r>
            <w:r w:rsidRPr="003B4CEA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3B4CEA">
              <w:rPr>
                <w:rFonts w:ascii="Angsana New" w:hAnsi="Angsana New"/>
                <w:sz w:val="21"/>
                <w:szCs w:val="21"/>
                <w:cs/>
              </w:rPr>
              <w:t>สุทธิ</w:t>
            </w:r>
          </w:p>
        </w:tc>
        <w:tc>
          <w:tcPr>
            <w:tcW w:w="791" w:type="dxa"/>
          </w:tcPr>
          <w:p w14:paraId="20E1D055" w14:textId="289D0781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81" w:type="dxa"/>
          </w:tcPr>
          <w:p w14:paraId="12020946" w14:textId="2B3595BD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70" w:type="dxa"/>
          </w:tcPr>
          <w:p w14:paraId="732A8556" w14:textId="41BE3E24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7" w:type="dxa"/>
          </w:tcPr>
          <w:p w14:paraId="414A3C50" w14:textId="3A62B3AF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67" w:type="dxa"/>
          </w:tcPr>
          <w:p w14:paraId="57F89D81" w14:textId="4C0A6B6E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2,835,137</w:t>
            </w:r>
          </w:p>
        </w:tc>
        <w:tc>
          <w:tcPr>
            <w:tcW w:w="929" w:type="dxa"/>
          </w:tcPr>
          <w:p w14:paraId="77BF52E6" w14:textId="0C981C0C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2,835,137</w:t>
            </w:r>
          </w:p>
        </w:tc>
        <w:tc>
          <w:tcPr>
            <w:tcW w:w="1468" w:type="dxa"/>
          </w:tcPr>
          <w:p w14:paraId="01DC371F" w14:textId="5723E487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F82A05" w:rsidRPr="003B4CEA" w14:paraId="1FD1E354" w14:textId="77777777" w:rsidTr="002856E4">
        <w:tc>
          <w:tcPr>
            <w:tcW w:w="2833" w:type="dxa"/>
          </w:tcPr>
          <w:p w14:paraId="17028B99" w14:textId="77777777" w:rsidR="00F82A05" w:rsidRPr="003B4CEA" w:rsidRDefault="00F82A05" w:rsidP="003B4CEA">
            <w:pPr>
              <w:ind w:left="240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เงินจ่ายล่วงหน้าแก่ผู้รับเหมา - สุทธิ</w:t>
            </w:r>
          </w:p>
        </w:tc>
        <w:tc>
          <w:tcPr>
            <w:tcW w:w="791" w:type="dxa"/>
          </w:tcPr>
          <w:p w14:paraId="57B21890" w14:textId="7F139DA0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81" w:type="dxa"/>
          </w:tcPr>
          <w:p w14:paraId="66653E0D" w14:textId="2E93008E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70" w:type="dxa"/>
          </w:tcPr>
          <w:p w14:paraId="550A6E95" w14:textId="5889241F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7" w:type="dxa"/>
          </w:tcPr>
          <w:p w14:paraId="0C413F9F" w14:textId="203B9F9E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67" w:type="dxa"/>
          </w:tcPr>
          <w:p w14:paraId="3E32630B" w14:textId="21FA66EF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289,271</w:t>
            </w:r>
          </w:p>
        </w:tc>
        <w:tc>
          <w:tcPr>
            <w:tcW w:w="929" w:type="dxa"/>
          </w:tcPr>
          <w:p w14:paraId="2E0E8440" w14:textId="6B608328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289,271</w:t>
            </w:r>
          </w:p>
        </w:tc>
        <w:tc>
          <w:tcPr>
            <w:tcW w:w="1468" w:type="dxa"/>
          </w:tcPr>
          <w:p w14:paraId="7DF44A43" w14:textId="1703000A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F82A05" w:rsidRPr="003B4CEA" w14:paraId="26AF1E13" w14:textId="77777777" w:rsidTr="002856E4">
        <w:tc>
          <w:tcPr>
            <w:tcW w:w="2833" w:type="dxa"/>
          </w:tcPr>
          <w:p w14:paraId="520AD213" w14:textId="371F7804" w:rsidR="00F82A05" w:rsidRPr="003B4CEA" w:rsidRDefault="007812F7" w:rsidP="003B4CEA">
            <w:pPr>
              <w:ind w:left="240" w:right="-108" w:hanging="114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ลูกหนี้เงินประกันผลงาน</w:t>
            </w:r>
          </w:p>
        </w:tc>
        <w:tc>
          <w:tcPr>
            <w:tcW w:w="791" w:type="dxa"/>
          </w:tcPr>
          <w:p w14:paraId="042A0477" w14:textId="1F79BCF9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81" w:type="dxa"/>
          </w:tcPr>
          <w:p w14:paraId="5AF9E960" w14:textId="1C535B8D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70" w:type="dxa"/>
          </w:tcPr>
          <w:p w14:paraId="407ADECB" w14:textId="44EBE173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7" w:type="dxa"/>
          </w:tcPr>
          <w:p w14:paraId="44C1E032" w14:textId="2834DF95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67" w:type="dxa"/>
          </w:tcPr>
          <w:p w14:paraId="5CC2BED2" w14:textId="1DB8A6C7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536,021</w:t>
            </w:r>
          </w:p>
        </w:tc>
        <w:tc>
          <w:tcPr>
            <w:tcW w:w="929" w:type="dxa"/>
          </w:tcPr>
          <w:p w14:paraId="361F6444" w14:textId="138E882A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536,021</w:t>
            </w:r>
          </w:p>
        </w:tc>
        <w:tc>
          <w:tcPr>
            <w:tcW w:w="1468" w:type="dxa"/>
          </w:tcPr>
          <w:p w14:paraId="6D5666B5" w14:textId="69252FCF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DE3C09" w:rsidRPr="003B4CEA" w14:paraId="798FCE50" w14:textId="77777777" w:rsidTr="002856E4">
        <w:tc>
          <w:tcPr>
            <w:tcW w:w="2833" w:type="dxa"/>
          </w:tcPr>
          <w:p w14:paraId="27217D2B" w14:textId="77777777" w:rsidR="00DE3C09" w:rsidRPr="003B4CEA" w:rsidRDefault="00DE3C09" w:rsidP="003B4CEA">
            <w:pPr>
              <w:ind w:left="240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เงินลงทุนในเงินฝากสถาบันการเงินที่มี</w:t>
            </w:r>
          </w:p>
        </w:tc>
        <w:tc>
          <w:tcPr>
            <w:tcW w:w="791" w:type="dxa"/>
          </w:tcPr>
          <w:p w14:paraId="4ACBB249" w14:textId="77777777" w:rsidR="00DE3C09" w:rsidRPr="003B4CEA" w:rsidRDefault="00DE3C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</w:tcPr>
          <w:p w14:paraId="0383884B" w14:textId="77777777" w:rsidR="00DE3C09" w:rsidRPr="003B4CEA" w:rsidRDefault="00DE3C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0" w:type="dxa"/>
          </w:tcPr>
          <w:p w14:paraId="68105CB1" w14:textId="77777777" w:rsidR="00DE3C09" w:rsidRPr="003B4CEA" w:rsidRDefault="00DE3C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7" w:type="dxa"/>
          </w:tcPr>
          <w:p w14:paraId="56C0DC06" w14:textId="77777777" w:rsidR="00DE3C09" w:rsidRPr="003B4CEA" w:rsidRDefault="00DE3C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7" w:type="dxa"/>
          </w:tcPr>
          <w:p w14:paraId="3FC5B755" w14:textId="77777777" w:rsidR="00DE3C09" w:rsidRPr="003B4CEA" w:rsidRDefault="00DE3C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28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</w:tcPr>
          <w:p w14:paraId="1F1719F6" w14:textId="77777777" w:rsidR="00DE3C09" w:rsidRPr="003B4CEA" w:rsidRDefault="00DE3C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68" w:type="dxa"/>
          </w:tcPr>
          <w:p w14:paraId="544BC34A" w14:textId="77777777" w:rsidR="00DE3C09" w:rsidRPr="003B4CEA" w:rsidRDefault="00DE3C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DE3C09" w:rsidRPr="003B4CEA" w14:paraId="79B6B2DF" w14:textId="77777777" w:rsidTr="002856E4">
        <w:tc>
          <w:tcPr>
            <w:tcW w:w="2833" w:type="dxa"/>
          </w:tcPr>
          <w:p w14:paraId="1CEACA80" w14:textId="77777777" w:rsidR="00DE3C09" w:rsidRPr="003B4CEA" w:rsidRDefault="00DE3C09" w:rsidP="003B4CEA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ab/>
            </w:r>
            <w:r w:rsidRPr="003B4CEA">
              <w:rPr>
                <w:rFonts w:ascii="Angsana New" w:hAnsi="Angsana New"/>
                <w:sz w:val="21"/>
                <w:szCs w:val="21"/>
                <w:cs/>
              </w:rPr>
              <w:t>ข้อจำกัดในการใช้</w:t>
            </w:r>
          </w:p>
        </w:tc>
        <w:tc>
          <w:tcPr>
            <w:tcW w:w="791" w:type="dxa"/>
          </w:tcPr>
          <w:p w14:paraId="766758A7" w14:textId="6C942D9A" w:rsidR="00DE3C09" w:rsidRPr="003B4CEA" w:rsidRDefault="00DE3C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>1,</w:t>
            </w:r>
            <w:r w:rsidR="00F82A05" w:rsidRPr="003B4CEA">
              <w:rPr>
                <w:rFonts w:ascii="Angsana New" w:hAnsi="Angsana New"/>
                <w:sz w:val="21"/>
                <w:szCs w:val="21"/>
                <w:u w:val="single"/>
              </w:rPr>
              <w:t>387,401</w:t>
            </w:r>
          </w:p>
        </w:tc>
        <w:tc>
          <w:tcPr>
            <w:tcW w:w="881" w:type="dxa"/>
          </w:tcPr>
          <w:p w14:paraId="75C0FBCC" w14:textId="0537D466" w:rsidR="00DE3C09" w:rsidRPr="003B4CEA" w:rsidRDefault="00DE3C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ab/>
            </w:r>
          </w:p>
        </w:tc>
        <w:tc>
          <w:tcPr>
            <w:tcW w:w="870" w:type="dxa"/>
          </w:tcPr>
          <w:p w14:paraId="0788A824" w14:textId="1AADD4D2" w:rsidR="00DE3C09" w:rsidRPr="003B4CEA" w:rsidRDefault="00DE3C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ab/>
            </w:r>
          </w:p>
        </w:tc>
        <w:tc>
          <w:tcPr>
            <w:tcW w:w="957" w:type="dxa"/>
          </w:tcPr>
          <w:p w14:paraId="20A71744" w14:textId="7BBCCDB3" w:rsidR="00DE3C09" w:rsidRPr="003B4CEA" w:rsidRDefault="00DE3C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ab/>
            </w:r>
          </w:p>
        </w:tc>
        <w:tc>
          <w:tcPr>
            <w:tcW w:w="967" w:type="dxa"/>
          </w:tcPr>
          <w:p w14:paraId="4534494B" w14:textId="60557B17" w:rsidR="00DE3C09" w:rsidRPr="003B4CEA" w:rsidRDefault="00DE3C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ab/>
            </w:r>
          </w:p>
        </w:tc>
        <w:tc>
          <w:tcPr>
            <w:tcW w:w="929" w:type="dxa"/>
          </w:tcPr>
          <w:p w14:paraId="01ECA7EE" w14:textId="77107A79" w:rsidR="00DE3C09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>1,387,401</w:t>
            </w:r>
          </w:p>
        </w:tc>
        <w:tc>
          <w:tcPr>
            <w:tcW w:w="1468" w:type="dxa"/>
          </w:tcPr>
          <w:p w14:paraId="6EF2F53A" w14:textId="1A8EBBFE" w:rsidR="00DE3C09" w:rsidRPr="003B4CEA" w:rsidRDefault="00DE3C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0.550 - 1.075</w:t>
            </w:r>
          </w:p>
        </w:tc>
      </w:tr>
      <w:tr w:rsidR="00DE3C09" w:rsidRPr="003B4CEA" w14:paraId="1A9D83EC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90F11" w14:textId="77777777" w:rsidR="00DE3C09" w:rsidRPr="003B4CEA" w:rsidRDefault="00DE3C09" w:rsidP="003B4CEA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1DC3FB56" w14:textId="6F81D940" w:rsidR="00DE3C09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1"/>
                <w:szCs w:val="21"/>
                <w:u w:val="doub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>1,419,648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28DC4F9" w14:textId="603D15B2" w:rsidR="00DE3C09" w:rsidRPr="003B4CEA" w:rsidRDefault="00DE3C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  <w:u w:val="doub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ab/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3CA36D0" w14:textId="2276390A" w:rsidR="00DE3C09" w:rsidRPr="003B4CEA" w:rsidRDefault="00DE3C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  <w:u w:val="doub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FA57F70" w14:textId="098E9C08" w:rsidR="00DE3C09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1"/>
                <w:szCs w:val="21"/>
                <w:u w:val="doub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 xml:space="preserve">  2,816,279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B16CD2C" w14:textId="2AE38621" w:rsidR="00DE3C09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1"/>
                <w:szCs w:val="21"/>
                <w:u w:val="doub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>3,675,623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4C9D086" w14:textId="5BE64139" w:rsidR="00DE3C09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1"/>
                <w:szCs w:val="21"/>
                <w:u w:val="double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>7,911,550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5D517FB7" w14:textId="77777777" w:rsidR="00DE3C09" w:rsidRPr="003B4CEA" w:rsidRDefault="00DE3C0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528D2" w:rsidRPr="003B4CEA" w14:paraId="2355FEA3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AB28D" w14:textId="77777777" w:rsidR="00F528D2" w:rsidRPr="003B4CEA" w:rsidRDefault="00F528D2" w:rsidP="003B4CEA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C009F72" w14:textId="77777777" w:rsidR="00F528D2" w:rsidRPr="003B4CEA" w:rsidRDefault="00F528D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EF19230" w14:textId="77777777" w:rsidR="00F528D2" w:rsidRPr="003B4CEA" w:rsidRDefault="00F528D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481F0A2" w14:textId="77777777" w:rsidR="00F528D2" w:rsidRPr="003B4CEA" w:rsidRDefault="00F528D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7F975B4" w14:textId="77777777" w:rsidR="00F528D2" w:rsidRPr="003B4CEA" w:rsidRDefault="00F528D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8256815" w14:textId="77777777" w:rsidR="00F528D2" w:rsidRPr="003B4CEA" w:rsidRDefault="00F528D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E16EAD5" w14:textId="77777777" w:rsidR="00F528D2" w:rsidRPr="003B4CEA" w:rsidRDefault="00F528D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503BDB39" w14:textId="77777777" w:rsidR="00F528D2" w:rsidRPr="003B4CEA" w:rsidRDefault="00F528D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49DC0AFB" w14:textId="77777777" w:rsidR="002856E4" w:rsidRPr="003B4CEA" w:rsidRDefault="002856E4" w:rsidP="003B4CEA">
      <w:r w:rsidRPr="003B4CEA">
        <w:br w:type="page"/>
      </w:r>
    </w:p>
    <w:tbl>
      <w:tblPr>
        <w:tblW w:w="9702" w:type="dxa"/>
        <w:tblInd w:w="-72" w:type="dxa"/>
        <w:tblLook w:val="00A0" w:firstRow="1" w:lastRow="0" w:firstColumn="1" w:lastColumn="0" w:noHBand="0" w:noVBand="0"/>
      </w:tblPr>
      <w:tblGrid>
        <w:gridCol w:w="2833"/>
        <w:gridCol w:w="791"/>
        <w:gridCol w:w="881"/>
        <w:gridCol w:w="870"/>
        <w:gridCol w:w="7"/>
        <w:gridCol w:w="950"/>
        <w:gridCol w:w="967"/>
        <w:gridCol w:w="929"/>
        <w:gridCol w:w="1468"/>
        <w:gridCol w:w="6"/>
      </w:tblGrid>
      <w:tr w:rsidR="002856E4" w:rsidRPr="003B4CEA" w14:paraId="267D6D2B" w14:textId="77777777" w:rsidTr="00564D7D">
        <w:trPr>
          <w:gridAfter w:val="1"/>
          <w:wAfter w:w="6" w:type="dxa"/>
        </w:trPr>
        <w:tc>
          <w:tcPr>
            <w:tcW w:w="2833" w:type="dxa"/>
          </w:tcPr>
          <w:p w14:paraId="7D0E3580" w14:textId="1589284F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lastRenderedPageBreak/>
              <w:br w:type="page"/>
            </w:r>
          </w:p>
        </w:tc>
        <w:tc>
          <w:tcPr>
            <w:tcW w:w="5395" w:type="dxa"/>
            <w:gridSpan w:val="7"/>
            <w:tcBorders>
              <w:bottom w:val="single" w:sz="4" w:space="0" w:color="auto"/>
            </w:tcBorders>
            <w:vAlign w:val="bottom"/>
          </w:tcPr>
          <w:p w14:paraId="25275840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 xml:space="preserve">งบการเงินรวม </w:t>
            </w:r>
          </w:p>
        </w:tc>
        <w:tc>
          <w:tcPr>
            <w:tcW w:w="1468" w:type="dxa"/>
          </w:tcPr>
          <w:p w14:paraId="717166B0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2856E4" w:rsidRPr="003B4CEA" w14:paraId="6AF966C5" w14:textId="77777777" w:rsidTr="00564D7D">
        <w:trPr>
          <w:gridAfter w:val="1"/>
          <w:wAfter w:w="6" w:type="dxa"/>
        </w:trPr>
        <w:tc>
          <w:tcPr>
            <w:tcW w:w="2833" w:type="dxa"/>
          </w:tcPr>
          <w:p w14:paraId="34D1CE95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395" w:type="dxa"/>
            <w:gridSpan w:val="7"/>
            <w:tcBorders>
              <w:bottom w:val="single" w:sz="4" w:space="0" w:color="auto"/>
            </w:tcBorders>
            <w:vAlign w:val="bottom"/>
          </w:tcPr>
          <w:p w14:paraId="6FEEFA4D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2566</w:t>
            </w:r>
            <w:r w:rsidRPr="003B4CEA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3B4CEA">
              <w:rPr>
                <w:rFonts w:ascii="Angsana New" w:hAnsi="Angsana New"/>
                <w:sz w:val="21"/>
                <w:szCs w:val="21"/>
              </w:rPr>
              <w:t>(</w:t>
            </w:r>
            <w:r w:rsidRPr="003B4CEA">
              <w:rPr>
                <w:rFonts w:ascii="Angsana New" w:hAnsi="Angsana New"/>
                <w:sz w:val="21"/>
                <w:szCs w:val="21"/>
                <w:cs/>
              </w:rPr>
              <w:t>พันบาท</w:t>
            </w:r>
            <w:r w:rsidRPr="003B4CE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1468" w:type="dxa"/>
          </w:tcPr>
          <w:p w14:paraId="3E054373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2856E4" w:rsidRPr="003B4CEA" w14:paraId="61170FAD" w14:textId="77777777" w:rsidTr="00564D7D">
        <w:trPr>
          <w:gridAfter w:val="1"/>
          <w:wAfter w:w="6" w:type="dxa"/>
        </w:trPr>
        <w:tc>
          <w:tcPr>
            <w:tcW w:w="2833" w:type="dxa"/>
          </w:tcPr>
          <w:p w14:paraId="7CE88528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93774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3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อัตราดอกเบี้ยคงที่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</w:tcBorders>
          </w:tcPr>
          <w:p w14:paraId="36E15AF2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7E6ACEDA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628E7256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68" w:type="dxa"/>
          </w:tcPr>
          <w:p w14:paraId="0DC531E0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2856E4" w:rsidRPr="003B4CEA" w14:paraId="5D6C0F05" w14:textId="77777777" w:rsidTr="00564D7D">
        <w:trPr>
          <w:gridAfter w:val="1"/>
          <w:wAfter w:w="6" w:type="dxa"/>
        </w:trPr>
        <w:tc>
          <w:tcPr>
            <w:tcW w:w="2833" w:type="dxa"/>
          </w:tcPr>
          <w:p w14:paraId="4CC14D9E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2ECB8436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509BCEFA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046031FA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69" w:right="-156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ภายใน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1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>ปี</w:t>
            </w: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7969FF89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727D220D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มากกว่า</w:t>
            </w:r>
          </w:p>
          <w:p w14:paraId="45905385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1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ถึง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5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>ปี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4CE0E677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6AF63234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01F0DFF8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lef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มากกว่า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5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>ปี</w:t>
            </w:r>
          </w:p>
        </w:tc>
        <w:tc>
          <w:tcPr>
            <w:tcW w:w="957" w:type="dxa"/>
            <w:gridSpan w:val="2"/>
          </w:tcPr>
          <w:p w14:paraId="10CCCFF0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อัตราดอกเบี้ย</w:t>
            </w:r>
          </w:p>
          <w:p w14:paraId="1C51EF6D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ปรับขึ้นลงตาม</w:t>
            </w:r>
          </w:p>
          <w:p w14:paraId="0E5AECC9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2"/>
              </w:tabs>
              <w:ind w:left="-26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>ราคาตลาด</w:t>
            </w:r>
          </w:p>
        </w:tc>
        <w:tc>
          <w:tcPr>
            <w:tcW w:w="967" w:type="dxa"/>
          </w:tcPr>
          <w:p w14:paraId="513A99BC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50289C69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ไม่มี</w:t>
            </w:r>
          </w:p>
          <w:p w14:paraId="41053D30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>อัตราดอกเบี้ย</w:t>
            </w:r>
          </w:p>
        </w:tc>
        <w:tc>
          <w:tcPr>
            <w:tcW w:w="929" w:type="dxa"/>
          </w:tcPr>
          <w:p w14:paraId="01093A80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5A15EEBB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1674588D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>รวม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    </w:t>
            </w:r>
          </w:p>
        </w:tc>
        <w:tc>
          <w:tcPr>
            <w:tcW w:w="1468" w:type="dxa"/>
          </w:tcPr>
          <w:p w14:paraId="0875C549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อัตราดอกเบี้ย</w:t>
            </w:r>
          </w:p>
          <w:p w14:paraId="291E2D81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 xml:space="preserve">ที่แท้จริง </w:t>
            </w:r>
          </w:p>
          <w:p w14:paraId="05C4793F" w14:textId="77777777" w:rsidR="002856E4" w:rsidRPr="003B4CEA" w:rsidRDefault="002856E4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>(ร้อยละต่อปี)</w:t>
            </w:r>
          </w:p>
        </w:tc>
      </w:tr>
      <w:tr w:rsidR="00F528D2" w:rsidRPr="003B4CEA" w14:paraId="7EC79664" w14:textId="77777777" w:rsidTr="00CE6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68064" w14:textId="77777777" w:rsidR="00F528D2" w:rsidRPr="003B4CEA" w:rsidRDefault="00F528D2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br w:type="page"/>
            </w:r>
            <w:r w:rsidRPr="003B4CEA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  หนี้สินทางการเงิน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B48599D" w14:textId="77777777" w:rsidR="00F528D2" w:rsidRPr="003B4CEA" w:rsidRDefault="00F528D2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61A2BB58" w14:textId="77777777" w:rsidR="00F528D2" w:rsidRPr="003B4CEA" w:rsidRDefault="00F528D2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9FA9B" w14:textId="77777777" w:rsidR="00F528D2" w:rsidRPr="003B4CEA" w:rsidRDefault="00F528D2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230FEBC5" w14:textId="77777777" w:rsidR="00F528D2" w:rsidRPr="003B4CEA" w:rsidRDefault="00F528D2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4D4A7C7" w14:textId="77777777" w:rsidR="00F528D2" w:rsidRPr="003B4CEA" w:rsidRDefault="00F528D2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D355482" w14:textId="77777777" w:rsidR="00F528D2" w:rsidRPr="003B4CEA" w:rsidRDefault="00F528D2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7E98C" w14:textId="77777777" w:rsidR="00F528D2" w:rsidRPr="003B4CEA" w:rsidRDefault="00F528D2" w:rsidP="003B4CEA">
            <w:pPr>
              <w:tabs>
                <w:tab w:val="clear" w:pos="227"/>
                <w:tab w:val="left" w:pos="240"/>
                <w:tab w:val="left" w:pos="540"/>
              </w:tabs>
              <w:ind w:left="240" w:hanging="240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528D2" w:rsidRPr="003B4CEA" w14:paraId="529EA015" w14:textId="77777777" w:rsidTr="00CE6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1882B" w14:textId="77777777" w:rsidR="00F528D2" w:rsidRPr="003B4CEA" w:rsidRDefault="00F528D2" w:rsidP="003B4CEA">
            <w:pPr>
              <w:ind w:left="240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เงินเบิกเกินบัญชีและเงินกู้ยืมระยะสั้นจาก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6C31AD9D" w14:textId="77777777" w:rsidR="00F528D2" w:rsidRPr="003B4CEA" w:rsidRDefault="00F528D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48DE51A0" w14:textId="77777777" w:rsidR="00F528D2" w:rsidRPr="003B4CEA" w:rsidRDefault="00F528D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E4F0E" w14:textId="77777777" w:rsidR="00F528D2" w:rsidRPr="003B4CEA" w:rsidRDefault="00F528D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85B7D17" w14:textId="77777777" w:rsidR="00F528D2" w:rsidRPr="003B4CEA" w:rsidRDefault="00F528D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8DAAD41" w14:textId="77777777" w:rsidR="00F528D2" w:rsidRPr="003B4CEA" w:rsidRDefault="00F528D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8355E8B" w14:textId="77777777" w:rsidR="00F528D2" w:rsidRPr="003B4CEA" w:rsidRDefault="00F528D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8E2B8" w14:textId="77777777" w:rsidR="00F528D2" w:rsidRPr="003B4CEA" w:rsidRDefault="00F528D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A7078A" w:rsidRPr="003B4CEA" w14:paraId="6555A528" w14:textId="77777777" w:rsidTr="00CE6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02D68" w14:textId="77777777" w:rsidR="00A7078A" w:rsidRPr="003B4CEA" w:rsidRDefault="00A7078A" w:rsidP="00A7078A">
            <w:pPr>
              <w:tabs>
                <w:tab w:val="clear" w:pos="227"/>
                <w:tab w:val="left" w:pos="414"/>
              </w:tabs>
              <w:ind w:left="324" w:hanging="90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สถาบันการเงิน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C8AB836" w14:textId="0B7CBE9C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13,</w:t>
            </w:r>
            <w:r>
              <w:rPr>
                <w:rFonts w:ascii="Angsana New" w:hAnsi="Angsana New"/>
                <w:sz w:val="21"/>
                <w:szCs w:val="21"/>
              </w:rPr>
              <w:t>978,446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60C9C9C1" w14:textId="01CEDEB3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DDEA9" w14:textId="1C36B39C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1E63C24D" w14:textId="0E2C9CAA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421D3B2" w14:textId="6F11E34E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0C337B1" w14:textId="67F29A39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13,978,446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C6E05" w14:textId="14B9E501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5.300 - 7.020</w:t>
            </w:r>
          </w:p>
        </w:tc>
      </w:tr>
      <w:tr w:rsidR="00A7078A" w:rsidRPr="003B4CEA" w14:paraId="2C8D41BF" w14:textId="77777777" w:rsidTr="00CE6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21ADECBD" w14:textId="77777777" w:rsidR="00A7078A" w:rsidRPr="003B4CEA" w:rsidRDefault="00A7078A" w:rsidP="00A7078A">
            <w:pPr>
              <w:ind w:left="240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เจ้าหนี้การค้า เจ้าหนี้หมุนเวียนอื่นและ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85FD625" w14:textId="7777777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7FA707DA" w14:textId="7777777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54229" w14:textId="7777777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0728046D" w14:textId="7777777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53E81CC" w14:textId="7777777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A062B6D" w14:textId="7777777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CD6E8" w14:textId="7777777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A7078A" w:rsidRPr="003B4CEA" w14:paraId="09D367D7" w14:textId="77777777" w:rsidTr="00CE6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42201075" w14:textId="77777777" w:rsidR="00A7078A" w:rsidRPr="003B4CEA" w:rsidRDefault="00A7078A" w:rsidP="00A7078A">
            <w:pPr>
              <w:ind w:left="240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 xml:space="preserve">   </w:t>
            </w:r>
            <w:r w:rsidRPr="003B4CEA">
              <w:rPr>
                <w:rFonts w:ascii="Angsana New" w:hAnsi="Angsana New"/>
                <w:sz w:val="21"/>
                <w:szCs w:val="21"/>
                <w:cs/>
              </w:rPr>
              <w:t>ตั๋วเงินจ่าย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63242AB3" w14:textId="05715BC3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7D86F8D4" w14:textId="68D9F060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4DB1F" w14:textId="0BE776FC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5B5702B6" w14:textId="49CC486F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40FE0C7" w14:textId="2A72F36A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3,939,948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02EF1E8" w14:textId="6F688483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3,939,948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3334B" w14:textId="56DBCC2D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A7078A" w:rsidRPr="003B4CEA" w14:paraId="78234D38" w14:textId="77777777" w:rsidTr="00CE6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0E43614D" w14:textId="77777777" w:rsidR="00A7078A" w:rsidRPr="003B4CEA" w:rsidRDefault="00A7078A" w:rsidP="00A7078A">
            <w:pPr>
              <w:ind w:left="240" w:hanging="114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49F8714F" w14:textId="1B74F2A8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5B1FAF3A" w14:textId="708DCC9A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22181" w14:textId="0AEF2B48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261C3F1C" w14:textId="145C1C09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4ADE892" w14:textId="435A360F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569,855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EBFE2E2" w14:textId="67D93646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569,855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FDAA1" w14:textId="4934BC81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A7078A" w:rsidRPr="003B4CEA" w14:paraId="0EF87825" w14:textId="77777777" w:rsidTr="00CE6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7D564B69" w14:textId="77777777" w:rsidR="00A7078A" w:rsidRPr="003B4CEA" w:rsidRDefault="00A7078A" w:rsidP="00A7078A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เงินรับล่วงหน้าจากลูกค้า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7297F4E6" w14:textId="497BD924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4A9B2233" w14:textId="2F462201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BE81A" w14:textId="309357BB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788404A9" w14:textId="1F9972D5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BB3B1B7" w14:textId="396E8FEE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8,580,274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7B5B018" w14:textId="1E8D774C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8,580,274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150E0" w14:textId="073078C2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A7078A" w:rsidRPr="003B4CEA" w14:paraId="3F50B73E" w14:textId="77777777" w:rsidTr="00CE6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6D25E3F4" w14:textId="77777777" w:rsidR="00A7078A" w:rsidRPr="003B4CEA" w:rsidRDefault="00A7078A" w:rsidP="00A7078A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เงินประกันผลงานจากผู้รับเหมา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61A6F08A" w14:textId="77B01BF9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5C66C35C" w14:textId="3A2E073C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18978" w14:textId="12D8524E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51E3B3C2" w14:textId="0FDA3515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773FA5C" w14:textId="0A3931E2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775,246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7586FF1" w14:textId="02040DFE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775,246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B4633" w14:textId="6995606C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A7078A" w:rsidRPr="003B4CEA" w14:paraId="31C92161" w14:textId="77777777" w:rsidTr="00CE6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16929F84" w14:textId="77777777" w:rsidR="00A7078A" w:rsidRPr="003B4CEA" w:rsidRDefault="00A7078A" w:rsidP="00A7078A">
            <w:pPr>
              <w:tabs>
                <w:tab w:val="clear" w:pos="2580"/>
              </w:tabs>
              <w:ind w:left="240" w:right="-10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11FE4434" w14:textId="7ED4004D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628B29AC" w14:textId="2D47509E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AA0D3" w14:textId="43B29084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6B88835C" w14:textId="13B3CC58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70,307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F244FEA" w14:textId="5D0CBC66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F1AA8A3" w14:textId="665FD201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70,307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44CF5" w14:textId="4423FD95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5.550</w:t>
            </w:r>
          </w:p>
        </w:tc>
      </w:tr>
      <w:tr w:rsidR="00A7078A" w:rsidRPr="003B4CEA" w14:paraId="28E44569" w14:textId="77777777" w:rsidTr="00CE6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0C125FEE" w14:textId="5B5DC6A5" w:rsidR="00A7078A" w:rsidRPr="003B4CEA" w:rsidRDefault="00A7078A" w:rsidP="00A7078A">
            <w:pPr>
              <w:ind w:left="240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หุ้นกู้</w:t>
            </w:r>
            <w:r w:rsidRPr="003B4CEA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3B4CEA">
              <w:rPr>
                <w:rFonts w:ascii="Angsana New" w:hAnsi="Angsana New"/>
                <w:sz w:val="21"/>
                <w:szCs w:val="21"/>
                <w:cs/>
              </w:rPr>
              <w:t>–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7F6F132" w14:textId="07E037C1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1,578,300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78FECCC" w14:textId="57B0724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6,838,695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C1B97" w14:textId="23114581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F3B1C4A" w14:textId="7CDCB436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9B911B5" w14:textId="5792AE73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BE929E4" w14:textId="424C4715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8,416,995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8E134" w14:textId="0C1234A2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3.700 - 4.950</w:t>
            </w:r>
          </w:p>
        </w:tc>
      </w:tr>
      <w:tr w:rsidR="00A7078A" w:rsidRPr="003B4CEA" w14:paraId="6802184D" w14:textId="77777777" w:rsidTr="00CE6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5847857D" w14:textId="77777777" w:rsidR="00A7078A" w:rsidRPr="003B4CEA" w:rsidRDefault="00A7078A" w:rsidP="00A7078A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หนี้สินตามสัญญาเช่า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4AD8FD07" w14:textId="33A84FE8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    109,72</w:t>
            </w:r>
            <w:r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>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16FCF9C" w14:textId="1F96A452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  205,910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C53E3" w14:textId="3C867B5E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ab/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71AAF87D" w14:textId="07BE375E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70BD496" w14:textId="7C8CBE8F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BE75E07" w14:textId="4B36E4B8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    315,63</w:t>
            </w:r>
            <w:r>
              <w:rPr>
                <w:rFonts w:ascii="Angsana New" w:hAnsi="Angsana New"/>
                <w:sz w:val="21"/>
                <w:szCs w:val="21"/>
                <w:u w:val="single"/>
              </w:rPr>
              <w:t>8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EFCB8" w14:textId="1764ABF5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3.580 - 8.960</w:t>
            </w:r>
          </w:p>
        </w:tc>
      </w:tr>
      <w:tr w:rsidR="00A7078A" w:rsidRPr="003B4CEA" w14:paraId="68DA7A7D" w14:textId="77777777" w:rsidTr="00CE6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336B2CAC" w14:textId="77777777" w:rsidR="00A7078A" w:rsidRPr="003B4CEA" w:rsidRDefault="00A7078A" w:rsidP="00A7078A">
            <w:pPr>
              <w:ind w:left="240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19D8F23" w14:textId="4E46EE56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1"/>
                <w:szCs w:val="21"/>
                <w:u w:val="doub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>15,</w:t>
            </w:r>
            <w:r>
              <w:rPr>
                <w:rFonts w:ascii="Angsana New" w:hAnsi="Angsana New"/>
                <w:sz w:val="21"/>
                <w:szCs w:val="21"/>
                <w:u w:val="double"/>
              </w:rPr>
              <w:t>666,474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4890497" w14:textId="63F3CF8C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1"/>
                <w:szCs w:val="21"/>
                <w:u w:val="doub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>7,044,605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1C44A" w14:textId="4163C40C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  <w:u w:val="doub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ab/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6853FD88" w14:textId="511FD0AF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1"/>
                <w:szCs w:val="21"/>
                <w:u w:val="doub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 xml:space="preserve">       </w:t>
            </w:r>
            <w:r>
              <w:rPr>
                <w:rFonts w:ascii="Angsana New" w:hAnsi="Angsana New"/>
                <w:sz w:val="21"/>
                <w:szCs w:val="21"/>
                <w:u w:val="double"/>
              </w:rPr>
              <w:t>70,307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9324283" w14:textId="136E2C41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1"/>
                <w:szCs w:val="21"/>
                <w:u w:val="doub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>13,</w:t>
            </w:r>
            <w:r>
              <w:rPr>
                <w:rFonts w:ascii="Angsana New" w:hAnsi="Angsana New"/>
                <w:sz w:val="21"/>
                <w:szCs w:val="21"/>
                <w:u w:val="double"/>
              </w:rPr>
              <w:t>865,323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182EA250" w14:textId="54510D09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67"/>
              <w:jc w:val="right"/>
              <w:rPr>
                <w:rFonts w:ascii="Angsana New" w:hAnsi="Angsana New"/>
                <w:sz w:val="21"/>
                <w:szCs w:val="21"/>
                <w:u w:val="doub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>36,</w:t>
            </w:r>
            <w:r>
              <w:rPr>
                <w:rFonts w:ascii="Angsana New" w:hAnsi="Angsana New"/>
                <w:sz w:val="21"/>
                <w:szCs w:val="21"/>
                <w:u w:val="double"/>
              </w:rPr>
              <w:t>646,709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5A151" w14:textId="7777777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</w:tbl>
    <w:p w14:paraId="55AE20D0" w14:textId="11E7AF8A" w:rsidR="00C42435" w:rsidRPr="003B4CEA" w:rsidRDefault="00C4243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atLeast"/>
        <w:jc w:val="thaiDistribute"/>
        <w:rPr>
          <w:rFonts w:ascii="Angsana New" w:hAnsi="Angsana New"/>
          <w:sz w:val="14"/>
          <w:szCs w:val="14"/>
          <w:cs/>
        </w:rPr>
      </w:pPr>
    </w:p>
    <w:tbl>
      <w:tblPr>
        <w:tblW w:w="9702" w:type="dxa"/>
        <w:tblInd w:w="-72" w:type="dxa"/>
        <w:tblLook w:val="00A0" w:firstRow="1" w:lastRow="0" w:firstColumn="1" w:lastColumn="0" w:noHBand="0" w:noVBand="0"/>
      </w:tblPr>
      <w:tblGrid>
        <w:gridCol w:w="2833"/>
        <w:gridCol w:w="791"/>
        <w:gridCol w:w="881"/>
        <w:gridCol w:w="870"/>
        <w:gridCol w:w="7"/>
        <w:gridCol w:w="950"/>
        <w:gridCol w:w="967"/>
        <w:gridCol w:w="929"/>
        <w:gridCol w:w="1468"/>
        <w:gridCol w:w="6"/>
      </w:tblGrid>
      <w:tr w:rsidR="00EB4605" w:rsidRPr="003B4CEA" w14:paraId="60763A50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1986B5AF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br w:type="page"/>
            </w:r>
          </w:p>
        </w:tc>
        <w:tc>
          <w:tcPr>
            <w:tcW w:w="5395" w:type="dxa"/>
            <w:gridSpan w:val="7"/>
            <w:tcBorders>
              <w:bottom w:val="single" w:sz="4" w:space="0" w:color="auto"/>
            </w:tcBorders>
            <w:vAlign w:val="bottom"/>
          </w:tcPr>
          <w:p w14:paraId="5FF4A9C7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 xml:space="preserve">งบการเงินรวม </w:t>
            </w:r>
          </w:p>
        </w:tc>
        <w:tc>
          <w:tcPr>
            <w:tcW w:w="1468" w:type="dxa"/>
          </w:tcPr>
          <w:p w14:paraId="482221C4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EB4605" w:rsidRPr="003B4CEA" w14:paraId="3944CEC9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32A7EE4C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395" w:type="dxa"/>
            <w:gridSpan w:val="7"/>
            <w:tcBorders>
              <w:bottom w:val="single" w:sz="4" w:space="0" w:color="auto"/>
            </w:tcBorders>
            <w:vAlign w:val="bottom"/>
          </w:tcPr>
          <w:p w14:paraId="6F6DAE47" w14:textId="0ABAC3D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256</w:t>
            </w:r>
            <w:r w:rsidR="009B28F3" w:rsidRPr="003B4CEA">
              <w:rPr>
                <w:rFonts w:ascii="Angsana New" w:hAnsi="Angsana New"/>
                <w:sz w:val="21"/>
                <w:szCs w:val="21"/>
                <w:cs/>
              </w:rPr>
              <w:t>5</w:t>
            </w:r>
            <w:r w:rsidRPr="003B4CEA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3B4CEA">
              <w:rPr>
                <w:rFonts w:ascii="Angsana New" w:hAnsi="Angsana New"/>
                <w:sz w:val="21"/>
                <w:szCs w:val="21"/>
              </w:rPr>
              <w:t>(</w:t>
            </w:r>
            <w:r w:rsidRPr="003B4CEA">
              <w:rPr>
                <w:rFonts w:ascii="Angsana New" w:hAnsi="Angsana New"/>
                <w:sz w:val="21"/>
                <w:szCs w:val="21"/>
                <w:cs/>
              </w:rPr>
              <w:t>พันบาท</w:t>
            </w:r>
            <w:r w:rsidRPr="003B4CE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1468" w:type="dxa"/>
          </w:tcPr>
          <w:p w14:paraId="5DC3BD5F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EB4605" w:rsidRPr="003B4CEA" w14:paraId="413DCBF3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1FBDD6BA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37204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3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อัตราดอกเบี้ยคงที่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</w:tcBorders>
          </w:tcPr>
          <w:p w14:paraId="4099D221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681F0B2F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09FD0A0E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68" w:type="dxa"/>
          </w:tcPr>
          <w:p w14:paraId="4B7777DA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B4605" w:rsidRPr="003B4CEA" w14:paraId="17EADC91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7AC5F660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1789BD8F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1A39D405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378778B7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69" w:right="-156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ภายใน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1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>ปี</w:t>
            </w: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632EE775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197271B0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มากกว่า</w:t>
            </w:r>
          </w:p>
          <w:p w14:paraId="56801BEB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1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ถึง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5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>ปี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0BBBDBF1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40F170A9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097BE182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lef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มากกว่า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5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>ปี</w:t>
            </w:r>
          </w:p>
        </w:tc>
        <w:tc>
          <w:tcPr>
            <w:tcW w:w="957" w:type="dxa"/>
            <w:gridSpan w:val="2"/>
          </w:tcPr>
          <w:p w14:paraId="7086F118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อัตราดอกเบี้ย</w:t>
            </w:r>
          </w:p>
          <w:p w14:paraId="03DC20C1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ปรับขึ้นลงตาม</w:t>
            </w:r>
          </w:p>
          <w:p w14:paraId="2EE1497B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2"/>
              </w:tabs>
              <w:ind w:left="-26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>ราคาตลาด</w:t>
            </w:r>
          </w:p>
        </w:tc>
        <w:tc>
          <w:tcPr>
            <w:tcW w:w="967" w:type="dxa"/>
          </w:tcPr>
          <w:p w14:paraId="13CCC476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31998F00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ไม่มี</w:t>
            </w:r>
          </w:p>
          <w:p w14:paraId="6B0FCC50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>อัตราดอกเบี้ย</w:t>
            </w:r>
          </w:p>
        </w:tc>
        <w:tc>
          <w:tcPr>
            <w:tcW w:w="929" w:type="dxa"/>
          </w:tcPr>
          <w:p w14:paraId="581E06AE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12F33787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17A5E241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>รวม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    </w:t>
            </w:r>
          </w:p>
        </w:tc>
        <w:tc>
          <w:tcPr>
            <w:tcW w:w="1468" w:type="dxa"/>
          </w:tcPr>
          <w:p w14:paraId="51E59188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อัตราดอกเบี้ย</w:t>
            </w:r>
          </w:p>
          <w:p w14:paraId="6F0CF7E7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 xml:space="preserve">ที่แท้จริง </w:t>
            </w:r>
          </w:p>
          <w:p w14:paraId="5F8F4F87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>(ร้อยละต่อปี)</w:t>
            </w:r>
          </w:p>
        </w:tc>
      </w:tr>
      <w:tr w:rsidR="00EB4605" w:rsidRPr="003B4CEA" w14:paraId="3D9E913E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281C5715" w14:textId="77777777" w:rsidR="00EB4605" w:rsidRPr="003B4CEA" w:rsidRDefault="00EB4605" w:rsidP="003B4CEA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3B4CEA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สินทรัพย์ทางการเงิน</w:t>
            </w:r>
          </w:p>
        </w:tc>
        <w:tc>
          <w:tcPr>
            <w:tcW w:w="791" w:type="dxa"/>
          </w:tcPr>
          <w:p w14:paraId="62458124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</w:tcPr>
          <w:p w14:paraId="1F782AFB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0" w:type="dxa"/>
          </w:tcPr>
          <w:p w14:paraId="60159E0C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7" w:type="dxa"/>
            <w:gridSpan w:val="2"/>
          </w:tcPr>
          <w:p w14:paraId="385D1B69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7" w:type="dxa"/>
          </w:tcPr>
          <w:p w14:paraId="66F157F2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</w:tcPr>
          <w:p w14:paraId="53C7BFB8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68" w:type="dxa"/>
          </w:tcPr>
          <w:p w14:paraId="3112E9C2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B4605" w:rsidRPr="003B4CEA" w14:paraId="1874437E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0736C23B" w14:textId="77777777" w:rsidR="00EB4605" w:rsidRPr="003B4CEA" w:rsidRDefault="00EB4605" w:rsidP="003B4CEA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เงินสดและรายการเทียบเท่าเงินสด</w:t>
            </w:r>
          </w:p>
        </w:tc>
        <w:tc>
          <w:tcPr>
            <w:tcW w:w="791" w:type="dxa"/>
          </w:tcPr>
          <w:p w14:paraId="5AC60894" w14:textId="5F5606C4" w:rsidR="00EB4605" w:rsidRPr="003B4CEA" w:rsidRDefault="009B28F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4,500</w:t>
            </w:r>
          </w:p>
        </w:tc>
        <w:tc>
          <w:tcPr>
            <w:tcW w:w="881" w:type="dxa"/>
          </w:tcPr>
          <w:p w14:paraId="7A4409FA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70" w:type="dxa"/>
          </w:tcPr>
          <w:p w14:paraId="1F3FB176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7" w:type="dxa"/>
            <w:gridSpan w:val="2"/>
          </w:tcPr>
          <w:p w14:paraId="6987B63C" w14:textId="4560FD41" w:rsidR="00EB4605" w:rsidRPr="003B4CEA" w:rsidRDefault="009B28F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1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4,058,670</w:t>
            </w:r>
          </w:p>
        </w:tc>
        <w:tc>
          <w:tcPr>
            <w:tcW w:w="967" w:type="dxa"/>
          </w:tcPr>
          <w:p w14:paraId="166708BF" w14:textId="55C2A2B0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13,</w:t>
            </w:r>
            <w:r w:rsidR="009B28F3" w:rsidRPr="003B4CEA">
              <w:rPr>
                <w:rFonts w:ascii="Angsana New" w:hAnsi="Angsana New"/>
                <w:sz w:val="21"/>
                <w:szCs w:val="21"/>
              </w:rPr>
              <w:t>515</w:t>
            </w:r>
          </w:p>
        </w:tc>
        <w:tc>
          <w:tcPr>
            <w:tcW w:w="929" w:type="dxa"/>
          </w:tcPr>
          <w:p w14:paraId="09C73EEA" w14:textId="35F79AD8" w:rsidR="00EB4605" w:rsidRPr="003B4CEA" w:rsidRDefault="009B28F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4,076,685</w:t>
            </w:r>
          </w:p>
        </w:tc>
        <w:tc>
          <w:tcPr>
            <w:tcW w:w="1468" w:type="dxa"/>
          </w:tcPr>
          <w:p w14:paraId="3BC53AF9" w14:textId="68764820" w:rsidR="00EB4605" w:rsidRPr="003B4CEA" w:rsidRDefault="0062056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0.</w:t>
            </w:r>
            <w:r w:rsidRPr="003B4CEA">
              <w:rPr>
                <w:rFonts w:ascii="Angsana New" w:hAnsi="Angsana New"/>
                <w:sz w:val="21"/>
                <w:szCs w:val="21"/>
                <w:cs/>
              </w:rPr>
              <w:t>100</w:t>
            </w:r>
            <w:r w:rsidRPr="003B4CEA">
              <w:rPr>
                <w:rFonts w:ascii="Angsana New" w:hAnsi="Angsana New"/>
                <w:sz w:val="21"/>
                <w:szCs w:val="21"/>
              </w:rPr>
              <w:t xml:space="preserve"> - 0.550</w:t>
            </w:r>
          </w:p>
        </w:tc>
      </w:tr>
      <w:tr w:rsidR="00EB4605" w:rsidRPr="003B4CEA" w14:paraId="515D936D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3F4DF4DE" w14:textId="77777777" w:rsidR="00EB4605" w:rsidRPr="003B4CEA" w:rsidRDefault="00EB4605" w:rsidP="003B4CEA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เงินลงทุนระยะสั้น</w:t>
            </w:r>
          </w:p>
        </w:tc>
        <w:tc>
          <w:tcPr>
            <w:tcW w:w="791" w:type="dxa"/>
          </w:tcPr>
          <w:p w14:paraId="2CB7B60D" w14:textId="22C97408" w:rsidR="00EB4605" w:rsidRPr="003B4CEA" w:rsidRDefault="009B28F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26,562</w:t>
            </w:r>
          </w:p>
        </w:tc>
        <w:tc>
          <w:tcPr>
            <w:tcW w:w="881" w:type="dxa"/>
          </w:tcPr>
          <w:p w14:paraId="1ECFDC8D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70" w:type="dxa"/>
          </w:tcPr>
          <w:p w14:paraId="274CE02C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7" w:type="dxa"/>
            <w:gridSpan w:val="2"/>
          </w:tcPr>
          <w:p w14:paraId="4B40AE62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67" w:type="dxa"/>
          </w:tcPr>
          <w:p w14:paraId="0B6EBA80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929" w:type="dxa"/>
          </w:tcPr>
          <w:p w14:paraId="31F56C42" w14:textId="2E4A3FEA" w:rsidR="00EB4605" w:rsidRPr="003B4CEA" w:rsidRDefault="009B28F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26,562</w:t>
            </w:r>
          </w:p>
        </w:tc>
        <w:tc>
          <w:tcPr>
            <w:tcW w:w="1468" w:type="dxa"/>
          </w:tcPr>
          <w:p w14:paraId="2F46FCD0" w14:textId="694DEB41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0.250</w:t>
            </w:r>
            <w:r w:rsidR="009B28F3" w:rsidRPr="003B4CEA">
              <w:rPr>
                <w:rFonts w:ascii="Angsana New" w:hAnsi="Angsana New"/>
                <w:sz w:val="21"/>
                <w:szCs w:val="21"/>
              </w:rPr>
              <w:t xml:space="preserve"> - 0.550</w:t>
            </w:r>
          </w:p>
        </w:tc>
      </w:tr>
      <w:tr w:rsidR="00EB4605" w:rsidRPr="003B4CEA" w14:paraId="49FDF01E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0DED8A9A" w14:textId="77777777" w:rsidR="00EB4605" w:rsidRPr="003B4CEA" w:rsidRDefault="00EB4605" w:rsidP="003B4CEA">
            <w:pPr>
              <w:tabs>
                <w:tab w:val="clear" w:pos="2580"/>
                <w:tab w:val="left" w:pos="2394"/>
              </w:tabs>
              <w:ind w:left="240" w:right="-137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ลูกหนี้การค้าและลูกหนี้หมุนเวียนอื่น</w:t>
            </w:r>
            <w:r w:rsidRPr="003B4CEA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3B4CEA">
              <w:rPr>
                <w:rFonts w:ascii="Angsana New" w:hAnsi="Angsana New"/>
                <w:sz w:val="21"/>
                <w:szCs w:val="21"/>
                <w:cs/>
              </w:rPr>
              <w:t>-</w:t>
            </w:r>
            <w:r w:rsidRPr="003B4CEA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3B4CEA">
              <w:rPr>
                <w:rFonts w:ascii="Angsana New" w:hAnsi="Angsana New"/>
                <w:sz w:val="21"/>
                <w:szCs w:val="21"/>
                <w:cs/>
              </w:rPr>
              <w:t>สุทธิ</w:t>
            </w:r>
          </w:p>
        </w:tc>
        <w:tc>
          <w:tcPr>
            <w:tcW w:w="791" w:type="dxa"/>
          </w:tcPr>
          <w:p w14:paraId="6CEAECCA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81" w:type="dxa"/>
          </w:tcPr>
          <w:p w14:paraId="0B8B0017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70" w:type="dxa"/>
          </w:tcPr>
          <w:p w14:paraId="6E8F2BD3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7" w:type="dxa"/>
            <w:gridSpan w:val="2"/>
          </w:tcPr>
          <w:p w14:paraId="059123B5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67" w:type="dxa"/>
          </w:tcPr>
          <w:p w14:paraId="2C139984" w14:textId="0C2B2104" w:rsidR="00EB4605" w:rsidRPr="003B4CEA" w:rsidRDefault="009B28F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2,850,084</w:t>
            </w:r>
          </w:p>
        </w:tc>
        <w:tc>
          <w:tcPr>
            <w:tcW w:w="929" w:type="dxa"/>
          </w:tcPr>
          <w:p w14:paraId="06F530BA" w14:textId="4F08D9CD" w:rsidR="00EB4605" w:rsidRPr="003B4CEA" w:rsidRDefault="009B28F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2,850,084</w:t>
            </w:r>
          </w:p>
        </w:tc>
        <w:tc>
          <w:tcPr>
            <w:tcW w:w="1468" w:type="dxa"/>
          </w:tcPr>
          <w:p w14:paraId="075B05E6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B4605" w:rsidRPr="003B4CEA" w14:paraId="799B24FD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2DF18524" w14:textId="77777777" w:rsidR="00EB4605" w:rsidRPr="003B4CEA" w:rsidRDefault="00EB4605" w:rsidP="003B4CEA">
            <w:pPr>
              <w:ind w:left="240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เงินจ่ายล่วงหน้าแก่ผู้รับเหมา - สุทธิ</w:t>
            </w:r>
          </w:p>
        </w:tc>
        <w:tc>
          <w:tcPr>
            <w:tcW w:w="791" w:type="dxa"/>
          </w:tcPr>
          <w:p w14:paraId="258D928B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81" w:type="dxa"/>
          </w:tcPr>
          <w:p w14:paraId="433B9784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70" w:type="dxa"/>
          </w:tcPr>
          <w:p w14:paraId="6030858F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7" w:type="dxa"/>
            <w:gridSpan w:val="2"/>
          </w:tcPr>
          <w:p w14:paraId="40809A49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67" w:type="dxa"/>
          </w:tcPr>
          <w:p w14:paraId="20ABCC78" w14:textId="548044C7" w:rsidR="00EB4605" w:rsidRPr="003B4CEA" w:rsidRDefault="009B28F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512,782</w:t>
            </w:r>
          </w:p>
        </w:tc>
        <w:tc>
          <w:tcPr>
            <w:tcW w:w="929" w:type="dxa"/>
          </w:tcPr>
          <w:p w14:paraId="79CFEB49" w14:textId="0BACB743" w:rsidR="00EB4605" w:rsidRPr="003B4CEA" w:rsidRDefault="009B28F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512,782</w:t>
            </w:r>
          </w:p>
        </w:tc>
        <w:tc>
          <w:tcPr>
            <w:tcW w:w="1468" w:type="dxa"/>
          </w:tcPr>
          <w:p w14:paraId="38824B9A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B4605" w:rsidRPr="003B4CEA" w14:paraId="6EAEE40E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4FE6FA24" w14:textId="770598B6" w:rsidR="00EB4605" w:rsidRPr="003B4CEA" w:rsidRDefault="007812F7" w:rsidP="003B4CEA">
            <w:pPr>
              <w:ind w:left="240" w:right="-108" w:hanging="114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ลูกหนี้เงินประกันผลงาน</w:t>
            </w:r>
          </w:p>
        </w:tc>
        <w:tc>
          <w:tcPr>
            <w:tcW w:w="791" w:type="dxa"/>
          </w:tcPr>
          <w:p w14:paraId="6B171735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81" w:type="dxa"/>
          </w:tcPr>
          <w:p w14:paraId="6FE24E2D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70" w:type="dxa"/>
          </w:tcPr>
          <w:p w14:paraId="57DE135A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7" w:type="dxa"/>
            <w:gridSpan w:val="2"/>
          </w:tcPr>
          <w:p w14:paraId="7D993909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67" w:type="dxa"/>
          </w:tcPr>
          <w:p w14:paraId="7A2E0A33" w14:textId="1439F83C" w:rsidR="00EB4605" w:rsidRPr="003B4CEA" w:rsidRDefault="009B28F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466,520</w:t>
            </w:r>
          </w:p>
        </w:tc>
        <w:tc>
          <w:tcPr>
            <w:tcW w:w="929" w:type="dxa"/>
          </w:tcPr>
          <w:p w14:paraId="534A3126" w14:textId="0FB1CAF9" w:rsidR="00EB4605" w:rsidRPr="003B4CEA" w:rsidRDefault="009B28F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466,520</w:t>
            </w:r>
          </w:p>
        </w:tc>
        <w:tc>
          <w:tcPr>
            <w:tcW w:w="1468" w:type="dxa"/>
          </w:tcPr>
          <w:p w14:paraId="604C6AED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B4605" w:rsidRPr="003B4CEA" w14:paraId="7F5731D2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466FE4BF" w14:textId="77777777" w:rsidR="00EB4605" w:rsidRPr="003B4CEA" w:rsidRDefault="00EB4605" w:rsidP="003B4CEA">
            <w:pPr>
              <w:ind w:left="240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เงินลงทุนในเงินฝากสถาบันการเงินที่มี</w:t>
            </w:r>
          </w:p>
        </w:tc>
        <w:tc>
          <w:tcPr>
            <w:tcW w:w="791" w:type="dxa"/>
          </w:tcPr>
          <w:p w14:paraId="4DA7505F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</w:tcPr>
          <w:p w14:paraId="26C33650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0" w:type="dxa"/>
          </w:tcPr>
          <w:p w14:paraId="2A0760D3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7" w:type="dxa"/>
            <w:gridSpan w:val="2"/>
          </w:tcPr>
          <w:p w14:paraId="781A363F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7" w:type="dxa"/>
          </w:tcPr>
          <w:p w14:paraId="20A0068D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28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</w:tcPr>
          <w:p w14:paraId="362805D9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68" w:type="dxa"/>
          </w:tcPr>
          <w:p w14:paraId="38751945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B4605" w:rsidRPr="003B4CEA" w14:paraId="4F4D7119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4F1F499D" w14:textId="77777777" w:rsidR="00EB4605" w:rsidRPr="003B4CEA" w:rsidRDefault="00EB4605" w:rsidP="003B4CEA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ab/>
            </w:r>
            <w:r w:rsidRPr="003B4CEA">
              <w:rPr>
                <w:rFonts w:ascii="Angsana New" w:hAnsi="Angsana New"/>
                <w:sz w:val="21"/>
                <w:szCs w:val="21"/>
                <w:cs/>
              </w:rPr>
              <w:t>ข้อจำกัดในการใช้</w:t>
            </w:r>
          </w:p>
        </w:tc>
        <w:tc>
          <w:tcPr>
            <w:tcW w:w="791" w:type="dxa"/>
          </w:tcPr>
          <w:p w14:paraId="7E57DD7B" w14:textId="3CB1AA85" w:rsidR="00EB4605" w:rsidRPr="003B4CEA" w:rsidRDefault="00AE1A6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>1,401,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  <w:cs/>
              </w:rPr>
              <w:t>867</w:t>
            </w:r>
          </w:p>
        </w:tc>
        <w:tc>
          <w:tcPr>
            <w:tcW w:w="881" w:type="dxa"/>
          </w:tcPr>
          <w:p w14:paraId="0BD8A289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ab/>
            </w:r>
          </w:p>
        </w:tc>
        <w:tc>
          <w:tcPr>
            <w:tcW w:w="870" w:type="dxa"/>
          </w:tcPr>
          <w:p w14:paraId="10E01626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ab/>
            </w:r>
          </w:p>
        </w:tc>
        <w:tc>
          <w:tcPr>
            <w:tcW w:w="957" w:type="dxa"/>
            <w:gridSpan w:val="2"/>
          </w:tcPr>
          <w:p w14:paraId="7FBE6201" w14:textId="6D86D7A8" w:rsidR="00EB4605" w:rsidRPr="003B4CEA" w:rsidRDefault="00AE1A6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ab/>
            </w:r>
          </w:p>
        </w:tc>
        <w:tc>
          <w:tcPr>
            <w:tcW w:w="967" w:type="dxa"/>
          </w:tcPr>
          <w:p w14:paraId="45C2B507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ab/>
            </w:r>
          </w:p>
        </w:tc>
        <w:tc>
          <w:tcPr>
            <w:tcW w:w="929" w:type="dxa"/>
          </w:tcPr>
          <w:p w14:paraId="59A7A056" w14:textId="0DF53F3B" w:rsidR="00EB4605" w:rsidRPr="003B4CEA" w:rsidRDefault="009B28F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>1,401,867</w:t>
            </w:r>
          </w:p>
        </w:tc>
        <w:tc>
          <w:tcPr>
            <w:tcW w:w="1468" w:type="dxa"/>
          </w:tcPr>
          <w:p w14:paraId="0EBEF86F" w14:textId="36EE12F2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0.</w:t>
            </w:r>
            <w:r w:rsidR="009B28F3" w:rsidRPr="003B4CEA">
              <w:rPr>
                <w:rFonts w:ascii="Angsana New" w:hAnsi="Angsana New"/>
                <w:sz w:val="21"/>
                <w:szCs w:val="21"/>
              </w:rPr>
              <w:t>250</w:t>
            </w:r>
            <w:r w:rsidRPr="003B4CEA">
              <w:rPr>
                <w:rFonts w:ascii="Angsana New" w:hAnsi="Angsana New"/>
                <w:sz w:val="21"/>
                <w:szCs w:val="21"/>
              </w:rPr>
              <w:t xml:space="preserve"> - 0.</w:t>
            </w:r>
            <w:r w:rsidR="009B28F3" w:rsidRPr="003B4CEA">
              <w:rPr>
                <w:rFonts w:ascii="Angsana New" w:hAnsi="Angsana New"/>
                <w:sz w:val="21"/>
                <w:szCs w:val="21"/>
              </w:rPr>
              <w:t>4</w:t>
            </w:r>
            <w:r w:rsidR="00B40E4D" w:rsidRPr="003B4CEA">
              <w:rPr>
                <w:rFonts w:ascii="Angsana New" w:hAnsi="Angsana New"/>
                <w:sz w:val="21"/>
                <w:szCs w:val="21"/>
              </w:rPr>
              <w:t>42</w:t>
            </w:r>
          </w:p>
        </w:tc>
      </w:tr>
      <w:tr w:rsidR="00EB4605" w:rsidRPr="003B4CEA" w14:paraId="288A17F7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89D74" w14:textId="77777777" w:rsidR="00EB4605" w:rsidRPr="003B4CEA" w:rsidRDefault="00EB4605" w:rsidP="003B4CEA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4BD4F06" w14:textId="0365475A" w:rsidR="00EB4605" w:rsidRPr="003B4CEA" w:rsidRDefault="00AE1A6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1"/>
                <w:szCs w:val="21"/>
                <w:u w:val="doub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>1,432,929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D8D5187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  <w:u w:val="doub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ab/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17D724D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  <w:u w:val="doub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ab/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6A7AC" w14:textId="15554B67" w:rsidR="00EB4605" w:rsidRPr="003B4CEA" w:rsidRDefault="00AE1A6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1"/>
                <w:szCs w:val="21"/>
                <w:u w:val="doub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>4,058,670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2AB5810" w14:textId="233B1DA1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1"/>
                <w:szCs w:val="21"/>
                <w:u w:val="doub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 xml:space="preserve">  </w:t>
            </w:r>
            <w:r w:rsidR="00AE1A6B" w:rsidRPr="003B4CEA">
              <w:rPr>
                <w:rFonts w:ascii="Angsana New" w:hAnsi="Angsana New"/>
                <w:sz w:val="21"/>
                <w:szCs w:val="21"/>
                <w:u w:val="double"/>
              </w:rPr>
              <w:t>3,842,901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25E364D" w14:textId="066A819A" w:rsidR="00EB4605" w:rsidRPr="003B4CEA" w:rsidRDefault="00AE1A6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1"/>
                <w:szCs w:val="21"/>
                <w:u w:val="double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>9,334,500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535615AB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B4605" w:rsidRPr="003B4CEA" w14:paraId="06499BDB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62636" w14:textId="77777777" w:rsidR="00EB4605" w:rsidRPr="003B4CEA" w:rsidRDefault="00EB4605" w:rsidP="003B4CEA">
            <w:pPr>
              <w:tabs>
                <w:tab w:val="clear" w:pos="227"/>
                <w:tab w:val="left" w:pos="240"/>
              </w:tabs>
              <w:spacing w:line="180" w:lineRule="atLeast"/>
              <w:ind w:left="240" w:hanging="11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50B4CA65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atLeast"/>
              <w:ind w:left="-234" w:right="24"/>
              <w:jc w:val="right"/>
              <w:rPr>
                <w:rFonts w:ascii="Angsana New" w:hAnsi="Angsana New"/>
                <w:sz w:val="21"/>
                <w:szCs w:val="21"/>
                <w:u w:val="double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42C56A4B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spacing w:line="180" w:lineRule="atLeast"/>
              <w:ind w:left="-140" w:right="-73"/>
              <w:jc w:val="center"/>
              <w:rPr>
                <w:rFonts w:ascii="Angsana New" w:hAnsi="Angsana New"/>
                <w:sz w:val="21"/>
                <w:szCs w:val="21"/>
                <w:u w:val="doubl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A8BA4C7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spacing w:line="180" w:lineRule="atLeast"/>
              <w:ind w:left="-140" w:right="-73"/>
              <w:jc w:val="center"/>
              <w:rPr>
                <w:rFonts w:ascii="Angsana New" w:hAnsi="Angsana New"/>
                <w:sz w:val="21"/>
                <w:szCs w:val="21"/>
                <w:u w:val="double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D1E7D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atLeast"/>
              <w:ind w:left="-234" w:right="72"/>
              <w:jc w:val="right"/>
              <w:rPr>
                <w:rFonts w:ascii="Angsana New" w:hAnsi="Angsana New"/>
                <w:sz w:val="21"/>
                <w:szCs w:val="21"/>
                <w:u w:val="double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5C78418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atLeast"/>
              <w:ind w:left="-234" w:right="72"/>
              <w:jc w:val="right"/>
              <w:rPr>
                <w:rFonts w:ascii="Angsana New" w:hAnsi="Angsana New"/>
                <w:sz w:val="21"/>
                <w:szCs w:val="21"/>
                <w:u w:val="double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22348A9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atLeast"/>
              <w:ind w:left="-234" w:right="72"/>
              <w:jc w:val="right"/>
              <w:rPr>
                <w:rFonts w:ascii="Angsana New" w:hAnsi="Angsana New"/>
                <w:sz w:val="21"/>
                <w:szCs w:val="21"/>
                <w:u w:val="double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4EA76139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spacing w:line="18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B4605" w:rsidRPr="003B4CEA" w14:paraId="57319E57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CD35C" w14:textId="77777777" w:rsidR="00EB4605" w:rsidRPr="003B4CEA" w:rsidRDefault="00EB4605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br w:type="page"/>
            </w:r>
            <w:r w:rsidRPr="003B4CEA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  หนี้สินทางการเงิน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875501B" w14:textId="77777777" w:rsidR="00EB4605" w:rsidRPr="003B4CEA" w:rsidRDefault="00EB4605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378EF3ED" w14:textId="77777777" w:rsidR="00EB4605" w:rsidRPr="003B4CEA" w:rsidRDefault="00EB4605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095F5" w14:textId="77777777" w:rsidR="00EB4605" w:rsidRPr="003B4CEA" w:rsidRDefault="00EB4605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1CF576BA" w14:textId="77777777" w:rsidR="00EB4605" w:rsidRPr="003B4CEA" w:rsidRDefault="00EB4605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FD8832F" w14:textId="77777777" w:rsidR="00EB4605" w:rsidRPr="003B4CEA" w:rsidRDefault="00EB4605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002D62BE" w14:textId="77777777" w:rsidR="00EB4605" w:rsidRPr="003B4CEA" w:rsidRDefault="00EB4605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1BD22" w14:textId="77777777" w:rsidR="00EB4605" w:rsidRPr="003B4CEA" w:rsidRDefault="00EB4605" w:rsidP="003B4CEA">
            <w:pPr>
              <w:tabs>
                <w:tab w:val="clear" w:pos="227"/>
                <w:tab w:val="left" w:pos="240"/>
                <w:tab w:val="left" w:pos="540"/>
              </w:tabs>
              <w:ind w:left="240" w:hanging="240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B4605" w:rsidRPr="003B4CEA" w14:paraId="561318C0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4416E" w14:textId="77777777" w:rsidR="00EB4605" w:rsidRPr="003B4CEA" w:rsidRDefault="00EB4605" w:rsidP="003B4CEA">
            <w:pPr>
              <w:ind w:left="240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เงินเบิกเกินบัญชีและเงินกู้ยืมระยะสั้นจาก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439ED9ED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401B1F15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843521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49F71E49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851B48E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18883DA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71AFC" w14:textId="77777777" w:rsidR="00EB4605" w:rsidRPr="003B4CEA" w:rsidRDefault="00EB46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82A05" w:rsidRPr="003B4CEA" w14:paraId="23F04B60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96A79" w14:textId="77777777" w:rsidR="00F82A05" w:rsidRPr="003B4CEA" w:rsidRDefault="00F82A05" w:rsidP="003B4CEA">
            <w:pPr>
              <w:tabs>
                <w:tab w:val="clear" w:pos="227"/>
                <w:tab w:val="left" w:pos="414"/>
              </w:tabs>
              <w:ind w:left="324" w:hanging="90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สถาบันการเงิน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F666CF0" w14:textId="70DDC26A" w:rsidR="00F82A05" w:rsidRPr="003B4CEA" w:rsidRDefault="002B17B0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12,</w:t>
            </w:r>
            <w:r w:rsidR="00155B73" w:rsidRPr="003B4CEA">
              <w:rPr>
                <w:rFonts w:ascii="Angsana New" w:hAnsi="Angsana New"/>
                <w:sz w:val="21"/>
                <w:szCs w:val="21"/>
              </w:rPr>
              <w:t>160,165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576E09E1" w14:textId="2D0D67D0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DDCA6" w14:textId="1E6C27FC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7E8692F5" w14:textId="2FF5B758" w:rsidR="00F82A05" w:rsidRPr="003B4CEA" w:rsidRDefault="00155B7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1,372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BC0CC39" w14:textId="6DADB61F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E676D10" w14:textId="32A2A231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12,161,537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FEE27" w14:textId="7A4299B6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4.000 - 6.350</w:t>
            </w:r>
          </w:p>
        </w:tc>
      </w:tr>
      <w:tr w:rsidR="00F82A05" w:rsidRPr="003B4CEA" w14:paraId="3A328C43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5488695B" w14:textId="77777777" w:rsidR="00F82A05" w:rsidRPr="003B4CEA" w:rsidRDefault="00F82A05" w:rsidP="003B4CEA">
            <w:pPr>
              <w:ind w:left="240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เจ้าหนี้การค้า เจ้าหนี้หมุนเวียนอื่นและ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103EACD7" w14:textId="77777777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4F797358" w14:textId="77777777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ADC80" w14:textId="77777777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2FF9D2B3" w14:textId="77777777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E14D959" w14:textId="77777777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0E2F2C7" w14:textId="77777777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88A68" w14:textId="77777777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82A05" w:rsidRPr="003B4CEA" w14:paraId="1D8F3251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403BCBA5" w14:textId="77777777" w:rsidR="00F82A05" w:rsidRPr="003B4CEA" w:rsidRDefault="00F82A05" w:rsidP="003B4CEA">
            <w:pPr>
              <w:ind w:left="240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 xml:space="preserve">   </w:t>
            </w:r>
            <w:r w:rsidRPr="003B4CEA">
              <w:rPr>
                <w:rFonts w:ascii="Angsana New" w:hAnsi="Angsana New"/>
                <w:sz w:val="21"/>
                <w:szCs w:val="21"/>
                <w:cs/>
              </w:rPr>
              <w:t>ตั๋วเงินจ่าย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51004298" w14:textId="1DB9B60B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207B044" w14:textId="4EB5F7BD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1DB85" w14:textId="02B46CBA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7E4F6DB5" w14:textId="679AFEAB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830A447" w14:textId="78449BEC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4,308,019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0D1B0473" w14:textId="60ACBE14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4,308,019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65C48" w14:textId="77777777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F82A05" w:rsidRPr="003B4CEA" w14:paraId="1A2FDED0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198A0014" w14:textId="77777777" w:rsidR="00F82A05" w:rsidRPr="003B4CEA" w:rsidRDefault="00F82A05" w:rsidP="003B4CEA">
            <w:pPr>
              <w:ind w:left="240" w:hanging="114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5E31D103" w14:textId="7B93E49E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382C4073" w14:textId="3849A8B7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145E2" w14:textId="5C9141C1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6FD2BB3A" w14:textId="19A759A8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2658EE5" w14:textId="3061C0B5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51,619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0D278D2F" w14:textId="4F4CCBD2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51,619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FFB13" w14:textId="77777777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F82A05" w:rsidRPr="003B4CEA" w14:paraId="6117E82C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398390BA" w14:textId="77777777" w:rsidR="00F82A05" w:rsidRPr="003B4CEA" w:rsidRDefault="00F82A05" w:rsidP="003B4CEA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เงินรับล่วงหน้าจากลูกค้า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7540E22" w14:textId="7A0E9ECF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3EAEEAAB" w14:textId="05E9954E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D846D" w14:textId="54F88789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1F7E2F6D" w14:textId="5615B2BD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6EE3CAB" w14:textId="02BE93C2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9,284,731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C9A3E51" w14:textId="325A2E9C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9,284,731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58D3C" w14:textId="77777777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F82A05" w:rsidRPr="003B4CEA" w14:paraId="3471ABB3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6D32D4B8" w14:textId="77777777" w:rsidR="00F82A05" w:rsidRPr="003B4CEA" w:rsidRDefault="00F82A05" w:rsidP="003B4CEA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เงินประกันผลงานจากผู้รับเหมา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521796E5" w14:textId="475EBB1D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6E04B95D" w14:textId="7D7B02EE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80D63" w14:textId="0841498B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55365852" w14:textId="136996F6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0E714F6" w14:textId="76B9DD87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821,084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C1BECAB" w14:textId="397DA590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821,084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34B04" w14:textId="77777777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F82A05" w:rsidRPr="003B4CEA" w14:paraId="0C69A177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07D4C44D" w14:textId="64C8E714" w:rsidR="00F82A05" w:rsidRPr="003B4CEA" w:rsidRDefault="00F82A05" w:rsidP="003B4CEA">
            <w:pPr>
              <w:tabs>
                <w:tab w:val="clear" w:pos="2580"/>
              </w:tabs>
              <w:ind w:left="240" w:right="-10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87B8263" w14:textId="1451CD7D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545BD3A" w14:textId="6E85FE58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90274" w14:textId="0CF861BB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406018AC" w14:textId="73BC77C5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131,202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19F53FA" w14:textId="1160A315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18658154" w14:textId="6692B2B5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131,202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F2F63" w14:textId="7DE0591B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4.250 - 4.600</w:t>
            </w:r>
          </w:p>
        </w:tc>
      </w:tr>
      <w:tr w:rsidR="00F82A05" w:rsidRPr="003B4CEA" w14:paraId="0BB453DC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4B64040F" w14:textId="386C8EEF" w:rsidR="00F82A05" w:rsidRPr="003B4CEA" w:rsidRDefault="00F82A05" w:rsidP="003B4CEA">
            <w:pPr>
              <w:ind w:left="240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หุ้นกู้</w:t>
            </w:r>
            <w:r w:rsidRPr="003B4CEA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="002B17B0" w:rsidRPr="003B4CEA">
              <w:rPr>
                <w:rFonts w:ascii="Angsana New" w:hAnsi="Angsana New"/>
                <w:sz w:val="21"/>
                <w:szCs w:val="21"/>
                <w:cs/>
              </w:rPr>
              <w:t>–</w:t>
            </w:r>
            <w:r w:rsidRPr="003B4CEA">
              <w:rPr>
                <w:rFonts w:ascii="Angsana New" w:hAnsi="Angsana New"/>
                <w:sz w:val="21"/>
                <w:szCs w:val="21"/>
                <w:cs/>
              </w:rPr>
              <w:t xml:space="preserve">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56FC8545" w14:textId="10897E1A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3,000,000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30918F65" w14:textId="6A61CBA2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6,133,153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6DBAC" w14:textId="2AB7A7B4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62964859" w14:textId="1B429046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A6269A1" w14:textId="5F0CF8ED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C7B2385" w14:textId="687ACB77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9,133,153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EA3F2" w14:textId="57D88B47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3.700 - 4.100</w:t>
            </w:r>
          </w:p>
        </w:tc>
      </w:tr>
      <w:tr w:rsidR="00F82A05" w:rsidRPr="003B4CEA" w14:paraId="7DD4599C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2001C357" w14:textId="7A3567C0" w:rsidR="00F82A05" w:rsidRPr="003B4CEA" w:rsidRDefault="00F82A05" w:rsidP="003B4CEA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หนี้สินตามสัญญาเช่า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7EAF9EB8" w14:textId="6B474DD5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</w:t>
            </w:r>
            <w:r w:rsidR="00155B73"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 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 144,386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3268E8F0" w14:textId="76E2CF34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  203,649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D0ED5" w14:textId="41B0A706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ab/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58EF04CD" w14:textId="1053FE75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4981D63" w14:textId="4BCC64CC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AAC54E7" w14:textId="744C8633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single"/>
              </w:rPr>
              <w:t xml:space="preserve">     348,035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1F804" w14:textId="7F0D1FEC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B4CEA">
              <w:rPr>
                <w:rFonts w:ascii="Angsana New" w:hAnsi="Angsana New"/>
                <w:sz w:val="21"/>
                <w:szCs w:val="21"/>
              </w:rPr>
              <w:t>3.500 - 8.960</w:t>
            </w:r>
          </w:p>
        </w:tc>
      </w:tr>
      <w:tr w:rsidR="00F82A05" w:rsidRPr="003B4CEA" w14:paraId="31A6AF43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567EC3A9" w14:textId="77777777" w:rsidR="00F82A05" w:rsidRPr="003B4CEA" w:rsidRDefault="00F82A05" w:rsidP="003B4CEA">
            <w:pPr>
              <w:ind w:left="240" w:hanging="114"/>
              <w:rPr>
                <w:rFonts w:ascii="Angsana New" w:hAnsi="Angsana New"/>
                <w:sz w:val="21"/>
                <w:szCs w:val="21"/>
                <w:cs/>
              </w:rPr>
            </w:pPr>
            <w:r w:rsidRPr="003B4CEA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58251AB6" w14:textId="212A6206" w:rsidR="00F82A05" w:rsidRPr="003B4CEA" w:rsidRDefault="00155B7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1"/>
                <w:szCs w:val="21"/>
                <w:u w:val="doub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>15,304,551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227E9CAC" w14:textId="7DC1BC52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1"/>
                <w:szCs w:val="21"/>
                <w:u w:val="doub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>6,336,802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D432E" w14:textId="3AD0DDA9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1"/>
                <w:szCs w:val="21"/>
                <w:u w:val="doub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 xml:space="preserve">        -</w:t>
            </w: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ab/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25172D9B" w14:textId="59760832" w:rsidR="00F82A05" w:rsidRPr="003B4CEA" w:rsidRDefault="00BA614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1"/>
                <w:szCs w:val="21"/>
                <w:u w:val="doub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 xml:space="preserve">     132,574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53D4A63" w14:textId="6FC539AA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1"/>
                <w:szCs w:val="21"/>
                <w:u w:val="doub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>14,465,453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1B5B587C" w14:textId="0F13C785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67"/>
              <w:jc w:val="right"/>
              <w:rPr>
                <w:rFonts w:ascii="Angsana New" w:hAnsi="Angsana New"/>
                <w:sz w:val="21"/>
                <w:szCs w:val="21"/>
                <w:u w:val="double"/>
              </w:rPr>
            </w:pPr>
            <w:r w:rsidRPr="003B4CEA">
              <w:rPr>
                <w:rFonts w:ascii="Angsana New" w:hAnsi="Angsana New"/>
                <w:sz w:val="21"/>
                <w:szCs w:val="21"/>
                <w:u w:val="double"/>
              </w:rPr>
              <w:t>36,239,380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E6072" w14:textId="77777777" w:rsidR="00F82A05" w:rsidRPr="003B4CEA" w:rsidRDefault="00F82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42435" w:rsidRPr="003B4CEA" w14:paraId="64449A0C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5C858904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lastRenderedPageBreak/>
              <w:br w:type="page"/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br w:type="page"/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5395" w:type="dxa"/>
            <w:gridSpan w:val="7"/>
            <w:tcBorders>
              <w:bottom w:val="single" w:sz="4" w:space="0" w:color="auto"/>
            </w:tcBorders>
            <w:vAlign w:val="bottom"/>
          </w:tcPr>
          <w:p w14:paraId="09E6493B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468" w:type="dxa"/>
          </w:tcPr>
          <w:p w14:paraId="629409B0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42435" w:rsidRPr="003B4CEA" w14:paraId="5C541A7A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36D6BAE4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5" w:type="dxa"/>
            <w:gridSpan w:val="7"/>
            <w:tcBorders>
              <w:bottom w:val="single" w:sz="4" w:space="0" w:color="auto"/>
            </w:tcBorders>
            <w:vAlign w:val="bottom"/>
          </w:tcPr>
          <w:p w14:paraId="66CC9252" w14:textId="0F0AC305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2566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B4CEA">
              <w:rPr>
                <w:rFonts w:ascii="Angsana New" w:hAnsi="Angsana New"/>
                <w:sz w:val="22"/>
                <w:szCs w:val="22"/>
              </w:rPr>
              <w:t>(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3B4CE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68" w:type="dxa"/>
          </w:tcPr>
          <w:p w14:paraId="5116374B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42435" w:rsidRPr="003B4CEA" w14:paraId="46461A99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2188992F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951E8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</w:tcBorders>
          </w:tcPr>
          <w:p w14:paraId="3377DCBE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85C25FD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222A20E5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453CBDB1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2435" w:rsidRPr="003B4CEA" w14:paraId="10B3357B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0A773D9F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1B83AEAB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5D0888D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C134610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1A73C089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5AE10BF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  <w:p w14:paraId="61C56C71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ถึง 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6DDE0AF5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A574605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126391D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57" w:type="dxa"/>
            <w:gridSpan w:val="2"/>
          </w:tcPr>
          <w:p w14:paraId="3269B46D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1C3B777E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14:paraId="3063DD1A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ราคาตลาด</w:t>
            </w:r>
          </w:p>
        </w:tc>
        <w:tc>
          <w:tcPr>
            <w:tcW w:w="967" w:type="dxa"/>
          </w:tcPr>
          <w:p w14:paraId="0225F2BF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4DE3F60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14:paraId="5D3207A0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  <w:cs/>
              </w:rPr>
              <w:t>อัตราดอกเบี้ย</w:t>
            </w:r>
          </w:p>
        </w:tc>
        <w:tc>
          <w:tcPr>
            <w:tcW w:w="929" w:type="dxa"/>
          </w:tcPr>
          <w:p w14:paraId="635B71B9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626AF08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515A42A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  <w:cs/>
              </w:rPr>
              <w:t>รวม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    </w:t>
            </w:r>
          </w:p>
        </w:tc>
        <w:tc>
          <w:tcPr>
            <w:tcW w:w="1468" w:type="dxa"/>
          </w:tcPr>
          <w:p w14:paraId="3A47CC6E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6F7A6463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ที่แท้จริง </w:t>
            </w:r>
          </w:p>
          <w:p w14:paraId="456A0E4B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  <w:cs/>
              </w:rPr>
              <w:t>(ร้อยละต่อปี)</w:t>
            </w:r>
          </w:p>
        </w:tc>
      </w:tr>
      <w:tr w:rsidR="00C42435" w:rsidRPr="003B4CEA" w14:paraId="15947E26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4617682E" w14:textId="77777777" w:rsidR="00C42435" w:rsidRPr="003B4CEA" w:rsidRDefault="00C42435" w:rsidP="003B4CEA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91" w:type="dxa"/>
          </w:tcPr>
          <w:p w14:paraId="0B0484E8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</w:tcPr>
          <w:p w14:paraId="476B63BD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DDE30FC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gridSpan w:val="2"/>
          </w:tcPr>
          <w:p w14:paraId="500A1FE4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2F7660D8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</w:tcPr>
          <w:p w14:paraId="6B6E1156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789C0C65" w14:textId="77777777" w:rsidR="00C42435" w:rsidRPr="003B4CEA" w:rsidRDefault="00C4243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E5A05" w:rsidRPr="003B4CEA" w14:paraId="31562B8A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7CB82A3A" w14:textId="77777777" w:rsidR="003E5A05" w:rsidRPr="003B4CEA" w:rsidRDefault="003E5A05" w:rsidP="003B4CEA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91" w:type="dxa"/>
          </w:tcPr>
          <w:p w14:paraId="4038FCA4" w14:textId="60E2F0E9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4,524</w:t>
            </w:r>
          </w:p>
        </w:tc>
        <w:tc>
          <w:tcPr>
            <w:tcW w:w="881" w:type="dxa"/>
          </w:tcPr>
          <w:p w14:paraId="6540E5EF" w14:textId="5398C5E2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05C1F12C" w14:textId="26EC5B4D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7C4DD54F" w14:textId="7070E788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2,731,660</w:t>
            </w:r>
          </w:p>
        </w:tc>
        <w:tc>
          <w:tcPr>
            <w:tcW w:w="967" w:type="dxa"/>
          </w:tcPr>
          <w:p w14:paraId="50FD3DF8" w14:textId="4B60755E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12,687</w:t>
            </w:r>
          </w:p>
        </w:tc>
        <w:tc>
          <w:tcPr>
            <w:tcW w:w="929" w:type="dxa"/>
          </w:tcPr>
          <w:p w14:paraId="1E3F401E" w14:textId="3C444EB2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2,748,871</w:t>
            </w:r>
          </w:p>
        </w:tc>
        <w:tc>
          <w:tcPr>
            <w:tcW w:w="1468" w:type="dxa"/>
          </w:tcPr>
          <w:p w14:paraId="7B8B7D63" w14:textId="36A9D19C" w:rsidR="003E5A05" w:rsidRPr="003B4CEA" w:rsidRDefault="00E82A9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0.150 - 0.950</w:t>
            </w:r>
          </w:p>
        </w:tc>
      </w:tr>
      <w:tr w:rsidR="003E5A05" w:rsidRPr="003B4CEA" w14:paraId="0A4235C9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51D10840" w14:textId="77777777" w:rsidR="003E5A05" w:rsidRPr="003B4CEA" w:rsidRDefault="003E5A05" w:rsidP="003B4CEA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791" w:type="dxa"/>
          </w:tcPr>
          <w:p w14:paraId="5B366527" w14:textId="74A1CA1E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27,717</w:t>
            </w:r>
          </w:p>
        </w:tc>
        <w:tc>
          <w:tcPr>
            <w:tcW w:w="881" w:type="dxa"/>
          </w:tcPr>
          <w:p w14:paraId="50D36435" w14:textId="456A4FAF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58B81354" w14:textId="30A9DC2D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28CA61B2" w14:textId="1821F2EB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7712BDE1" w14:textId="2920D4D1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29" w:type="dxa"/>
          </w:tcPr>
          <w:p w14:paraId="250B673D" w14:textId="32D384FC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27,717</w:t>
            </w:r>
          </w:p>
        </w:tc>
        <w:tc>
          <w:tcPr>
            <w:tcW w:w="1468" w:type="dxa"/>
          </w:tcPr>
          <w:p w14:paraId="4184446F" w14:textId="1AB8D261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0.800 - 1.100</w:t>
            </w:r>
          </w:p>
        </w:tc>
      </w:tr>
      <w:tr w:rsidR="003E5A05" w:rsidRPr="003B4CEA" w14:paraId="09BBBF3B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2916233B" w14:textId="77777777" w:rsidR="003E5A05" w:rsidRPr="003B4CEA" w:rsidRDefault="003E5A05" w:rsidP="003B4CEA">
            <w:pPr>
              <w:tabs>
                <w:tab w:val="clear" w:pos="2580"/>
                <w:tab w:val="left" w:pos="2124"/>
              </w:tabs>
              <w:ind w:left="240" w:right="-137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  <w:r w:rsidRPr="003B4CE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3B4CE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791" w:type="dxa"/>
          </w:tcPr>
          <w:p w14:paraId="515265A6" w14:textId="1E5A6719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61127BA0" w14:textId="0D31DDC9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1D1D9FAA" w14:textId="4D16283C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1482FDE0" w14:textId="661252D2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005227F0" w14:textId="540532D5" w:rsidR="003E5A05" w:rsidRPr="003B4CEA" w:rsidRDefault="008C370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3,393,164</w:t>
            </w:r>
          </w:p>
        </w:tc>
        <w:tc>
          <w:tcPr>
            <w:tcW w:w="929" w:type="dxa"/>
          </w:tcPr>
          <w:p w14:paraId="6AD2C015" w14:textId="63C60682" w:rsidR="003E5A05" w:rsidRPr="003B4CEA" w:rsidRDefault="008C370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3,393,164</w:t>
            </w:r>
          </w:p>
        </w:tc>
        <w:tc>
          <w:tcPr>
            <w:tcW w:w="1468" w:type="dxa"/>
          </w:tcPr>
          <w:p w14:paraId="321FD1AE" w14:textId="11DB1004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E5A05" w:rsidRPr="003B4CEA" w14:paraId="6B7CBE20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02A3E4B2" w14:textId="215640A4" w:rsidR="003E5A05" w:rsidRPr="003B4CEA" w:rsidRDefault="003E5A05" w:rsidP="003B4CEA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เงินทดรองแก่บริษัทย่อย</w:t>
            </w:r>
          </w:p>
        </w:tc>
        <w:tc>
          <w:tcPr>
            <w:tcW w:w="791" w:type="dxa"/>
          </w:tcPr>
          <w:p w14:paraId="64894539" w14:textId="729FDF1C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01317D45" w14:textId="7A3F1BBF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629F7736" w14:textId="621861D9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1AAD46D6" w14:textId="5C6EBE96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0483341F" w14:textId="04C3225B" w:rsidR="003E5A05" w:rsidRPr="003B4CEA" w:rsidRDefault="008C370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577,582</w:t>
            </w:r>
          </w:p>
        </w:tc>
        <w:tc>
          <w:tcPr>
            <w:tcW w:w="929" w:type="dxa"/>
          </w:tcPr>
          <w:p w14:paraId="38733B77" w14:textId="44A3F15D" w:rsidR="003E5A05" w:rsidRPr="003B4CEA" w:rsidRDefault="008C370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577,582</w:t>
            </w:r>
          </w:p>
        </w:tc>
        <w:tc>
          <w:tcPr>
            <w:tcW w:w="1468" w:type="dxa"/>
          </w:tcPr>
          <w:p w14:paraId="37BD1288" w14:textId="1C023416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E5A05" w:rsidRPr="003B4CEA" w14:paraId="2B9BD833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2B96BFD9" w14:textId="77777777" w:rsidR="003E5A05" w:rsidRPr="003B4CEA" w:rsidRDefault="003E5A05" w:rsidP="003B4CEA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เงินจ่ายล่วงหน้าแก่ผู้รับเหมา - สุทธิ</w:t>
            </w:r>
          </w:p>
        </w:tc>
        <w:tc>
          <w:tcPr>
            <w:tcW w:w="791" w:type="dxa"/>
          </w:tcPr>
          <w:p w14:paraId="514AA2CD" w14:textId="6DA2A472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37546A70" w14:textId="138BA413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3C842DF8" w14:textId="6F222DB6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35E4506C" w14:textId="0D40A3E5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12EE0419" w14:textId="7F20BC37" w:rsidR="003E5A05" w:rsidRPr="003B4CEA" w:rsidRDefault="008C370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231,687</w:t>
            </w:r>
          </w:p>
        </w:tc>
        <w:tc>
          <w:tcPr>
            <w:tcW w:w="929" w:type="dxa"/>
          </w:tcPr>
          <w:p w14:paraId="501FE3C9" w14:textId="7C6DF097" w:rsidR="003E5A05" w:rsidRPr="003B4CEA" w:rsidRDefault="008C370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231,687</w:t>
            </w:r>
          </w:p>
        </w:tc>
        <w:tc>
          <w:tcPr>
            <w:tcW w:w="1468" w:type="dxa"/>
          </w:tcPr>
          <w:p w14:paraId="72727267" w14:textId="1B94F72D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E5A05" w:rsidRPr="003B4CEA" w14:paraId="19991530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14C1DCE5" w14:textId="70CED51E" w:rsidR="003E5A05" w:rsidRPr="003B4CEA" w:rsidRDefault="007812F7" w:rsidP="003B4CEA">
            <w:pPr>
              <w:ind w:left="240" w:right="-108" w:hanging="1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ลูกหนี้เงินประกันผลงาน</w:t>
            </w:r>
          </w:p>
        </w:tc>
        <w:tc>
          <w:tcPr>
            <w:tcW w:w="791" w:type="dxa"/>
          </w:tcPr>
          <w:p w14:paraId="6C43F1CA" w14:textId="06AD8493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059FBFDB" w14:textId="49C3B027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5C8FF692" w14:textId="73499D35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19F319DB" w14:textId="6A2100AC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1E339FBB" w14:textId="67DDAC2D" w:rsidR="003E5A05" w:rsidRPr="003B4CEA" w:rsidRDefault="008C370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536,021</w:t>
            </w:r>
          </w:p>
        </w:tc>
        <w:tc>
          <w:tcPr>
            <w:tcW w:w="929" w:type="dxa"/>
          </w:tcPr>
          <w:p w14:paraId="3D83931D" w14:textId="06E73381" w:rsidR="003E5A05" w:rsidRPr="003B4CEA" w:rsidRDefault="008C370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536,021</w:t>
            </w:r>
          </w:p>
        </w:tc>
        <w:tc>
          <w:tcPr>
            <w:tcW w:w="1468" w:type="dxa"/>
          </w:tcPr>
          <w:p w14:paraId="7BAF92A1" w14:textId="3CDB4241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E5A05" w:rsidRPr="003B4CEA" w14:paraId="327E58DD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20CE9F17" w14:textId="77777777" w:rsidR="003E5A05" w:rsidRPr="003B4CEA" w:rsidRDefault="003E5A05" w:rsidP="003B4CEA">
            <w:pPr>
              <w:tabs>
                <w:tab w:val="clear" w:pos="227"/>
                <w:tab w:val="left" w:pos="414"/>
              </w:tabs>
              <w:ind w:left="135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เงินลงทุนในเงินฝากสถาบันการเงินที่มี</w:t>
            </w:r>
          </w:p>
        </w:tc>
        <w:tc>
          <w:tcPr>
            <w:tcW w:w="791" w:type="dxa"/>
          </w:tcPr>
          <w:p w14:paraId="31BA083A" w14:textId="77777777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</w:tcPr>
          <w:p w14:paraId="48DA6EDD" w14:textId="77777777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EDBED4C" w14:textId="77777777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gridSpan w:val="2"/>
          </w:tcPr>
          <w:p w14:paraId="562B74B8" w14:textId="77777777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5C299746" w14:textId="77777777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</w:tcPr>
          <w:p w14:paraId="429D4FDE" w14:textId="77777777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280DBFA8" w14:textId="77777777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E5A05" w:rsidRPr="003B4CEA" w14:paraId="33A31EA5" w14:textId="77777777" w:rsidTr="002856E4">
        <w:trPr>
          <w:gridAfter w:val="1"/>
          <w:wAfter w:w="6" w:type="dxa"/>
        </w:trPr>
        <w:tc>
          <w:tcPr>
            <w:tcW w:w="2833" w:type="dxa"/>
          </w:tcPr>
          <w:p w14:paraId="3423DF0B" w14:textId="77777777" w:rsidR="003E5A05" w:rsidRPr="003B4CEA" w:rsidRDefault="003E5A05" w:rsidP="003B4CEA">
            <w:pPr>
              <w:tabs>
                <w:tab w:val="clear" w:pos="227"/>
                <w:tab w:val="left" w:pos="414"/>
              </w:tabs>
              <w:ind w:left="324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>ข้อจำกัดในการใช้</w:t>
            </w:r>
          </w:p>
        </w:tc>
        <w:tc>
          <w:tcPr>
            <w:tcW w:w="791" w:type="dxa"/>
          </w:tcPr>
          <w:p w14:paraId="5F306AC8" w14:textId="221AB237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>1,</w:t>
            </w:r>
            <w:r w:rsidR="008C370B" w:rsidRPr="003B4CEA">
              <w:rPr>
                <w:rFonts w:ascii="Angsana New" w:hAnsi="Angsana New"/>
                <w:sz w:val="22"/>
                <w:szCs w:val="22"/>
                <w:u w:val="single"/>
              </w:rPr>
              <w:t>387,036</w:t>
            </w:r>
          </w:p>
        </w:tc>
        <w:tc>
          <w:tcPr>
            <w:tcW w:w="881" w:type="dxa"/>
          </w:tcPr>
          <w:p w14:paraId="5F7D66ED" w14:textId="27DA604E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70" w:type="dxa"/>
          </w:tcPr>
          <w:p w14:paraId="68E27DFE" w14:textId="3A05DB13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  <w:gridSpan w:val="2"/>
          </w:tcPr>
          <w:p w14:paraId="540868B1" w14:textId="07BC884A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</w:tcPr>
          <w:p w14:paraId="61A52BF6" w14:textId="36800137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29" w:type="dxa"/>
          </w:tcPr>
          <w:p w14:paraId="18945828" w14:textId="3E67F636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 1,</w:t>
            </w:r>
            <w:r w:rsidR="008C370B" w:rsidRPr="003B4CEA">
              <w:rPr>
                <w:rFonts w:ascii="Angsana New" w:hAnsi="Angsana New"/>
                <w:sz w:val="22"/>
                <w:szCs w:val="22"/>
                <w:u w:val="single"/>
              </w:rPr>
              <w:t>387,036</w:t>
            </w:r>
          </w:p>
        </w:tc>
        <w:tc>
          <w:tcPr>
            <w:tcW w:w="1468" w:type="dxa"/>
          </w:tcPr>
          <w:p w14:paraId="0E06BD91" w14:textId="21C0FE23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0.550 - 1.075</w:t>
            </w:r>
          </w:p>
        </w:tc>
      </w:tr>
      <w:tr w:rsidR="003E5A05" w:rsidRPr="003B4CEA" w14:paraId="4DE981A1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B77E9" w14:textId="77777777" w:rsidR="003E5A05" w:rsidRPr="003B4CEA" w:rsidRDefault="003E5A05" w:rsidP="003B4CEA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3E28F" w14:textId="13A79465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>1,</w:t>
            </w:r>
            <w:r w:rsidR="008C370B" w:rsidRPr="003B4CEA">
              <w:rPr>
                <w:rFonts w:ascii="Angsana New" w:hAnsi="Angsana New"/>
                <w:sz w:val="22"/>
                <w:szCs w:val="22"/>
                <w:u w:val="double"/>
              </w:rPr>
              <w:t>419,277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77BA3" w14:textId="656AFB5E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F0771" w14:textId="543A37DD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D2AD4" w14:textId="272B64ED" w:rsidR="003E5A05" w:rsidRPr="003B4CEA" w:rsidRDefault="008C370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 xml:space="preserve"> 2,731,660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0EA5E" w14:textId="007EE448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 xml:space="preserve">  </w:t>
            </w:r>
            <w:r w:rsidR="008C370B" w:rsidRPr="003B4CEA">
              <w:rPr>
                <w:rFonts w:ascii="Angsana New" w:hAnsi="Angsana New"/>
                <w:sz w:val="22"/>
                <w:szCs w:val="22"/>
                <w:u w:val="double"/>
              </w:rPr>
              <w:t>4,751,141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D5C12CD" w14:textId="416452D9" w:rsidR="003E5A05" w:rsidRPr="003B4CEA" w:rsidRDefault="008C370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 xml:space="preserve">  8,902,078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504A4FF0" w14:textId="77777777" w:rsidR="003E5A05" w:rsidRPr="003B4CEA" w:rsidRDefault="003E5A0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50BCF" w:rsidRPr="003B4CEA" w14:paraId="12E1CEC6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ED65B" w14:textId="77777777" w:rsidR="00450BCF" w:rsidRPr="003B4CEA" w:rsidRDefault="00450BCF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441224DE" w14:textId="77777777" w:rsidR="00450BCF" w:rsidRPr="003B4CEA" w:rsidRDefault="00450BCF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71D4141" w14:textId="77777777" w:rsidR="00450BCF" w:rsidRPr="003B4CEA" w:rsidRDefault="00450BCF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85CFD9C" w14:textId="77777777" w:rsidR="00450BCF" w:rsidRPr="003B4CEA" w:rsidRDefault="00450BCF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9F67A" w14:textId="77777777" w:rsidR="00450BCF" w:rsidRPr="003B4CEA" w:rsidRDefault="00450BCF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BF197FC" w14:textId="77777777" w:rsidR="00450BCF" w:rsidRPr="003B4CEA" w:rsidRDefault="00450BCF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0E608D85" w14:textId="77777777" w:rsidR="00450BCF" w:rsidRPr="003B4CEA" w:rsidRDefault="00450BCF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2921DB2B" w14:textId="77777777" w:rsidR="00450BCF" w:rsidRPr="003B4CEA" w:rsidRDefault="00450BCF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50BCF" w:rsidRPr="003B4CEA" w14:paraId="073957C9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646B6" w14:textId="77777777" w:rsidR="00450BCF" w:rsidRPr="003B4CEA" w:rsidRDefault="00450BCF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br w:type="page"/>
            </w:r>
            <w:r w:rsidRPr="003B4CEA">
              <w:rPr>
                <w:rFonts w:ascii="Angsana New" w:hAnsi="Angsana New"/>
                <w:sz w:val="22"/>
                <w:szCs w:val="22"/>
              </w:rPr>
              <w:br w:type="page"/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หนี้สินทางการเงิน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093AA95" w14:textId="77777777" w:rsidR="00450BCF" w:rsidRPr="003B4CEA" w:rsidRDefault="00450BCF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3C03D059" w14:textId="77777777" w:rsidR="00450BCF" w:rsidRPr="003B4CEA" w:rsidRDefault="00450BCF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95CC557" w14:textId="77777777" w:rsidR="00450BCF" w:rsidRPr="003B4CEA" w:rsidRDefault="00450BCF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B8C32" w14:textId="77777777" w:rsidR="00450BCF" w:rsidRPr="003B4CEA" w:rsidRDefault="00450BCF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10E4218" w14:textId="77777777" w:rsidR="00450BCF" w:rsidRPr="003B4CEA" w:rsidRDefault="00450BCF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B0A43CB" w14:textId="77777777" w:rsidR="00450BCF" w:rsidRPr="003B4CEA" w:rsidRDefault="00450BCF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03D7C1FA" w14:textId="77777777" w:rsidR="00450BCF" w:rsidRPr="003B4CEA" w:rsidRDefault="00450BC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50BCF" w:rsidRPr="003B4CEA" w14:paraId="042B9DDC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66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963D4" w14:textId="77777777" w:rsidR="00450BCF" w:rsidRPr="003B4CEA" w:rsidRDefault="00450BCF" w:rsidP="003B4CEA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DA7A37E" w14:textId="77777777" w:rsidR="00450BCF" w:rsidRPr="003B4CEA" w:rsidRDefault="00450BC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6337ECB1" w14:textId="77777777" w:rsidR="00450BCF" w:rsidRPr="003B4CEA" w:rsidRDefault="00450BC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3802CEC" w14:textId="77777777" w:rsidR="00450BCF" w:rsidRPr="003B4CEA" w:rsidRDefault="00450BC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845C9" w14:textId="77777777" w:rsidR="00450BCF" w:rsidRPr="003B4CEA" w:rsidRDefault="00450BC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AA9E0CC" w14:textId="77777777" w:rsidR="00450BCF" w:rsidRPr="003B4CEA" w:rsidRDefault="00450BC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221D576" w14:textId="77777777" w:rsidR="00450BCF" w:rsidRPr="003B4CEA" w:rsidRDefault="00450BC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17070A87" w14:textId="77777777" w:rsidR="00450BCF" w:rsidRPr="003B4CEA" w:rsidRDefault="00450BC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7078A" w:rsidRPr="003B4CEA" w14:paraId="3A7E0A3E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66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3B8F9" w14:textId="77777777" w:rsidR="00A7078A" w:rsidRPr="003B4CEA" w:rsidRDefault="00A7078A" w:rsidP="00A7078A">
            <w:pPr>
              <w:tabs>
                <w:tab w:val="clear" w:pos="227"/>
                <w:tab w:val="left" w:pos="414"/>
              </w:tabs>
              <w:ind w:left="324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5EEBD6D6" w14:textId="51E95B11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13,</w:t>
            </w:r>
            <w:r>
              <w:rPr>
                <w:rFonts w:ascii="Angsana New" w:hAnsi="Angsana New"/>
                <w:sz w:val="22"/>
                <w:szCs w:val="22"/>
              </w:rPr>
              <w:t>931,281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89DBA4B" w14:textId="60FB4318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6008DF5" w14:textId="0680C533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2F17C" w14:textId="3B398586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F06D0BB" w14:textId="52F414A8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3824FA0" w14:textId="31D7D7FE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13,931,281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1935A816" w14:textId="0BE25E02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5.300 - 7.020</w:t>
            </w:r>
          </w:p>
        </w:tc>
      </w:tr>
      <w:tr w:rsidR="00A7078A" w:rsidRPr="003B4CEA" w14:paraId="6850180F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105BB37C" w14:textId="77777777" w:rsidR="00A7078A" w:rsidRPr="003B4CEA" w:rsidRDefault="00A7078A" w:rsidP="00A7078A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เจ้าหนี้การค้า เจ้าหนี้หมุนเวียนอื่นและ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901500D" w14:textId="7777777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3268B873" w14:textId="7777777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678D051" w14:textId="7777777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CAAA4" w14:textId="7777777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40"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38B08C2" w14:textId="7777777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7DBB046" w14:textId="7777777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2206574E" w14:textId="7777777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7078A" w:rsidRPr="003B4CEA" w14:paraId="21543D8D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63B7F7A6" w14:textId="77777777" w:rsidR="00A7078A" w:rsidRPr="003B4CEA" w:rsidRDefault="00A7078A" w:rsidP="00A7078A">
            <w:pPr>
              <w:tabs>
                <w:tab w:val="clear" w:pos="227"/>
                <w:tab w:val="left" w:pos="414"/>
              </w:tabs>
              <w:ind w:left="324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ตั๋วเงินจ่าย </w:t>
            </w:r>
            <w:r w:rsidRPr="003B4CEA">
              <w:rPr>
                <w:rFonts w:ascii="Angsana New" w:hAnsi="Angsana New"/>
                <w:sz w:val="22"/>
                <w:szCs w:val="22"/>
                <w:cs/>
                <w:lang w:val="en-GB"/>
              </w:rPr>
              <w:t>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3A49358" w14:textId="32AEBA1F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7BB549FE" w14:textId="74270F3A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4E489DC" w14:textId="1980075A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9AF09" w14:textId="5FA6D518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30CDEB0" w14:textId="48BDA88E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4,529,981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1FC7C781" w14:textId="2958EDDB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4,529,981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4E3D50DE" w14:textId="1A298F83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7078A" w:rsidRPr="003B4CEA" w14:paraId="4985CB45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37CA0917" w14:textId="77777777" w:rsidR="00A7078A" w:rsidRPr="003B4CEA" w:rsidRDefault="00A7078A" w:rsidP="00A7078A">
            <w:pPr>
              <w:tabs>
                <w:tab w:val="clear" w:pos="2580"/>
              </w:tabs>
              <w:ind w:left="240" w:right="-65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เงินทดรองจากบริษัทย่อยและ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5CCB7A0A" w14:textId="7777777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515C4CD" w14:textId="7777777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F2BA6EB" w14:textId="7777777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F52EC" w14:textId="7777777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90D0180" w14:textId="7777777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42FF5634" w14:textId="7777777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589AE666" w14:textId="7777777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7078A" w:rsidRPr="003B4CEA" w14:paraId="063DD3EA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2CD3E558" w14:textId="77777777" w:rsidR="00A7078A" w:rsidRPr="003B4CEA" w:rsidRDefault="00A7078A" w:rsidP="00A7078A">
            <w:pPr>
              <w:tabs>
                <w:tab w:val="clear" w:pos="2580"/>
              </w:tabs>
              <w:ind w:left="240" w:right="-65" w:hanging="114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   กิจการที่เกี่ยวข้องกัน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58121B30" w14:textId="4111A99E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49A9DF72" w14:textId="5DA4E74A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4EDFE8B" w14:textId="1A49FA5F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AE414" w14:textId="2316C4FD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91C94FB" w14:textId="742574D0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598,446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88C201F" w14:textId="71C5F1AF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598,446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32B93548" w14:textId="4773455E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7078A" w:rsidRPr="003B4CEA" w14:paraId="6B33E93D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0CF779CC" w14:textId="77777777" w:rsidR="00A7078A" w:rsidRPr="003B4CEA" w:rsidRDefault="00A7078A" w:rsidP="00A7078A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  <w:lang w:val="en-GB"/>
              </w:rPr>
              <w:t>เงินรับล่วงหน้าจากลูกค้า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D084D05" w14:textId="10A035A8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27F7E5A" w14:textId="6D372002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01F0BC0" w14:textId="76D3CC7B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2A26A" w14:textId="36589048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FED71EF" w14:textId="58F693F1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8,580,274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338A4DB" w14:textId="38A7B86B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8,580,274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5F195DE4" w14:textId="2C390A81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7078A" w:rsidRPr="003B4CEA" w14:paraId="027BFBDD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4187BB34" w14:textId="77777777" w:rsidR="00A7078A" w:rsidRPr="003B4CEA" w:rsidRDefault="00A7078A" w:rsidP="00A7078A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เงินประกันผลงานจากผู้รับเหมา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F257F0E" w14:textId="0B3F42AD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2C87E24D" w14:textId="14EDA99D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4016FDF" w14:textId="7C909970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DBE49" w14:textId="525B60BC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3E9F586" w14:textId="047564B2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663,819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17CEB06" w14:textId="757B04DE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663,819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40511AC0" w14:textId="2354CB29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7078A" w:rsidRPr="003B4CEA" w14:paraId="1BC660F5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697A0508" w14:textId="77777777" w:rsidR="00A7078A" w:rsidRPr="003B4CEA" w:rsidRDefault="00A7078A" w:rsidP="00A7078A">
            <w:pPr>
              <w:tabs>
                <w:tab w:val="clear" w:pos="2580"/>
              </w:tabs>
              <w:ind w:left="240" w:right="-1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91FE325" w14:textId="2D5EFA11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2759C7C0" w14:textId="77F73C49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A50EB44" w14:textId="79D6FA21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E535D" w14:textId="362968FF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70,307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6B0F173" w14:textId="58771D05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D2B9A60" w14:textId="0FAD90CF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70,307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4CCE274C" w14:textId="124B760B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5.550</w:t>
            </w:r>
          </w:p>
        </w:tc>
      </w:tr>
      <w:tr w:rsidR="00A7078A" w:rsidRPr="003B4CEA" w14:paraId="7858BD49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24826262" w14:textId="77777777" w:rsidR="00A7078A" w:rsidRPr="003B4CEA" w:rsidRDefault="00A7078A" w:rsidP="00A7078A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  <w:r w:rsidRPr="003B4CE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>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905191A" w14:textId="3E135FF2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1,578,300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3A0C993" w14:textId="413BED8E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6,838,695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A61B8B0" w14:textId="464FC4AA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6F8D4" w14:textId="7E9C9465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AB49C07" w14:textId="0EB63BCE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DD2AF88" w14:textId="2556F443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8,416,995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06A4B8F8" w14:textId="2D91F453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3.700 - 4.950</w:t>
            </w:r>
          </w:p>
        </w:tc>
      </w:tr>
      <w:tr w:rsidR="00A7078A" w:rsidRPr="003B4CEA" w14:paraId="2EC00F2F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7F628663" w14:textId="77777777" w:rsidR="00A7078A" w:rsidRPr="003B4CEA" w:rsidRDefault="00A7078A" w:rsidP="00A7078A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1CA8153" w14:textId="0A1036D3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      63,696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50CFFC48" w14:textId="17F76D22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  126,311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60E39AA" w14:textId="62E93D69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701A0" w14:textId="12580A2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F965348" w14:textId="0CEC314A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0505CA40" w14:textId="29CCDEC3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   190,007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4A2CAB9A" w14:textId="19CC7D4F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3.580 - 8.960</w:t>
            </w:r>
          </w:p>
        </w:tc>
      </w:tr>
      <w:tr w:rsidR="00A7078A" w:rsidRPr="003B4CEA" w14:paraId="57A1C3DE" w14:textId="77777777" w:rsidTr="00285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1913488E" w14:textId="77777777" w:rsidR="00A7078A" w:rsidRPr="003B4CEA" w:rsidRDefault="00A7078A" w:rsidP="00A7078A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13D33832" w14:textId="31D4D30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>
              <w:rPr>
                <w:rFonts w:ascii="Angsana New" w:hAnsi="Angsana New"/>
                <w:sz w:val="22"/>
                <w:szCs w:val="22"/>
                <w:u w:val="double"/>
              </w:rPr>
              <w:t>15,573,277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291F8A04" w14:textId="47FC57FD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>6,965,006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9FE899B" w14:textId="792EFE38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1C417" w14:textId="02973CF1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13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 xml:space="preserve">       </w:t>
            </w:r>
            <w:r>
              <w:rPr>
                <w:rFonts w:ascii="Angsana New" w:hAnsi="Angsana New"/>
                <w:sz w:val="22"/>
                <w:szCs w:val="22"/>
                <w:u w:val="double"/>
              </w:rPr>
              <w:t>70,307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9FC9CD0" w14:textId="0D599211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  <w:u w:val="double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>14,372,520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B18DE82" w14:textId="0A446836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67"/>
              <w:jc w:val="right"/>
              <w:rPr>
                <w:rFonts w:ascii="Angsana New" w:hAnsi="Angsana New"/>
                <w:sz w:val="22"/>
                <w:szCs w:val="22"/>
                <w:u w:val="double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>36,981,110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341D0050" w14:textId="77777777" w:rsidR="00A7078A" w:rsidRPr="003B4CEA" w:rsidRDefault="00A7078A" w:rsidP="00A7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37A317D8" w14:textId="77777777" w:rsidR="00B40E4D" w:rsidRPr="003B4CEA" w:rsidRDefault="00104EE5" w:rsidP="003B4CEA">
      <w:pPr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</w:rPr>
        <w:tab/>
      </w:r>
      <w:r w:rsidRPr="003B4CEA">
        <w:rPr>
          <w:rFonts w:ascii="Angsana New" w:hAnsi="Angsana New"/>
          <w:sz w:val="26"/>
          <w:szCs w:val="26"/>
        </w:rPr>
        <w:tab/>
      </w:r>
    </w:p>
    <w:p w14:paraId="6928C7CA" w14:textId="2AE852B0" w:rsidR="00C42435" w:rsidRPr="003B4CEA" w:rsidRDefault="00C4243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</w:rPr>
        <w:br w:type="page"/>
      </w:r>
    </w:p>
    <w:tbl>
      <w:tblPr>
        <w:tblW w:w="9696" w:type="dxa"/>
        <w:tblInd w:w="-72" w:type="dxa"/>
        <w:tblLook w:val="00A0" w:firstRow="1" w:lastRow="0" w:firstColumn="1" w:lastColumn="0" w:noHBand="0" w:noVBand="0"/>
      </w:tblPr>
      <w:tblGrid>
        <w:gridCol w:w="2833"/>
        <w:gridCol w:w="791"/>
        <w:gridCol w:w="881"/>
        <w:gridCol w:w="870"/>
        <w:gridCol w:w="957"/>
        <w:gridCol w:w="967"/>
        <w:gridCol w:w="929"/>
        <w:gridCol w:w="1468"/>
      </w:tblGrid>
      <w:tr w:rsidR="00B40E4D" w:rsidRPr="003B4CEA" w14:paraId="51473D8B" w14:textId="77777777" w:rsidTr="002C15B9">
        <w:tc>
          <w:tcPr>
            <w:tcW w:w="2833" w:type="dxa"/>
          </w:tcPr>
          <w:p w14:paraId="06D696C2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lastRenderedPageBreak/>
              <w:br w:type="page"/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br w:type="page"/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5395" w:type="dxa"/>
            <w:gridSpan w:val="6"/>
            <w:tcBorders>
              <w:bottom w:val="single" w:sz="4" w:space="0" w:color="auto"/>
            </w:tcBorders>
            <w:vAlign w:val="bottom"/>
          </w:tcPr>
          <w:p w14:paraId="7162496B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468" w:type="dxa"/>
          </w:tcPr>
          <w:p w14:paraId="62A78FDF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40E4D" w:rsidRPr="003B4CEA" w14:paraId="72F18DB7" w14:textId="77777777" w:rsidTr="002C15B9">
        <w:tc>
          <w:tcPr>
            <w:tcW w:w="2833" w:type="dxa"/>
          </w:tcPr>
          <w:p w14:paraId="3510EE0A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5" w:type="dxa"/>
            <w:gridSpan w:val="6"/>
            <w:tcBorders>
              <w:bottom w:val="single" w:sz="4" w:space="0" w:color="auto"/>
            </w:tcBorders>
            <w:vAlign w:val="bottom"/>
          </w:tcPr>
          <w:p w14:paraId="6588C8BA" w14:textId="6644114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2565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B4CEA">
              <w:rPr>
                <w:rFonts w:ascii="Angsana New" w:hAnsi="Angsana New"/>
                <w:sz w:val="22"/>
                <w:szCs w:val="22"/>
              </w:rPr>
              <w:t>(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3B4CE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68" w:type="dxa"/>
          </w:tcPr>
          <w:p w14:paraId="4B897245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40E4D" w:rsidRPr="003B4CEA" w14:paraId="68951DC8" w14:textId="77777777" w:rsidTr="002C15B9">
        <w:tc>
          <w:tcPr>
            <w:tcW w:w="2833" w:type="dxa"/>
          </w:tcPr>
          <w:p w14:paraId="37D69EB7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3A86C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1EB11E30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0BDFE0F2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26C55EA9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7CCD3C74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0E4D" w:rsidRPr="003B4CEA" w14:paraId="1B3BD736" w14:textId="77777777" w:rsidTr="002C15B9">
        <w:tc>
          <w:tcPr>
            <w:tcW w:w="2833" w:type="dxa"/>
          </w:tcPr>
          <w:p w14:paraId="3BA4745F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2F113DE0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37F7A4A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C834067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224A68E4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BA6B285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  <w:p w14:paraId="651B5AED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ถึง 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657C224B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63C7C2C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9749786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57" w:type="dxa"/>
          </w:tcPr>
          <w:p w14:paraId="48E5CCF7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32F4FF0A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14:paraId="7BE8FE44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ราคาตลาด</w:t>
            </w:r>
          </w:p>
        </w:tc>
        <w:tc>
          <w:tcPr>
            <w:tcW w:w="967" w:type="dxa"/>
          </w:tcPr>
          <w:p w14:paraId="346F7C87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4090A68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14:paraId="59E0F692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  <w:cs/>
              </w:rPr>
              <w:t>อัตราดอกเบี้ย</w:t>
            </w:r>
          </w:p>
        </w:tc>
        <w:tc>
          <w:tcPr>
            <w:tcW w:w="929" w:type="dxa"/>
          </w:tcPr>
          <w:p w14:paraId="2660211F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0E3732F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0C6B282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  <w:cs/>
              </w:rPr>
              <w:t>รวม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    </w:t>
            </w:r>
          </w:p>
        </w:tc>
        <w:tc>
          <w:tcPr>
            <w:tcW w:w="1468" w:type="dxa"/>
          </w:tcPr>
          <w:p w14:paraId="21BAF64D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1C87AFFB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ที่แท้จริง </w:t>
            </w:r>
          </w:p>
          <w:p w14:paraId="1C76F904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  <w:cs/>
              </w:rPr>
              <w:t>(ร้อยละต่อปี)</w:t>
            </w:r>
          </w:p>
        </w:tc>
      </w:tr>
      <w:tr w:rsidR="00B40E4D" w:rsidRPr="003B4CEA" w14:paraId="75E4732F" w14:textId="77777777" w:rsidTr="002C15B9">
        <w:tc>
          <w:tcPr>
            <w:tcW w:w="2833" w:type="dxa"/>
          </w:tcPr>
          <w:p w14:paraId="61BBF467" w14:textId="77777777" w:rsidR="00B40E4D" w:rsidRPr="003B4CEA" w:rsidRDefault="00B40E4D" w:rsidP="003B4CEA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91" w:type="dxa"/>
          </w:tcPr>
          <w:p w14:paraId="029BFFB2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</w:tcPr>
          <w:p w14:paraId="35ACEED6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65350CD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</w:tcPr>
          <w:p w14:paraId="054F96C7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5957FCA6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</w:tcPr>
          <w:p w14:paraId="1F845A87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3391A7F0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0E4D" w:rsidRPr="003B4CEA" w14:paraId="62AF9E4C" w14:textId="77777777" w:rsidTr="002C15B9">
        <w:tc>
          <w:tcPr>
            <w:tcW w:w="2833" w:type="dxa"/>
          </w:tcPr>
          <w:p w14:paraId="5823B979" w14:textId="77777777" w:rsidR="00B40E4D" w:rsidRPr="003B4CEA" w:rsidRDefault="00B40E4D" w:rsidP="003B4CEA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91" w:type="dxa"/>
          </w:tcPr>
          <w:p w14:paraId="6D8F4A45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4,494</w:t>
            </w:r>
          </w:p>
        </w:tc>
        <w:tc>
          <w:tcPr>
            <w:tcW w:w="881" w:type="dxa"/>
          </w:tcPr>
          <w:p w14:paraId="2D2127D0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6C011C05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019CD445" w14:textId="79F856EE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3,</w:t>
            </w:r>
            <w:r w:rsidR="002C15B9" w:rsidRPr="003B4CEA">
              <w:rPr>
                <w:rFonts w:ascii="Angsana New" w:hAnsi="Angsana New"/>
                <w:sz w:val="22"/>
                <w:szCs w:val="22"/>
              </w:rPr>
              <w:t>961,735</w:t>
            </w:r>
          </w:p>
        </w:tc>
        <w:tc>
          <w:tcPr>
            <w:tcW w:w="967" w:type="dxa"/>
          </w:tcPr>
          <w:p w14:paraId="788816A2" w14:textId="23F0F335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12,</w:t>
            </w:r>
            <w:r w:rsidR="002C15B9" w:rsidRPr="003B4CEA">
              <w:rPr>
                <w:rFonts w:ascii="Angsana New" w:hAnsi="Angsana New"/>
                <w:sz w:val="22"/>
                <w:szCs w:val="22"/>
              </w:rPr>
              <w:t>508</w:t>
            </w:r>
          </w:p>
        </w:tc>
        <w:tc>
          <w:tcPr>
            <w:tcW w:w="929" w:type="dxa"/>
          </w:tcPr>
          <w:p w14:paraId="17D92E34" w14:textId="3D770138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3,</w:t>
            </w:r>
            <w:r w:rsidR="002C15B9" w:rsidRPr="003B4CEA">
              <w:rPr>
                <w:rFonts w:ascii="Angsana New" w:hAnsi="Angsana New"/>
                <w:sz w:val="22"/>
                <w:szCs w:val="22"/>
              </w:rPr>
              <w:t>978,737</w:t>
            </w:r>
          </w:p>
        </w:tc>
        <w:tc>
          <w:tcPr>
            <w:tcW w:w="1468" w:type="dxa"/>
          </w:tcPr>
          <w:p w14:paraId="01CE4EBF" w14:textId="355A3219" w:rsidR="00B40E4D" w:rsidRPr="003B4CEA" w:rsidRDefault="0062056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0.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>100</w:t>
            </w:r>
            <w:r w:rsidRPr="003B4CEA">
              <w:rPr>
                <w:rFonts w:ascii="Angsana New" w:hAnsi="Angsana New"/>
                <w:sz w:val="22"/>
                <w:szCs w:val="22"/>
              </w:rPr>
              <w:t xml:space="preserve"> - 0.550</w:t>
            </w:r>
          </w:p>
        </w:tc>
      </w:tr>
      <w:tr w:rsidR="002C15B9" w:rsidRPr="003B4CEA" w14:paraId="2C37E58E" w14:textId="77777777" w:rsidTr="002C15B9">
        <w:tc>
          <w:tcPr>
            <w:tcW w:w="2833" w:type="dxa"/>
          </w:tcPr>
          <w:p w14:paraId="548AE9CC" w14:textId="77777777" w:rsidR="002C15B9" w:rsidRPr="003B4CEA" w:rsidRDefault="002C15B9" w:rsidP="003B4CEA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791" w:type="dxa"/>
          </w:tcPr>
          <w:p w14:paraId="7038119F" w14:textId="7A083965" w:rsidR="002C15B9" w:rsidRPr="003B4CEA" w:rsidRDefault="002C15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26,561</w:t>
            </w:r>
          </w:p>
        </w:tc>
        <w:tc>
          <w:tcPr>
            <w:tcW w:w="881" w:type="dxa"/>
          </w:tcPr>
          <w:p w14:paraId="3208EAC9" w14:textId="77777777" w:rsidR="002C15B9" w:rsidRPr="003B4CEA" w:rsidRDefault="002C15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1B23FBC3" w14:textId="77777777" w:rsidR="002C15B9" w:rsidRPr="003B4CEA" w:rsidRDefault="002C15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4E7E1A0B" w14:textId="77777777" w:rsidR="002C15B9" w:rsidRPr="003B4CEA" w:rsidRDefault="002C15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56B9E64C" w14:textId="77777777" w:rsidR="002C15B9" w:rsidRPr="003B4CEA" w:rsidRDefault="002C15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3B4CEA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29" w:type="dxa"/>
          </w:tcPr>
          <w:p w14:paraId="34C4C455" w14:textId="0C0E51BB" w:rsidR="002C15B9" w:rsidRPr="003B4CEA" w:rsidRDefault="002C15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26,561</w:t>
            </w:r>
          </w:p>
        </w:tc>
        <w:tc>
          <w:tcPr>
            <w:tcW w:w="1468" w:type="dxa"/>
          </w:tcPr>
          <w:p w14:paraId="7BACB8BB" w14:textId="77777777" w:rsidR="002C15B9" w:rsidRPr="003B4CEA" w:rsidRDefault="002C15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0.250 - 0.550</w:t>
            </w:r>
          </w:p>
        </w:tc>
      </w:tr>
      <w:tr w:rsidR="00B40E4D" w:rsidRPr="003B4CEA" w14:paraId="0A22C106" w14:textId="77777777" w:rsidTr="002C15B9">
        <w:tc>
          <w:tcPr>
            <w:tcW w:w="2833" w:type="dxa"/>
          </w:tcPr>
          <w:p w14:paraId="0658AA33" w14:textId="77777777" w:rsidR="00B40E4D" w:rsidRPr="003B4CEA" w:rsidRDefault="00B40E4D" w:rsidP="003B4CEA">
            <w:pPr>
              <w:tabs>
                <w:tab w:val="clear" w:pos="2580"/>
                <w:tab w:val="left" w:pos="2124"/>
              </w:tabs>
              <w:ind w:left="240" w:right="-137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  <w:r w:rsidRPr="003B4CE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3B4CE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791" w:type="dxa"/>
          </w:tcPr>
          <w:p w14:paraId="12860FD1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3C197BA0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38A87388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3164EA0B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07738656" w14:textId="288155C1" w:rsidR="00B40E4D" w:rsidRPr="003B4CEA" w:rsidRDefault="002C15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3,419,061</w:t>
            </w:r>
          </w:p>
        </w:tc>
        <w:tc>
          <w:tcPr>
            <w:tcW w:w="929" w:type="dxa"/>
          </w:tcPr>
          <w:p w14:paraId="75F538A7" w14:textId="6B50B936" w:rsidR="00B40E4D" w:rsidRPr="003B4CEA" w:rsidRDefault="002C15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3,419,061</w:t>
            </w:r>
          </w:p>
        </w:tc>
        <w:tc>
          <w:tcPr>
            <w:tcW w:w="1468" w:type="dxa"/>
          </w:tcPr>
          <w:p w14:paraId="5B8B4D56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40E4D" w:rsidRPr="003B4CEA" w14:paraId="3E9062B3" w14:textId="77777777" w:rsidTr="002C15B9">
        <w:tc>
          <w:tcPr>
            <w:tcW w:w="2833" w:type="dxa"/>
          </w:tcPr>
          <w:p w14:paraId="7253C26B" w14:textId="04FAA1BB" w:rsidR="00B40E4D" w:rsidRPr="003B4CEA" w:rsidRDefault="00B40E4D" w:rsidP="003B4CEA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เงินทดรองแก่บริษัทย่อย</w:t>
            </w:r>
          </w:p>
        </w:tc>
        <w:tc>
          <w:tcPr>
            <w:tcW w:w="791" w:type="dxa"/>
          </w:tcPr>
          <w:p w14:paraId="12566867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17EFEFB1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6ACB1C96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0D1484AE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6732C71F" w14:textId="74AA7584" w:rsidR="00B40E4D" w:rsidRPr="003B4CEA" w:rsidRDefault="002C15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917,154</w:t>
            </w:r>
          </w:p>
        </w:tc>
        <w:tc>
          <w:tcPr>
            <w:tcW w:w="929" w:type="dxa"/>
          </w:tcPr>
          <w:p w14:paraId="220DEE25" w14:textId="40E28F61" w:rsidR="00B40E4D" w:rsidRPr="003B4CEA" w:rsidRDefault="002C15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917,154</w:t>
            </w:r>
          </w:p>
        </w:tc>
        <w:tc>
          <w:tcPr>
            <w:tcW w:w="1468" w:type="dxa"/>
          </w:tcPr>
          <w:p w14:paraId="0B75BAEA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40E4D" w:rsidRPr="003B4CEA" w14:paraId="733960DD" w14:textId="77777777" w:rsidTr="002C15B9">
        <w:tc>
          <w:tcPr>
            <w:tcW w:w="2833" w:type="dxa"/>
          </w:tcPr>
          <w:p w14:paraId="44272FA3" w14:textId="77777777" w:rsidR="00B40E4D" w:rsidRPr="003B4CEA" w:rsidRDefault="00B40E4D" w:rsidP="003B4CEA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เงินจ่ายล่วงหน้าแก่ผู้รับเหมา - สุทธิ</w:t>
            </w:r>
          </w:p>
        </w:tc>
        <w:tc>
          <w:tcPr>
            <w:tcW w:w="791" w:type="dxa"/>
          </w:tcPr>
          <w:p w14:paraId="2E5B6C6A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045ADD14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2CDFEF14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25E3AF8E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2AD29388" w14:textId="266100EA" w:rsidR="00B40E4D" w:rsidRPr="003B4CEA" w:rsidRDefault="002C15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459,659</w:t>
            </w:r>
          </w:p>
        </w:tc>
        <w:tc>
          <w:tcPr>
            <w:tcW w:w="929" w:type="dxa"/>
          </w:tcPr>
          <w:p w14:paraId="6B72A40B" w14:textId="5D5B0E02" w:rsidR="00B40E4D" w:rsidRPr="003B4CEA" w:rsidRDefault="002C15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459,659</w:t>
            </w:r>
          </w:p>
        </w:tc>
        <w:tc>
          <w:tcPr>
            <w:tcW w:w="1468" w:type="dxa"/>
          </w:tcPr>
          <w:p w14:paraId="280C1975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40E4D" w:rsidRPr="003B4CEA" w14:paraId="5672562C" w14:textId="77777777" w:rsidTr="002C15B9">
        <w:tc>
          <w:tcPr>
            <w:tcW w:w="2833" w:type="dxa"/>
          </w:tcPr>
          <w:p w14:paraId="7B45E36F" w14:textId="391A40B5" w:rsidR="00B40E4D" w:rsidRPr="003B4CEA" w:rsidRDefault="007812F7" w:rsidP="003B4CEA">
            <w:pPr>
              <w:ind w:left="240" w:right="-108" w:hanging="1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ลูกหนี้เงินประกันผลงาน</w:t>
            </w:r>
          </w:p>
        </w:tc>
        <w:tc>
          <w:tcPr>
            <w:tcW w:w="791" w:type="dxa"/>
          </w:tcPr>
          <w:p w14:paraId="433321EB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1BA9134F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4056767F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500CB3D6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125C0072" w14:textId="54DD1CDA" w:rsidR="00B40E4D" w:rsidRPr="003B4CEA" w:rsidRDefault="0062056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466,489</w:t>
            </w:r>
          </w:p>
        </w:tc>
        <w:tc>
          <w:tcPr>
            <w:tcW w:w="929" w:type="dxa"/>
          </w:tcPr>
          <w:p w14:paraId="6E89D7DF" w14:textId="1EAC30E6" w:rsidR="00B40E4D" w:rsidRPr="003B4CEA" w:rsidRDefault="0062056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466,489</w:t>
            </w:r>
          </w:p>
        </w:tc>
        <w:tc>
          <w:tcPr>
            <w:tcW w:w="1468" w:type="dxa"/>
          </w:tcPr>
          <w:p w14:paraId="392B8AA3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40E4D" w:rsidRPr="003B4CEA" w14:paraId="6D2D68DC" w14:textId="77777777" w:rsidTr="002C15B9">
        <w:tc>
          <w:tcPr>
            <w:tcW w:w="2833" w:type="dxa"/>
          </w:tcPr>
          <w:p w14:paraId="7B60B058" w14:textId="77777777" w:rsidR="00B40E4D" w:rsidRPr="003B4CEA" w:rsidRDefault="00B40E4D" w:rsidP="003B4CEA">
            <w:pPr>
              <w:tabs>
                <w:tab w:val="clear" w:pos="227"/>
                <w:tab w:val="left" w:pos="414"/>
              </w:tabs>
              <w:ind w:left="135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เงินลงทุนในเงินฝากสถาบันการเงินที่มี</w:t>
            </w:r>
          </w:p>
        </w:tc>
        <w:tc>
          <w:tcPr>
            <w:tcW w:w="791" w:type="dxa"/>
          </w:tcPr>
          <w:p w14:paraId="475A226B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</w:tcPr>
          <w:p w14:paraId="67E745D9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2E6F9403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</w:tcPr>
          <w:p w14:paraId="098E0C70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297FD3E5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</w:tcPr>
          <w:p w14:paraId="27F0BC4E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5974B415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15B9" w:rsidRPr="003B4CEA" w14:paraId="07151E7F" w14:textId="77777777" w:rsidTr="002C15B9">
        <w:tc>
          <w:tcPr>
            <w:tcW w:w="2833" w:type="dxa"/>
          </w:tcPr>
          <w:p w14:paraId="021CBAF5" w14:textId="77777777" w:rsidR="002C15B9" w:rsidRPr="003B4CEA" w:rsidRDefault="002C15B9" w:rsidP="003B4CEA">
            <w:pPr>
              <w:tabs>
                <w:tab w:val="clear" w:pos="227"/>
                <w:tab w:val="left" w:pos="414"/>
              </w:tabs>
              <w:ind w:left="324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>ข้อจำกัดในการใช้</w:t>
            </w:r>
          </w:p>
        </w:tc>
        <w:tc>
          <w:tcPr>
            <w:tcW w:w="791" w:type="dxa"/>
          </w:tcPr>
          <w:p w14:paraId="233D065F" w14:textId="01A39F8F" w:rsidR="002C15B9" w:rsidRPr="003B4CEA" w:rsidRDefault="002C15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>1,401,504</w:t>
            </w:r>
          </w:p>
        </w:tc>
        <w:tc>
          <w:tcPr>
            <w:tcW w:w="881" w:type="dxa"/>
          </w:tcPr>
          <w:p w14:paraId="772A3B49" w14:textId="77777777" w:rsidR="002C15B9" w:rsidRPr="003B4CEA" w:rsidRDefault="002C15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70" w:type="dxa"/>
          </w:tcPr>
          <w:p w14:paraId="2A314905" w14:textId="77777777" w:rsidR="002C15B9" w:rsidRPr="003B4CEA" w:rsidRDefault="002C15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</w:tcPr>
          <w:p w14:paraId="3FCB1511" w14:textId="7BA3B08C" w:rsidR="002C15B9" w:rsidRPr="003B4CEA" w:rsidRDefault="002C15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</w:tcPr>
          <w:p w14:paraId="6CF3F541" w14:textId="77777777" w:rsidR="002C15B9" w:rsidRPr="003B4CEA" w:rsidRDefault="002C15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29" w:type="dxa"/>
          </w:tcPr>
          <w:p w14:paraId="6614B4C6" w14:textId="2905E021" w:rsidR="002C15B9" w:rsidRPr="003B4CEA" w:rsidRDefault="002C15B9" w:rsidP="00CE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4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 1,401,504</w:t>
            </w:r>
          </w:p>
        </w:tc>
        <w:tc>
          <w:tcPr>
            <w:tcW w:w="1468" w:type="dxa"/>
          </w:tcPr>
          <w:p w14:paraId="4367FB01" w14:textId="165C0CF3" w:rsidR="002C15B9" w:rsidRPr="003B4CEA" w:rsidRDefault="002C15B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0.250 - 0.425</w:t>
            </w:r>
          </w:p>
        </w:tc>
      </w:tr>
      <w:tr w:rsidR="00B40E4D" w:rsidRPr="003B4CEA" w14:paraId="7D42230C" w14:textId="77777777" w:rsidTr="002C15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FAC67" w14:textId="77777777" w:rsidR="00B40E4D" w:rsidRPr="003B4CEA" w:rsidRDefault="00B40E4D" w:rsidP="003B4CEA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5C316" w14:textId="256D8B37" w:rsidR="00B40E4D" w:rsidRPr="003B4CEA" w:rsidRDefault="0062056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>1,432,559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9EA65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228DE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69003" w14:textId="6F46E749" w:rsidR="00B40E4D" w:rsidRPr="003B4CEA" w:rsidRDefault="00620569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>3,961,735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F81E1" w14:textId="59BC0E6D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 xml:space="preserve">  5,</w:t>
            </w:r>
            <w:r w:rsidR="00620569" w:rsidRPr="003B4CEA">
              <w:rPr>
                <w:rFonts w:ascii="Angsana New" w:hAnsi="Angsana New"/>
                <w:sz w:val="22"/>
                <w:szCs w:val="22"/>
                <w:u w:val="double"/>
              </w:rPr>
              <w:t>274,871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039676D3" w14:textId="57322D22" w:rsidR="00B40E4D" w:rsidRPr="003B4CEA" w:rsidRDefault="00B40E4D" w:rsidP="00CE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4"/>
              <w:jc w:val="right"/>
              <w:rPr>
                <w:rFonts w:ascii="Angsana New" w:hAnsi="Angsana New"/>
                <w:sz w:val="22"/>
                <w:szCs w:val="22"/>
                <w:u w:val="double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>10,</w:t>
            </w:r>
            <w:r w:rsidR="00620569" w:rsidRPr="003B4CEA">
              <w:rPr>
                <w:rFonts w:ascii="Angsana New" w:hAnsi="Angsana New"/>
                <w:sz w:val="22"/>
                <w:szCs w:val="22"/>
                <w:u w:val="double"/>
              </w:rPr>
              <w:t>669,165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3E592736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0E4D" w:rsidRPr="003B4CEA" w14:paraId="13711BAC" w14:textId="77777777" w:rsidTr="002C15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77ACB" w14:textId="77777777" w:rsidR="00B40E4D" w:rsidRPr="003B4CEA" w:rsidRDefault="00B40E4D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6A3EAC43" w14:textId="77777777" w:rsidR="00B40E4D" w:rsidRPr="003B4CEA" w:rsidRDefault="00B40E4D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163838D" w14:textId="77777777" w:rsidR="00B40E4D" w:rsidRPr="003B4CEA" w:rsidRDefault="00B40E4D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1BA5957" w14:textId="77777777" w:rsidR="00B40E4D" w:rsidRPr="003B4CEA" w:rsidRDefault="00B40E4D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5024363" w14:textId="77777777" w:rsidR="00B40E4D" w:rsidRPr="003B4CEA" w:rsidRDefault="00B40E4D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2DFF7AC" w14:textId="77777777" w:rsidR="00B40E4D" w:rsidRPr="003B4CEA" w:rsidRDefault="00B40E4D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52D38A1" w14:textId="77777777" w:rsidR="00B40E4D" w:rsidRPr="003B4CEA" w:rsidRDefault="00B40E4D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12E26CB5" w14:textId="77777777" w:rsidR="00B40E4D" w:rsidRPr="003B4CEA" w:rsidRDefault="00B40E4D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0E4D" w:rsidRPr="003B4CEA" w14:paraId="38FE4A7D" w14:textId="77777777" w:rsidTr="002C15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F46A2" w14:textId="77777777" w:rsidR="00B40E4D" w:rsidRPr="003B4CEA" w:rsidRDefault="00B40E4D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br w:type="page"/>
            </w:r>
            <w:r w:rsidRPr="003B4CEA">
              <w:rPr>
                <w:rFonts w:ascii="Angsana New" w:hAnsi="Angsana New"/>
                <w:sz w:val="22"/>
                <w:szCs w:val="22"/>
              </w:rPr>
              <w:br w:type="page"/>
            </w:r>
            <w:r w:rsidRPr="003B4C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หนี้สินทางการเงิน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1785BB0D" w14:textId="77777777" w:rsidR="00B40E4D" w:rsidRPr="003B4CEA" w:rsidRDefault="00B40E4D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065A17E" w14:textId="77777777" w:rsidR="00B40E4D" w:rsidRPr="003B4CEA" w:rsidRDefault="00B40E4D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5F101FD" w14:textId="77777777" w:rsidR="00B40E4D" w:rsidRPr="003B4CEA" w:rsidRDefault="00B40E4D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9E62EFD" w14:textId="77777777" w:rsidR="00B40E4D" w:rsidRPr="003B4CEA" w:rsidRDefault="00B40E4D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EA56D3D" w14:textId="77777777" w:rsidR="00B40E4D" w:rsidRPr="003B4CEA" w:rsidRDefault="00B40E4D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1B5C8206" w14:textId="77777777" w:rsidR="00B40E4D" w:rsidRPr="003B4CEA" w:rsidRDefault="00B40E4D" w:rsidP="003B4CEA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46F4D0E2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0E4D" w:rsidRPr="003B4CEA" w14:paraId="754AB583" w14:textId="77777777" w:rsidTr="002C15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C75D4" w14:textId="77777777" w:rsidR="00B40E4D" w:rsidRPr="003B4CEA" w:rsidRDefault="00B40E4D" w:rsidP="003B4CEA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57C10661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231E9234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6DB9BFF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1FC6DF1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C126409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08946A91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40C8E01E" w14:textId="77777777" w:rsidR="00B40E4D" w:rsidRPr="003B4CEA" w:rsidRDefault="00B40E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21BF5" w:rsidRPr="003B4CEA" w14:paraId="294E1571" w14:textId="77777777" w:rsidTr="002C15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261E4" w14:textId="77777777" w:rsidR="00921BF5" w:rsidRPr="003B4CEA" w:rsidRDefault="00921BF5" w:rsidP="003B4CEA">
            <w:pPr>
              <w:tabs>
                <w:tab w:val="clear" w:pos="227"/>
                <w:tab w:val="left" w:pos="414"/>
              </w:tabs>
              <w:ind w:left="324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1812590C" w14:textId="5E3BB015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12,114,559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2EEE672" w14:textId="667F1928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20B6905" w14:textId="352BD133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AC8DB34" w14:textId="7A46619B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1,372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68E336E" w14:textId="4BEDA7CB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857DF1F" w14:textId="103BE4D5" w:rsidR="00921BF5" w:rsidRPr="003B4CEA" w:rsidRDefault="00921BF5" w:rsidP="00CE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12,115,931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3E179223" w14:textId="3A2F8BBD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4.000 - 6.350</w:t>
            </w:r>
          </w:p>
        </w:tc>
      </w:tr>
      <w:tr w:rsidR="00921BF5" w:rsidRPr="003B4CEA" w14:paraId="3F22BCD1" w14:textId="77777777" w:rsidTr="002C15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339969E4" w14:textId="77777777" w:rsidR="00921BF5" w:rsidRPr="003B4CEA" w:rsidRDefault="00921BF5" w:rsidP="003B4CEA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เจ้าหนี้การค้า เจ้าหนี้หมุนเวียนอื่นและ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1F802181" w14:textId="77777777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19204E5" w14:textId="77777777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9D26D0E" w14:textId="77777777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8AE7DD8" w14:textId="77777777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40"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91E6D16" w14:textId="77777777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0F4B9F84" w14:textId="77777777" w:rsidR="00921BF5" w:rsidRPr="003B4CEA" w:rsidRDefault="00921BF5" w:rsidP="00CE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6333391B" w14:textId="77777777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21BF5" w:rsidRPr="003B4CEA" w14:paraId="57AA2BC1" w14:textId="77777777" w:rsidTr="002C15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32B26901" w14:textId="77777777" w:rsidR="00921BF5" w:rsidRPr="003B4CEA" w:rsidRDefault="00921BF5" w:rsidP="003B4CEA">
            <w:pPr>
              <w:tabs>
                <w:tab w:val="clear" w:pos="227"/>
                <w:tab w:val="left" w:pos="414"/>
              </w:tabs>
              <w:ind w:left="324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ตั๋วเงินจ่าย </w:t>
            </w:r>
            <w:r w:rsidRPr="003B4CEA">
              <w:rPr>
                <w:rFonts w:ascii="Angsana New" w:hAnsi="Angsana New"/>
                <w:sz w:val="22"/>
                <w:szCs w:val="22"/>
                <w:cs/>
                <w:lang w:val="en-GB"/>
              </w:rPr>
              <w:t>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173255B" w14:textId="2D4500D1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396CCD4E" w14:textId="02E7A559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E0CFA7D" w14:textId="37A034C6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2F2417C" w14:textId="057C2347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2C7151A" w14:textId="7B0C5BC3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5,055,258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A816561" w14:textId="5BF79F9C" w:rsidR="00921BF5" w:rsidRPr="003B4CEA" w:rsidRDefault="00921BF5" w:rsidP="00CE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5,055,258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111B1967" w14:textId="77777777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21BF5" w:rsidRPr="003B4CEA" w14:paraId="2BEB327A" w14:textId="77777777" w:rsidTr="002C15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365D72D1" w14:textId="77777777" w:rsidR="00921BF5" w:rsidRPr="003B4CEA" w:rsidRDefault="00921BF5" w:rsidP="003B4CEA">
            <w:pPr>
              <w:tabs>
                <w:tab w:val="clear" w:pos="2580"/>
              </w:tabs>
              <w:ind w:left="240" w:right="-65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เงินทดรองจากบริษัทย่อยและ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A0A7E63" w14:textId="77777777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3F9F7A3A" w14:textId="77777777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420C9E0" w14:textId="77777777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8ED892A" w14:textId="77777777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BB3F497" w14:textId="77777777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1BB00A6" w14:textId="77777777" w:rsidR="00921BF5" w:rsidRPr="003B4CEA" w:rsidRDefault="00921BF5" w:rsidP="00CE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6E14B831" w14:textId="77777777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21BF5" w:rsidRPr="003B4CEA" w14:paraId="2080C7FD" w14:textId="77777777" w:rsidTr="002C15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78FC43C4" w14:textId="77777777" w:rsidR="00921BF5" w:rsidRPr="003B4CEA" w:rsidRDefault="00921BF5" w:rsidP="003B4CEA">
            <w:pPr>
              <w:tabs>
                <w:tab w:val="clear" w:pos="2580"/>
              </w:tabs>
              <w:ind w:left="240" w:right="-65" w:hanging="114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 xml:space="preserve">   กิจการที่เกี่ยวข้องกัน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0C0A10E" w14:textId="01B3D9BC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78EF4A75" w14:textId="104B2D4E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F086970" w14:textId="6E611B99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0C1A12A" w14:textId="4837EEF2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F5099EE" w14:textId="5611CEBE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79,694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422E18DA" w14:textId="07EBC6C3" w:rsidR="00921BF5" w:rsidRPr="003B4CEA" w:rsidRDefault="00921BF5" w:rsidP="00CE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79,694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7D7C316B" w14:textId="77777777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21BF5" w:rsidRPr="003B4CEA" w14:paraId="4B25E060" w14:textId="77777777" w:rsidTr="002C15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078500F7" w14:textId="77777777" w:rsidR="00921BF5" w:rsidRPr="003B4CEA" w:rsidRDefault="00921BF5" w:rsidP="003B4CEA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  <w:lang w:val="en-GB"/>
              </w:rPr>
              <w:t>เงินรับล่วงหน้าจากลูกค้า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1482C539" w14:textId="33F05AE3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77D4C5BD" w14:textId="4CEEB807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8B2E00B" w14:textId="6FD9E182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149CD8E" w14:textId="5232BE8A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75F85F8" w14:textId="315988B6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9,284,731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6A35C94" w14:textId="39DF840B" w:rsidR="00921BF5" w:rsidRPr="003B4CEA" w:rsidRDefault="00921BF5" w:rsidP="00CE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9,284,731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3423594E" w14:textId="77777777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21BF5" w:rsidRPr="003B4CEA" w14:paraId="178ACD42" w14:textId="77777777" w:rsidTr="002C15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071D90F4" w14:textId="77777777" w:rsidR="00921BF5" w:rsidRPr="003B4CEA" w:rsidRDefault="00921BF5" w:rsidP="003B4CEA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เงินประกันผลงานจากผู้รับเหมา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144E9E76" w14:textId="082F1F8E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2721C2BA" w14:textId="5957FFD0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5381357" w14:textId="60BF4E43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34ACC2A" w14:textId="3EAA7580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787661C" w14:textId="0FE40C1B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698,956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0652DDE" w14:textId="38C3C1EF" w:rsidR="00921BF5" w:rsidRPr="003B4CEA" w:rsidRDefault="00921BF5" w:rsidP="00CE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698,956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349D747E" w14:textId="77777777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21BF5" w:rsidRPr="003B4CEA" w14:paraId="16D70BDD" w14:textId="77777777" w:rsidTr="002C15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42F11B64" w14:textId="11C85173" w:rsidR="00921BF5" w:rsidRPr="003B4CEA" w:rsidRDefault="00921BF5" w:rsidP="003B4CEA">
            <w:pPr>
              <w:tabs>
                <w:tab w:val="clear" w:pos="2580"/>
              </w:tabs>
              <w:ind w:left="240" w:right="-1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6B4B0EF" w14:textId="474BC3F4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4CF47FFD" w14:textId="371CAA8C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ADEEB78" w14:textId="409CA652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4FC3D46" w14:textId="69FF3F6B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131,202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BC788BC" w14:textId="6B489B56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40D57A20" w14:textId="4599EBB4" w:rsidR="00921BF5" w:rsidRPr="003B4CEA" w:rsidRDefault="00921BF5" w:rsidP="00CE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131,202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58BAF1B2" w14:textId="00234D6F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4.250 - 4.600</w:t>
            </w:r>
          </w:p>
        </w:tc>
      </w:tr>
      <w:tr w:rsidR="00921BF5" w:rsidRPr="003B4CEA" w14:paraId="6F6EFA2B" w14:textId="77777777" w:rsidTr="002C15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52EEDABA" w14:textId="324AFB58" w:rsidR="00921BF5" w:rsidRPr="003B4CEA" w:rsidRDefault="00921BF5" w:rsidP="003B4CEA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  <w:r w:rsidRPr="003B4CE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B4CEA">
              <w:rPr>
                <w:rFonts w:ascii="Angsana New" w:hAnsi="Angsana New"/>
                <w:sz w:val="22"/>
                <w:szCs w:val="22"/>
                <w:cs/>
              </w:rPr>
              <w:t>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049E950" w14:textId="0009A9AB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3,000,000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E887071" w14:textId="69942D8E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6,133,153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34E5260" w14:textId="66A0BE35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EBB16FA" w14:textId="0AF34F1E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A6D3018" w14:textId="29C91E0C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19DAAFD5" w14:textId="46B4E23C" w:rsidR="00921BF5" w:rsidRPr="003B4CEA" w:rsidRDefault="00921BF5" w:rsidP="00CE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9,133,153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7598512C" w14:textId="6ED0D6D5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3.700 - 4.100</w:t>
            </w:r>
          </w:p>
        </w:tc>
      </w:tr>
      <w:tr w:rsidR="00921BF5" w:rsidRPr="003B4CEA" w14:paraId="0351A028" w14:textId="77777777" w:rsidTr="002C15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0F804720" w14:textId="6B0332F3" w:rsidR="00921BF5" w:rsidRPr="003B4CEA" w:rsidRDefault="00921BF5" w:rsidP="003B4CEA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473541B5" w14:textId="717F8D32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      80,154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6126A79A" w14:textId="171ECBD3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  136,029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2F89989" w14:textId="6721A81F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626E766" w14:textId="38E506A1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D880A9A" w14:textId="2D714C62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 xml:space="preserve">       -</w:t>
            </w:r>
            <w:r w:rsidRPr="003B4CEA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70B618E" w14:textId="0E1B590B" w:rsidR="00921BF5" w:rsidRPr="00CE6BB9" w:rsidRDefault="00921BF5" w:rsidP="00CE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4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E6BB9">
              <w:rPr>
                <w:rFonts w:ascii="Angsana New" w:hAnsi="Angsana New"/>
                <w:sz w:val="22"/>
                <w:szCs w:val="22"/>
                <w:u w:val="single"/>
              </w:rPr>
              <w:t xml:space="preserve">   216,183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4AAA537C" w14:textId="4F9670D6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4CEA">
              <w:rPr>
                <w:rFonts w:ascii="Angsana New" w:hAnsi="Angsana New"/>
                <w:sz w:val="22"/>
                <w:szCs w:val="22"/>
              </w:rPr>
              <w:t>3.500 - 8.960</w:t>
            </w:r>
          </w:p>
        </w:tc>
      </w:tr>
      <w:tr w:rsidR="00921BF5" w:rsidRPr="003B4CEA" w14:paraId="31F22C21" w14:textId="77777777" w:rsidTr="002C15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6D79C56B" w14:textId="77777777" w:rsidR="00921BF5" w:rsidRPr="003B4CEA" w:rsidRDefault="00921BF5" w:rsidP="003B4CEA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73977E20" w14:textId="39F101F2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>15,194,713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5CE83E5" w14:textId="5190C777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>6,269,182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EA69BD2" w14:textId="6AAC4BDD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8B48089" w14:textId="48DD136E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13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 xml:space="preserve">     132,574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FB3D8EB" w14:textId="2D59982F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  <w:u w:val="double"/>
                <w:cs/>
              </w:rPr>
            </w:pPr>
            <w:r w:rsidRPr="003B4CEA">
              <w:rPr>
                <w:rFonts w:ascii="Angsana New" w:hAnsi="Angsana New"/>
                <w:sz w:val="22"/>
                <w:szCs w:val="22"/>
                <w:u w:val="double"/>
              </w:rPr>
              <w:t>15,118,639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41957E59" w14:textId="0E5648BC" w:rsidR="00921BF5" w:rsidRPr="00CE6BB9" w:rsidRDefault="00921BF5" w:rsidP="00CE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4"/>
              <w:jc w:val="right"/>
              <w:rPr>
                <w:rFonts w:ascii="Angsana New" w:hAnsi="Angsana New"/>
                <w:sz w:val="22"/>
                <w:szCs w:val="22"/>
                <w:u w:val="double"/>
                <w:cs/>
              </w:rPr>
            </w:pPr>
            <w:r w:rsidRPr="00CE6BB9">
              <w:rPr>
                <w:rFonts w:ascii="Angsana New" w:hAnsi="Angsana New"/>
                <w:sz w:val="22"/>
                <w:szCs w:val="22"/>
                <w:u w:val="double"/>
              </w:rPr>
              <w:t>36,715,108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1F1CE10B" w14:textId="77777777" w:rsidR="00921BF5" w:rsidRPr="003B4CEA" w:rsidRDefault="00921BF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B98BF49" w14:textId="2B9614A7" w:rsidR="006F343D" w:rsidRPr="003B4CEA" w:rsidRDefault="006F343D" w:rsidP="003B4CEA">
      <w:pPr>
        <w:rPr>
          <w:rFonts w:ascii="Angsana New" w:hAnsi="Angsana New"/>
          <w:sz w:val="26"/>
          <w:szCs w:val="26"/>
        </w:rPr>
      </w:pPr>
    </w:p>
    <w:p w14:paraId="6895F473" w14:textId="21949B58" w:rsidR="00DC7CEE" w:rsidRPr="003B4CEA" w:rsidRDefault="00DC7CE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B4CEA">
        <w:rPr>
          <w:rFonts w:ascii="Angsana New" w:hAnsi="Angsana New"/>
          <w:b/>
          <w:bCs/>
          <w:sz w:val="26"/>
          <w:szCs w:val="26"/>
          <w:cs/>
          <w:lang w:val="th-TH"/>
        </w:rPr>
        <w:t>มูลค่ายุติธรรมของเครื่องมือทางการเงิน</w:t>
      </w:r>
    </w:p>
    <w:p w14:paraId="5BCFC77A" w14:textId="77777777" w:rsidR="00DC7CEE" w:rsidRPr="003B4CEA" w:rsidRDefault="00DC7CE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D247C25" w14:textId="19D2E73C" w:rsidR="00DC7CEE" w:rsidRPr="003B4CEA" w:rsidRDefault="00DC7CE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มูลค่ายุติธรรม</w:t>
      </w:r>
      <w:r w:rsidR="00256EA0" w:rsidRPr="003B4CE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</w:t>
      </w:r>
      <w:r w:rsidR="00815FBD"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  <w:lang w:val="th-TH"/>
        </w:rPr>
        <w:t>กลุ่มบริษัทยูนิค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14:paraId="0BBB75B4" w14:textId="77777777" w:rsidR="00DC7CEE" w:rsidRPr="003B4CEA" w:rsidRDefault="00DC7CE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19F4133" w14:textId="7D5D4BF6" w:rsidR="00750415" w:rsidRPr="003B4CEA" w:rsidRDefault="0075041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เงินสดและ</w:t>
      </w:r>
      <w:r w:rsidR="001851C3" w:rsidRPr="003B4CEA">
        <w:rPr>
          <w:rFonts w:ascii="Angsana New" w:hAnsi="Angsana New"/>
          <w:sz w:val="26"/>
          <w:szCs w:val="26"/>
          <w:cs/>
          <w:lang w:val="th-TH"/>
        </w:rPr>
        <w:t>รายการเทียบเท่าเงินสด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E86BD0" w:rsidRPr="003B4CEA">
        <w:rPr>
          <w:rFonts w:ascii="Angsana New" w:hAnsi="Angsana New"/>
          <w:sz w:val="26"/>
          <w:szCs w:val="26"/>
          <w:cs/>
        </w:rPr>
        <w:t xml:space="preserve">เงินลงทุนระยะสั้น </w:t>
      </w:r>
      <w:r w:rsidRPr="003B4CEA">
        <w:rPr>
          <w:rFonts w:ascii="Angsana New" w:hAnsi="Angsana New"/>
          <w:sz w:val="26"/>
          <w:szCs w:val="26"/>
          <w:cs/>
          <w:lang w:val="th-TH"/>
        </w:rPr>
        <w:t>ลูกหนี้การค้า</w:t>
      </w:r>
      <w:r w:rsidR="00E86BD0" w:rsidRPr="003B4CEA">
        <w:rPr>
          <w:rFonts w:ascii="Angsana New" w:hAnsi="Angsana New"/>
          <w:sz w:val="26"/>
          <w:szCs w:val="26"/>
          <w:cs/>
          <w:lang w:val="th-TH"/>
        </w:rPr>
        <w:t>และ</w:t>
      </w:r>
      <w:r w:rsidR="00D94864" w:rsidRPr="003B4CEA">
        <w:rPr>
          <w:rFonts w:ascii="Angsana New" w:hAnsi="Angsana New"/>
          <w:sz w:val="26"/>
          <w:szCs w:val="26"/>
          <w:cs/>
          <w:lang w:val="th-TH"/>
        </w:rPr>
        <w:t>ลูกหนี้หมุนเวียนอื่น</w:t>
      </w:r>
      <w:r w:rsidR="00366D60" w:rsidRPr="003B4CEA">
        <w:rPr>
          <w:rFonts w:ascii="Angsana New" w:hAnsi="Angsana New"/>
          <w:sz w:val="26"/>
          <w:szCs w:val="26"/>
          <w:cs/>
          <w:lang w:val="th-TH"/>
        </w:rPr>
        <w:t xml:space="preserve"> เงินทดรองแก่บริษัทย่อย</w:t>
      </w:r>
      <w:r w:rsidR="001851C3" w:rsidRPr="003B4CEA">
        <w:rPr>
          <w:rFonts w:ascii="Angsana New" w:hAnsi="Angsana New"/>
          <w:sz w:val="26"/>
          <w:szCs w:val="26"/>
          <w:cs/>
          <w:lang w:val="th-TH"/>
        </w:rPr>
        <w:t>และเงินจ่ายล่วงหน้าแก่ผู้รับเหมา</w:t>
      </w:r>
      <w:r w:rsidR="00256EA0" w:rsidRPr="003B4CE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: </w:t>
      </w:r>
      <w:r w:rsidRPr="003B4CEA">
        <w:rPr>
          <w:rFonts w:ascii="Angsana New" w:hAnsi="Angsana New"/>
          <w:sz w:val="26"/>
          <w:szCs w:val="26"/>
          <w:cs/>
          <w:lang w:val="th-TH"/>
        </w:rPr>
        <w:t>มีราคาตามบัญชีใกล้เคียงกับมูลค่ายุติธรรม เนื่องจาก</w:t>
      </w:r>
      <w:r w:rsidR="001851C3" w:rsidRPr="003B4CEA">
        <w:rPr>
          <w:rFonts w:ascii="Angsana New" w:hAnsi="Angsana New"/>
          <w:sz w:val="26"/>
          <w:szCs w:val="26"/>
          <w:cs/>
          <w:lang w:val="th-TH"/>
        </w:rPr>
        <w:t>สินทรัพย์</w:t>
      </w:r>
      <w:r w:rsidRPr="003B4CEA">
        <w:rPr>
          <w:rFonts w:ascii="Angsana New" w:hAnsi="Angsana New"/>
          <w:sz w:val="26"/>
          <w:szCs w:val="26"/>
          <w:cs/>
          <w:lang w:val="th-TH"/>
        </w:rPr>
        <w:t>ทางการเงินเหล่านี้จะครบกำหนดในระยะเวลาอันสั้น</w:t>
      </w:r>
    </w:p>
    <w:p w14:paraId="45950DF4" w14:textId="77777777" w:rsidR="00750415" w:rsidRPr="003B4CEA" w:rsidRDefault="00750415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2452DF9" w14:textId="7F3824F5" w:rsidR="001B5A58" w:rsidRPr="003B4CEA" w:rsidRDefault="001B5A5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เงินลงทุนในเงินฝาก</w:t>
      </w:r>
      <w:r w:rsidR="00C04A4B" w:rsidRPr="003B4CEA">
        <w:rPr>
          <w:rFonts w:ascii="Angsana New" w:hAnsi="Angsana New"/>
          <w:sz w:val="26"/>
          <w:szCs w:val="26"/>
          <w:cs/>
          <w:lang w:val="th-TH"/>
        </w:rPr>
        <w:t>สถาบันการเงิน</w:t>
      </w:r>
      <w:r w:rsidRPr="003B4CEA">
        <w:rPr>
          <w:rFonts w:ascii="Angsana New" w:hAnsi="Angsana New"/>
          <w:sz w:val="26"/>
          <w:szCs w:val="26"/>
          <w:cs/>
          <w:lang w:val="th-TH"/>
        </w:rPr>
        <w:t>ที่มีข้อจำกัดในการใช้ซึ่งมีอัตราดอกเบี้ยลอยตัวซึ่งเป็นอัตราท้องตลาด</w:t>
      </w:r>
      <w:r w:rsidR="003C0E79" w:rsidRPr="003B4CE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3B4CEA">
        <w:rPr>
          <w:rFonts w:ascii="Angsana New" w:hAnsi="Angsana New"/>
          <w:sz w:val="26"/>
          <w:szCs w:val="26"/>
          <w:cs/>
          <w:lang w:val="th-TH"/>
        </w:rPr>
        <w:t>:</w:t>
      </w:r>
      <w:r w:rsidR="005361D0" w:rsidRPr="003B4CE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มีราคาตามบัญชีใกล้เคียงกับมูลค่ายุติธรรม </w:t>
      </w:r>
    </w:p>
    <w:p w14:paraId="2B5EF33F" w14:textId="77777777" w:rsidR="006370DB" w:rsidRPr="003B4CEA" w:rsidRDefault="006370DB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355BF865" w14:textId="77777777" w:rsidR="001777AF" w:rsidRPr="003B4CEA" w:rsidRDefault="001777A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lastRenderedPageBreak/>
        <w:t xml:space="preserve">ลูกหนี้และเจ้าหนี้เงินประกันผลงาน </w:t>
      </w:r>
      <w:r w:rsidRPr="003B4CEA">
        <w:rPr>
          <w:rFonts w:ascii="Angsana New" w:hAnsi="Angsana New"/>
          <w:sz w:val="26"/>
          <w:szCs w:val="26"/>
        </w:rPr>
        <w:t xml:space="preserve">: </w:t>
      </w:r>
      <w:r w:rsidR="004E4336" w:rsidRPr="003B4CEA">
        <w:rPr>
          <w:rFonts w:ascii="Angsana New" w:hAnsi="Angsana New"/>
          <w:sz w:val="26"/>
          <w:szCs w:val="26"/>
          <w:cs/>
        </w:rPr>
        <w:t>ไม่สามารถคำนวณมูลค่ายุติธรรมได้เนื่องจากไม่สามารถกำหนดอัตราดอกเบี้ยที่เหมาะสมได้</w:t>
      </w:r>
    </w:p>
    <w:p w14:paraId="24550313" w14:textId="77777777" w:rsidR="00366D60" w:rsidRPr="003B4CEA" w:rsidRDefault="00366D6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F83E303" w14:textId="197160E7" w:rsidR="00DC7CEE" w:rsidRPr="003B4CEA" w:rsidRDefault="00B37779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เงินเบิกเกินบัญชีและ</w:t>
      </w:r>
      <w:r w:rsidR="00DC7CEE" w:rsidRPr="003B4CEA">
        <w:rPr>
          <w:rFonts w:ascii="Angsana New" w:hAnsi="Angsana New"/>
          <w:sz w:val="26"/>
          <w:szCs w:val="26"/>
          <w:cs/>
          <w:lang w:val="th-TH"/>
        </w:rPr>
        <w:t>เงินกู้ยืมระยะสั้น</w:t>
      </w:r>
      <w:r w:rsidRPr="003B4CEA">
        <w:rPr>
          <w:rFonts w:ascii="Angsana New" w:hAnsi="Angsana New"/>
          <w:sz w:val="26"/>
          <w:szCs w:val="26"/>
          <w:cs/>
          <w:lang w:val="th-TH"/>
        </w:rPr>
        <w:t>จากสถาบันการเงิน</w:t>
      </w:r>
      <w:r w:rsidR="00CE77D8" w:rsidRPr="003B4CE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DC7CEE" w:rsidRPr="003B4CEA">
        <w:rPr>
          <w:rFonts w:ascii="Angsana New" w:hAnsi="Angsana New"/>
          <w:sz w:val="26"/>
          <w:szCs w:val="26"/>
          <w:cs/>
          <w:lang w:val="th-TH"/>
        </w:rPr>
        <w:t>เจ้าหนี้การค้า</w:t>
      </w:r>
      <w:r w:rsidR="00055B04" w:rsidRPr="003B4CE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D94864" w:rsidRPr="003B4CEA">
        <w:rPr>
          <w:rFonts w:ascii="Angsana New" w:hAnsi="Angsana New"/>
          <w:sz w:val="26"/>
          <w:szCs w:val="26"/>
          <w:cs/>
          <w:lang w:val="th-TH"/>
        </w:rPr>
        <w:t>เจ้าหนี้หมุนเวียนอื่น</w:t>
      </w:r>
      <w:r w:rsidR="00DC7CEE" w:rsidRPr="003B4CEA">
        <w:rPr>
          <w:rFonts w:ascii="Angsana New" w:hAnsi="Angsana New"/>
          <w:sz w:val="26"/>
          <w:szCs w:val="26"/>
          <w:cs/>
          <w:lang w:val="th-TH"/>
        </w:rPr>
        <w:t>และตั๋วเงินจ่าย</w:t>
      </w:r>
      <w:r w:rsidR="00366D60" w:rsidRPr="003B4CE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6659C7" w:rsidRPr="003B4CEA">
        <w:rPr>
          <w:rFonts w:ascii="Angsana New" w:hAnsi="Angsana New"/>
          <w:sz w:val="26"/>
          <w:szCs w:val="26"/>
          <w:cs/>
          <w:lang w:val="th-TH"/>
        </w:rPr>
        <w:t>เงินทดรองจากบริษัทย่อย</w:t>
      </w:r>
      <w:r w:rsidR="006370DB" w:rsidRPr="003B4CEA">
        <w:rPr>
          <w:rFonts w:ascii="Angsana New" w:hAnsi="Angsana New"/>
          <w:sz w:val="26"/>
          <w:szCs w:val="26"/>
          <w:cs/>
          <w:lang w:val="th-TH"/>
        </w:rPr>
        <w:t>และกิจการที่เกี่ยวข้องกัน</w:t>
      </w:r>
      <w:r w:rsidR="00DC7CEE" w:rsidRPr="003B4CEA">
        <w:rPr>
          <w:rFonts w:ascii="Angsana New" w:hAnsi="Angsana New"/>
          <w:sz w:val="26"/>
          <w:szCs w:val="26"/>
          <w:cs/>
          <w:lang w:val="th-TH"/>
        </w:rPr>
        <w:t>และเงินรับล่วงหน้าจากลูกค้า : มีราคาตามบัญชีใกล้เคียงกับมูลค่ายุติธรรมเนื่องจากหนี้สินทางการเงินเหล่านี้จะครบกำหนดในระยะเวลาอันสั้น</w:t>
      </w:r>
    </w:p>
    <w:p w14:paraId="11A8C4C2" w14:textId="77777777" w:rsidR="00DC7CEE" w:rsidRPr="003B4CEA" w:rsidRDefault="00DC7CE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14:paraId="1290F1B7" w14:textId="4C47C481" w:rsidR="002111D2" w:rsidRPr="003B4CEA" w:rsidRDefault="00FA7F2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หุ้นกู้ และ</w:t>
      </w:r>
      <w:r w:rsidR="002111D2" w:rsidRPr="003B4CEA">
        <w:rPr>
          <w:rFonts w:ascii="Angsana New" w:hAnsi="Angsana New"/>
          <w:sz w:val="26"/>
          <w:szCs w:val="26"/>
          <w:cs/>
        </w:rPr>
        <w:t>หนี้สินตามสัญญาเช่าซึ่งมีอัตราดอกเบี้ยคงที่</w:t>
      </w:r>
      <w:r w:rsidR="00E828DD" w:rsidRPr="003B4CE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E828DD" w:rsidRPr="003B4CEA">
        <w:rPr>
          <w:rFonts w:ascii="Angsana New" w:hAnsi="Angsana New"/>
          <w:sz w:val="26"/>
          <w:szCs w:val="26"/>
        </w:rPr>
        <w:t>:</w:t>
      </w:r>
      <w:r w:rsidR="002111D2" w:rsidRPr="003B4CEA">
        <w:rPr>
          <w:rFonts w:ascii="Angsana New" w:hAnsi="Angsana New"/>
          <w:sz w:val="26"/>
          <w:szCs w:val="26"/>
          <w:cs/>
        </w:rPr>
        <w:t xml:space="preserve"> มีราคาตามบัญชีไม่แตกต่างจากราคายุติธรรมอย่างเป็นสาระสำคัญ เนื่องจากมีอัตราดอกเบี้ยคงที่ซึ่งใกล้เคียงกับอัตราดอกเบี้ยตามท้องตลาด</w:t>
      </w:r>
    </w:p>
    <w:p w14:paraId="5D95A589" w14:textId="77777777" w:rsidR="00B22897" w:rsidRPr="003B4CEA" w:rsidRDefault="00B2289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0FC717A" w14:textId="77777777" w:rsidR="00DC7CEE" w:rsidRPr="003B4CEA" w:rsidRDefault="00DC7CEE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3B4CEA">
        <w:rPr>
          <w:rFonts w:ascii="Angsana New" w:hAnsi="Angsana New"/>
          <w:sz w:val="26"/>
          <w:szCs w:val="26"/>
          <w:cs/>
          <w:lang w:val="th-TH"/>
        </w:rPr>
        <w:t>เงินกู้ยืมระยะยาวจากสถาบันการเงินซึ่งมีอัตราดอกเบี้ยลอยตัวซึ่งเป็นอัตราท้องตลาด</w:t>
      </w:r>
      <w:r w:rsidR="006659C7" w:rsidRPr="003B4CE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3B4CEA">
        <w:rPr>
          <w:rFonts w:ascii="Angsana New" w:hAnsi="Angsana New"/>
          <w:sz w:val="26"/>
          <w:szCs w:val="26"/>
          <w:cs/>
          <w:lang w:val="th-TH"/>
        </w:rPr>
        <w:t xml:space="preserve">: มีราคาตามบัญชีใกล้เคียงกับมูลค่ายุติธรรม </w:t>
      </w:r>
    </w:p>
    <w:p w14:paraId="7F9A470F" w14:textId="77777777" w:rsidR="003A04BB" w:rsidRPr="003B4CEA" w:rsidRDefault="003A04BB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CA5004F" w14:textId="50FE09E4" w:rsidR="007F1620" w:rsidRPr="003B4CEA" w:rsidRDefault="00F575F9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t>2</w:t>
      </w:r>
      <w:r w:rsidR="002856E4" w:rsidRPr="003B4CEA">
        <w:rPr>
          <w:rFonts w:ascii="Angsana New" w:hAnsi="Angsana New"/>
          <w:b/>
          <w:bCs/>
          <w:sz w:val="26"/>
          <w:szCs w:val="26"/>
        </w:rPr>
        <w:t>5</w:t>
      </w:r>
      <w:r w:rsidR="007F1620" w:rsidRPr="003B4CEA">
        <w:rPr>
          <w:rFonts w:ascii="Angsana New" w:hAnsi="Angsana New"/>
          <w:b/>
          <w:bCs/>
          <w:sz w:val="26"/>
          <w:szCs w:val="26"/>
        </w:rPr>
        <w:t>.</w:t>
      </w:r>
      <w:r w:rsidR="007F1620" w:rsidRPr="003B4CEA">
        <w:rPr>
          <w:rFonts w:ascii="Angsana New" w:hAnsi="Angsana New"/>
          <w:b/>
          <w:bCs/>
          <w:sz w:val="26"/>
          <w:szCs w:val="26"/>
        </w:rPr>
        <w:tab/>
      </w:r>
      <w:r w:rsidR="007F1620" w:rsidRPr="003B4CEA">
        <w:rPr>
          <w:rFonts w:ascii="Angsana New" w:hAnsi="Angsana New"/>
          <w:b/>
          <w:bCs/>
          <w:sz w:val="26"/>
          <w:szCs w:val="26"/>
          <w:cs/>
        </w:rPr>
        <w:t>ค่าใช้จ่ายตามลักษณะ</w:t>
      </w:r>
    </w:p>
    <w:p w14:paraId="4109CC43" w14:textId="77777777" w:rsidR="007F1620" w:rsidRPr="003B4CEA" w:rsidRDefault="007F162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FEDFFF5" w14:textId="1998FB2F" w:rsidR="007F1620" w:rsidRPr="003B4CEA" w:rsidRDefault="007F162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รายการค่าใช้จ่ายตามลักษณะที่สำคัญสำหรับแต่ละปีสิ้นสุดวันที่ </w:t>
      </w:r>
      <w:r w:rsidRPr="003B4CEA">
        <w:rPr>
          <w:rFonts w:ascii="Angsana New" w:hAnsi="Angsana New"/>
          <w:sz w:val="26"/>
          <w:szCs w:val="26"/>
        </w:rPr>
        <w:t>31</w:t>
      </w:r>
      <w:r w:rsidRPr="003B4CEA">
        <w:rPr>
          <w:rFonts w:ascii="Angsana New" w:hAnsi="Angsana New"/>
          <w:sz w:val="26"/>
          <w:szCs w:val="26"/>
          <w:cs/>
        </w:rPr>
        <w:t xml:space="preserve"> ธันวาคม</w:t>
      </w:r>
      <w:r w:rsidR="00B94B03" w:rsidRPr="003B4CEA">
        <w:rPr>
          <w:rFonts w:ascii="Angsana New" w:hAnsi="Angsana New"/>
          <w:sz w:val="26"/>
          <w:szCs w:val="26"/>
        </w:rPr>
        <w:t xml:space="preserve">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="00BC2626" w:rsidRPr="003B4CEA">
        <w:rPr>
          <w:rFonts w:ascii="Angsana New" w:hAnsi="Angsana New"/>
          <w:sz w:val="26"/>
          <w:szCs w:val="26"/>
        </w:rPr>
        <w:t xml:space="preserve"> </w:t>
      </w:r>
      <w:r w:rsidR="00BC2626" w:rsidRPr="003B4CEA">
        <w:rPr>
          <w:rFonts w:ascii="Angsana New" w:hAnsi="Angsana New"/>
          <w:sz w:val="26"/>
          <w:szCs w:val="26"/>
          <w:cs/>
        </w:rPr>
        <w:t xml:space="preserve">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ได้แก่</w:t>
      </w:r>
    </w:p>
    <w:p w14:paraId="588116C5" w14:textId="77777777" w:rsidR="007F1620" w:rsidRPr="003B4CEA" w:rsidRDefault="007F162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3888"/>
        <w:gridCol w:w="236"/>
        <w:gridCol w:w="1204"/>
        <w:gridCol w:w="238"/>
        <w:gridCol w:w="1202"/>
        <w:gridCol w:w="238"/>
        <w:gridCol w:w="1202"/>
        <w:gridCol w:w="236"/>
        <w:gridCol w:w="1204"/>
      </w:tblGrid>
      <w:tr w:rsidR="00413D1E" w:rsidRPr="003B4CEA" w14:paraId="78E7FED0" w14:textId="77777777" w:rsidTr="00C70CC9">
        <w:tc>
          <w:tcPr>
            <w:tcW w:w="3888" w:type="dxa"/>
          </w:tcPr>
          <w:p w14:paraId="6B536951" w14:textId="77777777" w:rsidR="00413D1E" w:rsidRPr="003B4CEA" w:rsidRDefault="00413D1E" w:rsidP="003B4C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FC3BE3" w14:textId="77777777" w:rsidR="00413D1E" w:rsidRPr="003B4CEA" w:rsidRDefault="00413D1E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4" w:type="dxa"/>
            <w:gridSpan w:val="7"/>
            <w:tcBorders>
              <w:bottom w:val="single" w:sz="4" w:space="0" w:color="auto"/>
            </w:tcBorders>
          </w:tcPr>
          <w:p w14:paraId="5C927038" w14:textId="77777777" w:rsidR="00413D1E" w:rsidRPr="003B4CEA" w:rsidRDefault="00413D1E" w:rsidP="003B4CE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413D1E" w:rsidRPr="003B4CEA" w14:paraId="5DB56D53" w14:textId="77777777" w:rsidTr="00C70CC9">
        <w:tc>
          <w:tcPr>
            <w:tcW w:w="3888" w:type="dxa"/>
          </w:tcPr>
          <w:p w14:paraId="77277608" w14:textId="77777777" w:rsidR="00413D1E" w:rsidRPr="003B4CEA" w:rsidRDefault="00413D1E" w:rsidP="003B4C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E81681" w14:textId="77777777" w:rsidR="00413D1E" w:rsidRPr="003B4CEA" w:rsidRDefault="00413D1E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B4279B" w14:textId="77777777" w:rsidR="00413D1E" w:rsidRPr="003B4CEA" w:rsidRDefault="00413D1E" w:rsidP="003B4CE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B604FDC" w14:textId="77777777" w:rsidR="00413D1E" w:rsidRPr="003B4CEA" w:rsidRDefault="00413D1E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E469A3" w14:textId="77777777" w:rsidR="00413D1E" w:rsidRPr="003B4CEA" w:rsidRDefault="00413D1E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10E7" w:rsidRPr="003B4CEA" w14:paraId="4656CFAF" w14:textId="77777777" w:rsidTr="00C70CC9">
        <w:tc>
          <w:tcPr>
            <w:tcW w:w="3888" w:type="dxa"/>
          </w:tcPr>
          <w:p w14:paraId="14300490" w14:textId="77777777" w:rsidR="00A110E7" w:rsidRPr="003B4CEA" w:rsidRDefault="00A110E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12BC203" w14:textId="77777777" w:rsidR="00A110E7" w:rsidRPr="003B4CEA" w:rsidRDefault="00A110E7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6BE9B52" w14:textId="6E988E48" w:rsidR="00A110E7" w:rsidRPr="003B4CEA" w:rsidRDefault="0033646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8" w:type="dxa"/>
          </w:tcPr>
          <w:p w14:paraId="69597566" w14:textId="77777777" w:rsidR="00A110E7" w:rsidRPr="003B4CEA" w:rsidRDefault="00A110E7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7F9B760" w14:textId="32384601" w:rsidR="00A110E7" w:rsidRPr="003B4CEA" w:rsidRDefault="0033646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8" w:type="dxa"/>
          </w:tcPr>
          <w:p w14:paraId="31FCB83D" w14:textId="77777777" w:rsidR="00A110E7" w:rsidRPr="003B4CEA" w:rsidRDefault="00A110E7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734D83F" w14:textId="639A9844" w:rsidR="00A110E7" w:rsidRPr="003B4CEA" w:rsidRDefault="0033646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5158CBCB" w14:textId="77777777" w:rsidR="00A110E7" w:rsidRPr="003B4CEA" w:rsidRDefault="00A110E7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68EFB98" w14:textId="0DDED2C5" w:rsidR="00A110E7" w:rsidRPr="003B4CEA" w:rsidRDefault="0033646C" w:rsidP="003B4CEA">
            <w:pPr>
              <w:tabs>
                <w:tab w:val="clear" w:pos="907"/>
              </w:tabs>
              <w:ind w:lef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8D6E60" w:rsidRPr="003B4CEA" w14:paraId="1BA420F6" w14:textId="77777777" w:rsidTr="00C70CC9">
        <w:tc>
          <w:tcPr>
            <w:tcW w:w="3888" w:type="dxa"/>
          </w:tcPr>
          <w:p w14:paraId="0B6A41C5" w14:textId="77777777" w:rsidR="008D6E60" w:rsidRPr="003B4CEA" w:rsidRDefault="008D6E60" w:rsidP="008D6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236" w:type="dxa"/>
          </w:tcPr>
          <w:p w14:paraId="0669EA34" w14:textId="77777777" w:rsidR="008D6E60" w:rsidRPr="003B4CEA" w:rsidRDefault="008D6E60" w:rsidP="008D6E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84A72E2" w14:textId="2792A0CD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324,809</w:t>
            </w:r>
          </w:p>
        </w:tc>
        <w:tc>
          <w:tcPr>
            <w:tcW w:w="238" w:type="dxa"/>
          </w:tcPr>
          <w:p w14:paraId="4B25FF19" w14:textId="77777777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BB8485D" w14:textId="20C7BC0B" w:rsidR="008D6E60" w:rsidRPr="003B4CEA" w:rsidRDefault="008D6E60" w:rsidP="008D6E60">
            <w:pPr>
              <w:tabs>
                <w:tab w:val="clear" w:pos="907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(673,363)</w:t>
            </w:r>
          </w:p>
        </w:tc>
        <w:tc>
          <w:tcPr>
            <w:tcW w:w="238" w:type="dxa"/>
          </w:tcPr>
          <w:p w14:paraId="37BCC8F0" w14:textId="77777777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0757F05" w14:textId="08F8AFD0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276,829</w:t>
            </w:r>
          </w:p>
        </w:tc>
        <w:tc>
          <w:tcPr>
            <w:tcW w:w="236" w:type="dxa"/>
          </w:tcPr>
          <w:p w14:paraId="1696C8DF" w14:textId="77777777" w:rsidR="008D6E60" w:rsidRPr="003B4CEA" w:rsidRDefault="008D6E60" w:rsidP="008D6E6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1A4D5A0" w14:textId="53C74231" w:rsidR="008D6E60" w:rsidRPr="003B4CEA" w:rsidRDefault="008D6E60" w:rsidP="008D6E60">
            <w:pPr>
              <w:tabs>
                <w:tab w:val="clear" w:pos="907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(665,652)</w:t>
            </w:r>
          </w:p>
        </w:tc>
      </w:tr>
      <w:tr w:rsidR="008D6E60" w:rsidRPr="003B4CEA" w14:paraId="181BAF00" w14:textId="77777777" w:rsidTr="00C70CC9">
        <w:tc>
          <w:tcPr>
            <w:tcW w:w="3888" w:type="dxa"/>
          </w:tcPr>
          <w:p w14:paraId="02913BF0" w14:textId="77777777" w:rsidR="008D6E60" w:rsidRPr="003B4CEA" w:rsidRDefault="008D6E60" w:rsidP="008D6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ซื้อวัสดุก่อสร้าง</w:t>
            </w:r>
          </w:p>
        </w:tc>
        <w:tc>
          <w:tcPr>
            <w:tcW w:w="236" w:type="dxa"/>
          </w:tcPr>
          <w:p w14:paraId="18B50D01" w14:textId="77777777" w:rsidR="008D6E60" w:rsidRPr="003B4CEA" w:rsidRDefault="008D6E60" w:rsidP="008D6E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4C09649" w14:textId="30C96F9C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4,505,784</w:t>
            </w:r>
          </w:p>
        </w:tc>
        <w:tc>
          <w:tcPr>
            <w:tcW w:w="238" w:type="dxa"/>
          </w:tcPr>
          <w:p w14:paraId="1B5264D5" w14:textId="77777777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42F31206" w14:textId="2D2915F6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5,128,358</w:t>
            </w:r>
          </w:p>
        </w:tc>
        <w:tc>
          <w:tcPr>
            <w:tcW w:w="238" w:type="dxa"/>
          </w:tcPr>
          <w:p w14:paraId="0207576F" w14:textId="77777777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6EB1FC56" w14:textId="5252D7F3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3,352,073</w:t>
            </w:r>
          </w:p>
        </w:tc>
        <w:tc>
          <w:tcPr>
            <w:tcW w:w="236" w:type="dxa"/>
          </w:tcPr>
          <w:p w14:paraId="3D2A663B" w14:textId="77777777" w:rsidR="008D6E60" w:rsidRPr="003B4CEA" w:rsidRDefault="008D6E60" w:rsidP="008D6E6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EA0C113" w14:textId="120DA2D5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4,571,081</w:t>
            </w:r>
          </w:p>
        </w:tc>
      </w:tr>
      <w:tr w:rsidR="008D6E60" w:rsidRPr="003B4CEA" w14:paraId="6665EA15" w14:textId="77777777" w:rsidTr="00C70CC9">
        <w:tc>
          <w:tcPr>
            <w:tcW w:w="3888" w:type="dxa"/>
          </w:tcPr>
          <w:p w14:paraId="79155635" w14:textId="77777777" w:rsidR="008D6E60" w:rsidRPr="003B4CEA" w:rsidRDefault="008D6E60" w:rsidP="008D6E60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ค่าแรงและค่างานจ้างเหมา</w:t>
            </w:r>
          </w:p>
        </w:tc>
        <w:tc>
          <w:tcPr>
            <w:tcW w:w="236" w:type="dxa"/>
          </w:tcPr>
          <w:p w14:paraId="42992CD5" w14:textId="77777777" w:rsidR="008D6E60" w:rsidRPr="003B4CEA" w:rsidRDefault="008D6E60" w:rsidP="008D6E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959D1B5" w14:textId="03CE914E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1,461,342</w:t>
            </w:r>
          </w:p>
        </w:tc>
        <w:tc>
          <w:tcPr>
            <w:tcW w:w="238" w:type="dxa"/>
          </w:tcPr>
          <w:p w14:paraId="55CEB690" w14:textId="77777777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763E99C9" w14:textId="3C368CEB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3,150,354</w:t>
            </w:r>
          </w:p>
        </w:tc>
        <w:tc>
          <w:tcPr>
            <w:tcW w:w="238" w:type="dxa"/>
          </w:tcPr>
          <w:p w14:paraId="5A9EAE4D" w14:textId="77777777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1491AA99" w14:textId="20044DFD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3,065,479</w:t>
            </w:r>
          </w:p>
        </w:tc>
        <w:tc>
          <w:tcPr>
            <w:tcW w:w="236" w:type="dxa"/>
          </w:tcPr>
          <w:p w14:paraId="334A7544" w14:textId="77777777" w:rsidR="008D6E60" w:rsidRPr="003B4CEA" w:rsidRDefault="008D6E60" w:rsidP="008D6E6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A8188B2" w14:textId="3408A809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4,215,663</w:t>
            </w:r>
          </w:p>
        </w:tc>
      </w:tr>
      <w:tr w:rsidR="008D6E60" w:rsidRPr="003B4CEA" w14:paraId="7EB8673A" w14:textId="77777777" w:rsidTr="00C70CC9">
        <w:tc>
          <w:tcPr>
            <w:tcW w:w="3888" w:type="dxa"/>
          </w:tcPr>
          <w:p w14:paraId="6ED2042A" w14:textId="77777777" w:rsidR="008D6E60" w:rsidRPr="003B4CEA" w:rsidRDefault="008D6E60" w:rsidP="008D6E60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ค่าใช้จ่ายในการก่อสร้างอื่น</w:t>
            </w:r>
          </w:p>
        </w:tc>
        <w:tc>
          <w:tcPr>
            <w:tcW w:w="236" w:type="dxa"/>
          </w:tcPr>
          <w:p w14:paraId="09F6A59D" w14:textId="77777777" w:rsidR="008D6E60" w:rsidRPr="003B4CEA" w:rsidRDefault="008D6E60" w:rsidP="008D6E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63C304E" w14:textId="43BB3D7D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801,803</w:t>
            </w:r>
          </w:p>
        </w:tc>
        <w:tc>
          <w:tcPr>
            <w:tcW w:w="238" w:type="dxa"/>
          </w:tcPr>
          <w:p w14:paraId="5E1609FC" w14:textId="77777777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0E89E6BC" w14:textId="13FE4050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320,265</w:t>
            </w:r>
          </w:p>
        </w:tc>
        <w:tc>
          <w:tcPr>
            <w:tcW w:w="238" w:type="dxa"/>
          </w:tcPr>
          <w:p w14:paraId="5B657A22" w14:textId="77777777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5F0B6143" w14:textId="443C6544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1,132,792</w:t>
            </w:r>
          </w:p>
        </w:tc>
        <w:tc>
          <w:tcPr>
            <w:tcW w:w="236" w:type="dxa"/>
          </w:tcPr>
          <w:p w14:paraId="529F2B4B" w14:textId="77777777" w:rsidR="008D6E60" w:rsidRPr="003B4CEA" w:rsidRDefault="008D6E60" w:rsidP="008D6E6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F4CC1ED" w14:textId="1F74ABCE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570,388</w:t>
            </w:r>
          </w:p>
        </w:tc>
      </w:tr>
      <w:tr w:rsidR="008D6E60" w:rsidRPr="003B4CEA" w14:paraId="541BFC75" w14:textId="77777777" w:rsidTr="00C70CC9">
        <w:tc>
          <w:tcPr>
            <w:tcW w:w="3888" w:type="dxa"/>
          </w:tcPr>
          <w:p w14:paraId="035D1CE0" w14:textId="77777777" w:rsidR="008D6E60" w:rsidRPr="003B4CEA" w:rsidRDefault="008D6E60" w:rsidP="008D6E60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ค่าใช้จ่ายผลประโยชน์พนักงาน</w:t>
            </w:r>
          </w:p>
        </w:tc>
        <w:tc>
          <w:tcPr>
            <w:tcW w:w="236" w:type="dxa"/>
          </w:tcPr>
          <w:p w14:paraId="26297A25" w14:textId="77777777" w:rsidR="008D6E60" w:rsidRPr="003B4CEA" w:rsidRDefault="008D6E60" w:rsidP="008D6E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03F9CD5" w14:textId="60E91CDC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757,345</w:t>
            </w:r>
          </w:p>
        </w:tc>
        <w:tc>
          <w:tcPr>
            <w:tcW w:w="238" w:type="dxa"/>
          </w:tcPr>
          <w:p w14:paraId="4370647B" w14:textId="77777777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49CB9900" w14:textId="6008CB29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874,589</w:t>
            </w:r>
          </w:p>
        </w:tc>
        <w:tc>
          <w:tcPr>
            <w:tcW w:w="238" w:type="dxa"/>
          </w:tcPr>
          <w:p w14:paraId="22B9786F" w14:textId="77777777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404DEF39" w14:textId="1F4147AD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507,721</w:t>
            </w:r>
          </w:p>
        </w:tc>
        <w:tc>
          <w:tcPr>
            <w:tcW w:w="236" w:type="dxa"/>
          </w:tcPr>
          <w:p w14:paraId="08DF40B1" w14:textId="77777777" w:rsidR="008D6E60" w:rsidRPr="003B4CEA" w:rsidRDefault="008D6E60" w:rsidP="008D6E6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7C177C0" w14:textId="5F96CC03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576,317</w:t>
            </w:r>
          </w:p>
        </w:tc>
      </w:tr>
      <w:tr w:rsidR="008D6E60" w:rsidRPr="003B4CEA" w14:paraId="6D5F2ECE" w14:textId="77777777" w:rsidTr="00636456">
        <w:tc>
          <w:tcPr>
            <w:tcW w:w="3888" w:type="dxa"/>
          </w:tcPr>
          <w:p w14:paraId="50B0EA25" w14:textId="72A77C6A" w:rsidR="008D6E60" w:rsidRPr="003B4CEA" w:rsidRDefault="008D6E60" w:rsidP="008D6E60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ค่าเสื่อมราคาและค่าตัดจำหน่าย</w:t>
            </w:r>
          </w:p>
        </w:tc>
        <w:tc>
          <w:tcPr>
            <w:tcW w:w="236" w:type="dxa"/>
          </w:tcPr>
          <w:p w14:paraId="2E137EE2" w14:textId="77777777" w:rsidR="008D6E60" w:rsidRPr="003B4CEA" w:rsidRDefault="008D6E60" w:rsidP="008D6E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CF77E17" w14:textId="6D9EB27D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863,91</w:t>
            </w:r>
            <w:r w:rsidR="00BF0F2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8" w:type="dxa"/>
          </w:tcPr>
          <w:p w14:paraId="7DAD17F6" w14:textId="77777777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747D2FE0" w14:textId="2E42EB69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962,577</w:t>
            </w:r>
          </w:p>
        </w:tc>
        <w:tc>
          <w:tcPr>
            <w:tcW w:w="238" w:type="dxa"/>
          </w:tcPr>
          <w:p w14:paraId="01A299CB" w14:textId="77777777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55F2A622" w14:textId="7BDCBEB4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602,13</w:t>
            </w:r>
            <w:r w:rsidR="00BF0F2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58DC58B1" w14:textId="77777777" w:rsidR="008D6E60" w:rsidRPr="003B4CEA" w:rsidRDefault="008D6E60" w:rsidP="008D6E6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8436AA6" w14:textId="0051CCFD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625,434</w:t>
            </w:r>
          </w:p>
        </w:tc>
      </w:tr>
      <w:tr w:rsidR="008D6E60" w:rsidRPr="003B4CEA" w14:paraId="4F7EEF33" w14:textId="77777777" w:rsidTr="00C70CC9">
        <w:tc>
          <w:tcPr>
            <w:tcW w:w="3888" w:type="dxa"/>
          </w:tcPr>
          <w:p w14:paraId="77938021" w14:textId="77777777" w:rsidR="008D6E60" w:rsidRPr="003B4CEA" w:rsidRDefault="008D6E60" w:rsidP="008D6E60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ค่าตอบแทนผู้บริหาร</w:t>
            </w:r>
          </w:p>
        </w:tc>
        <w:tc>
          <w:tcPr>
            <w:tcW w:w="236" w:type="dxa"/>
          </w:tcPr>
          <w:p w14:paraId="70A77662" w14:textId="77777777" w:rsidR="008D6E60" w:rsidRPr="003B4CEA" w:rsidRDefault="008D6E60" w:rsidP="008D6E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3758C4E" w14:textId="32CBE486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31,496</w:t>
            </w:r>
          </w:p>
        </w:tc>
        <w:tc>
          <w:tcPr>
            <w:tcW w:w="238" w:type="dxa"/>
          </w:tcPr>
          <w:p w14:paraId="2F946C2C" w14:textId="77777777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6C0693AC" w14:textId="5CB8D24D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32,531</w:t>
            </w:r>
          </w:p>
        </w:tc>
        <w:tc>
          <w:tcPr>
            <w:tcW w:w="238" w:type="dxa"/>
          </w:tcPr>
          <w:p w14:paraId="535C1675" w14:textId="77777777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0ED672C7" w14:textId="00EF0A15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31,496</w:t>
            </w:r>
          </w:p>
        </w:tc>
        <w:tc>
          <w:tcPr>
            <w:tcW w:w="236" w:type="dxa"/>
          </w:tcPr>
          <w:p w14:paraId="53FE01D3" w14:textId="77777777" w:rsidR="008D6E60" w:rsidRPr="003B4CEA" w:rsidRDefault="008D6E60" w:rsidP="008D6E6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298EB12" w14:textId="56404C8B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32,531</w:t>
            </w:r>
          </w:p>
        </w:tc>
      </w:tr>
      <w:tr w:rsidR="008D6E60" w:rsidRPr="003B4CEA" w14:paraId="17369744" w14:textId="77777777" w:rsidTr="00C70CC9">
        <w:tc>
          <w:tcPr>
            <w:tcW w:w="3888" w:type="dxa"/>
          </w:tcPr>
          <w:p w14:paraId="38F51411" w14:textId="77777777" w:rsidR="008D6E60" w:rsidRPr="003B4CEA" w:rsidRDefault="008D6E60" w:rsidP="008D6E60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236" w:type="dxa"/>
          </w:tcPr>
          <w:p w14:paraId="2D0F9DCE" w14:textId="77777777" w:rsidR="008D6E60" w:rsidRPr="003B4CEA" w:rsidRDefault="008D6E60" w:rsidP="008D6E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B25A234" w14:textId="552AC7E8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252,98</w:t>
            </w:r>
            <w:r w:rsidR="00BF0F2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8" w:type="dxa"/>
          </w:tcPr>
          <w:p w14:paraId="7DCC91D5" w14:textId="77777777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2C039CA1" w14:textId="6D90DBEE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305,281</w:t>
            </w:r>
          </w:p>
        </w:tc>
        <w:tc>
          <w:tcPr>
            <w:tcW w:w="238" w:type="dxa"/>
          </w:tcPr>
          <w:p w14:paraId="219C96E5" w14:textId="77777777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0F5590D5" w14:textId="608CCF1B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177,33</w:t>
            </w:r>
            <w:r w:rsidR="00BF0F2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60A1F359" w14:textId="77777777" w:rsidR="008D6E60" w:rsidRPr="003B4CEA" w:rsidRDefault="008D6E60" w:rsidP="008D6E6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0019179" w14:textId="5E1190C3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278,721</w:t>
            </w:r>
          </w:p>
        </w:tc>
      </w:tr>
      <w:tr w:rsidR="008D6E60" w:rsidRPr="003B4CEA" w14:paraId="7C78CF11" w14:textId="77777777" w:rsidTr="008F7D29">
        <w:tc>
          <w:tcPr>
            <w:tcW w:w="3888" w:type="dxa"/>
          </w:tcPr>
          <w:p w14:paraId="2455CA0C" w14:textId="77777777" w:rsidR="008D6E60" w:rsidRPr="003B4CEA" w:rsidRDefault="008D6E60" w:rsidP="008D6E60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236" w:type="dxa"/>
          </w:tcPr>
          <w:p w14:paraId="0A34E6A2" w14:textId="77777777" w:rsidR="008D6E60" w:rsidRPr="003B4CEA" w:rsidRDefault="008D6E60" w:rsidP="008D6E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A809824" w14:textId="1CC5B2AC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8,999,477</w:t>
            </w:r>
          </w:p>
        </w:tc>
        <w:tc>
          <w:tcPr>
            <w:tcW w:w="238" w:type="dxa"/>
          </w:tcPr>
          <w:p w14:paraId="225954E7" w14:textId="77777777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581AE1C1" w14:textId="09681329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10,100,592</w:t>
            </w:r>
          </w:p>
        </w:tc>
        <w:tc>
          <w:tcPr>
            <w:tcW w:w="238" w:type="dxa"/>
          </w:tcPr>
          <w:p w14:paraId="1A53A007" w14:textId="77777777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152EEA23" w14:textId="2481DD03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9,145,861</w:t>
            </w:r>
          </w:p>
        </w:tc>
        <w:tc>
          <w:tcPr>
            <w:tcW w:w="236" w:type="dxa"/>
          </w:tcPr>
          <w:p w14:paraId="43D90008" w14:textId="77777777" w:rsidR="008D6E60" w:rsidRPr="003B4CEA" w:rsidRDefault="008D6E60" w:rsidP="008D6E6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6E2F909" w14:textId="7CF02AF7" w:rsidR="008D6E60" w:rsidRPr="003B4CEA" w:rsidRDefault="008D6E60" w:rsidP="008D6E60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E60">
              <w:rPr>
                <w:rFonts w:ascii="Angsana New" w:hAnsi="Angsana New"/>
                <w:sz w:val="26"/>
                <w:szCs w:val="26"/>
              </w:rPr>
              <w:t>10,204,483</w:t>
            </w:r>
          </w:p>
        </w:tc>
      </w:tr>
    </w:tbl>
    <w:p w14:paraId="41ACC8AB" w14:textId="77777777" w:rsidR="007F1620" w:rsidRPr="003B4CEA" w:rsidRDefault="007F162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E2C6E3C" w14:textId="77777777" w:rsidR="0076475A" w:rsidRPr="003B4CEA" w:rsidRDefault="0076475A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br w:type="page"/>
      </w:r>
    </w:p>
    <w:p w14:paraId="083E975A" w14:textId="5245E746" w:rsidR="00280468" w:rsidRPr="003B4CEA" w:rsidRDefault="00C2505A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B4CEA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856E4" w:rsidRPr="003B4CEA">
        <w:rPr>
          <w:rFonts w:ascii="Angsana New" w:hAnsi="Angsana New"/>
          <w:b/>
          <w:bCs/>
          <w:sz w:val="26"/>
          <w:szCs w:val="26"/>
        </w:rPr>
        <w:t>6</w:t>
      </w:r>
      <w:r w:rsidR="00280468" w:rsidRPr="003B4CEA">
        <w:rPr>
          <w:rFonts w:ascii="Angsana New" w:hAnsi="Angsana New"/>
          <w:b/>
          <w:bCs/>
          <w:sz w:val="26"/>
          <w:szCs w:val="26"/>
        </w:rPr>
        <w:t>.</w:t>
      </w:r>
      <w:r w:rsidR="00280468" w:rsidRPr="003B4CEA">
        <w:rPr>
          <w:rFonts w:ascii="Angsana New" w:hAnsi="Angsana New"/>
          <w:b/>
          <w:bCs/>
          <w:sz w:val="26"/>
          <w:szCs w:val="26"/>
        </w:rPr>
        <w:tab/>
      </w:r>
      <w:r w:rsidR="00280468" w:rsidRPr="003B4CEA">
        <w:rPr>
          <w:rFonts w:ascii="Angsana New" w:hAnsi="Angsana New"/>
          <w:b/>
          <w:bCs/>
          <w:sz w:val="26"/>
          <w:szCs w:val="26"/>
          <w:cs/>
        </w:rPr>
        <w:t>สินทรัพย์ภาษีเงินได้รอการตัดบัญชี</w:t>
      </w:r>
    </w:p>
    <w:p w14:paraId="64410387" w14:textId="77777777" w:rsidR="00280468" w:rsidRPr="003B4CEA" w:rsidRDefault="0028046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p w14:paraId="2D3135D9" w14:textId="4F540020" w:rsidR="00280468" w:rsidRPr="003B4CEA" w:rsidRDefault="0028046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ค่าใช้จ่ายภาษีเงินได้สำหรับแต่ละปีสิ้นสุดวันที่ </w:t>
      </w:r>
      <w:r w:rsidRPr="003B4CEA">
        <w:rPr>
          <w:rFonts w:ascii="Angsana New" w:hAnsi="Angsana New"/>
          <w:sz w:val="26"/>
          <w:szCs w:val="26"/>
        </w:rPr>
        <w:t>31</w:t>
      </w:r>
      <w:r w:rsidRPr="003B4CE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Pr="003B4CEA">
        <w:rPr>
          <w:rFonts w:ascii="Angsana New" w:hAnsi="Angsana New"/>
          <w:sz w:val="26"/>
          <w:szCs w:val="26"/>
          <w:cs/>
        </w:rPr>
        <w:t xml:space="preserve"> 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ประกอบด้วย</w:t>
      </w:r>
    </w:p>
    <w:p w14:paraId="53EB9D92" w14:textId="77777777" w:rsidR="00280468" w:rsidRPr="003B4CEA" w:rsidRDefault="0028046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170"/>
        <w:gridCol w:w="270"/>
        <w:gridCol w:w="1260"/>
      </w:tblGrid>
      <w:tr w:rsidR="00280468" w:rsidRPr="003B4CEA" w14:paraId="5CF0F448" w14:textId="77777777" w:rsidTr="00646FCD">
        <w:trPr>
          <w:cantSplit/>
        </w:trPr>
        <w:tc>
          <w:tcPr>
            <w:tcW w:w="4140" w:type="dxa"/>
          </w:tcPr>
          <w:p w14:paraId="1108DEC8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</w:tcPr>
          <w:p w14:paraId="1C5751FC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80468" w:rsidRPr="003B4CEA" w14:paraId="30962D42" w14:textId="77777777" w:rsidTr="00646FCD">
        <w:trPr>
          <w:cantSplit/>
        </w:trPr>
        <w:tc>
          <w:tcPr>
            <w:tcW w:w="4140" w:type="dxa"/>
          </w:tcPr>
          <w:p w14:paraId="22D84FCA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F79C5DB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5DA85BB7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1ED370AC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80468" w:rsidRPr="003B4CEA" w14:paraId="463406C9" w14:textId="77777777" w:rsidTr="00646FCD">
        <w:tc>
          <w:tcPr>
            <w:tcW w:w="4140" w:type="dxa"/>
          </w:tcPr>
          <w:p w14:paraId="0C530E5A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5A5036" w14:textId="6989BBF7" w:rsidR="00280468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48C40654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338EC6" w14:textId="5ECB1771" w:rsidR="00280468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0BF8F5A2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F40810" w14:textId="750FC566" w:rsidR="00280468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74E64133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60373D" w14:textId="674611D1" w:rsidR="00280468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5176EB" w:rsidRPr="003B4CEA" w14:paraId="0A51E128" w14:textId="77777777" w:rsidTr="00646FCD">
        <w:tc>
          <w:tcPr>
            <w:tcW w:w="4140" w:type="dxa"/>
          </w:tcPr>
          <w:p w14:paraId="54F52EE0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</w:tcPr>
          <w:p w14:paraId="5D1429C1" w14:textId="5188DAD6" w:rsidR="005176EB" w:rsidRPr="003B4CEA" w:rsidRDefault="00166F5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70,474</w:t>
            </w:r>
          </w:p>
        </w:tc>
        <w:tc>
          <w:tcPr>
            <w:tcW w:w="270" w:type="dxa"/>
          </w:tcPr>
          <w:p w14:paraId="6992BDE8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8C6398" w14:textId="10287A75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133,48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14:paraId="4DD590CA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2075AB" w14:textId="19605ACF" w:rsidR="005176EB" w:rsidRPr="003B4CEA" w:rsidRDefault="00166F5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70,475</w:t>
            </w:r>
          </w:p>
        </w:tc>
        <w:tc>
          <w:tcPr>
            <w:tcW w:w="270" w:type="dxa"/>
          </w:tcPr>
          <w:p w14:paraId="194EE442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97883B" w14:textId="63A38EA9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124,673</w:t>
            </w:r>
          </w:p>
        </w:tc>
      </w:tr>
      <w:tr w:rsidR="005176EB" w:rsidRPr="003B4CEA" w14:paraId="2202D415" w14:textId="77777777" w:rsidTr="00646FCD">
        <w:tc>
          <w:tcPr>
            <w:tcW w:w="4140" w:type="dxa"/>
          </w:tcPr>
          <w:p w14:paraId="023764F9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14:paraId="222959B9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763DE6A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5841AE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DC7A63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50216D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1F1702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C27B59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76EB" w:rsidRPr="003B4CEA" w14:paraId="751FA0B0" w14:textId="77777777" w:rsidTr="00646FCD">
        <w:tc>
          <w:tcPr>
            <w:tcW w:w="4140" w:type="dxa"/>
          </w:tcPr>
          <w:p w14:paraId="618EFFCB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</w:tcPr>
          <w:p w14:paraId="45F80A9A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7BB9973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FAB302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B23295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4B7CAF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FB1779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C044E4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76EB" w:rsidRPr="003B4CEA" w14:paraId="454866DD" w14:textId="77777777" w:rsidTr="00646FCD">
        <w:tc>
          <w:tcPr>
            <w:tcW w:w="4140" w:type="dxa"/>
          </w:tcPr>
          <w:p w14:paraId="5964732D" w14:textId="77777777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170" w:type="dxa"/>
          </w:tcPr>
          <w:p w14:paraId="7DA36D45" w14:textId="34D00709" w:rsidR="005176EB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18,209</w:t>
            </w:r>
          </w:p>
        </w:tc>
        <w:tc>
          <w:tcPr>
            <w:tcW w:w="270" w:type="dxa"/>
          </w:tcPr>
          <w:p w14:paraId="01A3EDCD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E67D29" w14:textId="096DABFF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64,412</w:t>
            </w:r>
          </w:p>
        </w:tc>
        <w:tc>
          <w:tcPr>
            <w:tcW w:w="270" w:type="dxa"/>
          </w:tcPr>
          <w:p w14:paraId="0D5C3D67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AC5D8B" w14:textId="09E400ED" w:rsidR="005176EB" w:rsidRPr="003B4CEA" w:rsidRDefault="00166F5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24,531</w:t>
            </w:r>
          </w:p>
        </w:tc>
        <w:tc>
          <w:tcPr>
            <w:tcW w:w="270" w:type="dxa"/>
          </w:tcPr>
          <w:p w14:paraId="3D8D5368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C59DEC" w14:textId="11F0AECE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82,701</w:t>
            </w:r>
          </w:p>
        </w:tc>
      </w:tr>
      <w:tr w:rsidR="005176EB" w:rsidRPr="003B4CEA" w14:paraId="594C0D4A" w14:textId="77777777" w:rsidTr="00646FCD">
        <w:tc>
          <w:tcPr>
            <w:tcW w:w="4140" w:type="dxa"/>
          </w:tcPr>
          <w:p w14:paraId="699ACBA9" w14:textId="55A6A4B3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72840854" w14:textId="53E2A6A8" w:rsidR="005176EB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(715)</w:t>
            </w:r>
          </w:p>
        </w:tc>
        <w:tc>
          <w:tcPr>
            <w:tcW w:w="270" w:type="dxa"/>
          </w:tcPr>
          <w:p w14:paraId="4E407AF9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BA710F" w14:textId="011ED2C2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(10,150)</w:t>
            </w:r>
          </w:p>
        </w:tc>
        <w:tc>
          <w:tcPr>
            <w:tcW w:w="270" w:type="dxa"/>
          </w:tcPr>
          <w:p w14:paraId="7D9014AD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7634F3" w14:textId="161BCF37" w:rsidR="005176EB" w:rsidRPr="003B4CEA" w:rsidRDefault="00166F5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(715)</w:t>
            </w:r>
          </w:p>
        </w:tc>
        <w:tc>
          <w:tcPr>
            <w:tcW w:w="270" w:type="dxa"/>
          </w:tcPr>
          <w:p w14:paraId="20DA0ABF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DB0B44" w14:textId="0BED40E2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(10,150)</w:t>
            </w:r>
          </w:p>
        </w:tc>
      </w:tr>
      <w:tr w:rsidR="005176EB" w:rsidRPr="003B4CEA" w14:paraId="2C024CC3" w14:textId="77777777" w:rsidTr="00646FCD">
        <w:tc>
          <w:tcPr>
            <w:tcW w:w="4140" w:type="dxa"/>
          </w:tcPr>
          <w:p w14:paraId="50260F5D" w14:textId="1944810C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ตัด</w:t>
            </w: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บัญชีสินทรัพย์ไม่มีตัวตนอื่น</w:t>
            </w:r>
          </w:p>
        </w:tc>
        <w:tc>
          <w:tcPr>
            <w:tcW w:w="1170" w:type="dxa"/>
          </w:tcPr>
          <w:p w14:paraId="5F28405E" w14:textId="2B68E076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3A5155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4EF509" w14:textId="16881D98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460</w:t>
            </w:r>
          </w:p>
        </w:tc>
        <w:tc>
          <w:tcPr>
            <w:tcW w:w="270" w:type="dxa"/>
          </w:tcPr>
          <w:p w14:paraId="3E1B14DD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FC3DC6" w14:textId="07720923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DAA673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307B98" w14:textId="27DECB36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460</w:t>
            </w:r>
          </w:p>
        </w:tc>
      </w:tr>
      <w:tr w:rsidR="005176EB" w:rsidRPr="003B4CEA" w14:paraId="2EFAEF3D" w14:textId="77777777" w:rsidTr="00646FCD">
        <w:tc>
          <w:tcPr>
            <w:tcW w:w="4140" w:type="dxa"/>
          </w:tcPr>
          <w:p w14:paraId="6F47A6CF" w14:textId="4D9EF8E3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ตัดบัญชีเงินลงทุนในบริษัทย่อย</w:t>
            </w:r>
          </w:p>
        </w:tc>
        <w:tc>
          <w:tcPr>
            <w:tcW w:w="1170" w:type="dxa"/>
          </w:tcPr>
          <w:p w14:paraId="2AD74877" w14:textId="7177CAF5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03BB0C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2B8F94" w14:textId="7EE3FDC6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367</w:t>
            </w:r>
          </w:p>
        </w:tc>
        <w:tc>
          <w:tcPr>
            <w:tcW w:w="270" w:type="dxa"/>
          </w:tcPr>
          <w:p w14:paraId="043000E7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09F531E" w14:textId="3CD52CC7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447E64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B189A9" w14:textId="2926976F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367</w:t>
            </w:r>
          </w:p>
        </w:tc>
      </w:tr>
      <w:tr w:rsidR="005176EB" w:rsidRPr="003B4CEA" w14:paraId="0D58E323" w14:textId="77777777" w:rsidTr="00646FCD">
        <w:tc>
          <w:tcPr>
            <w:tcW w:w="4140" w:type="dxa"/>
          </w:tcPr>
          <w:p w14:paraId="53E21FAA" w14:textId="00ABCFC1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170" w:type="dxa"/>
          </w:tcPr>
          <w:p w14:paraId="24E58D88" w14:textId="77777777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736CE8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25B33C" w14:textId="77777777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59CC0E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F604F5" w14:textId="59239673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291CF9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493A92" w14:textId="488C355F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(40)</w:t>
            </w:r>
          </w:p>
        </w:tc>
      </w:tr>
      <w:tr w:rsidR="005176EB" w:rsidRPr="003B4CEA" w14:paraId="39BF009C" w14:textId="77777777" w:rsidTr="00646FCD">
        <w:tc>
          <w:tcPr>
            <w:tcW w:w="4140" w:type="dxa"/>
          </w:tcPr>
          <w:p w14:paraId="63E4EB57" w14:textId="4647DA9C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025551A" w14:textId="577CDD64" w:rsidR="005176EB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270" w:type="dxa"/>
          </w:tcPr>
          <w:p w14:paraId="133EA0E3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AEE128" w14:textId="03626C89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1,361</w:t>
            </w:r>
          </w:p>
        </w:tc>
        <w:tc>
          <w:tcPr>
            <w:tcW w:w="270" w:type="dxa"/>
          </w:tcPr>
          <w:p w14:paraId="24009A51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2CE6A6" w14:textId="59BADDB6" w:rsidR="005176EB" w:rsidRPr="003B4CEA" w:rsidRDefault="00166F5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(170)</w:t>
            </w:r>
          </w:p>
        </w:tc>
        <w:tc>
          <w:tcPr>
            <w:tcW w:w="270" w:type="dxa"/>
          </w:tcPr>
          <w:p w14:paraId="4399443F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DC0BD6" w14:textId="7CA87228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638</w:t>
            </w:r>
          </w:p>
        </w:tc>
      </w:tr>
      <w:tr w:rsidR="005176EB" w:rsidRPr="003B4CEA" w14:paraId="1647EB5C" w14:textId="77777777" w:rsidTr="00646FCD">
        <w:tc>
          <w:tcPr>
            <w:tcW w:w="4140" w:type="dxa"/>
          </w:tcPr>
          <w:p w14:paraId="6F8741C7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270" w:right="-108" w:hanging="270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ประมาณการหนี้สินผลประโยชน์พนักงาน</w:t>
            </w:r>
          </w:p>
        </w:tc>
        <w:tc>
          <w:tcPr>
            <w:tcW w:w="1170" w:type="dxa"/>
          </w:tcPr>
          <w:p w14:paraId="32F358B8" w14:textId="43D0B2DC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9F5433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6DFBB3" w14:textId="77777777" w:rsidR="005176EB" w:rsidRPr="003B4CEA" w:rsidRDefault="005176EB" w:rsidP="003B4C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5DCD54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9AFE68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1ED563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ED2F9A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5F63" w:rsidRPr="003B4CEA" w14:paraId="20985E99" w14:textId="77777777" w:rsidTr="00646FCD">
        <w:tc>
          <w:tcPr>
            <w:tcW w:w="4140" w:type="dxa"/>
          </w:tcPr>
          <w:p w14:paraId="601CD5AD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270" w:right="-108" w:hanging="18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70" w:type="dxa"/>
          </w:tcPr>
          <w:p w14:paraId="4D3E42F6" w14:textId="2C478D90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(2,062)</w:t>
            </w:r>
          </w:p>
        </w:tc>
        <w:tc>
          <w:tcPr>
            <w:tcW w:w="270" w:type="dxa"/>
          </w:tcPr>
          <w:p w14:paraId="689BAD88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5D3643" w14:textId="494130D4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(76)</w:t>
            </w:r>
          </w:p>
        </w:tc>
        <w:tc>
          <w:tcPr>
            <w:tcW w:w="270" w:type="dxa"/>
          </w:tcPr>
          <w:p w14:paraId="0DF78BD9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BCBFB3" w14:textId="79EC546E" w:rsidR="00C05F63" w:rsidRPr="003B4CEA" w:rsidRDefault="00166F5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(1,488)</w:t>
            </w:r>
          </w:p>
        </w:tc>
        <w:tc>
          <w:tcPr>
            <w:tcW w:w="270" w:type="dxa"/>
          </w:tcPr>
          <w:p w14:paraId="201314E4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1520CF" w14:textId="0EDDF2A6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(1,221)</w:t>
            </w:r>
          </w:p>
        </w:tc>
      </w:tr>
      <w:tr w:rsidR="00C05F63" w:rsidRPr="003B4CEA" w14:paraId="1A8A7ADC" w14:textId="77777777" w:rsidTr="00646FCD">
        <w:tc>
          <w:tcPr>
            <w:tcW w:w="4140" w:type="dxa"/>
          </w:tcPr>
          <w:p w14:paraId="4F4ECF31" w14:textId="5EFD1464" w:rsidR="00C05F63" w:rsidRPr="003B4CEA" w:rsidRDefault="00C05F63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ประมาณการหนี้สินผลประโยชน์อื่นของพนักงาน</w:t>
            </w:r>
          </w:p>
        </w:tc>
        <w:tc>
          <w:tcPr>
            <w:tcW w:w="1170" w:type="dxa"/>
          </w:tcPr>
          <w:p w14:paraId="1D6F62B2" w14:textId="2E0433F2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5529FC9D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CCE47B" w14:textId="77777777" w:rsidR="00C05F63" w:rsidRPr="003B4CEA" w:rsidRDefault="00C05F63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662D88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ED94FF" w14:textId="77777777" w:rsidR="00C05F63" w:rsidRPr="003B4CEA" w:rsidRDefault="00C05F63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79C545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919840" w14:textId="77777777" w:rsidR="00C05F63" w:rsidRPr="003B4CEA" w:rsidRDefault="00C05F63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5F63" w:rsidRPr="003B4CEA" w14:paraId="26CA324D" w14:textId="77777777" w:rsidTr="00646FCD">
        <w:tc>
          <w:tcPr>
            <w:tcW w:w="4140" w:type="dxa"/>
          </w:tcPr>
          <w:p w14:paraId="2E83D287" w14:textId="77777777" w:rsidR="00C05F63" w:rsidRPr="003B4CEA" w:rsidRDefault="00C05F63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123057EB" w14:textId="0A12220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</w:tcPr>
          <w:p w14:paraId="63A981CD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E56E7C" w14:textId="0E6FF97E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5,672</w:t>
            </w:r>
          </w:p>
        </w:tc>
        <w:tc>
          <w:tcPr>
            <w:tcW w:w="270" w:type="dxa"/>
          </w:tcPr>
          <w:p w14:paraId="14CC8329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D075F8" w14:textId="77777777" w:rsidR="00C05F63" w:rsidRPr="003B4CEA" w:rsidRDefault="00C05F63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4A55CD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CA87D7" w14:textId="77777777" w:rsidR="00C05F63" w:rsidRPr="003B4CEA" w:rsidRDefault="00C05F63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5F63" w:rsidRPr="003B4CEA" w14:paraId="3E239E1D" w14:textId="77777777" w:rsidTr="00646FCD">
        <w:tc>
          <w:tcPr>
            <w:tcW w:w="4140" w:type="dxa"/>
          </w:tcPr>
          <w:p w14:paraId="35F87CBB" w14:textId="77777777" w:rsidR="00C05F63" w:rsidRPr="003B4CEA" w:rsidRDefault="00C05F63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18D5D3B9" w14:textId="408ACCDA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7,557</w:t>
            </w:r>
          </w:p>
        </w:tc>
        <w:tc>
          <w:tcPr>
            <w:tcW w:w="270" w:type="dxa"/>
          </w:tcPr>
          <w:p w14:paraId="5E28261D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4B126F" w14:textId="6E97FD78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5,41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</w:tcPr>
          <w:p w14:paraId="6C0EF560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E867E7" w14:textId="77777777" w:rsidR="00C05F63" w:rsidRPr="003B4CEA" w:rsidRDefault="00C05F63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E6BE7E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26BCBE" w14:textId="77777777" w:rsidR="00C05F63" w:rsidRPr="003B4CEA" w:rsidRDefault="00C05F63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5F63" w:rsidRPr="003B4CEA" w14:paraId="16601E0C" w14:textId="77777777" w:rsidTr="00646FCD">
        <w:tc>
          <w:tcPr>
            <w:tcW w:w="4140" w:type="dxa"/>
          </w:tcPr>
          <w:p w14:paraId="3B39A5DB" w14:textId="69838884" w:rsidR="00C05F63" w:rsidRPr="003B4CEA" w:rsidRDefault="00C05F63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70" w:type="dxa"/>
          </w:tcPr>
          <w:p w14:paraId="2D9C8A6B" w14:textId="5FC01E82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774</w:t>
            </w:r>
          </w:p>
        </w:tc>
        <w:tc>
          <w:tcPr>
            <w:tcW w:w="270" w:type="dxa"/>
          </w:tcPr>
          <w:p w14:paraId="6976E5C3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596134" w14:textId="5BC4C3C1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(391)</w:t>
            </w:r>
          </w:p>
        </w:tc>
        <w:tc>
          <w:tcPr>
            <w:tcW w:w="270" w:type="dxa"/>
          </w:tcPr>
          <w:p w14:paraId="2CF2C8EE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131F69" w14:textId="5B0E57C9" w:rsidR="00C05F63" w:rsidRPr="003B4CEA" w:rsidRDefault="00166F5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(165)</w:t>
            </w:r>
          </w:p>
        </w:tc>
        <w:tc>
          <w:tcPr>
            <w:tcW w:w="270" w:type="dxa"/>
          </w:tcPr>
          <w:p w14:paraId="6DA8EDE3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BB094A" w14:textId="21E38F94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988</w:t>
            </w:r>
          </w:p>
        </w:tc>
      </w:tr>
      <w:tr w:rsidR="00C05F63" w:rsidRPr="003B4CEA" w14:paraId="74B6C072" w14:textId="77777777" w:rsidTr="00646FCD">
        <w:tc>
          <w:tcPr>
            <w:tcW w:w="4140" w:type="dxa"/>
          </w:tcPr>
          <w:p w14:paraId="3805FEDA" w14:textId="6812E68B" w:rsidR="00C05F63" w:rsidRPr="003B4CEA" w:rsidRDefault="00C05F63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70" w:type="dxa"/>
          </w:tcPr>
          <w:p w14:paraId="590EBE12" w14:textId="75C305FA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1,190</w:t>
            </w:r>
          </w:p>
        </w:tc>
        <w:tc>
          <w:tcPr>
            <w:tcW w:w="270" w:type="dxa"/>
          </w:tcPr>
          <w:p w14:paraId="259EA051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790CDB" w14:textId="7B5DAAD1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(3,934)</w:t>
            </w:r>
          </w:p>
        </w:tc>
        <w:tc>
          <w:tcPr>
            <w:tcW w:w="270" w:type="dxa"/>
          </w:tcPr>
          <w:p w14:paraId="2BEF07B3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072536" w14:textId="4AECA336" w:rsidR="00C05F63" w:rsidRPr="003B4CEA" w:rsidRDefault="00166F5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1,479</w:t>
            </w:r>
          </w:p>
        </w:tc>
        <w:tc>
          <w:tcPr>
            <w:tcW w:w="270" w:type="dxa"/>
          </w:tcPr>
          <w:p w14:paraId="092B5187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E35167" w14:textId="766DE641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(2,903)</w:t>
            </w:r>
          </w:p>
        </w:tc>
      </w:tr>
      <w:tr w:rsidR="00C05F63" w:rsidRPr="003B4CEA" w14:paraId="3D98850A" w14:textId="77777777" w:rsidTr="00646FCD">
        <w:tc>
          <w:tcPr>
            <w:tcW w:w="4140" w:type="dxa"/>
          </w:tcPr>
          <w:p w14:paraId="7775973F" w14:textId="77777777" w:rsidR="00C05F63" w:rsidRPr="003B4CEA" w:rsidRDefault="00C05F63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70" w:type="dxa"/>
          </w:tcPr>
          <w:p w14:paraId="75384E7C" w14:textId="55C941F4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C27DBF8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2E6260" w14:textId="67E561D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221</w:t>
            </w:r>
          </w:p>
        </w:tc>
        <w:tc>
          <w:tcPr>
            <w:tcW w:w="270" w:type="dxa"/>
          </w:tcPr>
          <w:p w14:paraId="3E81004D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F55486" w14:textId="733E315F" w:rsidR="00C05F63" w:rsidRPr="003B4CEA" w:rsidRDefault="00166F5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FB88E9D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4419A4" w14:textId="0ACB2BBB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C05F63" w:rsidRPr="003B4CEA" w14:paraId="73EE5F6E" w14:textId="77777777" w:rsidTr="00646FCD">
        <w:tc>
          <w:tcPr>
            <w:tcW w:w="4140" w:type="dxa"/>
          </w:tcPr>
          <w:p w14:paraId="1F34B005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516C0F" w14:textId="0B6BAD95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95,627</w:t>
            </w:r>
          </w:p>
        </w:tc>
        <w:tc>
          <w:tcPr>
            <w:tcW w:w="270" w:type="dxa"/>
          </w:tcPr>
          <w:p w14:paraId="25AB56CA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2D46F8" w14:textId="354D9369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196,845</w:t>
            </w:r>
          </w:p>
        </w:tc>
        <w:tc>
          <w:tcPr>
            <w:tcW w:w="270" w:type="dxa"/>
          </w:tcPr>
          <w:p w14:paraId="19086BCB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1BFA19" w14:textId="7C1CECCC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93,949</w:t>
            </w:r>
          </w:p>
        </w:tc>
        <w:tc>
          <w:tcPr>
            <w:tcW w:w="270" w:type="dxa"/>
          </w:tcPr>
          <w:p w14:paraId="1356897F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E57CB7" w14:textId="0FDB5A41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195,550</w:t>
            </w:r>
          </w:p>
        </w:tc>
      </w:tr>
    </w:tbl>
    <w:p w14:paraId="1ACFEEFB" w14:textId="77777777" w:rsidR="009D0856" w:rsidRPr="003B4CEA" w:rsidRDefault="009D0856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p w14:paraId="7778DC45" w14:textId="77777777" w:rsidR="002856E4" w:rsidRPr="003B4CEA" w:rsidRDefault="002856E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br w:type="page"/>
      </w:r>
    </w:p>
    <w:p w14:paraId="19756E57" w14:textId="5EC64603" w:rsidR="00280468" w:rsidRPr="003B4CEA" w:rsidRDefault="0028046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ทางบัญชีโดยใช้อัตราภาษีสำหรับแต่ละปีสิ้นสุดวันที่ </w:t>
      </w:r>
      <w:r w:rsidRPr="003B4CEA">
        <w:rPr>
          <w:rFonts w:ascii="Angsana New" w:hAnsi="Angsana New"/>
          <w:sz w:val="26"/>
          <w:szCs w:val="26"/>
        </w:rPr>
        <w:t>31</w:t>
      </w:r>
      <w:r w:rsidRPr="003B4CE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Pr="003B4CEA">
        <w:rPr>
          <w:rFonts w:ascii="Angsana New" w:hAnsi="Angsana New"/>
          <w:sz w:val="26"/>
          <w:szCs w:val="26"/>
          <w:cs/>
        </w:rPr>
        <w:t xml:space="preserve"> 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4916C583" w14:textId="77777777" w:rsidR="00280468" w:rsidRPr="003B4CEA" w:rsidRDefault="0028046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728" w:type="dxa"/>
        <w:tblLayout w:type="fixed"/>
        <w:tblLook w:val="0000" w:firstRow="0" w:lastRow="0" w:firstColumn="0" w:lastColumn="0" w:noHBand="0" w:noVBand="0"/>
      </w:tblPr>
      <w:tblGrid>
        <w:gridCol w:w="4158"/>
        <w:gridCol w:w="1210"/>
        <w:gridCol w:w="236"/>
        <w:gridCol w:w="1194"/>
        <w:gridCol w:w="236"/>
        <w:gridCol w:w="1194"/>
        <w:gridCol w:w="236"/>
        <w:gridCol w:w="1264"/>
      </w:tblGrid>
      <w:tr w:rsidR="00280468" w:rsidRPr="003B4CEA" w14:paraId="412B34E4" w14:textId="77777777" w:rsidTr="00494A3A">
        <w:trPr>
          <w:cantSplit/>
        </w:trPr>
        <w:tc>
          <w:tcPr>
            <w:tcW w:w="4158" w:type="dxa"/>
          </w:tcPr>
          <w:p w14:paraId="09A41E7D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0" w:type="dxa"/>
            <w:gridSpan w:val="7"/>
            <w:tcBorders>
              <w:bottom w:val="single" w:sz="4" w:space="0" w:color="auto"/>
            </w:tcBorders>
          </w:tcPr>
          <w:p w14:paraId="78326A76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80468" w:rsidRPr="003B4CEA" w14:paraId="503E9DA2" w14:textId="77777777" w:rsidTr="00494A3A">
        <w:trPr>
          <w:cantSplit/>
        </w:trPr>
        <w:tc>
          <w:tcPr>
            <w:tcW w:w="4158" w:type="dxa"/>
          </w:tcPr>
          <w:p w14:paraId="3198EAC4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0" w:type="dxa"/>
            <w:gridSpan w:val="3"/>
            <w:tcBorders>
              <w:bottom w:val="single" w:sz="4" w:space="0" w:color="auto"/>
            </w:tcBorders>
          </w:tcPr>
          <w:p w14:paraId="5273362C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28F20F13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</w:tcPr>
          <w:p w14:paraId="6939249E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80468" w:rsidRPr="003B4CEA" w14:paraId="32B4E8AD" w14:textId="77777777" w:rsidTr="00494A3A">
        <w:tc>
          <w:tcPr>
            <w:tcW w:w="4158" w:type="dxa"/>
          </w:tcPr>
          <w:p w14:paraId="0D3240B2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5BE8B545" w14:textId="7CE8AB31" w:rsidR="00280468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097EF249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621824E" w14:textId="2B2504DE" w:rsidR="00280468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2E90D57C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055AC626" w14:textId="6223CD7E" w:rsidR="00280468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067059F4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F379752" w14:textId="024D431D" w:rsidR="00280468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1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AC0226" w:rsidRPr="003B4CEA" w14:paraId="23148A33" w14:textId="77777777" w:rsidTr="00494A3A">
        <w:tc>
          <w:tcPr>
            <w:tcW w:w="4158" w:type="dxa"/>
          </w:tcPr>
          <w:p w14:paraId="614EFE0D" w14:textId="77777777" w:rsidR="00AC0226" w:rsidRPr="003B4CEA" w:rsidRDefault="00AC02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2E752452" w14:textId="77777777" w:rsidR="00AC0226" w:rsidRPr="003B4CEA" w:rsidRDefault="00AC02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FF3155" w14:textId="77777777" w:rsidR="00AC0226" w:rsidRPr="003B4CEA" w:rsidRDefault="00AC02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7F147805" w14:textId="77777777" w:rsidR="00AC0226" w:rsidRPr="003B4CEA" w:rsidRDefault="00AC02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4D5878" w14:textId="77777777" w:rsidR="00AC0226" w:rsidRPr="003B4CEA" w:rsidRDefault="00AC02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6547C8C9" w14:textId="77777777" w:rsidR="00AC0226" w:rsidRPr="003B4CEA" w:rsidRDefault="00AC02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EEB505" w14:textId="77777777" w:rsidR="00AC0226" w:rsidRPr="003B4CEA" w:rsidRDefault="00AC02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9A326CF" w14:textId="77777777" w:rsidR="00AC0226" w:rsidRPr="003B4CEA" w:rsidRDefault="00AC02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76EB" w:rsidRPr="003B4CEA" w14:paraId="64A4597E" w14:textId="77777777" w:rsidTr="00494A3A">
        <w:tc>
          <w:tcPr>
            <w:tcW w:w="4158" w:type="dxa"/>
          </w:tcPr>
          <w:p w14:paraId="66068670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23607492" w14:textId="04E703E8" w:rsidR="005176EB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222,660</w:t>
            </w:r>
          </w:p>
        </w:tc>
        <w:tc>
          <w:tcPr>
            <w:tcW w:w="236" w:type="dxa"/>
          </w:tcPr>
          <w:p w14:paraId="4664BE82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21ED6748" w14:textId="65EFCCDE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238,051</w:t>
            </w:r>
          </w:p>
        </w:tc>
        <w:tc>
          <w:tcPr>
            <w:tcW w:w="236" w:type="dxa"/>
          </w:tcPr>
          <w:p w14:paraId="2B9FF7C5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32F10667" w14:textId="00CDA07D" w:rsidR="005176EB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217,053</w:t>
            </w:r>
          </w:p>
        </w:tc>
        <w:tc>
          <w:tcPr>
            <w:tcW w:w="236" w:type="dxa"/>
          </w:tcPr>
          <w:p w14:paraId="638F5BFB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0DC89FBA" w14:textId="1D3F6E1C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422,501</w:t>
            </w:r>
          </w:p>
        </w:tc>
      </w:tr>
      <w:tr w:rsidR="005176EB" w:rsidRPr="003B4CEA" w14:paraId="3758057D" w14:textId="77777777" w:rsidTr="00494A3A">
        <w:tc>
          <w:tcPr>
            <w:tcW w:w="4158" w:type="dxa"/>
          </w:tcPr>
          <w:p w14:paraId="100A1616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</w:tcPr>
          <w:p w14:paraId="6DFDFF44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4436B329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0184159F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3E338D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444C8A4E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62AEB9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2FD5C7A0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176EB" w:rsidRPr="003B4CEA" w14:paraId="6BAD1B1A" w14:textId="77777777" w:rsidTr="00494A3A">
        <w:tc>
          <w:tcPr>
            <w:tcW w:w="4158" w:type="dxa"/>
          </w:tcPr>
          <w:p w14:paraId="46D7675F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3B4CEA">
              <w:rPr>
                <w:rFonts w:ascii="Angsana New" w:eastAsia="Cordia New" w:hAnsi="Angsana New"/>
                <w:sz w:val="26"/>
                <w:szCs w:val="26"/>
              </w:rPr>
              <w:t>20</w:t>
            </w:r>
          </w:p>
        </w:tc>
        <w:tc>
          <w:tcPr>
            <w:tcW w:w="1210" w:type="dxa"/>
          </w:tcPr>
          <w:p w14:paraId="50A594FB" w14:textId="512C6D75" w:rsidR="005176EB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44,532</w:t>
            </w:r>
          </w:p>
        </w:tc>
        <w:tc>
          <w:tcPr>
            <w:tcW w:w="236" w:type="dxa"/>
          </w:tcPr>
          <w:p w14:paraId="7B51497B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87CEDE3" w14:textId="1D3CDC4C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47,610</w:t>
            </w:r>
          </w:p>
        </w:tc>
        <w:tc>
          <w:tcPr>
            <w:tcW w:w="236" w:type="dxa"/>
          </w:tcPr>
          <w:p w14:paraId="6BBF278E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F5D69CD" w14:textId="154BB07D" w:rsidR="005176EB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43,411</w:t>
            </w:r>
          </w:p>
        </w:tc>
        <w:tc>
          <w:tcPr>
            <w:tcW w:w="236" w:type="dxa"/>
          </w:tcPr>
          <w:p w14:paraId="5DB090A6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9AA0C77" w14:textId="532CD43B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84,500</w:t>
            </w:r>
          </w:p>
        </w:tc>
      </w:tr>
      <w:tr w:rsidR="005176EB" w:rsidRPr="003B4CEA" w14:paraId="06AD5D44" w14:textId="77777777" w:rsidTr="00494A3A">
        <w:tc>
          <w:tcPr>
            <w:tcW w:w="4158" w:type="dxa"/>
          </w:tcPr>
          <w:p w14:paraId="6AF5A788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บวก (หัก) </w:t>
            </w:r>
            <w:r w:rsidRPr="003B4CEA">
              <w:rPr>
                <w:rFonts w:ascii="Angsana New" w:eastAsia="Cordia New" w:hAnsi="Angsana New"/>
                <w:sz w:val="26"/>
                <w:szCs w:val="26"/>
              </w:rPr>
              <w:t xml:space="preserve">: </w:t>
            </w: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ผลกระทบทางภาษีจาก</w:t>
            </w:r>
          </w:p>
        </w:tc>
        <w:tc>
          <w:tcPr>
            <w:tcW w:w="1210" w:type="dxa"/>
          </w:tcPr>
          <w:p w14:paraId="6D290C9B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D58E6B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4DC57F4E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B1A469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35FD1827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9458FF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B271DC1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76EB" w:rsidRPr="003B4CEA" w14:paraId="027EB1FD" w14:textId="77777777" w:rsidTr="00494A3A">
        <w:tc>
          <w:tcPr>
            <w:tcW w:w="4158" w:type="dxa"/>
          </w:tcPr>
          <w:p w14:paraId="57EFC17C" w14:textId="00A76F62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900"/>
              </w:tabs>
              <w:ind w:left="182" w:hanging="18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การไม่ได้</w:t>
            </w:r>
            <w:r w:rsidR="00904841" w:rsidRPr="003B4CEA">
              <w:rPr>
                <w:rFonts w:ascii="Angsana New" w:eastAsia="Cordia New" w:hAnsi="Angsana New" w:hint="cs"/>
                <w:sz w:val="26"/>
                <w:szCs w:val="26"/>
                <w:cs/>
              </w:rPr>
              <w:t>รับรู้สินทรัพย์ภาษีเงินได้รอการตัดบัญชี</w:t>
            </w:r>
          </w:p>
        </w:tc>
        <w:tc>
          <w:tcPr>
            <w:tcW w:w="1210" w:type="dxa"/>
          </w:tcPr>
          <w:p w14:paraId="23DE8B70" w14:textId="4E7043E7" w:rsidR="005176EB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45,180</w:t>
            </w:r>
          </w:p>
        </w:tc>
        <w:tc>
          <w:tcPr>
            <w:tcW w:w="236" w:type="dxa"/>
          </w:tcPr>
          <w:p w14:paraId="2B9815EA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48D7DC4" w14:textId="0DF64E9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105,462</w:t>
            </w:r>
          </w:p>
        </w:tc>
        <w:tc>
          <w:tcPr>
            <w:tcW w:w="236" w:type="dxa"/>
          </w:tcPr>
          <w:p w14:paraId="431E6DD1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167CBD0" w14:textId="635C2328" w:rsidR="005176EB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45,167</w:t>
            </w:r>
          </w:p>
        </w:tc>
        <w:tc>
          <w:tcPr>
            <w:tcW w:w="236" w:type="dxa"/>
          </w:tcPr>
          <w:p w14:paraId="060298B9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2CA9A07D" w14:textId="79D6AE60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105,448</w:t>
            </w:r>
          </w:p>
        </w:tc>
      </w:tr>
      <w:tr w:rsidR="005176EB" w:rsidRPr="003B4CEA" w14:paraId="07A9A81F" w14:textId="77777777" w:rsidTr="00494A3A">
        <w:tc>
          <w:tcPr>
            <w:tcW w:w="4158" w:type="dxa"/>
          </w:tcPr>
          <w:p w14:paraId="33823000" w14:textId="77777777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900"/>
              </w:tabs>
              <w:ind w:left="182" w:hanging="18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ใช้ผลขาดทุนสะสมทางภาษีของงวดก่อน</w:t>
            </w:r>
          </w:p>
        </w:tc>
        <w:tc>
          <w:tcPr>
            <w:tcW w:w="1210" w:type="dxa"/>
          </w:tcPr>
          <w:p w14:paraId="247841F9" w14:textId="7BC1D93D" w:rsidR="005176EB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(41)</w:t>
            </w:r>
          </w:p>
        </w:tc>
        <w:tc>
          <w:tcPr>
            <w:tcW w:w="236" w:type="dxa"/>
          </w:tcPr>
          <w:p w14:paraId="3487BC5C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5651D329" w14:textId="4A36DFB9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1C1EBF83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62A5C27B" w14:textId="5AE00A33" w:rsidR="005176EB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(41)</w:t>
            </w:r>
          </w:p>
        </w:tc>
        <w:tc>
          <w:tcPr>
            <w:tcW w:w="236" w:type="dxa"/>
          </w:tcPr>
          <w:p w14:paraId="0C22C3E0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2CC11E06" w14:textId="232A89A3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</w:tr>
      <w:tr w:rsidR="005176EB" w:rsidRPr="003B4CEA" w14:paraId="5C2C71AB" w14:textId="77777777" w:rsidTr="00494A3A">
        <w:tc>
          <w:tcPr>
            <w:tcW w:w="4158" w:type="dxa"/>
          </w:tcPr>
          <w:p w14:paraId="12A35BDF" w14:textId="77777777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900"/>
              </w:tabs>
              <w:ind w:left="182" w:hanging="18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210" w:type="dxa"/>
          </w:tcPr>
          <w:p w14:paraId="20082CBE" w14:textId="5DD9897B" w:rsidR="005176EB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14,075</w:t>
            </w:r>
          </w:p>
        </w:tc>
        <w:tc>
          <w:tcPr>
            <w:tcW w:w="236" w:type="dxa"/>
          </w:tcPr>
          <w:p w14:paraId="74A9275F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8586A1D" w14:textId="70783800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49,507</w:t>
            </w:r>
          </w:p>
        </w:tc>
        <w:tc>
          <w:tcPr>
            <w:tcW w:w="236" w:type="dxa"/>
          </w:tcPr>
          <w:p w14:paraId="12EBA518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52932ED" w14:textId="688431B9" w:rsidR="005176EB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7,981</w:t>
            </w:r>
          </w:p>
        </w:tc>
        <w:tc>
          <w:tcPr>
            <w:tcW w:w="236" w:type="dxa"/>
          </w:tcPr>
          <w:p w14:paraId="4893AA8E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402D82F" w14:textId="7648630D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5,602</w:t>
            </w:r>
          </w:p>
        </w:tc>
      </w:tr>
      <w:tr w:rsidR="00C05F63" w:rsidRPr="003B4CEA" w14:paraId="134D0F1E" w14:textId="77777777" w:rsidTr="00494A3A">
        <w:tc>
          <w:tcPr>
            <w:tcW w:w="4158" w:type="dxa"/>
          </w:tcPr>
          <w:p w14:paraId="05E38D91" w14:textId="38D8F6E1" w:rsidR="00C05F63" w:rsidRPr="003B4CEA" w:rsidRDefault="00C05F63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900"/>
              </w:tabs>
              <w:ind w:left="182" w:hanging="18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กำไรจากการขายและเช่ากลับคืน</w:t>
            </w:r>
          </w:p>
        </w:tc>
        <w:tc>
          <w:tcPr>
            <w:tcW w:w="1210" w:type="dxa"/>
          </w:tcPr>
          <w:p w14:paraId="05BAAA74" w14:textId="6445B595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(5,550)</w:t>
            </w:r>
          </w:p>
        </w:tc>
        <w:tc>
          <w:tcPr>
            <w:tcW w:w="236" w:type="dxa"/>
          </w:tcPr>
          <w:p w14:paraId="6529CF26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FFCC8B0" w14:textId="60DB842E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(5,734)</w:t>
            </w:r>
          </w:p>
        </w:tc>
        <w:tc>
          <w:tcPr>
            <w:tcW w:w="236" w:type="dxa"/>
          </w:tcPr>
          <w:p w14:paraId="6FABC048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2AFC7AC6" w14:textId="6057D738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32FED812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75B3F1B8" w14:textId="79E82604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</w:tr>
      <w:tr w:rsidR="00C05F63" w:rsidRPr="003B4CEA" w14:paraId="1B54E2A0" w14:textId="77777777" w:rsidTr="00494A3A">
        <w:tc>
          <w:tcPr>
            <w:tcW w:w="4158" w:type="dxa"/>
          </w:tcPr>
          <w:p w14:paraId="30118ADC" w14:textId="42C36B36" w:rsidR="00C05F63" w:rsidRPr="003B4CEA" w:rsidRDefault="00C05F63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900"/>
              </w:tabs>
              <w:ind w:left="182" w:hanging="18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 w:hint="cs"/>
                <w:sz w:val="26"/>
                <w:szCs w:val="26"/>
                <w:cs/>
              </w:rPr>
              <w:t>ผลประโยชน์</w:t>
            </w:r>
            <w:r w:rsidR="00655597">
              <w:rPr>
                <w:rFonts w:ascii="Angsana New" w:eastAsia="Cordia New" w:hAnsi="Angsana New" w:hint="cs"/>
                <w:sz w:val="26"/>
                <w:szCs w:val="26"/>
                <w:cs/>
              </w:rPr>
              <w:t>ของ</w:t>
            </w:r>
            <w:r w:rsidRPr="003B4CEA">
              <w:rPr>
                <w:rFonts w:ascii="Angsana New" w:eastAsia="Cordia New" w:hAnsi="Angsana New" w:hint="cs"/>
                <w:sz w:val="26"/>
                <w:szCs w:val="26"/>
                <w:cs/>
              </w:rPr>
              <w:t>พนักงานโอนย้าย</w:t>
            </w:r>
          </w:p>
        </w:tc>
        <w:tc>
          <w:tcPr>
            <w:tcW w:w="1210" w:type="dxa"/>
          </w:tcPr>
          <w:p w14:paraId="2C08D651" w14:textId="78E34C65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(2,569)</w:t>
            </w:r>
          </w:p>
        </w:tc>
        <w:tc>
          <w:tcPr>
            <w:tcW w:w="236" w:type="dxa"/>
          </w:tcPr>
          <w:p w14:paraId="6A12A456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683758F2" w14:textId="5F6A3340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2E5C36B9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22AC25E2" w14:textId="72BA8048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(2,569)</w:t>
            </w:r>
          </w:p>
        </w:tc>
        <w:tc>
          <w:tcPr>
            <w:tcW w:w="236" w:type="dxa"/>
          </w:tcPr>
          <w:p w14:paraId="41361E4D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4354996" w14:textId="542420AD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</w:tr>
      <w:tr w:rsidR="00C05F63" w:rsidRPr="003B4CEA" w14:paraId="0974F622" w14:textId="77777777" w:rsidTr="00494A3A">
        <w:tc>
          <w:tcPr>
            <w:tcW w:w="4158" w:type="dxa"/>
          </w:tcPr>
          <w:p w14:paraId="2286D384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3B4CEA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296D3C0E" w14:textId="045F941D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95,627</w:t>
            </w:r>
          </w:p>
        </w:tc>
        <w:tc>
          <w:tcPr>
            <w:tcW w:w="236" w:type="dxa"/>
          </w:tcPr>
          <w:p w14:paraId="5EA5BB67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171341DA" w14:textId="40FDDFA6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196,845</w:t>
            </w:r>
          </w:p>
        </w:tc>
        <w:tc>
          <w:tcPr>
            <w:tcW w:w="236" w:type="dxa"/>
          </w:tcPr>
          <w:p w14:paraId="58D1FD18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0AE764B4" w14:textId="6245D56A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93,949</w:t>
            </w:r>
          </w:p>
        </w:tc>
        <w:tc>
          <w:tcPr>
            <w:tcW w:w="236" w:type="dxa"/>
          </w:tcPr>
          <w:p w14:paraId="6A0EFED7" w14:textId="77777777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C5379D0" w14:textId="53B383A3" w:rsidR="00C05F63" w:rsidRPr="003B4CEA" w:rsidRDefault="00C05F6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195,550</w:t>
            </w:r>
          </w:p>
        </w:tc>
      </w:tr>
    </w:tbl>
    <w:p w14:paraId="188692B4" w14:textId="77777777" w:rsidR="00E82C7B" w:rsidRPr="003B4CEA" w:rsidRDefault="00E82C7B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67B69EFA" w14:textId="4E079D30" w:rsidR="00280468" w:rsidRPr="003B4CEA" w:rsidRDefault="00280468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รายละเอียดของ</w:t>
      </w:r>
      <w:bookmarkStart w:id="9" w:name="OLE_LINK1"/>
      <w:bookmarkStart w:id="10" w:name="OLE_LINK2"/>
      <w:r w:rsidRPr="003B4CEA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</w:t>
      </w:r>
      <w:bookmarkEnd w:id="9"/>
      <w:bookmarkEnd w:id="10"/>
      <w:r w:rsidRPr="003B4CEA">
        <w:rPr>
          <w:rFonts w:ascii="Angsana New" w:hAnsi="Angsana New"/>
          <w:sz w:val="26"/>
          <w:szCs w:val="26"/>
          <w:cs/>
        </w:rPr>
        <w:t xml:space="preserve"> ณ วันที่ </w:t>
      </w:r>
      <w:r w:rsidRPr="003B4CEA">
        <w:rPr>
          <w:rFonts w:ascii="Angsana New" w:hAnsi="Angsana New"/>
          <w:sz w:val="26"/>
          <w:szCs w:val="26"/>
        </w:rPr>
        <w:t>31</w:t>
      </w:r>
      <w:r w:rsidRPr="003B4CE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63FDBC0D" w14:textId="77777777" w:rsidR="00280468" w:rsidRPr="003B4CEA" w:rsidRDefault="00280468" w:rsidP="003B4C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tbl>
      <w:tblPr>
        <w:tblW w:w="990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1170"/>
        <w:gridCol w:w="270"/>
        <w:gridCol w:w="1260"/>
        <w:gridCol w:w="270"/>
        <w:gridCol w:w="1260"/>
      </w:tblGrid>
      <w:tr w:rsidR="00280468" w:rsidRPr="003B4CEA" w14:paraId="6797637F" w14:textId="77777777" w:rsidTr="00A86732">
        <w:tc>
          <w:tcPr>
            <w:tcW w:w="4140" w:type="dxa"/>
          </w:tcPr>
          <w:p w14:paraId="182439C2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14:paraId="40C884B1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280468" w:rsidRPr="003B4CEA" w14:paraId="349ADE27" w14:textId="77777777" w:rsidTr="00A86732">
        <w:tc>
          <w:tcPr>
            <w:tcW w:w="4140" w:type="dxa"/>
          </w:tcPr>
          <w:p w14:paraId="35D1003D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2E02FCBA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A639DF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5B06F2BB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280468" w:rsidRPr="003B4CEA" w14:paraId="750BABAA" w14:textId="77777777" w:rsidTr="00A86732">
        <w:tc>
          <w:tcPr>
            <w:tcW w:w="4140" w:type="dxa"/>
          </w:tcPr>
          <w:p w14:paraId="34495F6D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DEA997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21D139E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8687B7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113FDD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CBC697" w14:textId="161212B3" w:rsidR="00280468" w:rsidRPr="003B4CEA" w:rsidRDefault="00F267F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280468" w:rsidRPr="003B4CEA">
              <w:rPr>
                <w:rFonts w:ascii="Angsana New" w:hAnsi="Angsan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270" w:type="dxa"/>
          </w:tcPr>
          <w:p w14:paraId="488E8FBB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202CE2F6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280468" w:rsidRPr="003B4CEA" w14:paraId="290A764D" w14:textId="77777777" w:rsidTr="00A86732">
        <w:trPr>
          <w:trHeight w:val="337"/>
        </w:trPr>
        <w:tc>
          <w:tcPr>
            <w:tcW w:w="4140" w:type="dxa"/>
          </w:tcPr>
          <w:p w14:paraId="5BC590B7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54DB557" w14:textId="6F9188B9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3646C"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5132A3EB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EC75BFE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891B77" w:rsidRPr="003B4CE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6120EF25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7835068" w14:textId="77777777" w:rsidR="00280468" w:rsidRPr="003B4CEA" w:rsidRDefault="00546E39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280468" w:rsidRPr="003B4CEA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891B77" w:rsidRPr="003B4CE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13B08A30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6B21632" w14:textId="5B4C6362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3646C"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5176EB" w:rsidRPr="003B4CEA" w14:paraId="56CCF7A9" w14:textId="77777777" w:rsidTr="00C86C21">
        <w:tc>
          <w:tcPr>
            <w:tcW w:w="4140" w:type="dxa"/>
          </w:tcPr>
          <w:p w14:paraId="11691E73" w14:textId="3809081C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ผลประโยชน์จากขาดทุนสะสมทางภาษี</w:t>
            </w:r>
          </w:p>
        </w:tc>
        <w:tc>
          <w:tcPr>
            <w:tcW w:w="1260" w:type="dxa"/>
          </w:tcPr>
          <w:p w14:paraId="08C1D748" w14:textId="2B99F1CC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83,216</w:t>
            </w:r>
          </w:p>
        </w:tc>
        <w:tc>
          <w:tcPr>
            <w:tcW w:w="270" w:type="dxa"/>
          </w:tcPr>
          <w:p w14:paraId="0F6C8CCC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6224F5" w14:textId="113114CE" w:rsidR="005176EB" w:rsidRPr="003B4CEA" w:rsidRDefault="00491EA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(18,209)</w:t>
            </w:r>
          </w:p>
        </w:tc>
        <w:tc>
          <w:tcPr>
            <w:tcW w:w="270" w:type="dxa"/>
          </w:tcPr>
          <w:p w14:paraId="1A30A359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F746BA" w14:textId="77777777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612CA7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FAEFC4" w14:textId="15FB8985" w:rsidR="005176EB" w:rsidRPr="003B4CEA" w:rsidRDefault="00491EA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65,007</w:t>
            </w:r>
          </w:p>
        </w:tc>
      </w:tr>
      <w:tr w:rsidR="005176EB" w:rsidRPr="003B4CEA" w14:paraId="1DABA5E1" w14:textId="77777777" w:rsidTr="00A86732">
        <w:tc>
          <w:tcPr>
            <w:tcW w:w="4140" w:type="dxa"/>
          </w:tcPr>
          <w:p w14:paraId="1045F6D9" w14:textId="6564E3D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การด้อยค่าของสินทรัพย์ถาวร</w:t>
            </w:r>
          </w:p>
        </w:tc>
        <w:tc>
          <w:tcPr>
            <w:tcW w:w="1260" w:type="dxa"/>
          </w:tcPr>
          <w:p w14:paraId="671B9E40" w14:textId="19A501FE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270" w:type="dxa"/>
          </w:tcPr>
          <w:p w14:paraId="2992D8AA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8EBC51" w14:textId="46052E4D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DB18A3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4CFB4E" w14:textId="77777777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51DFB0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FF429F" w14:textId="45278AAD" w:rsidR="005176EB" w:rsidRPr="003B4CEA" w:rsidRDefault="00491EA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5176EB" w:rsidRPr="003B4CEA" w14:paraId="5A6F3731" w14:textId="77777777" w:rsidTr="00A86732">
        <w:tc>
          <w:tcPr>
            <w:tcW w:w="4140" w:type="dxa"/>
          </w:tcPr>
          <w:p w14:paraId="531BA263" w14:textId="55F70464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การด้อยค่าของสินค้าคงเหลือ</w:t>
            </w:r>
          </w:p>
        </w:tc>
        <w:tc>
          <w:tcPr>
            <w:tcW w:w="1260" w:type="dxa"/>
          </w:tcPr>
          <w:p w14:paraId="66318202" w14:textId="07EAD2BA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270" w:type="dxa"/>
          </w:tcPr>
          <w:p w14:paraId="145582F6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8DD0FD" w14:textId="77777777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974789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A03381" w14:textId="77777777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E4A285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3BAD2C" w14:textId="4B43E491" w:rsidR="005176EB" w:rsidRPr="003B4CEA" w:rsidRDefault="00491EA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  <w:tr w:rsidR="005176EB" w:rsidRPr="003B4CEA" w14:paraId="06A1F182" w14:textId="77777777" w:rsidTr="00A86732">
        <w:tc>
          <w:tcPr>
            <w:tcW w:w="4140" w:type="dxa"/>
          </w:tcPr>
          <w:p w14:paraId="77A53434" w14:textId="1C22F374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7D0B431" w14:textId="402990FD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13,412</w:t>
            </w:r>
          </w:p>
        </w:tc>
        <w:tc>
          <w:tcPr>
            <w:tcW w:w="270" w:type="dxa"/>
          </w:tcPr>
          <w:p w14:paraId="3C9D74AC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91BF26" w14:textId="2FB35043" w:rsidR="005176EB" w:rsidRPr="003B4CEA" w:rsidRDefault="00491EA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715</w:t>
            </w:r>
          </w:p>
        </w:tc>
        <w:tc>
          <w:tcPr>
            <w:tcW w:w="270" w:type="dxa"/>
          </w:tcPr>
          <w:p w14:paraId="155F1EC0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2B6EA8" w14:textId="77777777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412B1B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1F58E5" w14:textId="6B59A792" w:rsidR="005176EB" w:rsidRPr="003B4CEA" w:rsidRDefault="00491EA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14,127</w:t>
            </w:r>
          </w:p>
        </w:tc>
      </w:tr>
      <w:tr w:rsidR="005176EB" w:rsidRPr="003B4CEA" w14:paraId="20A61C25" w14:textId="77777777" w:rsidTr="00A86732">
        <w:tc>
          <w:tcPr>
            <w:tcW w:w="4140" w:type="dxa"/>
          </w:tcPr>
          <w:p w14:paraId="498F700F" w14:textId="2C2C344D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1ECAC4CB" w14:textId="2B59D215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22,518</w:t>
            </w:r>
          </w:p>
        </w:tc>
        <w:tc>
          <w:tcPr>
            <w:tcW w:w="270" w:type="dxa"/>
          </w:tcPr>
          <w:p w14:paraId="63EC7550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5D688A" w14:textId="735CC3CF" w:rsidR="005176EB" w:rsidRPr="003B4CEA" w:rsidRDefault="00491EA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(119)</w:t>
            </w:r>
          </w:p>
        </w:tc>
        <w:tc>
          <w:tcPr>
            <w:tcW w:w="270" w:type="dxa"/>
          </w:tcPr>
          <w:p w14:paraId="77802DE0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6CEFFA" w14:textId="77777777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3F03BD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7F5329" w14:textId="2216D865" w:rsidR="005176EB" w:rsidRPr="003B4CEA" w:rsidRDefault="00491EA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22,399</w:t>
            </w:r>
          </w:p>
        </w:tc>
      </w:tr>
      <w:tr w:rsidR="005176EB" w:rsidRPr="003B4CEA" w14:paraId="1FD4249F" w14:textId="77777777" w:rsidTr="00A86732">
        <w:tc>
          <w:tcPr>
            <w:tcW w:w="4140" w:type="dxa"/>
          </w:tcPr>
          <w:p w14:paraId="1F927F86" w14:textId="7F8F7AE5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1260" w:type="dxa"/>
          </w:tcPr>
          <w:p w14:paraId="5233077A" w14:textId="57529286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21,711</w:t>
            </w:r>
          </w:p>
        </w:tc>
        <w:tc>
          <w:tcPr>
            <w:tcW w:w="270" w:type="dxa"/>
          </w:tcPr>
          <w:p w14:paraId="0AB2BE52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3C11F4" w14:textId="6A90BF7F" w:rsidR="005176EB" w:rsidRPr="003B4CEA" w:rsidRDefault="00491EA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2,062</w:t>
            </w:r>
          </w:p>
        </w:tc>
        <w:tc>
          <w:tcPr>
            <w:tcW w:w="270" w:type="dxa"/>
          </w:tcPr>
          <w:p w14:paraId="49898007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0163D6" w14:textId="064137FA" w:rsidR="005176EB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1,476</w:t>
            </w:r>
          </w:p>
        </w:tc>
        <w:tc>
          <w:tcPr>
            <w:tcW w:w="270" w:type="dxa"/>
          </w:tcPr>
          <w:p w14:paraId="3F5FD3AC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483989" w14:textId="38E38957" w:rsidR="005176EB" w:rsidRPr="003B4CEA" w:rsidRDefault="00491EA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25,249</w:t>
            </w:r>
          </w:p>
        </w:tc>
      </w:tr>
      <w:tr w:rsidR="005176EB" w:rsidRPr="003B4CEA" w14:paraId="6A630227" w14:textId="77777777" w:rsidTr="00A86732">
        <w:tc>
          <w:tcPr>
            <w:tcW w:w="4140" w:type="dxa"/>
          </w:tcPr>
          <w:p w14:paraId="288DB829" w14:textId="161B4A03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ประมาณการหนี้สินผลประโยชน์อื่นของพนักงาน</w:t>
            </w:r>
          </w:p>
        </w:tc>
        <w:tc>
          <w:tcPr>
            <w:tcW w:w="1260" w:type="dxa"/>
          </w:tcPr>
          <w:p w14:paraId="5FDED2E9" w14:textId="4E34CA8A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1,552</w:t>
            </w:r>
          </w:p>
        </w:tc>
        <w:tc>
          <w:tcPr>
            <w:tcW w:w="270" w:type="dxa"/>
          </w:tcPr>
          <w:p w14:paraId="024E2292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90DA10" w14:textId="3813268B" w:rsidR="005176EB" w:rsidRPr="003B4CEA" w:rsidRDefault="00491EA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270" w:type="dxa"/>
          </w:tcPr>
          <w:p w14:paraId="720A52EE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1C715C" w14:textId="77777777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359930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4273D9" w14:textId="70E57B43" w:rsidR="005176EB" w:rsidRPr="003B4CEA" w:rsidRDefault="00491EA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1,548</w:t>
            </w:r>
          </w:p>
        </w:tc>
      </w:tr>
      <w:tr w:rsidR="005176EB" w:rsidRPr="003B4CEA" w14:paraId="40660078" w14:textId="77777777" w:rsidTr="00A86732">
        <w:tc>
          <w:tcPr>
            <w:tcW w:w="4140" w:type="dxa"/>
          </w:tcPr>
          <w:p w14:paraId="73568674" w14:textId="579642C3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59710CBF" w14:textId="05F0934A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3,138</w:t>
            </w:r>
          </w:p>
        </w:tc>
        <w:tc>
          <w:tcPr>
            <w:tcW w:w="270" w:type="dxa"/>
          </w:tcPr>
          <w:p w14:paraId="6102D7EC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225F16" w14:textId="558FFC49" w:rsidR="005176EB" w:rsidRPr="003B4CEA" w:rsidRDefault="00491EA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(75)</w:t>
            </w:r>
          </w:p>
        </w:tc>
        <w:tc>
          <w:tcPr>
            <w:tcW w:w="270" w:type="dxa"/>
          </w:tcPr>
          <w:p w14:paraId="52A6AD7A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59FD08" w14:textId="77777777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4D0256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5F5C56" w14:textId="1DA4F802" w:rsidR="005176EB" w:rsidRPr="003B4CEA" w:rsidRDefault="00491EA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3,063</w:t>
            </w:r>
          </w:p>
        </w:tc>
      </w:tr>
      <w:tr w:rsidR="005176EB" w:rsidRPr="003B4CEA" w14:paraId="0BFA3C06" w14:textId="77777777" w:rsidTr="00A86732">
        <w:tc>
          <w:tcPr>
            <w:tcW w:w="4140" w:type="dxa"/>
          </w:tcPr>
          <w:p w14:paraId="242CE266" w14:textId="19A74364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68F61E9F" w14:textId="6EA3E267" w:rsidR="005176EB" w:rsidRPr="003B4CEA" w:rsidRDefault="005176EB" w:rsidP="003B4C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(10,296)</w:t>
            </w:r>
          </w:p>
        </w:tc>
        <w:tc>
          <w:tcPr>
            <w:tcW w:w="270" w:type="dxa"/>
          </w:tcPr>
          <w:p w14:paraId="4501A31C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DB51D8" w14:textId="06FC9B88" w:rsidR="005176EB" w:rsidRPr="003B4CEA" w:rsidRDefault="00491EA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(7,557)</w:t>
            </w:r>
          </w:p>
        </w:tc>
        <w:tc>
          <w:tcPr>
            <w:tcW w:w="270" w:type="dxa"/>
          </w:tcPr>
          <w:p w14:paraId="7ADFC227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284794" w14:textId="77777777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4EEAE2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95AC27" w14:textId="6E218C47" w:rsidR="005176EB" w:rsidRPr="003B4CEA" w:rsidRDefault="00491EA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(17,853)</w:t>
            </w:r>
          </w:p>
        </w:tc>
      </w:tr>
      <w:tr w:rsidR="005176EB" w:rsidRPr="003B4CEA" w14:paraId="0FEA78EB" w14:textId="77777777" w:rsidTr="00A86732">
        <w:tc>
          <w:tcPr>
            <w:tcW w:w="4140" w:type="dxa"/>
          </w:tcPr>
          <w:p w14:paraId="2B3E945F" w14:textId="41330F3A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60" w:type="dxa"/>
          </w:tcPr>
          <w:p w14:paraId="1ACEB989" w14:textId="23409B23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760</w:t>
            </w:r>
          </w:p>
        </w:tc>
        <w:tc>
          <w:tcPr>
            <w:tcW w:w="270" w:type="dxa"/>
          </w:tcPr>
          <w:p w14:paraId="07B07904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1F436E" w14:textId="26AFA814" w:rsidR="005176EB" w:rsidRPr="003B4CEA" w:rsidRDefault="00491EA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(774)</w:t>
            </w:r>
          </w:p>
        </w:tc>
        <w:tc>
          <w:tcPr>
            <w:tcW w:w="270" w:type="dxa"/>
          </w:tcPr>
          <w:p w14:paraId="026A968D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1E4C8E" w14:textId="77777777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6BB94E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B0CE62" w14:textId="74ECC861" w:rsidR="005176EB" w:rsidRPr="003B4CEA" w:rsidRDefault="00491EA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</w:tr>
      <w:tr w:rsidR="005176EB" w:rsidRPr="003B4CEA" w14:paraId="288597BF" w14:textId="77777777" w:rsidTr="007D37B3">
        <w:tc>
          <w:tcPr>
            <w:tcW w:w="4140" w:type="dxa"/>
          </w:tcPr>
          <w:p w14:paraId="185E050D" w14:textId="773D5A16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</w:tcPr>
          <w:p w14:paraId="69F47ED7" w14:textId="22E6C15C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9,989</w:t>
            </w:r>
          </w:p>
        </w:tc>
        <w:tc>
          <w:tcPr>
            <w:tcW w:w="270" w:type="dxa"/>
          </w:tcPr>
          <w:p w14:paraId="63B2E402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E1FBC3" w14:textId="7D98CECF" w:rsidR="005176EB" w:rsidRPr="003B4CEA" w:rsidRDefault="00491EA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(1,190)</w:t>
            </w:r>
          </w:p>
        </w:tc>
        <w:tc>
          <w:tcPr>
            <w:tcW w:w="270" w:type="dxa"/>
          </w:tcPr>
          <w:p w14:paraId="58845C47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D4F3F8" w14:textId="77777777" w:rsidR="005176EB" w:rsidRPr="003B4CEA" w:rsidRDefault="005176EB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A06BAD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4FABFB" w14:textId="69C2BDBE" w:rsidR="005176EB" w:rsidRPr="003B4CEA" w:rsidRDefault="00491EA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8,799</w:t>
            </w:r>
          </w:p>
        </w:tc>
      </w:tr>
      <w:tr w:rsidR="00BD6541" w:rsidRPr="003B4CEA" w14:paraId="27A298D0" w14:textId="77777777" w:rsidTr="00A86732">
        <w:tc>
          <w:tcPr>
            <w:tcW w:w="4140" w:type="dxa"/>
          </w:tcPr>
          <w:p w14:paraId="60416C22" w14:textId="18F74E7A" w:rsidR="00BD6541" w:rsidRPr="003B4CEA" w:rsidRDefault="00BD654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48DE4113" w14:textId="25C9BF41" w:rsidR="00BD6541" w:rsidRPr="003B4CEA" w:rsidRDefault="00BD654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1733EE3" w14:textId="77777777" w:rsidR="00BD6541" w:rsidRPr="003B4CEA" w:rsidRDefault="00BD654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403ACC" w14:textId="4B37711C" w:rsidR="00BD6541" w:rsidRPr="003B4CEA" w:rsidRDefault="00BD654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270" w:type="dxa"/>
          </w:tcPr>
          <w:p w14:paraId="741C5DA7" w14:textId="77777777" w:rsidR="00BD6541" w:rsidRPr="003B4CEA" w:rsidRDefault="00BD654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41BCAF" w14:textId="77777777" w:rsidR="00BD6541" w:rsidRPr="003B4CEA" w:rsidRDefault="00BD6541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F090DE" w14:textId="77777777" w:rsidR="00BD6541" w:rsidRPr="003B4CEA" w:rsidRDefault="00BD654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F261E7" w14:textId="57D5B309" w:rsidR="00BD6541" w:rsidRPr="003B4CEA" w:rsidRDefault="00BD6541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76EB" w:rsidRPr="003B4CEA" w14:paraId="5E81D51B" w14:textId="77777777" w:rsidTr="00A86732">
        <w:tc>
          <w:tcPr>
            <w:tcW w:w="4140" w:type="dxa"/>
          </w:tcPr>
          <w:p w14:paraId="326A999F" w14:textId="419D4182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942647" w14:textId="693FCBBB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149,172</w:t>
            </w:r>
          </w:p>
        </w:tc>
        <w:tc>
          <w:tcPr>
            <w:tcW w:w="270" w:type="dxa"/>
          </w:tcPr>
          <w:p w14:paraId="548D5080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562F1E" w14:textId="7FE22EB9" w:rsidR="005176EB" w:rsidRPr="003B4CEA" w:rsidRDefault="00491EA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(25,153)</w:t>
            </w:r>
          </w:p>
        </w:tc>
        <w:tc>
          <w:tcPr>
            <w:tcW w:w="270" w:type="dxa"/>
          </w:tcPr>
          <w:p w14:paraId="215A6BF7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ECA2F2" w14:textId="6F6FCE3F" w:rsidR="005176EB" w:rsidRPr="003B4CEA" w:rsidRDefault="00491EA3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1,476</w:t>
            </w:r>
          </w:p>
        </w:tc>
        <w:tc>
          <w:tcPr>
            <w:tcW w:w="270" w:type="dxa"/>
          </w:tcPr>
          <w:p w14:paraId="2533EAF1" w14:textId="77777777" w:rsidR="005176EB" w:rsidRPr="003B4CEA" w:rsidRDefault="005176E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C8EEE6" w14:textId="10BDE3BA" w:rsidR="005176EB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125,495</w:t>
            </w:r>
          </w:p>
        </w:tc>
      </w:tr>
    </w:tbl>
    <w:p w14:paraId="6DD7A0F1" w14:textId="77777777" w:rsidR="00491EA3" w:rsidRPr="003B4CEA" w:rsidRDefault="00491EA3" w:rsidP="003B4CEA">
      <w:r w:rsidRPr="003B4CEA">
        <w:br w:type="page"/>
      </w:r>
    </w:p>
    <w:tbl>
      <w:tblPr>
        <w:tblW w:w="990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140"/>
        <w:gridCol w:w="9"/>
        <w:gridCol w:w="1260"/>
        <w:gridCol w:w="261"/>
        <w:gridCol w:w="9"/>
        <w:gridCol w:w="1170"/>
        <w:gridCol w:w="270"/>
        <w:gridCol w:w="1251"/>
        <w:gridCol w:w="9"/>
        <w:gridCol w:w="270"/>
        <w:gridCol w:w="1251"/>
      </w:tblGrid>
      <w:tr w:rsidR="00280468" w:rsidRPr="003B4CEA" w14:paraId="56166E44" w14:textId="77777777" w:rsidTr="004F586B">
        <w:tc>
          <w:tcPr>
            <w:tcW w:w="4140" w:type="dxa"/>
          </w:tcPr>
          <w:p w14:paraId="539BAFC1" w14:textId="2314BE5C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10"/>
            <w:tcBorders>
              <w:bottom w:val="single" w:sz="4" w:space="0" w:color="auto"/>
            </w:tcBorders>
          </w:tcPr>
          <w:p w14:paraId="16B26D43" w14:textId="77777777" w:rsidR="00280468" w:rsidRPr="003B4CEA" w:rsidRDefault="0028046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B22897" w:rsidRPr="003B4CEA" w14:paraId="0FE19E36" w14:textId="77777777" w:rsidTr="004F586B">
        <w:tc>
          <w:tcPr>
            <w:tcW w:w="4140" w:type="dxa"/>
          </w:tcPr>
          <w:p w14:paraId="3591191F" w14:textId="77777777" w:rsidR="00B22897" w:rsidRPr="003B4CEA" w:rsidRDefault="00B2289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</w:tcPr>
          <w:p w14:paraId="1A7D7BC0" w14:textId="77777777" w:rsidR="00B22897" w:rsidRPr="003B4CEA" w:rsidRDefault="00B2289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014526" w14:textId="77777777" w:rsidR="00B22897" w:rsidRPr="003B4CEA" w:rsidRDefault="00B2289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</w:tcPr>
          <w:p w14:paraId="5AC698D2" w14:textId="77777777" w:rsidR="00B22897" w:rsidRPr="003B4CEA" w:rsidRDefault="00B2289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B22897" w:rsidRPr="003B4CEA" w14:paraId="44876E33" w14:textId="77777777" w:rsidTr="004F586B">
        <w:tc>
          <w:tcPr>
            <w:tcW w:w="4149" w:type="dxa"/>
            <w:gridSpan w:val="2"/>
          </w:tcPr>
          <w:p w14:paraId="5D7F4300" w14:textId="77777777" w:rsidR="00B22897" w:rsidRPr="003B4CEA" w:rsidRDefault="00B2289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260" w:type="dxa"/>
          </w:tcPr>
          <w:p w14:paraId="763A387B" w14:textId="77777777" w:rsidR="00B22897" w:rsidRPr="003B4CEA" w:rsidRDefault="00B2289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3295AC96" w14:textId="77777777" w:rsidR="00B22897" w:rsidRPr="003B4CEA" w:rsidRDefault="00B2289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330AD188" w14:textId="77777777" w:rsidR="00B22897" w:rsidRPr="003B4CEA" w:rsidRDefault="00B2289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</w:tcPr>
          <w:p w14:paraId="41151C7B" w14:textId="77777777" w:rsidR="00B22897" w:rsidRPr="003B4CEA" w:rsidRDefault="00B2289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61F27EDC" w14:textId="18825FE1" w:rsidR="00B22897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B22897" w:rsidRPr="003B4CEA">
              <w:rPr>
                <w:rFonts w:ascii="Angsana New" w:hAnsi="Angsan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270" w:type="dxa"/>
          </w:tcPr>
          <w:p w14:paraId="2EF9B882" w14:textId="77777777" w:rsidR="00B22897" w:rsidRPr="003B4CEA" w:rsidRDefault="00B2289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51" w:type="dxa"/>
          </w:tcPr>
          <w:p w14:paraId="3D280CFF" w14:textId="77777777" w:rsidR="00B22897" w:rsidRPr="003B4CEA" w:rsidRDefault="00B2289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B22897" w:rsidRPr="003B4CEA" w14:paraId="74241B2D" w14:textId="77777777" w:rsidTr="004F586B">
        <w:trPr>
          <w:trHeight w:val="337"/>
        </w:trPr>
        <w:tc>
          <w:tcPr>
            <w:tcW w:w="4149" w:type="dxa"/>
            <w:gridSpan w:val="2"/>
          </w:tcPr>
          <w:p w14:paraId="1A9B7305" w14:textId="77777777" w:rsidR="00B22897" w:rsidRPr="003B4CEA" w:rsidRDefault="00B2289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8984E26" w14:textId="051B2124" w:rsidR="00B22897" w:rsidRPr="003B4CEA" w:rsidRDefault="00B2289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3646C"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</w:tcPr>
          <w:p w14:paraId="65FADEA5" w14:textId="77777777" w:rsidR="00B22897" w:rsidRPr="003B4CEA" w:rsidRDefault="00B2289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43C4DC9" w14:textId="77777777" w:rsidR="00B22897" w:rsidRPr="003B4CEA" w:rsidRDefault="00B2289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70" w:type="dxa"/>
          </w:tcPr>
          <w:p w14:paraId="7880FCCC" w14:textId="77777777" w:rsidR="00B22897" w:rsidRPr="003B4CEA" w:rsidRDefault="00B2289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14:paraId="076F03B7" w14:textId="77777777" w:rsidR="00B22897" w:rsidRPr="003B4CEA" w:rsidRDefault="00B22897" w:rsidP="003B4C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อื่นสำหรับปี</w:t>
            </w:r>
          </w:p>
        </w:tc>
        <w:tc>
          <w:tcPr>
            <w:tcW w:w="270" w:type="dxa"/>
          </w:tcPr>
          <w:p w14:paraId="48EE42A5" w14:textId="77777777" w:rsidR="00B22897" w:rsidRPr="003B4CEA" w:rsidRDefault="00B2289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14:paraId="777F927F" w14:textId="7F791332" w:rsidR="00B22897" w:rsidRPr="003B4CEA" w:rsidRDefault="00B22897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3646C"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B41D0A" w:rsidRPr="003B4CEA" w14:paraId="29F99B59" w14:textId="77777777" w:rsidTr="004F586B">
        <w:tc>
          <w:tcPr>
            <w:tcW w:w="4149" w:type="dxa"/>
            <w:gridSpan w:val="2"/>
          </w:tcPr>
          <w:p w14:paraId="28339618" w14:textId="3A8DDE83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ผลประโยชน์จากขาดทุนสะสม</w:t>
            </w:r>
            <w:r w:rsidRPr="003B4CEA">
              <w:rPr>
                <w:rFonts w:ascii="Angsana New" w:hAnsi="Angsana New"/>
                <w:sz w:val="26"/>
                <w:szCs w:val="26"/>
                <w:cs/>
                <w:lang w:val="en-GB"/>
              </w:rPr>
              <w:t>ทางภาษี</w:t>
            </w:r>
          </w:p>
        </w:tc>
        <w:tc>
          <w:tcPr>
            <w:tcW w:w="1260" w:type="dxa"/>
          </w:tcPr>
          <w:p w14:paraId="5E11DD3A" w14:textId="26692F7E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26,086</w:t>
            </w:r>
          </w:p>
        </w:tc>
        <w:tc>
          <w:tcPr>
            <w:tcW w:w="270" w:type="dxa"/>
            <w:gridSpan w:val="2"/>
          </w:tcPr>
          <w:p w14:paraId="6E60D0FC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3E485D" w14:textId="238EDB0D" w:rsidR="00B41D0A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(24,531)</w:t>
            </w:r>
          </w:p>
        </w:tc>
        <w:tc>
          <w:tcPr>
            <w:tcW w:w="270" w:type="dxa"/>
          </w:tcPr>
          <w:p w14:paraId="576AD227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80D0F1D" w14:textId="77777777" w:rsidR="00B41D0A" w:rsidRPr="003B4CEA" w:rsidRDefault="00B41D0A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09A96B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5B55E90" w14:textId="6560841A" w:rsidR="00B41D0A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1,555</w:t>
            </w:r>
          </w:p>
        </w:tc>
      </w:tr>
      <w:tr w:rsidR="00B41D0A" w:rsidRPr="003B4CEA" w14:paraId="794C815B" w14:textId="77777777" w:rsidTr="004F586B">
        <w:tc>
          <w:tcPr>
            <w:tcW w:w="4149" w:type="dxa"/>
            <w:gridSpan w:val="2"/>
          </w:tcPr>
          <w:p w14:paraId="67C9616C" w14:textId="771E46CD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การด้อยค่าของสินทรัพย์ถาวร</w:t>
            </w:r>
          </w:p>
        </w:tc>
        <w:tc>
          <w:tcPr>
            <w:tcW w:w="1260" w:type="dxa"/>
          </w:tcPr>
          <w:p w14:paraId="33AB6000" w14:textId="07B42864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270" w:type="dxa"/>
            <w:gridSpan w:val="2"/>
          </w:tcPr>
          <w:p w14:paraId="508EABD4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62B6F7" w14:textId="77777777" w:rsidR="00B41D0A" w:rsidRPr="003B4CEA" w:rsidRDefault="00B41D0A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11D821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19D3EE2" w14:textId="77777777" w:rsidR="00B41D0A" w:rsidRPr="003B4CEA" w:rsidRDefault="00B41D0A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823639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667058B" w14:textId="324DAAD5" w:rsidR="00B41D0A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B41D0A" w:rsidRPr="003B4CEA" w14:paraId="1EF22B72" w14:textId="77777777" w:rsidTr="004F586B">
        <w:tc>
          <w:tcPr>
            <w:tcW w:w="4149" w:type="dxa"/>
            <w:gridSpan w:val="2"/>
          </w:tcPr>
          <w:p w14:paraId="09B9703A" w14:textId="29D40A49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การด้อยค่าของสินค้าคงเหลือ</w:t>
            </w:r>
          </w:p>
        </w:tc>
        <w:tc>
          <w:tcPr>
            <w:tcW w:w="1260" w:type="dxa"/>
          </w:tcPr>
          <w:p w14:paraId="2A131C91" w14:textId="3785F14D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270" w:type="dxa"/>
            <w:gridSpan w:val="2"/>
          </w:tcPr>
          <w:p w14:paraId="3A3BA2B2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DD4D19" w14:textId="77777777" w:rsidR="00B41D0A" w:rsidRPr="003B4CEA" w:rsidRDefault="00B41D0A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E38807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3E66D7A" w14:textId="77777777" w:rsidR="00B41D0A" w:rsidRPr="003B4CEA" w:rsidRDefault="00B41D0A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02C1C1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6CFDA2F" w14:textId="0DD58B3E" w:rsidR="00B41D0A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  <w:tr w:rsidR="00B41D0A" w:rsidRPr="003B4CEA" w14:paraId="471A34FE" w14:textId="77777777" w:rsidTr="004F586B">
        <w:tc>
          <w:tcPr>
            <w:tcW w:w="4149" w:type="dxa"/>
            <w:gridSpan w:val="2"/>
          </w:tcPr>
          <w:p w14:paraId="4B797D52" w14:textId="36E30A31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0EC98284" w14:textId="5CEAE08F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12,812</w:t>
            </w:r>
          </w:p>
        </w:tc>
        <w:tc>
          <w:tcPr>
            <w:tcW w:w="270" w:type="dxa"/>
            <w:gridSpan w:val="2"/>
          </w:tcPr>
          <w:p w14:paraId="63A0BF9E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E3FD0C" w14:textId="084D0F43" w:rsidR="00B41D0A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715</w:t>
            </w:r>
          </w:p>
        </w:tc>
        <w:tc>
          <w:tcPr>
            <w:tcW w:w="270" w:type="dxa"/>
          </w:tcPr>
          <w:p w14:paraId="4D6F775F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8435253" w14:textId="77777777" w:rsidR="00B41D0A" w:rsidRPr="003B4CEA" w:rsidRDefault="00B41D0A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BA19AF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3783F1E" w14:textId="4148D5DB" w:rsidR="00B41D0A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13,527</w:t>
            </w:r>
          </w:p>
        </w:tc>
      </w:tr>
      <w:tr w:rsidR="00B41D0A" w:rsidRPr="003B4CEA" w14:paraId="51FED52C" w14:textId="77777777" w:rsidTr="004F586B">
        <w:tc>
          <w:tcPr>
            <w:tcW w:w="4149" w:type="dxa"/>
            <w:gridSpan w:val="2"/>
          </w:tcPr>
          <w:p w14:paraId="536FDEF8" w14:textId="1E6EBC6A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260" w:type="dxa"/>
          </w:tcPr>
          <w:p w14:paraId="05C9C31D" w14:textId="0B99238A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270" w:type="dxa"/>
            <w:gridSpan w:val="2"/>
          </w:tcPr>
          <w:p w14:paraId="284EDC0B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5C67C9" w14:textId="1EA61178" w:rsidR="00B41D0A" w:rsidRPr="003B4CEA" w:rsidRDefault="00B41D0A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068966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DD1DFCD" w14:textId="77777777" w:rsidR="00B41D0A" w:rsidRPr="003B4CEA" w:rsidRDefault="00B41D0A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839BD6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EFE047B" w14:textId="290B1E03" w:rsidR="00B41D0A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420</w:t>
            </w:r>
          </w:p>
        </w:tc>
      </w:tr>
      <w:tr w:rsidR="00B41D0A" w:rsidRPr="003B4CEA" w14:paraId="63588FD4" w14:textId="77777777" w:rsidTr="004F586B">
        <w:tc>
          <w:tcPr>
            <w:tcW w:w="4149" w:type="dxa"/>
            <w:gridSpan w:val="2"/>
          </w:tcPr>
          <w:p w14:paraId="6C400A2F" w14:textId="283E36C6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FD3A901" w14:textId="3EAB1BB2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3,796</w:t>
            </w:r>
          </w:p>
        </w:tc>
        <w:tc>
          <w:tcPr>
            <w:tcW w:w="270" w:type="dxa"/>
            <w:gridSpan w:val="2"/>
          </w:tcPr>
          <w:p w14:paraId="260775FD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4630AC" w14:textId="38CCFFB5" w:rsidR="00B41D0A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270" w:type="dxa"/>
          </w:tcPr>
          <w:p w14:paraId="2AC5EE15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64B6CEE" w14:textId="77777777" w:rsidR="00B41D0A" w:rsidRPr="003B4CEA" w:rsidRDefault="00B41D0A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9E9D03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DFA388E" w14:textId="7FB5D59C" w:rsidR="00B41D0A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3,966</w:t>
            </w:r>
          </w:p>
        </w:tc>
      </w:tr>
      <w:tr w:rsidR="00B41D0A" w:rsidRPr="003B4CEA" w14:paraId="35D5B7A8" w14:textId="77777777" w:rsidTr="004F586B">
        <w:tc>
          <w:tcPr>
            <w:tcW w:w="4149" w:type="dxa"/>
            <w:gridSpan w:val="2"/>
          </w:tcPr>
          <w:p w14:paraId="5792959A" w14:textId="502C0008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1260" w:type="dxa"/>
          </w:tcPr>
          <w:p w14:paraId="2D8209C4" w14:textId="01F7AF6E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14,525</w:t>
            </w:r>
          </w:p>
        </w:tc>
        <w:tc>
          <w:tcPr>
            <w:tcW w:w="270" w:type="dxa"/>
            <w:gridSpan w:val="2"/>
          </w:tcPr>
          <w:p w14:paraId="70BD6F5B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65D704" w14:textId="2E656A05" w:rsidR="00B41D0A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1,488</w:t>
            </w:r>
          </w:p>
        </w:tc>
        <w:tc>
          <w:tcPr>
            <w:tcW w:w="270" w:type="dxa"/>
          </w:tcPr>
          <w:p w14:paraId="13F69018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502A1D0" w14:textId="0AE76A90" w:rsidR="00B41D0A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1,533</w:t>
            </w:r>
          </w:p>
        </w:tc>
        <w:tc>
          <w:tcPr>
            <w:tcW w:w="270" w:type="dxa"/>
          </w:tcPr>
          <w:p w14:paraId="01069224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4212001" w14:textId="61837087" w:rsidR="00B41D0A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17,546</w:t>
            </w:r>
          </w:p>
        </w:tc>
      </w:tr>
      <w:tr w:rsidR="00B41D0A" w:rsidRPr="003B4CEA" w14:paraId="3D989418" w14:textId="77777777" w:rsidTr="004F586B">
        <w:tc>
          <w:tcPr>
            <w:tcW w:w="4149" w:type="dxa"/>
            <w:gridSpan w:val="2"/>
          </w:tcPr>
          <w:p w14:paraId="79E4EBF2" w14:textId="79E52910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60" w:type="dxa"/>
          </w:tcPr>
          <w:p w14:paraId="5E3CA117" w14:textId="3FB992C1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(179)</w:t>
            </w:r>
          </w:p>
        </w:tc>
        <w:tc>
          <w:tcPr>
            <w:tcW w:w="270" w:type="dxa"/>
            <w:gridSpan w:val="2"/>
          </w:tcPr>
          <w:p w14:paraId="56FCEB10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D29A62" w14:textId="01A06E0C" w:rsidR="00B41D0A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270" w:type="dxa"/>
          </w:tcPr>
          <w:p w14:paraId="0D7965B7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53FD53B" w14:textId="77777777" w:rsidR="00B41D0A" w:rsidRPr="003B4CEA" w:rsidRDefault="00B41D0A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E3F14D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FAD1201" w14:textId="75966333" w:rsidR="00B41D0A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</w:tr>
      <w:tr w:rsidR="00B41D0A" w:rsidRPr="003B4CEA" w14:paraId="4421BE88" w14:textId="77777777" w:rsidTr="004F586B">
        <w:tc>
          <w:tcPr>
            <w:tcW w:w="4149" w:type="dxa"/>
            <w:gridSpan w:val="2"/>
          </w:tcPr>
          <w:p w14:paraId="27A38540" w14:textId="04F45909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</w:tcPr>
          <w:p w14:paraId="473BBE1E" w14:textId="23226070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8,958</w:t>
            </w:r>
          </w:p>
        </w:tc>
        <w:tc>
          <w:tcPr>
            <w:tcW w:w="270" w:type="dxa"/>
            <w:gridSpan w:val="2"/>
          </w:tcPr>
          <w:p w14:paraId="59F97062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593BEA" w14:textId="532DE076" w:rsidR="00B41D0A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(1,479)</w:t>
            </w:r>
          </w:p>
        </w:tc>
        <w:tc>
          <w:tcPr>
            <w:tcW w:w="270" w:type="dxa"/>
          </w:tcPr>
          <w:p w14:paraId="675C5174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BADB9FD" w14:textId="77777777" w:rsidR="00B41D0A" w:rsidRPr="003B4CEA" w:rsidRDefault="00B41D0A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C4F980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9A46E21" w14:textId="218FFF92" w:rsidR="00B41D0A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7,479</w:t>
            </w:r>
          </w:p>
        </w:tc>
      </w:tr>
      <w:tr w:rsidR="00B41D0A" w:rsidRPr="003B4CEA" w14:paraId="6B67ABE2" w14:textId="77777777" w:rsidTr="004F586B">
        <w:tc>
          <w:tcPr>
            <w:tcW w:w="4149" w:type="dxa"/>
            <w:gridSpan w:val="2"/>
          </w:tcPr>
          <w:p w14:paraId="62F37F9F" w14:textId="316C47B0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3273DD91" w14:textId="6D5BF9ED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</w:tcPr>
          <w:p w14:paraId="2207BF3F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4096E0" w14:textId="091CE06D" w:rsidR="00B41D0A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270" w:type="dxa"/>
          </w:tcPr>
          <w:p w14:paraId="2EE8D1B0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4C11D43" w14:textId="77777777" w:rsidR="00B41D0A" w:rsidRPr="003B4CEA" w:rsidRDefault="00B41D0A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8C6263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7A76201" w14:textId="2794EC0C" w:rsidR="00B41D0A" w:rsidRPr="003B4CEA" w:rsidRDefault="00B41D0A" w:rsidP="003B4CE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1D0A" w:rsidRPr="003B4CEA" w14:paraId="432ECF43" w14:textId="77777777" w:rsidTr="004F586B">
        <w:tc>
          <w:tcPr>
            <w:tcW w:w="4149" w:type="dxa"/>
            <w:gridSpan w:val="2"/>
          </w:tcPr>
          <w:p w14:paraId="0339F01F" w14:textId="057E986A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BD81D8" w14:textId="37A9EFC2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69,590</w:t>
            </w:r>
          </w:p>
        </w:tc>
        <w:tc>
          <w:tcPr>
            <w:tcW w:w="270" w:type="dxa"/>
            <w:gridSpan w:val="2"/>
          </w:tcPr>
          <w:p w14:paraId="612B183B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4D7B54" w14:textId="4680B2DA" w:rsidR="00B41D0A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(23,474)</w:t>
            </w:r>
          </w:p>
        </w:tc>
        <w:tc>
          <w:tcPr>
            <w:tcW w:w="270" w:type="dxa"/>
          </w:tcPr>
          <w:p w14:paraId="308134EF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D8927C" w14:textId="6029AE0B" w:rsidR="00B41D0A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1,533</w:t>
            </w:r>
          </w:p>
        </w:tc>
        <w:tc>
          <w:tcPr>
            <w:tcW w:w="270" w:type="dxa"/>
          </w:tcPr>
          <w:p w14:paraId="7A787AD5" w14:textId="77777777" w:rsidR="00B41D0A" w:rsidRPr="003B4CEA" w:rsidRDefault="00B41D0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7B0D2AC5" w14:textId="68F978E6" w:rsidR="00B41D0A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47,649</w:t>
            </w:r>
          </w:p>
        </w:tc>
      </w:tr>
    </w:tbl>
    <w:p w14:paraId="75D21561" w14:textId="77777777" w:rsidR="00280468" w:rsidRPr="003B4CEA" w:rsidRDefault="00280468" w:rsidP="003B4CEA">
      <w:pPr>
        <w:rPr>
          <w:rStyle w:val="PageNumber"/>
          <w:rFonts w:ascii="Angsana New" w:hAnsi="Angsana New"/>
          <w:sz w:val="26"/>
          <w:szCs w:val="26"/>
        </w:rPr>
      </w:pPr>
    </w:p>
    <w:p w14:paraId="178B147D" w14:textId="77777777" w:rsidR="00AC0BDF" w:rsidRPr="003B4CEA" w:rsidRDefault="00AC0BDF" w:rsidP="003B4CEA">
      <w:pPr>
        <w:pStyle w:val="BodyText2"/>
        <w:tabs>
          <w:tab w:val="left" w:pos="540"/>
        </w:tabs>
        <w:spacing w:line="240" w:lineRule="atLeast"/>
        <w:ind w:left="0" w:firstLine="0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  <w:cs/>
        </w:rPr>
        <w:t>สินทรัพย์ภาษีเงินได้รอการตัดบัญชีที่ไม่ได้รับรู้</w:t>
      </w:r>
    </w:p>
    <w:p w14:paraId="4D9DC8C4" w14:textId="77777777" w:rsidR="00B67081" w:rsidRPr="003B4CEA" w:rsidRDefault="00B67081" w:rsidP="003B4CEA">
      <w:pPr>
        <w:ind w:right="-43"/>
        <w:jc w:val="thaiDistribute"/>
        <w:rPr>
          <w:rFonts w:ascii="Angsana New" w:hAnsi="Angsana New"/>
          <w:sz w:val="26"/>
          <w:szCs w:val="26"/>
        </w:rPr>
      </w:pPr>
    </w:p>
    <w:p w14:paraId="392BDA60" w14:textId="0C5A2B4B" w:rsidR="00DA792F" w:rsidRPr="003B4CEA" w:rsidRDefault="00DA792F" w:rsidP="003B4CE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ณ วันที่ </w:t>
      </w:r>
      <w:r w:rsidR="00966034" w:rsidRPr="003B4CEA">
        <w:rPr>
          <w:rFonts w:ascii="Angsana New" w:hAnsi="Angsana New"/>
          <w:sz w:val="26"/>
          <w:szCs w:val="26"/>
          <w:lang w:val="en-US"/>
        </w:rPr>
        <w:t xml:space="preserve"> 31</w:t>
      </w:r>
      <w:r w:rsidRPr="003B4CE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="00EC0B84" w:rsidRPr="003B4CEA">
        <w:rPr>
          <w:rFonts w:ascii="Angsana New" w:hAnsi="Angsana New"/>
          <w:sz w:val="26"/>
          <w:szCs w:val="26"/>
          <w:cs/>
        </w:rPr>
        <w:t>กลุ่มบริษัทยูนิคไม่ได้รับรู้สินทรัพย์ภาษีเงินได้รอการตัดบัญชีของผลขาดทุนสะสมทางภาษี</w:t>
      </w:r>
      <w:r w:rsidRPr="003B4CEA">
        <w:rPr>
          <w:rFonts w:ascii="Angsana New" w:hAnsi="Angsana New"/>
          <w:sz w:val="26"/>
          <w:szCs w:val="26"/>
          <w:cs/>
        </w:rPr>
        <w:t>จำนวนเงิน</w:t>
      </w:r>
      <w:r w:rsidR="00B67081" w:rsidRPr="003B4CEA">
        <w:rPr>
          <w:rFonts w:ascii="Angsana New" w:hAnsi="Angsana New"/>
          <w:sz w:val="26"/>
          <w:szCs w:val="26"/>
          <w:cs/>
        </w:rPr>
        <w:t>รวม</w:t>
      </w:r>
      <w:r w:rsidRPr="003B4CEA">
        <w:rPr>
          <w:rFonts w:ascii="Angsana New" w:hAnsi="Angsana New"/>
          <w:sz w:val="26"/>
          <w:szCs w:val="26"/>
          <w:cs/>
        </w:rPr>
        <w:t xml:space="preserve"> </w:t>
      </w:r>
      <w:r w:rsidR="00CE4A53" w:rsidRPr="003B4CEA">
        <w:rPr>
          <w:rFonts w:ascii="Angsana New" w:hAnsi="Angsana New"/>
          <w:sz w:val="26"/>
          <w:szCs w:val="26"/>
          <w:lang w:val="en-US"/>
        </w:rPr>
        <w:t>150.6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DA4E85" w:rsidRPr="003B4CEA">
        <w:rPr>
          <w:rFonts w:ascii="Angsana New" w:hAnsi="Angsana New"/>
          <w:sz w:val="26"/>
          <w:szCs w:val="26"/>
          <w:lang w:val="en-US"/>
        </w:rPr>
        <w:t>105.5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ล้านบาท ตามลำดับ  เนื่องจากไม่มีความเป็นไปได้ค่อนข้างแน่ที่</w:t>
      </w:r>
      <w:r w:rsidR="006213B3" w:rsidRPr="003B4CEA">
        <w:rPr>
          <w:rFonts w:ascii="Angsana New" w:hAnsi="Angsana New"/>
          <w:sz w:val="26"/>
          <w:szCs w:val="26"/>
          <w:cs/>
        </w:rPr>
        <w:t>บริษัทย่อยและ</w:t>
      </w:r>
      <w:r w:rsidR="006D1A55" w:rsidRPr="003B4CEA">
        <w:rPr>
          <w:rFonts w:ascii="Angsana New" w:hAnsi="Angsana New"/>
          <w:sz w:val="26"/>
          <w:szCs w:val="26"/>
          <w:cs/>
          <w:lang w:val="en-GB"/>
        </w:rPr>
        <w:t>การดำเนินงานร่วมกัน</w:t>
      </w:r>
      <w:r w:rsidR="00B67081" w:rsidRPr="003B4CEA">
        <w:rPr>
          <w:rFonts w:ascii="Angsana New" w:hAnsi="Angsana New"/>
          <w:sz w:val="26"/>
          <w:szCs w:val="26"/>
          <w:cs/>
        </w:rPr>
        <w:t>บางแห่ง</w:t>
      </w:r>
      <w:r w:rsidRPr="003B4CEA">
        <w:rPr>
          <w:rFonts w:ascii="Angsana New" w:hAnsi="Angsana New"/>
          <w:sz w:val="26"/>
          <w:szCs w:val="26"/>
          <w:cs/>
        </w:rPr>
        <w:t>จะมีกำไรทางภาษีในอนาคตเพียงพอที่จะนำขาดทุนสะสมทางภาษีไปใช้ประโยชน์ได้</w:t>
      </w:r>
    </w:p>
    <w:p w14:paraId="6265602D" w14:textId="77777777" w:rsidR="00C33A25" w:rsidRPr="003B4CEA" w:rsidRDefault="00C33A25" w:rsidP="003B4CEA">
      <w:pPr>
        <w:ind w:right="-43"/>
        <w:jc w:val="thaiDistribute"/>
        <w:rPr>
          <w:rFonts w:ascii="Angsana New" w:hAnsi="Angsana New"/>
          <w:sz w:val="26"/>
          <w:szCs w:val="26"/>
        </w:rPr>
      </w:pPr>
    </w:p>
    <w:p w14:paraId="66278D3D" w14:textId="1399192A" w:rsidR="00BC2626" w:rsidRPr="003B4CEA" w:rsidRDefault="00F575F9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B4CEA">
        <w:rPr>
          <w:rFonts w:ascii="Angsana New" w:hAnsi="Angsana New"/>
          <w:b/>
          <w:bCs/>
          <w:sz w:val="26"/>
          <w:szCs w:val="26"/>
        </w:rPr>
        <w:t>2</w:t>
      </w:r>
      <w:r w:rsidR="002856E4" w:rsidRPr="003B4CEA">
        <w:rPr>
          <w:rFonts w:ascii="Angsana New" w:hAnsi="Angsana New"/>
          <w:b/>
          <w:bCs/>
          <w:sz w:val="26"/>
          <w:szCs w:val="26"/>
        </w:rPr>
        <w:t>7</w:t>
      </w:r>
      <w:r w:rsidR="00BC2626" w:rsidRPr="003B4CEA">
        <w:rPr>
          <w:rFonts w:ascii="Angsana New" w:hAnsi="Angsana New"/>
          <w:b/>
          <w:bCs/>
          <w:sz w:val="26"/>
          <w:szCs w:val="26"/>
          <w:cs/>
        </w:rPr>
        <w:t>.</w:t>
      </w:r>
      <w:r w:rsidR="00BC2626" w:rsidRPr="003B4CEA">
        <w:rPr>
          <w:rFonts w:ascii="Angsana New" w:hAnsi="Angsana New"/>
          <w:b/>
          <w:bCs/>
          <w:sz w:val="26"/>
          <w:szCs w:val="26"/>
        </w:rPr>
        <w:tab/>
      </w:r>
      <w:r w:rsidR="00BC2626" w:rsidRPr="003B4CEA">
        <w:rPr>
          <w:rFonts w:ascii="Angsana New" w:hAnsi="Angsana New"/>
          <w:b/>
          <w:bCs/>
          <w:sz w:val="26"/>
          <w:szCs w:val="26"/>
          <w:cs/>
        </w:rPr>
        <w:t>กำไร</w:t>
      </w:r>
      <w:r w:rsidR="00B32A4B" w:rsidRPr="003B4CEA">
        <w:rPr>
          <w:rFonts w:ascii="Angsana New" w:hAnsi="Angsana New"/>
          <w:b/>
          <w:bCs/>
          <w:sz w:val="26"/>
          <w:szCs w:val="26"/>
          <w:cs/>
        </w:rPr>
        <w:t>ต่อหุ้น</w:t>
      </w:r>
      <w:r w:rsidR="00E03699" w:rsidRPr="003B4CEA">
        <w:rPr>
          <w:rFonts w:ascii="Angsana New" w:hAnsi="Angsana New"/>
          <w:b/>
          <w:bCs/>
          <w:sz w:val="26"/>
          <w:szCs w:val="26"/>
          <w:cs/>
        </w:rPr>
        <w:t>ส่วนที่เป็นของบริษัทใหญ่</w:t>
      </w:r>
    </w:p>
    <w:p w14:paraId="166256C6" w14:textId="77777777" w:rsidR="00BC2626" w:rsidRPr="003B4CEA" w:rsidRDefault="00BC2626" w:rsidP="003B4CEA">
      <w:pPr>
        <w:ind w:right="-43"/>
        <w:jc w:val="thaiDistribute"/>
        <w:rPr>
          <w:rFonts w:ascii="Angsana New" w:hAnsi="Angsana New"/>
          <w:sz w:val="26"/>
          <w:szCs w:val="26"/>
        </w:rPr>
      </w:pPr>
    </w:p>
    <w:p w14:paraId="55A795D6" w14:textId="77777777" w:rsidR="00BC2626" w:rsidRPr="003B4CEA" w:rsidRDefault="00BC2626" w:rsidP="003B4CEA">
      <w:pPr>
        <w:ind w:right="-43"/>
        <w:jc w:val="thaiDistribute"/>
        <w:outlineLvl w:val="0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กำไร</w:t>
      </w:r>
      <w:r w:rsidR="00B32A4B" w:rsidRPr="003B4CEA">
        <w:rPr>
          <w:rFonts w:ascii="Angsana New" w:hAnsi="Angsana New"/>
          <w:sz w:val="26"/>
          <w:szCs w:val="26"/>
          <w:cs/>
        </w:rPr>
        <w:t>ต่อหุ้นขั้นพื้นฐาน</w:t>
      </w:r>
      <w:r w:rsidR="00E03699" w:rsidRPr="003B4CEA">
        <w:rPr>
          <w:rFonts w:ascii="Angsana New" w:hAnsi="Angsana New"/>
          <w:sz w:val="26"/>
          <w:szCs w:val="26"/>
          <w:cs/>
        </w:rPr>
        <w:t>ส่วนที่เป็นของบริษัทใหญ่</w:t>
      </w:r>
      <w:r w:rsidRPr="003B4CEA">
        <w:rPr>
          <w:rFonts w:ascii="Angsana New" w:hAnsi="Angsana New"/>
          <w:sz w:val="26"/>
          <w:szCs w:val="26"/>
          <w:cs/>
        </w:rPr>
        <w:t>คำนวณโดยหารกำไรสำหรับแต่ละ</w:t>
      </w:r>
      <w:r w:rsidR="00C326F1" w:rsidRPr="003B4CEA">
        <w:rPr>
          <w:rFonts w:ascii="Angsana New" w:hAnsi="Angsana New"/>
          <w:sz w:val="26"/>
          <w:szCs w:val="26"/>
          <w:cs/>
        </w:rPr>
        <w:t>ปี</w:t>
      </w:r>
      <w:r w:rsidR="0081505C" w:rsidRPr="003B4CEA">
        <w:rPr>
          <w:rFonts w:ascii="Angsana New" w:hAnsi="Angsana New"/>
          <w:sz w:val="26"/>
          <w:szCs w:val="26"/>
          <w:cs/>
        </w:rPr>
        <w:t>ส่วนที่เป็นของบริษัทใหญ่</w:t>
      </w:r>
      <w:r w:rsidRPr="003B4CEA">
        <w:rPr>
          <w:rFonts w:ascii="Angsana New" w:hAnsi="Angsana New"/>
          <w:sz w:val="26"/>
          <w:szCs w:val="26"/>
          <w:cs/>
        </w:rPr>
        <w:t>ด้วยจำนวนหุ้นสามัญถัวเฉลี่ยถ่วงน้ำหนักที่ออกในระหว่าง</w:t>
      </w:r>
      <w:r w:rsidR="00C326F1" w:rsidRPr="003B4CEA">
        <w:rPr>
          <w:rFonts w:ascii="Angsana New" w:hAnsi="Angsana New"/>
          <w:sz w:val="26"/>
          <w:szCs w:val="26"/>
          <w:cs/>
        </w:rPr>
        <w:t>ปี</w:t>
      </w:r>
    </w:p>
    <w:p w14:paraId="192C1D85" w14:textId="77777777" w:rsidR="00600724" w:rsidRPr="003B4CEA" w:rsidRDefault="00600724" w:rsidP="003B4CEA">
      <w:pPr>
        <w:ind w:right="-43"/>
        <w:jc w:val="thaiDistribute"/>
        <w:rPr>
          <w:rFonts w:ascii="Angsana New" w:hAnsi="Angsana New"/>
          <w:sz w:val="26"/>
          <w:szCs w:val="26"/>
        </w:rPr>
      </w:pPr>
    </w:p>
    <w:p w14:paraId="4C752493" w14:textId="463BC28B" w:rsidR="00BC2626" w:rsidRPr="003B4CEA" w:rsidRDefault="00BC2626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 (ขั้นพื้นฐาน)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สำหรับแต่ละ</w:t>
      </w:r>
      <w:r w:rsidR="00C326F1" w:rsidRPr="003B4CEA">
        <w:rPr>
          <w:rFonts w:ascii="Angsana New" w:hAnsi="Angsana New"/>
          <w:sz w:val="26"/>
          <w:szCs w:val="26"/>
          <w:cs/>
        </w:rPr>
        <w:t>ปี</w:t>
      </w:r>
      <w:r w:rsidRPr="003B4CEA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C326F1" w:rsidRPr="003B4CEA">
        <w:rPr>
          <w:rFonts w:ascii="Angsana New" w:eastAsia="Cordia New" w:hAnsi="Angsana New"/>
          <w:snapToGrid w:val="0"/>
          <w:sz w:val="26"/>
          <w:szCs w:val="26"/>
          <w:lang w:eastAsia="th-TH"/>
        </w:rPr>
        <w:t>31</w:t>
      </w:r>
      <w:r w:rsidR="00C326F1" w:rsidRPr="003B4CE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ธันวาคม</w:t>
      </w:r>
      <w:r w:rsidRPr="003B4CEA">
        <w:rPr>
          <w:rFonts w:ascii="Angsana New" w:hAnsi="Angsana New"/>
          <w:sz w:val="26"/>
          <w:szCs w:val="26"/>
          <w:cs/>
        </w:rPr>
        <w:t xml:space="preserve">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Pr="003B4CEA">
        <w:rPr>
          <w:rFonts w:ascii="Angsana New" w:hAnsi="Angsana New"/>
          <w:sz w:val="26"/>
          <w:szCs w:val="26"/>
          <w:cs/>
        </w:rPr>
        <w:t xml:space="preserve"> 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14:paraId="4508EA27" w14:textId="77777777" w:rsidR="00C2505A" w:rsidRPr="003B4CEA" w:rsidRDefault="00C2505A" w:rsidP="003B4CEA">
      <w:pPr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98"/>
        <w:gridCol w:w="270"/>
        <w:gridCol w:w="1260"/>
        <w:gridCol w:w="270"/>
        <w:gridCol w:w="1260"/>
      </w:tblGrid>
      <w:tr w:rsidR="00BC2626" w:rsidRPr="003B4CEA" w14:paraId="59140CB5" w14:textId="77777777" w:rsidTr="00C326F1">
        <w:tc>
          <w:tcPr>
            <w:tcW w:w="6498" w:type="dxa"/>
          </w:tcPr>
          <w:p w14:paraId="020BB057" w14:textId="77777777" w:rsidR="00BC2626" w:rsidRPr="003B4CEA" w:rsidRDefault="00BC2626" w:rsidP="003B4CE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78A8BD" w14:textId="77777777" w:rsidR="00BC2626" w:rsidRPr="003B4CEA" w:rsidRDefault="00BC26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0EE17CE" w14:textId="77777777" w:rsidR="00BC2626" w:rsidRPr="003B4CEA" w:rsidRDefault="00BC2626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ล้านหุ้น</w:t>
            </w:r>
          </w:p>
        </w:tc>
      </w:tr>
      <w:tr w:rsidR="00C326F1" w:rsidRPr="003B4CEA" w14:paraId="0D1CB5C7" w14:textId="77777777" w:rsidTr="00C326F1">
        <w:tc>
          <w:tcPr>
            <w:tcW w:w="6498" w:type="dxa"/>
          </w:tcPr>
          <w:p w14:paraId="7138518B" w14:textId="77777777" w:rsidR="00C326F1" w:rsidRPr="003B4CEA" w:rsidRDefault="00C326F1" w:rsidP="003B4CE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9D40E0" w14:textId="77777777" w:rsidR="00C326F1" w:rsidRPr="003B4CEA" w:rsidRDefault="00C326F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CEA31F" w14:textId="69DD31F9" w:rsidR="00C326F1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54BCA0" w14:textId="77777777" w:rsidR="00C326F1" w:rsidRPr="003B4CEA" w:rsidRDefault="00C326F1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D4E9DE" w14:textId="781E3399" w:rsidR="00C326F1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8F5165" w:rsidRPr="003B4CEA" w14:paraId="02935331" w14:textId="77777777" w:rsidTr="00C326F1">
        <w:tc>
          <w:tcPr>
            <w:tcW w:w="6498" w:type="dxa"/>
          </w:tcPr>
          <w:p w14:paraId="21765BC0" w14:textId="77777777" w:rsidR="008F5165" w:rsidRPr="003B4CEA" w:rsidRDefault="008F5165" w:rsidP="003B4CE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จำนวนหุ้นที่มีอยู่ ณ วันที่ 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270" w:type="dxa"/>
          </w:tcPr>
          <w:p w14:paraId="54AAA107" w14:textId="77777777" w:rsidR="008F5165" w:rsidRPr="003B4CEA" w:rsidRDefault="008F516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F05FF0" w14:textId="77777777" w:rsidR="008F5165" w:rsidRPr="003B4CEA" w:rsidRDefault="008F516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1,081.0</w:t>
            </w:r>
          </w:p>
        </w:tc>
        <w:tc>
          <w:tcPr>
            <w:tcW w:w="270" w:type="dxa"/>
          </w:tcPr>
          <w:p w14:paraId="109D3E3A" w14:textId="77777777" w:rsidR="008F5165" w:rsidRPr="003B4CEA" w:rsidRDefault="008F5165" w:rsidP="003B4CEA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68E7D8" w14:textId="77777777" w:rsidR="008F5165" w:rsidRPr="003B4CEA" w:rsidRDefault="008F516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1,081.0</w:t>
            </w:r>
          </w:p>
        </w:tc>
      </w:tr>
      <w:tr w:rsidR="008F5165" w:rsidRPr="003B4CEA" w14:paraId="030901E0" w14:textId="77777777" w:rsidTr="00C326F1">
        <w:trPr>
          <w:trHeight w:val="139"/>
        </w:trPr>
        <w:tc>
          <w:tcPr>
            <w:tcW w:w="6498" w:type="dxa"/>
          </w:tcPr>
          <w:p w14:paraId="68EB2CE1" w14:textId="77777777" w:rsidR="008F5165" w:rsidRPr="003B4CEA" w:rsidRDefault="008F5165" w:rsidP="003B4CE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ผลกระทบจากหุ้นสามัญที่ออกจำหน่ายในระหว่างปี</w:t>
            </w:r>
          </w:p>
        </w:tc>
        <w:tc>
          <w:tcPr>
            <w:tcW w:w="270" w:type="dxa"/>
          </w:tcPr>
          <w:p w14:paraId="2125A8C8" w14:textId="77777777" w:rsidR="008F5165" w:rsidRPr="003B4CEA" w:rsidRDefault="008F516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C8C07F" w14:textId="77777777" w:rsidR="008F5165" w:rsidRPr="003B4CEA" w:rsidRDefault="008F516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      -</w:t>
            </w:r>
          </w:p>
        </w:tc>
        <w:tc>
          <w:tcPr>
            <w:tcW w:w="270" w:type="dxa"/>
          </w:tcPr>
          <w:p w14:paraId="7C8D98AE" w14:textId="77777777" w:rsidR="008F5165" w:rsidRPr="003B4CEA" w:rsidRDefault="008F5165" w:rsidP="003B4CE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275587" w14:textId="77777777" w:rsidR="008F5165" w:rsidRPr="003B4CEA" w:rsidRDefault="008F516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      -</w:t>
            </w:r>
          </w:p>
        </w:tc>
      </w:tr>
      <w:tr w:rsidR="008F5165" w:rsidRPr="003B4CEA" w14:paraId="34C1A56D" w14:textId="77777777" w:rsidTr="00C326F1">
        <w:tc>
          <w:tcPr>
            <w:tcW w:w="6498" w:type="dxa"/>
          </w:tcPr>
          <w:p w14:paraId="0B999C16" w14:textId="77777777" w:rsidR="008F5165" w:rsidRPr="003B4CEA" w:rsidRDefault="008F5165" w:rsidP="003B4CE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 (ขั้นพื้นฐาน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) </w:t>
            </w:r>
          </w:p>
        </w:tc>
        <w:tc>
          <w:tcPr>
            <w:tcW w:w="270" w:type="dxa"/>
          </w:tcPr>
          <w:p w14:paraId="1F05A3D4" w14:textId="77777777" w:rsidR="008F5165" w:rsidRPr="003B4CEA" w:rsidRDefault="008F516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6AD074" w14:textId="77777777" w:rsidR="008F5165" w:rsidRPr="003B4CEA" w:rsidRDefault="008F516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1,081.0</w:t>
            </w:r>
          </w:p>
        </w:tc>
        <w:tc>
          <w:tcPr>
            <w:tcW w:w="270" w:type="dxa"/>
          </w:tcPr>
          <w:p w14:paraId="3ACBB191" w14:textId="77777777" w:rsidR="008F5165" w:rsidRPr="003B4CEA" w:rsidRDefault="008F5165" w:rsidP="003B4CEA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67EB7B" w14:textId="77777777" w:rsidR="008F5165" w:rsidRPr="003B4CEA" w:rsidRDefault="008F516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1,081.0</w:t>
            </w:r>
          </w:p>
        </w:tc>
      </w:tr>
    </w:tbl>
    <w:p w14:paraId="7379CB9F" w14:textId="77777777" w:rsidR="00BB46AC" w:rsidRPr="003B4CEA" w:rsidRDefault="00BB46AC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6E2154B" w14:textId="77777777" w:rsidR="003E18BA" w:rsidRPr="003B4CEA" w:rsidRDefault="003E18BA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br w:type="page"/>
      </w:r>
    </w:p>
    <w:p w14:paraId="27EF6B8B" w14:textId="55BA55F7" w:rsidR="003E1F48" w:rsidRPr="003B4CEA" w:rsidRDefault="003E18BA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B4CEA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856E4" w:rsidRPr="003B4CEA">
        <w:rPr>
          <w:rFonts w:ascii="Angsana New" w:hAnsi="Angsana New"/>
          <w:b/>
          <w:bCs/>
          <w:sz w:val="26"/>
          <w:szCs w:val="26"/>
        </w:rPr>
        <w:t>8</w:t>
      </w:r>
      <w:r w:rsidR="003E1F48" w:rsidRPr="003B4CEA">
        <w:rPr>
          <w:rFonts w:ascii="Angsana New" w:hAnsi="Angsana New"/>
          <w:b/>
          <w:bCs/>
          <w:sz w:val="26"/>
          <w:szCs w:val="26"/>
          <w:cs/>
        </w:rPr>
        <w:t>.</w:t>
      </w:r>
      <w:r w:rsidR="003E1F48" w:rsidRPr="003B4CEA">
        <w:rPr>
          <w:rFonts w:ascii="Angsana New" w:hAnsi="Angsana New"/>
          <w:b/>
          <w:bCs/>
          <w:sz w:val="26"/>
          <w:szCs w:val="26"/>
        </w:rPr>
        <w:tab/>
      </w:r>
      <w:r w:rsidR="003E1F48" w:rsidRPr="003B4CEA">
        <w:rPr>
          <w:rFonts w:ascii="Angsana New" w:hAnsi="Angsana New"/>
          <w:b/>
          <w:bCs/>
          <w:sz w:val="26"/>
          <w:szCs w:val="26"/>
          <w:cs/>
        </w:rPr>
        <w:t>ส่วนงานดำเนินงาน</w:t>
      </w:r>
    </w:p>
    <w:p w14:paraId="26FD6EC4" w14:textId="77777777" w:rsidR="003E1F48" w:rsidRPr="003B4CEA" w:rsidRDefault="003E1F48" w:rsidP="003B4CEA">
      <w:pPr>
        <w:ind w:right="-43"/>
        <w:jc w:val="thaiDistribute"/>
        <w:rPr>
          <w:rFonts w:ascii="Angsana New" w:hAnsi="Angsana New"/>
          <w:sz w:val="26"/>
          <w:szCs w:val="26"/>
        </w:rPr>
      </w:pPr>
    </w:p>
    <w:p w14:paraId="638F22AD" w14:textId="338B4107" w:rsidR="000F7441" w:rsidRPr="003B4CEA" w:rsidRDefault="000F7441" w:rsidP="003B4CEA">
      <w:pPr>
        <w:pStyle w:val="BodyTextIndent3"/>
        <w:spacing w:after="0"/>
        <w:ind w:left="0"/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กลุ่มบริษัทยูนิคดำเนินกิจการในส่วนงานหลัก คือ การรับเหมาก่อสร้างและดำเนินธุรกิจส่วนใหญ่ในส่วนงานทางภูมิศาสตร์ภายในประเทศ</w:t>
      </w:r>
    </w:p>
    <w:p w14:paraId="05324003" w14:textId="77777777" w:rsidR="00F943AF" w:rsidRPr="003B4CEA" w:rsidRDefault="00F943AF" w:rsidP="003B4CEA">
      <w:pPr>
        <w:ind w:right="-43"/>
        <w:jc w:val="thaiDistribute"/>
        <w:rPr>
          <w:rFonts w:ascii="Angsana New" w:hAnsi="Angsana New"/>
          <w:sz w:val="26"/>
          <w:szCs w:val="26"/>
        </w:rPr>
      </w:pPr>
    </w:p>
    <w:p w14:paraId="73CE5B8C" w14:textId="763E83B1" w:rsidR="00830435" w:rsidRPr="003B4CEA" w:rsidRDefault="00830435" w:rsidP="003B4CEA">
      <w:pPr>
        <w:pStyle w:val="BodyTextIndent3"/>
        <w:spacing w:after="0"/>
        <w:ind w:left="0"/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รายละเอียดข้อมูลทางการเงินจำแนกตามส่วนงานของกลุ่มบริษัทยูนิคในงบการเงินรวมสำหรับ</w:t>
      </w:r>
      <w:r w:rsidR="00445CEC" w:rsidRPr="003B4CEA">
        <w:rPr>
          <w:rFonts w:ascii="Angsana New" w:hAnsi="Angsana New"/>
          <w:sz w:val="26"/>
          <w:szCs w:val="26"/>
          <w:cs/>
        </w:rPr>
        <w:t>แต่ละ</w:t>
      </w:r>
      <w:r w:rsidRPr="003B4CEA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Pr="003B4CEA">
        <w:rPr>
          <w:rFonts w:ascii="Angsana New" w:hAnsi="Angsana New"/>
          <w:sz w:val="26"/>
          <w:szCs w:val="26"/>
        </w:rPr>
        <w:t xml:space="preserve">31 </w:t>
      </w:r>
      <w:r w:rsidRPr="003B4CEA">
        <w:rPr>
          <w:rFonts w:ascii="Angsana New" w:hAnsi="Angsana New"/>
          <w:sz w:val="26"/>
          <w:szCs w:val="26"/>
          <w:cs/>
        </w:rPr>
        <w:t xml:space="preserve">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Pr="003B4CEA">
        <w:rPr>
          <w:rFonts w:ascii="Angsana New" w:hAnsi="Angsana New"/>
          <w:sz w:val="26"/>
          <w:szCs w:val="26"/>
          <w:cs/>
        </w:rPr>
        <w:t xml:space="preserve"> </w:t>
      </w:r>
      <w:r w:rsidR="00445CEC" w:rsidRPr="003B4CEA">
        <w:rPr>
          <w:rFonts w:ascii="Angsana New" w:hAnsi="Angsana New"/>
          <w:sz w:val="26"/>
          <w:szCs w:val="26"/>
          <w:cs/>
        </w:rPr>
        <w:t xml:space="preserve">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="00445CEC"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มีดังนี้</w:t>
      </w:r>
    </w:p>
    <w:p w14:paraId="71EF6FA1" w14:textId="77777777" w:rsidR="000E04D8" w:rsidRPr="003B4CEA" w:rsidRDefault="000E04D8" w:rsidP="003B4CEA">
      <w:pPr>
        <w:pStyle w:val="BodyTextIndent3"/>
        <w:spacing w:after="0"/>
        <w:ind w:lef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8"/>
        <w:gridCol w:w="1260"/>
        <w:gridCol w:w="270"/>
        <w:gridCol w:w="1260"/>
        <w:gridCol w:w="270"/>
        <w:gridCol w:w="1170"/>
        <w:gridCol w:w="270"/>
        <w:gridCol w:w="900"/>
        <w:gridCol w:w="270"/>
        <w:gridCol w:w="1170"/>
      </w:tblGrid>
      <w:tr w:rsidR="000E04D8" w:rsidRPr="003B4CEA" w14:paraId="2350A9D5" w14:textId="77777777" w:rsidTr="00564D7D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24134339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4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6A0BA" w14:textId="26C13386" w:rsidR="000E04D8" w:rsidRPr="003B4CEA" w:rsidRDefault="000E04D8" w:rsidP="003B4CEA">
            <w:pPr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B4CE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B4CE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3B4CE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0E04D8" w:rsidRPr="003B4CEA" w14:paraId="7F30B2FB" w14:textId="77777777" w:rsidTr="00564D7D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689014F0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01CBE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B91E6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8D52F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7417E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85B50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3CC0E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7ED35" w14:textId="77777777" w:rsidR="000E04D8" w:rsidRPr="003B4CEA" w:rsidRDefault="000E04D8" w:rsidP="003B4CEA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3E5F8" w14:textId="77777777" w:rsidR="000E04D8" w:rsidRPr="003B4CEA" w:rsidRDefault="000E04D8" w:rsidP="003B4CEA">
            <w:pPr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A1B27" w14:textId="77777777" w:rsidR="000E04D8" w:rsidRPr="003B4CEA" w:rsidRDefault="000E04D8" w:rsidP="003B4CEA">
            <w:pPr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04D8" w:rsidRPr="003B4CEA" w14:paraId="59F09BBF" w14:textId="77777777" w:rsidTr="00564D7D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0A4F454B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21F656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F3FB8A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059CC0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5B2D65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E945A5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21AF7E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566BD5" w14:textId="77777777" w:rsidR="000E04D8" w:rsidRPr="003B4CEA" w:rsidRDefault="000E04D8" w:rsidP="003B4CEA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73BC45" w14:textId="77777777" w:rsidR="000E04D8" w:rsidRPr="003B4CEA" w:rsidRDefault="000E04D8" w:rsidP="003B4CEA">
            <w:pPr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0A8081" w14:textId="77777777" w:rsidR="000E04D8" w:rsidRPr="003B4CEA" w:rsidRDefault="000E04D8" w:rsidP="003B4CEA">
            <w:pPr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04D8" w:rsidRPr="003B4CEA" w14:paraId="3DA6EF49" w14:textId="77777777" w:rsidTr="00564D7D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7E93C1C7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DF5DE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4E01D1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8834B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C1C251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870C0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1A28A1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568C8" w14:textId="77777777" w:rsidR="000E04D8" w:rsidRPr="003B4CEA" w:rsidRDefault="000E04D8" w:rsidP="003B4CEA">
            <w:pPr>
              <w:tabs>
                <w:tab w:val="left" w:pos="792"/>
              </w:tabs>
              <w:ind w:left="-46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  <w:cs/>
              </w:rPr>
              <w:t>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E16E4A" w14:textId="77777777" w:rsidR="000E04D8" w:rsidRPr="003B4CEA" w:rsidRDefault="000E04D8" w:rsidP="003B4CEA">
            <w:pPr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0E67B" w14:textId="77777777" w:rsidR="000E04D8" w:rsidRPr="003B4CEA" w:rsidRDefault="000E04D8" w:rsidP="003B4CEA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761C12" w:rsidRPr="003B4CEA" w14:paraId="7AB9D592" w14:textId="77777777" w:rsidTr="00564D7D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4836A992" w14:textId="0AD716B2" w:rsidR="00761C12" w:rsidRPr="003B4CEA" w:rsidRDefault="00761C12" w:rsidP="003B4CEA">
            <w:pPr>
              <w:tabs>
                <w:tab w:val="clear" w:pos="2807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รายได้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42F03" w14:textId="6971DA85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</w:rPr>
              <w:t>12,508.8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5C7249" w14:textId="77777777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93F74" w14:textId="06F5A675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</w:rPr>
              <w:t>60.0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23EBF4" w14:textId="77777777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FCCED" w14:textId="3A3CD3CE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</w:rPr>
              <w:t>12,568.8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057F69" w14:textId="77777777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F5946B" w14:textId="16BB6240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</w:rPr>
              <w:t>(2,189.7)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BAC54" w14:textId="77777777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EFC16" w14:textId="0FA82ECA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</w:rPr>
              <w:t>10,379.1</w:t>
            </w:r>
          </w:p>
        </w:tc>
      </w:tr>
      <w:tr w:rsidR="00761C12" w:rsidRPr="003B4CEA" w14:paraId="353D1622" w14:textId="77777777" w:rsidTr="00564D7D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46432C5D" w14:textId="788E6661" w:rsidR="00761C12" w:rsidRPr="003B4CEA" w:rsidRDefault="00761C12" w:rsidP="003B4CEA">
            <w:pPr>
              <w:pStyle w:val="Heading7"/>
              <w:spacing w:line="240" w:lineRule="atLeast"/>
              <w:ind w:right="-18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  <w:lang w:val="en-US" w:eastAsia="en-US"/>
              </w:rPr>
              <w:t>ต้นทุน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9BC09" w14:textId="77558EFE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</w:rPr>
              <w:t>(11,235.7)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7F6D5B" w14:textId="77777777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2E57E" w14:textId="01C4903B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</w:rPr>
              <w:t>(58.0)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7AFDC6" w14:textId="77777777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66E2C" w14:textId="15D646CA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</w:rPr>
              <w:t>(11,293.7)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9D4E45" w14:textId="77777777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0A76C" w14:textId="6EB01C5F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</w:rPr>
              <w:t>3,109.5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B3CBD3" w14:textId="77777777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F4593" w14:textId="0F9707D6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</w:rPr>
              <w:t>(8,184.2)</w:t>
            </w:r>
          </w:p>
        </w:tc>
      </w:tr>
      <w:tr w:rsidR="00761C12" w:rsidRPr="003B4CEA" w14:paraId="48ED8F9F" w14:textId="77777777" w:rsidTr="00564D7D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0386E867" w14:textId="77777777" w:rsidR="00761C12" w:rsidRPr="003B4CEA" w:rsidRDefault="00761C12" w:rsidP="003B4CEA">
            <w:pPr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8E66EC" w14:textId="56EDC997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</w:rPr>
              <w:t>1,273.1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0F4BB8" w14:textId="77777777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D89F78" w14:textId="5C327D0C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</w:rPr>
              <w:t>2.0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6A9F53" w14:textId="77777777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6F201A" w14:textId="19184A51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</w:rPr>
              <w:t>1,275.1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2F3CF7" w14:textId="77777777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2C06D" w14:textId="3129AE87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</w:rPr>
              <w:t>919.8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DCE759" w14:textId="77777777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3FB53" w14:textId="4E150C92" w:rsidR="00761C12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</w:rPr>
              <w:t>2,194.9</w:t>
            </w:r>
          </w:p>
        </w:tc>
      </w:tr>
      <w:tr w:rsidR="000E04D8" w:rsidRPr="003B4CEA" w14:paraId="1B852672" w14:textId="77777777" w:rsidTr="00564D7D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09E9E827" w14:textId="23A8F3EE" w:rsidR="000E04D8" w:rsidRPr="003B4CEA" w:rsidRDefault="000E04D8" w:rsidP="003B4CEA">
            <w:pPr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กำไรจากการจำหน่ายสินทรัพย์ถาวร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7BCDA6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8D3CF6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687352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1CF557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FD01AA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35C8A6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5F65BF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CEF0E7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FCC7AE" w14:textId="3FC51740" w:rsidR="000E04D8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</w:rPr>
              <w:t>6.4</w:t>
            </w:r>
          </w:p>
        </w:tc>
      </w:tr>
      <w:tr w:rsidR="000E04D8" w:rsidRPr="003B4CEA" w14:paraId="3435B7E1" w14:textId="77777777" w:rsidTr="00564D7D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5CAB92E3" w14:textId="11848A19" w:rsidR="000E04D8" w:rsidRPr="003B4CEA" w:rsidRDefault="000E04D8" w:rsidP="003B4CEA">
            <w:pPr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2EFD49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B7A5CC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605980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566DE5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C2E7B3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3F7B05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5F431D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9E7047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4604DF" w14:textId="6E56803E" w:rsidR="000E04D8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</w:rPr>
              <w:t>44.2</w:t>
            </w:r>
          </w:p>
        </w:tc>
      </w:tr>
      <w:tr w:rsidR="000E04D8" w:rsidRPr="003B4CEA" w14:paraId="2B102237" w14:textId="77777777" w:rsidTr="00564D7D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0BDBF68D" w14:textId="73F10CFC" w:rsidR="000E04D8" w:rsidRPr="003B4CEA" w:rsidRDefault="000E04D8" w:rsidP="003B4CEA">
            <w:pPr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8E4176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721539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A4FEE0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D2C90A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777399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9AB53C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2793FD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653EE7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2B16A2" w14:textId="29FDA082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</w:rPr>
              <w:t>(78</w:t>
            </w:r>
            <w:r w:rsidR="00761C12" w:rsidRPr="003B4CEA">
              <w:rPr>
                <w:rFonts w:asciiTheme="majorBidi" w:hAnsiTheme="majorBidi" w:cstheme="majorBidi"/>
                <w:sz w:val="26"/>
                <w:szCs w:val="26"/>
              </w:rPr>
              <w:t>3.8</w:t>
            </w:r>
            <w:r w:rsidRPr="003B4CE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E04D8" w:rsidRPr="003B4CEA" w14:paraId="49148427" w14:textId="77777777" w:rsidTr="00564D7D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24FD57E5" w14:textId="78C1ADE0" w:rsidR="000E04D8" w:rsidRPr="003B4CEA" w:rsidRDefault="000E04D8" w:rsidP="003B4CEA">
            <w:pPr>
              <w:ind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21C3B6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5DD696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FE1E8B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E6A39F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1FDE89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A8E418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433AA5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DA230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B3C189" w14:textId="0FC6781F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761C12" w:rsidRPr="003B4CEA">
              <w:rPr>
                <w:rFonts w:asciiTheme="majorBidi" w:hAnsiTheme="majorBidi" w:cstheme="majorBidi"/>
                <w:sz w:val="26"/>
                <w:szCs w:val="26"/>
              </w:rPr>
              <w:t>1.5</w:t>
            </w:r>
            <w:r w:rsidRPr="003B4CE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E04D8" w:rsidRPr="003B4CEA" w14:paraId="5570F560" w14:textId="77777777" w:rsidTr="00564D7D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331EAEC6" w14:textId="41E2498F" w:rsidR="000E04D8" w:rsidRPr="003B4CEA" w:rsidRDefault="000E04D8" w:rsidP="003B4CEA">
            <w:pPr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23BD45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20C3A6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FEB15D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E71281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BDB0E9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38B084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D87193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89E208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B10746" w14:textId="3AE1E884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61C12" w:rsidRPr="003B4CEA">
              <w:rPr>
                <w:rFonts w:asciiTheme="majorBidi" w:hAnsiTheme="majorBidi" w:cstheme="majorBidi"/>
                <w:sz w:val="26"/>
                <w:szCs w:val="26"/>
              </w:rPr>
              <w:t>1,207.6</w:t>
            </w:r>
            <w:r w:rsidRPr="003B4CE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E04D8" w:rsidRPr="003B4CEA" w14:paraId="7E201639" w14:textId="77777777" w:rsidTr="00564D7D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698241C2" w14:textId="4D0166D7" w:rsidR="000E04D8" w:rsidRPr="003B4CEA" w:rsidRDefault="000E04D8" w:rsidP="003B4CEA">
            <w:pPr>
              <w:ind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21A02B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A72A7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DD5320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CAC007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35985E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234776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793044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3D7598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540B4" w14:textId="3DD82FED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61C12" w:rsidRPr="003B4CEA">
              <w:rPr>
                <w:rFonts w:asciiTheme="majorBidi" w:hAnsiTheme="majorBidi" w:cstheme="majorBidi"/>
                <w:sz w:val="26"/>
                <w:szCs w:val="26"/>
              </w:rPr>
              <w:t>95.6</w:t>
            </w:r>
            <w:r w:rsidRPr="003B4CE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E04D8" w:rsidRPr="003B4CEA" w14:paraId="092E9CA9" w14:textId="77777777" w:rsidTr="00564D7D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30018AEF" w14:textId="45ED1C86" w:rsidR="000E04D8" w:rsidRPr="003B4CEA" w:rsidRDefault="000E04D8" w:rsidP="003B4CEA">
            <w:pPr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3BC0F9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66FB9A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CF3967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DA2B5E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BE6DDE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89CABE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33C6D8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6034EB" w14:textId="77777777" w:rsidR="000E04D8" w:rsidRPr="003B4CEA" w:rsidRDefault="000E04D8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DAFD27" w14:textId="0AEC7A5C" w:rsidR="000E04D8" w:rsidRPr="003B4CEA" w:rsidRDefault="00761C12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4CEA">
              <w:rPr>
                <w:rFonts w:asciiTheme="majorBidi" w:hAnsiTheme="majorBidi" w:cstheme="majorBidi"/>
                <w:sz w:val="26"/>
                <w:szCs w:val="26"/>
              </w:rPr>
              <w:t>127.0</w:t>
            </w:r>
          </w:p>
        </w:tc>
      </w:tr>
    </w:tbl>
    <w:p w14:paraId="4E9B0D5C" w14:textId="1F8A6504" w:rsidR="00830435" w:rsidRPr="003B4CEA" w:rsidRDefault="00830435" w:rsidP="003B4CEA">
      <w:pPr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1582"/>
        <w:gridCol w:w="270"/>
        <w:gridCol w:w="1687"/>
        <w:gridCol w:w="270"/>
        <w:gridCol w:w="1591"/>
      </w:tblGrid>
      <w:tr w:rsidR="00C25A2E" w:rsidRPr="003B4CEA" w14:paraId="55DEC7E5" w14:textId="77777777" w:rsidTr="00C4243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7A38CCE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D7F06" w14:textId="5684E455" w:rsidR="00C25A2E" w:rsidRPr="003B4CEA" w:rsidRDefault="00C25A2E" w:rsidP="003B4CEA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3646C" w:rsidRPr="003B4CEA">
              <w:rPr>
                <w:rFonts w:ascii="Angsana New" w:hAnsi="Angsana New"/>
                <w:sz w:val="26"/>
                <w:szCs w:val="26"/>
              </w:rPr>
              <w:t>256</w:t>
            </w:r>
            <w:r w:rsidR="00E027E5" w:rsidRPr="003B4CEA">
              <w:rPr>
                <w:rFonts w:ascii="Angsana New" w:hAnsi="Angsana New"/>
                <w:sz w:val="26"/>
                <w:szCs w:val="26"/>
              </w:rPr>
              <w:t>5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C25A2E" w:rsidRPr="003B4CEA" w14:paraId="589CD1A7" w14:textId="77777777" w:rsidTr="00C4243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EA7774D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8C061" w14:textId="2E23F3BB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="004F5623" w:rsidRPr="003B4CEA">
              <w:rPr>
                <w:rFonts w:ascii="Angsana New" w:hAnsi="Angsana New"/>
                <w:sz w:val="26"/>
                <w:szCs w:val="26"/>
                <w:cs/>
              </w:rPr>
              <w:t>จากการ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9294C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21D34" w14:textId="217BC57E" w:rsidR="00C25A2E" w:rsidRPr="003B4CEA" w:rsidRDefault="004F5623" w:rsidP="003B4C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373081" w14:textId="77777777" w:rsidR="00C25A2E" w:rsidRPr="003B4CEA" w:rsidRDefault="00C25A2E" w:rsidP="003B4CEA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C8BD3" w14:textId="77777777" w:rsidR="00C25A2E" w:rsidRPr="003B4CEA" w:rsidRDefault="00C25A2E" w:rsidP="003B4CEA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5A2E" w:rsidRPr="003B4CEA" w14:paraId="75FDC48F" w14:textId="77777777" w:rsidTr="00C4243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216AC3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9A11E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76D36A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96957" w14:textId="77777777" w:rsidR="00C25A2E" w:rsidRPr="003B4CEA" w:rsidRDefault="00C25A2E" w:rsidP="003B4CEA">
            <w:pPr>
              <w:tabs>
                <w:tab w:val="left" w:pos="792"/>
              </w:tabs>
              <w:ind w:left="-46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6B14A8" w14:textId="77777777" w:rsidR="00C25A2E" w:rsidRPr="003B4CEA" w:rsidRDefault="00C25A2E" w:rsidP="003B4CEA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045A02" w14:textId="77777777" w:rsidR="00C25A2E" w:rsidRPr="003B4CEA" w:rsidRDefault="00C25A2E" w:rsidP="003B4C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</w:tr>
      <w:tr w:rsidR="00C25A2E" w:rsidRPr="003B4CEA" w14:paraId="5E2498BD" w14:textId="77777777" w:rsidTr="00C4243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36A86E1" w14:textId="45AA606C" w:rsidR="00C25A2E" w:rsidRPr="003B4CEA" w:rsidRDefault="00C25A2E" w:rsidP="003B4CEA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="004F5623" w:rsidRPr="003B4CEA">
              <w:rPr>
                <w:rFonts w:ascii="Angsana New" w:hAnsi="Angsana New"/>
                <w:sz w:val="26"/>
                <w:szCs w:val="26"/>
                <w:cs/>
              </w:rPr>
              <w:t>ค่าก่อสร้าง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532FD" w14:textId="390785B4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11,</w:t>
            </w:r>
            <w:r w:rsidR="007D0195" w:rsidRPr="003B4CEA">
              <w:rPr>
                <w:rFonts w:ascii="Angsana New" w:hAnsi="Angsana New"/>
                <w:sz w:val="26"/>
                <w:szCs w:val="26"/>
              </w:rPr>
              <w:t>711.0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41F82A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A3E73" w14:textId="24EBA456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(1,387.0)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9A776E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46C89" w14:textId="076FAB4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10,3</w:t>
            </w:r>
            <w:r w:rsidR="007D0195" w:rsidRPr="003B4CEA">
              <w:rPr>
                <w:rFonts w:ascii="Angsana New" w:hAnsi="Angsana New"/>
                <w:sz w:val="26"/>
                <w:szCs w:val="26"/>
              </w:rPr>
              <w:t>24.0</w:t>
            </w:r>
          </w:p>
        </w:tc>
      </w:tr>
      <w:tr w:rsidR="00C25A2E" w:rsidRPr="003B4CEA" w14:paraId="1DE5A768" w14:textId="77777777" w:rsidTr="00C4243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0463C0" w14:textId="5F0360B7" w:rsidR="00C25A2E" w:rsidRPr="003B4CEA" w:rsidRDefault="00C25A2E" w:rsidP="003B4CEA">
            <w:pPr>
              <w:pStyle w:val="Heading7"/>
              <w:spacing w:line="240" w:lineRule="atLeast"/>
              <w:ind w:right="-1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ต้นทุน</w:t>
            </w:r>
            <w:r w:rsidR="004F5623"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39576" w14:textId="76F1ED56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(11,</w:t>
            </w:r>
            <w:r w:rsidR="007D0195" w:rsidRPr="003B4CEA">
              <w:rPr>
                <w:rFonts w:ascii="Angsana New" w:hAnsi="Angsana New"/>
                <w:sz w:val="26"/>
                <w:szCs w:val="26"/>
              </w:rPr>
              <w:t>504.4</w:t>
            </w:r>
            <w:r w:rsidRPr="003B4C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39D278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4C1026" w14:textId="7934CEA5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2,158.9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145161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2CC54" w14:textId="58A59352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(9,3</w:t>
            </w:r>
            <w:r w:rsidR="007D0195" w:rsidRPr="003B4CEA">
              <w:rPr>
                <w:rFonts w:ascii="Angsana New" w:hAnsi="Angsana New"/>
                <w:sz w:val="26"/>
                <w:szCs w:val="26"/>
              </w:rPr>
              <w:t>45.5</w:t>
            </w:r>
            <w:r w:rsidRPr="003B4CE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25A2E" w:rsidRPr="003B4CEA" w14:paraId="3DB27EFB" w14:textId="77777777" w:rsidTr="00C4243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54020C" w14:textId="77777777" w:rsidR="00C25A2E" w:rsidRPr="003B4CEA" w:rsidRDefault="00C25A2E" w:rsidP="003B4CEA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DF41DA" w14:textId="62918653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20</w:t>
            </w:r>
            <w:r w:rsidR="007D0195" w:rsidRPr="003B4CEA">
              <w:rPr>
                <w:rFonts w:ascii="Angsana New" w:hAnsi="Angsana New"/>
                <w:sz w:val="26"/>
                <w:szCs w:val="26"/>
              </w:rPr>
              <w:t>6.6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EE2A93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E43632" w14:textId="7C813FD9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771.9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00127A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1A4F8" w14:textId="56CC30B5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97</w:t>
            </w:r>
            <w:r w:rsidR="007D0195" w:rsidRPr="003B4CEA">
              <w:rPr>
                <w:rFonts w:ascii="Angsana New" w:hAnsi="Angsana New"/>
                <w:sz w:val="26"/>
                <w:szCs w:val="26"/>
              </w:rPr>
              <w:t>8.5</w:t>
            </w:r>
          </w:p>
        </w:tc>
      </w:tr>
      <w:tr w:rsidR="00C25A2E" w:rsidRPr="003B4CEA" w14:paraId="2195759F" w14:textId="77777777" w:rsidTr="00C4243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BE4891" w14:textId="77777777" w:rsidR="00C25A2E" w:rsidRPr="003B4CEA" w:rsidRDefault="00C25A2E" w:rsidP="003B4CEA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กำไรจากการจำหน่ายสินทรัพย์ถาวร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35F28CF0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1597BF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186B5BF2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B3196B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14:paraId="16E31B27" w14:textId="6A946A21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27</w:t>
            </w:r>
            <w:r w:rsidR="007D0195" w:rsidRPr="003B4CEA">
              <w:rPr>
                <w:rFonts w:ascii="Angsana New" w:hAnsi="Angsana New"/>
                <w:sz w:val="26"/>
                <w:szCs w:val="26"/>
              </w:rPr>
              <w:t>6.4</w:t>
            </w:r>
          </w:p>
        </w:tc>
      </w:tr>
      <w:tr w:rsidR="00C25A2E" w:rsidRPr="003B4CEA" w14:paraId="0A22AA64" w14:textId="77777777" w:rsidTr="00C4243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B95808" w14:textId="0698C0FD" w:rsidR="00C25A2E" w:rsidRPr="003B4CEA" w:rsidRDefault="00C25A2E" w:rsidP="003B4CEA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5172EAAB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A19210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116D57E4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D184C5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14:paraId="42DF4339" w14:textId="73F79184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664.8</w:t>
            </w:r>
          </w:p>
        </w:tc>
      </w:tr>
      <w:tr w:rsidR="00C25A2E" w:rsidRPr="003B4CEA" w14:paraId="06558BA2" w14:textId="77777777" w:rsidTr="00C4243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DCE0F0D" w14:textId="77777777" w:rsidR="00C25A2E" w:rsidRPr="003B4CEA" w:rsidRDefault="00C25A2E" w:rsidP="003B4CEA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65247210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8B1E5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140D6F1E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6C8BF7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14:paraId="79427A2A" w14:textId="3F42F113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</w:t>
            </w:r>
            <w:r w:rsidR="007D0195" w:rsidRPr="003B4CEA">
              <w:rPr>
                <w:rFonts w:ascii="Angsana New" w:hAnsi="Angsana New"/>
                <w:sz w:val="26"/>
                <w:szCs w:val="26"/>
              </w:rPr>
              <w:t>3.7</w:t>
            </w:r>
          </w:p>
        </w:tc>
      </w:tr>
      <w:tr w:rsidR="00C25A2E" w:rsidRPr="003B4CEA" w14:paraId="1E0F7E8B" w14:textId="77777777" w:rsidTr="00C4243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ADA6865" w14:textId="77777777" w:rsidR="00C25A2E" w:rsidRPr="003B4CEA" w:rsidRDefault="00C25A2E" w:rsidP="003B4CEA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47E3BA6A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3588A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12186C6B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406E2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14:paraId="0B88E6EB" w14:textId="20D907AC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(722.6)</w:t>
            </w:r>
          </w:p>
        </w:tc>
      </w:tr>
      <w:tr w:rsidR="00C25A2E" w:rsidRPr="003B4CEA" w14:paraId="3E89EA23" w14:textId="77777777" w:rsidTr="00C4243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7664AD" w14:textId="77777777" w:rsidR="00C25A2E" w:rsidRPr="003B4CEA" w:rsidRDefault="00C25A2E" w:rsidP="003B4CEA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000113F3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66EF40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3BF536E7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81CA6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14:paraId="6E7FF93F" w14:textId="4A7BC442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(32.5)</w:t>
            </w:r>
          </w:p>
        </w:tc>
      </w:tr>
      <w:tr w:rsidR="00C25A2E" w:rsidRPr="003B4CEA" w14:paraId="1424604C" w14:textId="77777777" w:rsidTr="00C4243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BE80B1E" w14:textId="77777777" w:rsidR="00C25A2E" w:rsidRPr="003B4CEA" w:rsidRDefault="00C25A2E" w:rsidP="003B4CEA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1FFF65E7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F506E4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0A16269B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3D09E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14:paraId="6EF6FBBC" w14:textId="6A2232DE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(990.3)</w:t>
            </w:r>
          </w:p>
        </w:tc>
      </w:tr>
      <w:tr w:rsidR="00C25A2E" w:rsidRPr="003B4CEA" w14:paraId="38282A24" w14:textId="77777777" w:rsidTr="00C4243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28F06F8" w14:textId="77777777" w:rsidR="00C25A2E" w:rsidRPr="003B4CEA" w:rsidRDefault="00C25A2E" w:rsidP="003B4CEA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540B3D3F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397BF8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0E55AA05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68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683BE4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E448A" w14:textId="584696DD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(19</w:t>
            </w:r>
            <w:r w:rsidR="007D0195" w:rsidRPr="003B4CEA">
              <w:rPr>
                <w:rFonts w:ascii="Angsana New" w:hAnsi="Angsana New"/>
                <w:sz w:val="26"/>
                <w:szCs w:val="26"/>
              </w:rPr>
              <w:t>6.8</w:t>
            </w:r>
            <w:r w:rsidRPr="003B4CE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25A2E" w:rsidRPr="003B4CEA" w14:paraId="7B4D0380" w14:textId="77777777" w:rsidTr="00C4243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7E56FE8" w14:textId="01398CEC" w:rsidR="00C25A2E" w:rsidRPr="003B4CEA" w:rsidRDefault="00C25A2E" w:rsidP="003B4CEA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กำไรสำหรับ</w:t>
            </w:r>
            <w:r w:rsidR="009D3EEA" w:rsidRPr="003B4CE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38030667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195F47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53691A08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188CB0" w14:textId="77777777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D9DF02" w14:textId="48C98E4C" w:rsidR="00C25A2E" w:rsidRPr="003B4CEA" w:rsidRDefault="00C25A2E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</w:t>
            </w:r>
            <w:r w:rsidR="007D0195" w:rsidRPr="003B4CEA">
              <w:rPr>
                <w:rFonts w:ascii="Angsana New" w:hAnsi="Angsana New"/>
                <w:sz w:val="26"/>
                <w:szCs w:val="26"/>
              </w:rPr>
              <w:t>1.2</w:t>
            </w:r>
          </w:p>
        </w:tc>
      </w:tr>
    </w:tbl>
    <w:p w14:paraId="72F9912F" w14:textId="77777777" w:rsidR="002C2FFC" w:rsidRPr="003B4CEA" w:rsidRDefault="002C2FFC" w:rsidP="003B4CEA">
      <w:pPr>
        <w:pStyle w:val="BodyTextIndent3"/>
        <w:spacing w:after="0"/>
        <w:ind w:left="0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4E6FA792" w14:textId="6B43A099" w:rsidR="009A624A" w:rsidRPr="003B4CEA" w:rsidRDefault="009A624A" w:rsidP="003B4CEA">
      <w:pPr>
        <w:pStyle w:val="BodyTextIndent3"/>
        <w:spacing w:after="0"/>
        <w:ind w:left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3B4CEA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ข้อมูลเกี่ยวกับลูกค้ารายใหญ่</w:t>
      </w:r>
    </w:p>
    <w:p w14:paraId="67CB1A9E" w14:textId="77777777" w:rsidR="009A624A" w:rsidRPr="003B4CEA" w:rsidRDefault="009A624A" w:rsidP="003B4CEA">
      <w:pPr>
        <w:pStyle w:val="a1"/>
        <w:tabs>
          <w:tab w:val="clear" w:pos="1080"/>
          <w:tab w:val="left" w:pos="549"/>
        </w:tabs>
        <w:spacing w:line="240" w:lineRule="atLeast"/>
        <w:ind w:right="-43"/>
        <w:jc w:val="thaiDistribute"/>
        <w:rPr>
          <w:rFonts w:ascii="Angsana New" w:hAnsi="Angsana New"/>
          <w:sz w:val="22"/>
          <w:szCs w:val="22"/>
        </w:rPr>
      </w:pPr>
    </w:p>
    <w:p w14:paraId="2C7C5937" w14:textId="4187CB8C" w:rsidR="009A624A" w:rsidRPr="003B4CEA" w:rsidRDefault="009A624A" w:rsidP="003B4CEA">
      <w:pPr>
        <w:pStyle w:val="BodyTextIndent3"/>
        <w:spacing w:after="0"/>
        <w:ind w:left="0"/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ในระหว่างปี</w:t>
      </w:r>
      <w:r w:rsidRPr="003B4CEA">
        <w:rPr>
          <w:rFonts w:ascii="Angsana New" w:hAnsi="Angsana New"/>
          <w:sz w:val="26"/>
          <w:szCs w:val="26"/>
        </w:rPr>
        <w:t xml:space="preserve"> 2566</w:t>
      </w:r>
      <w:r w:rsidR="00B47056">
        <w:rPr>
          <w:rFonts w:ascii="Angsana New" w:hAnsi="Angsana New" w:hint="cs"/>
          <w:sz w:val="26"/>
          <w:szCs w:val="26"/>
          <w:cs/>
        </w:rPr>
        <w:t xml:space="preserve"> และ </w:t>
      </w:r>
      <w:r w:rsidR="00B47056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  <w:cs/>
        </w:rPr>
        <w:t xml:space="preserve"> บริษัท</w:t>
      </w:r>
      <w:r w:rsidR="00B47056">
        <w:rPr>
          <w:rFonts w:ascii="Angsana New" w:hAnsi="Angsana New" w:hint="cs"/>
          <w:sz w:val="26"/>
          <w:szCs w:val="26"/>
          <w:cs/>
        </w:rPr>
        <w:t>และกลุ่มบริษัทยูนิค</w:t>
      </w:r>
      <w:r w:rsidRPr="003B4CEA">
        <w:rPr>
          <w:rFonts w:ascii="Angsana New" w:hAnsi="Angsana New"/>
          <w:sz w:val="26"/>
          <w:szCs w:val="26"/>
          <w:cs/>
        </w:rPr>
        <w:t xml:space="preserve">รับรู้รายได้ค่าก่อสร้างจากลูกค้ารายใหญ่จำนวน </w:t>
      </w:r>
      <w:r w:rsidRPr="003B4CEA">
        <w:rPr>
          <w:rFonts w:ascii="Angsana New" w:hAnsi="Angsana New"/>
          <w:sz w:val="26"/>
          <w:szCs w:val="26"/>
        </w:rPr>
        <w:t>3</w:t>
      </w:r>
      <w:r w:rsidRPr="003B4CEA">
        <w:rPr>
          <w:rFonts w:ascii="Angsana New" w:hAnsi="Angsana New"/>
          <w:sz w:val="26"/>
          <w:szCs w:val="26"/>
          <w:cs/>
        </w:rPr>
        <w:t xml:space="preserve"> ราย เป็นจำนวนเงินทั้งสิ้น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="004900D9" w:rsidRPr="003B4CEA">
        <w:rPr>
          <w:rFonts w:ascii="Angsana New" w:hAnsi="Angsana New"/>
          <w:sz w:val="26"/>
          <w:szCs w:val="26"/>
        </w:rPr>
        <w:t>7,765.3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ล้านบาท </w:t>
      </w:r>
      <w:r w:rsidR="00B47056">
        <w:rPr>
          <w:rFonts w:ascii="Angsana New" w:hAnsi="Angsana New" w:hint="cs"/>
          <w:sz w:val="26"/>
          <w:szCs w:val="26"/>
          <w:cs/>
        </w:rPr>
        <w:t xml:space="preserve">และ </w:t>
      </w:r>
      <w:r w:rsidR="00FE6B93" w:rsidRPr="003B4CEA">
        <w:rPr>
          <w:rFonts w:ascii="Angsana New" w:hAnsi="Angsana New"/>
          <w:sz w:val="26"/>
          <w:szCs w:val="26"/>
        </w:rPr>
        <w:t>9,542.5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ล้านบาท</w:t>
      </w:r>
      <w:r w:rsidR="00B47056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p w14:paraId="59B7AB79" w14:textId="77777777" w:rsidR="009A624A" w:rsidRPr="003B4CEA" w:rsidRDefault="009A624A" w:rsidP="003B4CEA">
      <w:pPr>
        <w:pStyle w:val="a1"/>
        <w:tabs>
          <w:tab w:val="clear" w:pos="1080"/>
          <w:tab w:val="left" w:pos="549"/>
        </w:tabs>
        <w:spacing w:line="240" w:lineRule="atLeast"/>
        <w:ind w:right="-43"/>
        <w:jc w:val="thaiDistribute"/>
        <w:rPr>
          <w:rFonts w:ascii="Angsana New" w:hAnsi="Angsana New"/>
          <w:sz w:val="22"/>
          <w:szCs w:val="22"/>
        </w:rPr>
      </w:pPr>
    </w:p>
    <w:p w14:paraId="36864F43" w14:textId="235A79C5" w:rsidR="0077190F" w:rsidRPr="003B4CEA" w:rsidRDefault="002856E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t>29</w:t>
      </w:r>
      <w:r w:rsidR="0077190F" w:rsidRPr="003B4CEA">
        <w:rPr>
          <w:rFonts w:ascii="Angsana New" w:hAnsi="Angsana New"/>
          <w:b/>
          <w:bCs/>
          <w:sz w:val="26"/>
          <w:szCs w:val="26"/>
        </w:rPr>
        <w:t>.</w:t>
      </w:r>
      <w:r w:rsidR="0077190F" w:rsidRPr="003B4CEA">
        <w:rPr>
          <w:rFonts w:ascii="Angsana New" w:hAnsi="Angsana New"/>
          <w:b/>
          <w:bCs/>
          <w:sz w:val="26"/>
          <w:szCs w:val="26"/>
        </w:rPr>
        <w:tab/>
      </w:r>
      <w:r w:rsidR="0077190F" w:rsidRPr="003B4CEA">
        <w:rPr>
          <w:rFonts w:ascii="Angsana New" w:hAnsi="Angsana New"/>
          <w:b/>
          <w:bCs/>
          <w:sz w:val="26"/>
          <w:szCs w:val="26"/>
          <w:cs/>
        </w:rPr>
        <w:t>สัญญา</w:t>
      </w:r>
      <w:r w:rsidR="007818CC" w:rsidRPr="003B4CEA">
        <w:rPr>
          <w:rFonts w:ascii="Angsana New" w:hAnsi="Angsana New"/>
          <w:b/>
          <w:bCs/>
          <w:sz w:val="26"/>
          <w:szCs w:val="26"/>
          <w:cs/>
        </w:rPr>
        <w:t>บริการ</w:t>
      </w:r>
      <w:r w:rsidR="0077190F" w:rsidRPr="003B4CEA">
        <w:rPr>
          <w:rFonts w:ascii="Angsana New" w:hAnsi="Angsana New"/>
          <w:b/>
          <w:bCs/>
          <w:sz w:val="26"/>
          <w:szCs w:val="26"/>
          <w:cs/>
        </w:rPr>
        <w:t>ระยะยาว</w:t>
      </w:r>
    </w:p>
    <w:p w14:paraId="599B9E4C" w14:textId="77777777" w:rsidR="0077190F" w:rsidRPr="003B4CEA" w:rsidRDefault="0077190F" w:rsidP="003B4CEA">
      <w:pPr>
        <w:pStyle w:val="a1"/>
        <w:tabs>
          <w:tab w:val="clear" w:pos="1080"/>
          <w:tab w:val="left" w:pos="549"/>
        </w:tabs>
        <w:spacing w:line="240" w:lineRule="atLeast"/>
        <w:ind w:right="-43"/>
        <w:jc w:val="thaiDistribute"/>
        <w:rPr>
          <w:rFonts w:ascii="Angsana New" w:hAnsi="Angsana New"/>
          <w:sz w:val="22"/>
          <w:szCs w:val="22"/>
          <w:cs/>
        </w:rPr>
      </w:pPr>
    </w:p>
    <w:p w14:paraId="4214A519" w14:textId="0327D9E4" w:rsidR="0077190F" w:rsidRPr="003B4CEA" w:rsidRDefault="0077190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B4CEA">
        <w:rPr>
          <w:rFonts w:ascii="Angsana New" w:hAnsi="Angsana New"/>
          <w:sz w:val="26"/>
          <w:szCs w:val="26"/>
        </w:rPr>
        <w:t xml:space="preserve">31 </w:t>
      </w:r>
      <w:r w:rsidRPr="003B4CEA">
        <w:rPr>
          <w:rFonts w:ascii="Angsana New" w:hAnsi="Angsana New"/>
          <w:sz w:val="26"/>
          <w:szCs w:val="26"/>
          <w:cs/>
        </w:rPr>
        <w:t xml:space="preserve">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บริษัทได้ทำสัญญ</w:t>
      </w:r>
      <w:r w:rsidR="007818CC" w:rsidRPr="003B4CEA">
        <w:rPr>
          <w:rFonts w:ascii="Angsana New" w:hAnsi="Angsana New"/>
          <w:sz w:val="26"/>
          <w:szCs w:val="26"/>
          <w:cs/>
        </w:rPr>
        <w:t>าบริการ</w:t>
      </w:r>
      <w:r w:rsidRPr="003B4CEA">
        <w:rPr>
          <w:rFonts w:ascii="Angsana New" w:hAnsi="Angsana New"/>
          <w:sz w:val="26"/>
          <w:szCs w:val="26"/>
          <w:cs/>
        </w:rPr>
        <w:t>หลายฉบับ ซึ่งสัญญาดังกล่าวจะสิ้นสุดใน</w:t>
      </w:r>
      <w:r w:rsidR="00C3778F" w:rsidRPr="003B4CEA">
        <w:rPr>
          <w:rFonts w:ascii="Angsana New" w:hAnsi="Angsana New"/>
          <w:sz w:val="26"/>
          <w:szCs w:val="26"/>
          <w:cs/>
        </w:rPr>
        <w:t>ระหว่าง</w:t>
      </w:r>
      <w:r w:rsidRPr="003B4CEA">
        <w:rPr>
          <w:rFonts w:ascii="Angsana New" w:hAnsi="Angsana New"/>
          <w:sz w:val="26"/>
          <w:szCs w:val="26"/>
          <w:cs/>
        </w:rPr>
        <w:t xml:space="preserve">ปี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ถึงปี </w:t>
      </w:r>
      <w:r w:rsidRPr="003B4CEA">
        <w:rPr>
          <w:rFonts w:ascii="Angsana New" w:hAnsi="Angsana New"/>
          <w:sz w:val="26"/>
          <w:szCs w:val="26"/>
        </w:rPr>
        <w:t>256</w:t>
      </w:r>
      <w:r w:rsidR="008041E1" w:rsidRPr="003B4CEA">
        <w:rPr>
          <w:rFonts w:ascii="Angsana New" w:hAnsi="Angsana New"/>
          <w:sz w:val="26"/>
          <w:szCs w:val="26"/>
        </w:rPr>
        <w:t>8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จำนวนเงินขั้นต่ำที่บริษัทต้องจ่ายในอนาคตทั้งสิ้นภายใต้สัญญาเช่าดำเนินงานที่บอกเลิกไม่ได้โดยแสดงจำนวนรวมสำหรับระยะเวลาแต่ละช่วงมีดังนี้</w:t>
      </w:r>
    </w:p>
    <w:p w14:paraId="2D0E819B" w14:textId="77777777" w:rsidR="0077190F" w:rsidRPr="003B4CEA" w:rsidRDefault="0077190F" w:rsidP="003B4CEA">
      <w:pPr>
        <w:pStyle w:val="a1"/>
        <w:tabs>
          <w:tab w:val="clear" w:pos="1080"/>
          <w:tab w:val="left" w:pos="549"/>
        </w:tabs>
        <w:spacing w:line="240" w:lineRule="atLeast"/>
        <w:ind w:right="-43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58"/>
        <w:gridCol w:w="1210"/>
        <w:gridCol w:w="236"/>
        <w:gridCol w:w="1194"/>
        <w:gridCol w:w="236"/>
        <w:gridCol w:w="1194"/>
        <w:gridCol w:w="236"/>
        <w:gridCol w:w="1184"/>
      </w:tblGrid>
      <w:tr w:rsidR="0077190F" w:rsidRPr="003B4CEA" w14:paraId="62A386B3" w14:textId="77777777" w:rsidTr="0077190F">
        <w:trPr>
          <w:cantSplit/>
        </w:trPr>
        <w:tc>
          <w:tcPr>
            <w:tcW w:w="4158" w:type="dxa"/>
          </w:tcPr>
          <w:p w14:paraId="208EE2C3" w14:textId="77777777" w:rsidR="0077190F" w:rsidRPr="003B4CEA" w:rsidRDefault="007719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249E294F" w14:textId="77777777" w:rsidR="0077190F" w:rsidRPr="003B4CEA" w:rsidRDefault="007719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77190F" w:rsidRPr="003B4CEA" w14:paraId="7F52FE49" w14:textId="77777777" w:rsidTr="0077190F">
        <w:trPr>
          <w:cantSplit/>
        </w:trPr>
        <w:tc>
          <w:tcPr>
            <w:tcW w:w="4158" w:type="dxa"/>
          </w:tcPr>
          <w:p w14:paraId="36737A69" w14:textId="77777777" w:rsidR="0077190F" w:rsidRPr="003B4CEA" w:rsidRDefault="007719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0" w:type="dxa"/>
            <w:gridSpan w:val="3"/>
            <w:tcBorders>
              <w:bottom w:val="single" w:sz="4" w:space="0" w:color="auto"/>
            </w:tcBorders>
          </w:tcPr>
          <w:p w14:paraId="072BF1E1" w14:textId="77777777" w:rsidR="0077190F" w:rsidRPr="003B4CEA" w:rsidRDefault="007719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3BEAEF26" w14:textId="77777777" w:rsidR="0077190F" w:rsidRPr="003B4CEA" w:rsidRDefault="007719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14:paraId="3EE5574D" w14:textId="77777777" w:rsidR="0077190F" w:rsidRPr="003B4CEA" w:rsidRDefault="007719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7190F" w:rsidRPr="003B4CEA" w14:paraId="4FED55D5" w14:textId="77777777" w:rsidTr="0077190F">
        <w:tc>
          <w:tcPr>
            <w:tcW w:w="4158" w:type="dxa"/>
          </w:tcPr>
          <w:p w14:paraId="2DF22424" w14:textId="77777777" w:rsidR="0077190F" w:rsidRPr="003B4CEA" w:rsidRDefault="007719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3D614907" w14:textId="75CB7ACE" w:rsidR="0077190F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583B641D" w14:textId="77777777" w:rsidR="0077190F" w:rsidRPr="003B4CEA" w:rsidRDefault="007719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97C8CD1" w14:textId="3D3561A4" w:rsidR="0077190F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3A33176D" w14:textId="77777777" w:rsidR="0077190F" w:rsidRPr="003B4CEA" w:rsidRDefault="007719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51680D8" w14:textId="39407A8E" w:rsidR="0077190F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5B59CCE9" w14:textId="77777777" w:rsidR="0077190F" w:rsidRPr="003B4CEA" w:rsidRDefault="007719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F16FCCF" w14:textId="5955FFFA" w:rsidR="0077190F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7190F" w:rsidRPr="003B4CEA" w14:paraId="001951CE" w14:textId="77777777" w:rsidTr="0077190F">
        <w:tc>
          <w:tcPr>
            <w:tcW w:w="4158" w:type="dxa"/>
          </w:tcPr>
          <w:p w14:paraId="5F02B4E7" w14:textId="77777777" w:rsidR="0077190F" w:rsidRPr="003B4CEA" w:rsidRDefault="007719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4"/>
                <w:szCs w:val="14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05E2EAAC" w14:textId="77777777" w:rsidR="0077190F" w:rsidRPr="003B4CEA" w:rsidRDefault="007719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D517969" w14:textId="77777777" w:rsidR="0077190F" w:rsidRPr="003B4CEA" w:rsidRDefault="007719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69ABA26F" w14:textId="77777777" w:rsidR="0077190F" w:rsidRPr="003B4CEA" w:rsidRDefault="007719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78836EBD" w14:textId="77777777" w:rsidR="0077190F" w:rsidRPr="003B4CEA" w:rsidRDefault="007719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653C3082" w14:textId="77777777" w:rsidR="0077190F" w:rsidRPr="003B4CEA" w:rsidRDefault="007719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511DE223" w14:textId="77777777" w:rsidR="0077190F" w:rsidRPr="003B4CEA" w:rsidRDefault="007719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02793CAC" w14:textId="77777777" w:rsidR="0077190F" w:rsidRPr="003B4CEA" w:rsidRDefault="0077190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B4CEA" w:rsidRPr="003B4CEA" w14:paraId="53007E83" w14:textId="77777777" w:rsidTr="0077190F">
        <w:tc>
          <w:tcPr>
            <w:tcW w:w="4158" w:type="dxa"/>
          </w:tcPr>
          <w:p w14:paraId="6663EB9B" w14:textId="77777777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10" w:type="dxa"/>
          </w:tcPr>
          <w:p w14:paraId="22528ABF" w14:textId="58F178C6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8,074</w:t>
            </w:r>
          </w:p>
        </w:tc>
        <w:tc>
          <w:tcPr>
            <w:tcW w:w="236" w:type="dxa"/>
          </w:tcPr>
          <w:p w14:paraId="53A18A71" w14:textId="77777777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748EEB5" w14:textId="6BCA1046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6,084</w:t>
            </w:r>
          </w:p>
        </w:tc>
        <w:tc>
          <w:tcPr>
            <w:tcW w:w="236" w:type="dxa"/>
          </w:tcPr>
          <w:p w14:paraId="43FA97E8" w14:textId="77777777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FA26662" w14:textId="5D858F79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8,074</w:t>
            </w:r>
          </w:p>
        </w:tc>
        <w:tc>
          <w:tcPr>
            <w:tcW w:w="236" w:type="dxa"/>
          </w:tcPr>
          <w:p w14:paraId="143ECC45" w14:textId="77777777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482F208C" w14:textId="4931F5CE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6,084</w:t>
            </w:r>
          </w:p>
        </w:tc>
      </w:tr>
      <w:tr w:rsidR="003B4CEA" w:rsidRPr="003B4CEA" w14:paraId="390C3A5C" w14:textId="77777777" w:rsidTr="0077190F">
        <w:tc>
          <w:tcPr>
            <w:tcW w:w="4158" w:type="dxa"/>
          </w:tcPr>
          <w:p w14:paraId="550257C2" w14:textId="77777777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10" w:type="dxa"/>
          </w:tcPr>
          <w:p w14:paraId="55ED8418" w14:textId="274FFA94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468</w:t>
            </w:r>
          </w:p>
        </w:tc>
        <w:tc>
          <w:tcPr>
            <w:tcW w:w="236" w:type="dxa"/>
          </w:tcPr>
          <w:p w14:paraId="13F165A9" w14:textId="77777777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2ED5CF2D" w14:textId="2E8413AB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1,890</w:t>
            </w:r>
          </w:p>
        </w:tc>
        <w:tc>
          <w:tcPr>
            <w:tcW w:w="236" w:type="dxa"/>
          </w:tcPr>
          <w:p w14:paraId="5B79AF76" w14:textId="77777777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664D31F5" w14:textId="67DE0F9D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468</w:t>
            </w:r>
          </w:p>
        </w:tc>
        <w:tc>
          <w:tcPr>
            <w:tcW w:w="236" w:type="dxa"/>
          </w:tcPr>
          <w:p w14:paraId="3A827A04" w14:textId="77777777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3A8FC884" w14:textId="1B731F08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1,890</w:t>
            </w:r>
          </w:p>
        </w:tc>
      </w:tr>
      <w:tr w:rsidR="003B4CEA" w:rsidRPr="003B4CEA" w14:paraId="486E8115" w14:textId="77777777" w:rsidTr="0077190F">
        <w:tc>
          <w:tcPr>
            <w:tcW w:w="4158" w:type="dxa"/>
          </w:tcPr>
          <w:p w14:paraId="25279D10" w14:textId="77777777" w:rsidR="003B4CEA" w:rsidRPr="003B4CEA" w:rsidRDefault="003B4CEA" w:rsidP="003B4CEA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7BC126C8" w14:textId="48CD18ED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8,542</w:t>
            </w:r>
          </w:p>
        </w:tc>
        <w:tc>
          <w:tcPr>
            <w:tcW w:w="236" w:type="dxa"/>
          </w:tcPr>
          <w:p w14:paraId="3BF9BACC" w14:textId="77777777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767FEC90" w14:textId="6237B669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7,974</w:t>
            </w:r>
          </w:p>
        </w:tc>
        <w:tc>
          <w:tcPr>
            <w:tcW w:w="236" w:type="dxa"/>
          </w:tcPr>
          <w:p w14:paraId="24A342F4" w14:textId="77777777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264C612F" w14:textId="4D09E123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8,542</w:t>
            </w:r>
          </w:p>
        </w:tc>
        <w:tc>
          <w:tcPr>
            <w:tcW w:w="236" w:type="dxa"/>
          </w:tcPr>
          <w:p w14:paraId="5B391A0B" w14:textId="77777777" w:rsidR="003B4CEA" w:rsidRPr="003B4CEA" w:rsidRDefault="003B4CEA" w:rsidP="003B4C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38A90D42" w14:textId="2EBA21EF" w:rsidR="003B4CEA" w:rsidRPr="003B4CEA" w:rsidRDefault="003B4CEA" w:rsidP="003B4C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7,974</w:t>
            </w:r>
          </w:p>
        </w:tc>
      </w:tr>
    </w:tbl>
    <w:p w14:paraId="525ACFE1" w14:textId="77777777" w:rsidR="0077190F" w:rsidRPr="003B4CEA" w:rsidRDefault="0077190F" w:rsidP="003B4CEA">
      <w:pPr>
        <w:pStyle w:val="a1"/>
        <w:tabs>
          <w:tab w:val="clear" w:pos="1080"/>
          <w:tab w:val="left" w:pos="549"/>
        </w:tabs>
        <w:spacing w:line="240" w:lineRule="atLeast"/>
        <w:ind w:right="-43"/>
        <w:jc w:val="thaiDistribute"/>
        <w:rPr>
          <w:rFonts w:ascii="Angsana New" w:hAnsi="Angsana New"/>
          <w:sz w:val="22"/>
          <w:szCs w:val="22"/>
          <w:cs/>
        </w:rPr>
      </w:pPr>
    </w:p>
    <w:p w14:paraId="00E5CEFF" w14:textId="14417643" w:rsidR="00E57C72" w:rsidRPr="003B4CEA" w:rsidRDefault="003E18BA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t>3</w:t>
      </w:r>
      <w:r w:rsidR="002856E4" w:rsidRPr="003B4CEA">
        <w:rPr>
          <w:rFonts w:ascii="Angsana New" w:hAnsi="Angsana New"/>
          <w:b/>
          <w:bCs/>
          <w:sz w:val="26"/>
          <w:szCs w:val="26"/>
        </w:rPr>
        <w:t>0</w:t>
      </w:r>
      <w:r w:rsidR="00E57C72" w:rsidRPr="003B4CEA">
        <w:rPr>
          <w:rFonts w:ascii="Angsana New" w:hAnsi="Angsana New"/>
          <w:b/>
          <w:bCs/>
          <w:sz w:val="26"/>
          <w:szCs w:val="26"/>
          <w:cs/>
        </w:rPr>
        <w:t>.</w:t>
      </w:r>
      <w:r w:rsidR="00E57C72" w:rsidRPr="003B4CEA">
        <w:rPr>
          <w:rFonts w:ascii="Angsana New" w:hAnsi="Angsana New"/>
          <w:b/>
          <w:bCs/>
          <w:sz w:val="26"/>
          <w:szCs w:val="26"/>
        </w:rPr>
        <w:tab/>
      </w:r>
      <w:r w:rsidR="003B6EAB" w:rsidRPr="003B4CEA">
        <w:rPr>
          <w:rFonts w:ascii="Angsana New" w:hAnsi="Angsana New"/>
          <w:b/>
          <w:bCs/>
          <w:sz w:val="26"/>
          <w:szCs w:val="26"/>
          <w:cs/>
        </w:rPr>
        <w:t>อื่น ๆ</w:t>
      </w:r>
    </w:p>
    <w:p w14:paraId="0B42C177" w14:textId="7466CBD2" w:rsidR="00E57C72" w:rsidRPr="003B4CEA" w:rsidRDefault="00E57C72" w:rsidP="003B4CEA">
      <w:pPr>
        <w:pStyle w:val="a1"/>
        <w:tabs>
          <w:tab w:val="clear" w:pos="1080"/>
          <w:tab w:val="left" w:pos="549"/>
        </w:tabs>
        <w:spacing w:line="240" w:lineRule="atLeast"/>
        <w:ind w:right="-43"/>
        <w:jc w:val="thaiDistribute"/>
        <w:rPr>
          <w:rFonts w:ascii="Angsana New" w:hAnsi="Angsana New"/>
          <w:sz w:val="22"/>
          <w:szCs w:val="22"/>
        </w:rPr>
      </w:pPr>
    </w:p>
    <w:p w14:paraId="1B04A7E2" w14:textId="59825021" w:rsidR="0077190F" w:rsidRPr="003B4CEA" w:rsidRDefault="0077190F" w:rsidP="003B4CEA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B4CEA">
        <w:rPr>
          <w:rFonts w:ascii="Angsana New" w:hAnsi="Angsana New"/>
          <w:sz w:val="26"/>
          <w:szCs w:val="26"/>
        </w:rPr>
        <w:t>31</w:t>
      </w:r>
      <w:r w:rsidRPr="003B4CE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Pr="003B4CEA">
        <w:rPr>
          <w:rFonts w:ascii="Angsana New" w:hAnsi="Angsana New"/>
          <w:sz w:val="26"/>
          <w:szCs w:val="26"/>
          <w:cs/>
        </w:rPr>
        <w:t xml:space="preserve"> 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บริษัทและกลุ่มบริษัทยูนิคมี</w:t>
      </w:r>
    </w:p>
    <w:p w14:paraId="1CA94A2E" w14:textId="58089653" w:rsidR="0077190F" w:rsidRPr="003B4CEA" w:rsidRDefault="0077190F" w:rsidP="003B4CEA">
      <w:pPr>
        <w:pStyle w:val="a1"/>
        <w:tabs>
          <w:tab w:val="clear" w:pos="1080"/>
          <w:tab w:val="left" w:pos="549"/>
        </w:tabs>
        <w:spacing w:line="240" w:lineRule="atLeast"/>
        <w:ind w:right="-43"/>
        <w:jc w:val="thaiDistribute"/>
        <w:rPr>
          <w:rFonts w:ascii="Angsana New" w:hAnsi="Angsana New"/>
          <w:sz w:val="22"/>
          <w:szCs w:val="22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236"/>
        <w:gridCol w:w="1204"/>
        <w:gridCol w:w="238"/>
        <w:gridCol w:w="1202"/>
        <w:gridCol w:w="238"/>
        <w:gridCol w:w="1202"/>
        <w:gridCol w:w="236"/>
        <w:gridCol w:w="1204"/>
      </w:tblGrid>
      <w:tr w:rsidR="00AE1A6B" w:rsidRPr="003B4CEA" w14:paraId="31F750FE" w14:textId="77777777" w:rsidTr="00AE1A6B">
        <w:tc>
          <w:tcPr>
            <w:tcW w:w="3330" w:type="dxa"/>
          </w:tcPr>
          <w:p w14:paraId="12D1172A" w14:textId="77777777" w:rsidR="00AE1A6B" w:rsidRPr="003B4CEA" w:rsidRDefault="00AE1A6B" w:rsidP="003B4C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726BF0" w14:textId="77777777" w:rsidR="00AE1A6B" w:rsidRPr="003B4CEA" w:rsidRDefault="00AE1A6B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4" w:type="dxa"/>
            <w:gridSpan w:val="7"/>
            <w:tcBorders>
              <w:bottom w:val="single" w:sz="4" w:space="0" w:color="auto"/>
            </w:tcBorders>
          </w:tcPr>
          <w:p w14:paraId="12A3D38C" w14:textId="77777777" w:rsidR="00AE1A6B" w:rsidRPr="003B4CEA" w:rsidRDefault="00AE1A6B" w:rsidP="003B4CE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</w:p>
        </w:tc>
      </w:tr>
      <w:tr w:rsidR="00AE1A6B" w:rsidRPr="003B4CEA" w14:paraId="009704E4" w14:textId="77777777" w:rsidTr="00F2064C">
        <w:tc>
          <w:tcPr>
            <w:tcW w:w="3330" w:type="dxa"/>
          </w:tcPr>
          <w:p w14:paraId="77EADD69" w14:textId="77777777" w:rsidR="00AE1A6B" w:rsidRPr="003B4CEA" w:rsidRDefault="00AE1A6B" w:rsidP="003B4C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3D0DBE" w14:textId="77777777" w:rsidR="00AE1A6B" w:rsidRPr="003B4CEA" w:rsidRDefault="00AE1A6B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44EA99" w14:textId="77777777" w:rsidR="00AE1A6B" w:rsidRPr="003B4CEA" w:rsidRDefault="00AE1A6B" w:rsidP="003B4CE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3E8A860" w14:textId="77777777" w:rsidR="00AE1A6B" w:rsidRPr="003B4CEA" w:rsidRDefault="00AE1A6B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905EF1" w14:textId="77777777" w:rsidR="00AE1A6B" w:rsidRPr="003B4CEA" w:rsidRDefault="00AE1A6B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A6B" w:rsidRPr="003B4CEA" w14:paraId="44ABED14" w14:textId="77777777" w:rsidTr="00F2064C">
        <w:tc>
          <w:tcPr>
            <w:tcW w:w="3330" w:type="dxa"/>
          </w:tcPr>
          <w:p w14:paraId="3CA3614A" w14:textId="77777777" w:rsidR="00AE1A6B" w:rsidRPr="003B4CEA" w:rsidRDefault="00AE1A6B" w:rsidP="003B4CEA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2D83224" w14:textId="77777777" w:rsidR="00AE1A6B" w:rsidRPr="003B4CEA" w:rsidRDefault="00AE1A6B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B0887B7" w14:textId="4928276B" w:rsidR="00AE1A6B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14B3BE4" w14:textId="77777777" w:rsidR="00AE1A6B" w:rsidRPr="003B4CEA" w:rsidRDefault="00AE1A6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E456D73" w14:textId="45A9B1B3" w:rsidR="00AE1A6B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8" w:type="dxa"/>
          </w:tcPr>
          <w:p w14:paraId="3884A387" w14:textId="77777777" w:rsidR="00AE1A6B" w:rsidRPr="003B4CEA" w:rsidRDefault="00AE1A6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53824836" w14:textId="6F583032" w:rsidR="00AE1A6B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4819151C" w14:textId="77777777" w:rsidR="00AE1A6B" w:rsidRPr="003B4CEA" w:rsidRDefault="00AE1A6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54BB6AE" w14:textId="63E91840" w:rsidR="00AE1A6B" w:rsidRPr="003B4CEA" w:rsidRDefault="0033646C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AE1A6B" w:rsidRPr="003B4CEA" w14:paraId="61C0D1CE" w14:textId="77777777" w:rsidTr="00F2064C">
        <w:tc>
          <w:tcPr>
            <w:tcW w:w="3330" w:type="dxa"/>
            <w:vAlign w:val="bottom"/>
          </w:tcPr>
          <w:p w14:paraId="12B2F721" w14:textId="59B1576D" w:rsidR="00AE1A6B" w:rsidRPr="003B4CEA" w:rsidRDefault="00AE1A6B" w:rsidP="003B4CEA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ภาระผูกพันตามสัญญาการจัดซื้อเครื่องจักรและอุปกรณ์ ค่าที่ปรึกษาโครงการ ค่าก่อสร้างโครงการต่าง ๆ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และการบริการตามสัญญารับเหมาและใบสั่งซื้อวัสดุก่อสร้าง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รายละเอียดดังนี้</w:t>
            </w:r>
          </w:p>
        </w:tc>
        <w:tc>
          <w:tcPr>
            <w:tcW w:w="236" w:type="dxa"/>
          </w:tcPr>
          <w:p w14:paraId="76BF5ED0" w14:textId="77777777" w:rsidR="00AE1A6B" w:rsidRPr="003B4CEA" w:rsidRDefault="00AE1A6B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6A549C0" w14:textId="77777777" w:rsidR="00AE1A6B" w:rsidRPr="003B4CEA" w:rsidRDefault="00AE1A6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E0B0BB7" w14:textId="77777777" w:rsidR="00AE1A6B" w:rsidRPr="003B4CEA" w:rsidRDefault="00AE1A6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78CD3176" w14:textId="77777777" w:rsidR="00AE1A6B" w:rsidRPr="003B4CEA" w:rsidRDefault="00AE1A6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2EF6EBB" w14:textId="77777777" w:rsidR="00AE1A6B" w:rsidRPr="003B4CEA" w:rsidRDefault="00AE1A6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6677E74E" w14:textId="77777777" w:rsidR="00AE1A6B" w:rsidRPr="003B4CEA" w:rsidRDefault="00AE1A6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0F1806B" w14:textId="77777777" w:rsidR="00AE1A6B" w:rsidRPr="003B4CEA" w:rsidRDefault="00AE1A6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BD83D9E" w14:textId="77777777" w:rsidR="00AE1A6B" w:rsidRPr="003B4CEA" w:rsidRDefault="00AE1A6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4CEA" w:rsidRPr="003B4CEA" w14:paraId="38C8F519" w14:textId="77777777" w:rsidTr="00F2064C">
        <w:tc>
          <w:tcPr>
            <w:tcW w:w="3330" w:type="dxa"/>
            <w:vAlign w:val="bottom"/>
          </w:tcPr>
          <w:p w14:paraId="3D3DABF8" w14:textId="77777777" w:rsidR="003B4CEA" w:rsidRPr="003B4CEA" w:rsidRDefault="003B4CEA" w:rsidP="003B4CEA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01FB24A9" w14:textId="77777777" w:rsidR="003B4CEA" w:rsidRPr="003B4CEA" w:rsidRDefault="003B4CEA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ABA1986" w14:textId="02ECAC3A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14,842.2</w:t>
            </w:r>
          </w:p>
        </w:tc>
        <w:tc>
          <w:tcPr>
            <w:tcW w:w="238" w:type="dxa"/>
            <w:vAlign w:val="bottom"/>
          </w:tcPr>
          <w:p w14:paraId="7071F103" w14:textId="77777777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E37EDEF" w14:textId="1860A937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13,980.8</w:t>
            </w:r>
          </w:p>
        </w:tc>
        <w:tc>
          <w:tcPr>
            <w:tcW w:w="238" w:type="dxa"/>
            <w:vAlign w:val="bottom"/>
          </w:tcPr>
          <w:p w14:paraId="22AFCEC1" w14:textId="77777777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4D9B8F4A" w14:textId="2E59D3D6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14,299.0</w:t>
            </w:r>
          </w:p>
        </w:tc>
        <w:tc>
          <w:tcPr>
            <w:tcW w:w="236" w:type="dxa"/>
            <w:vAlign w:val="bottom"/>
          </w:tcPr>
          <w:p w14:paraId="63D4E72B" w14:textId="77777777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9B53BED" w14:textId="1CABA721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13,047.0</w:t>
            </w:r>
          </w:p>
        </w:tc>
      </w:tr>
      <w:tr w:rsidR="003B4CEA" w:rsidRPr="003B4CEA" w14:paraId="3765510B" w14:textId="77777777" w:rsidTr="00F2064C">
        <w:tc>
          <w:tcPr>
            <w:tcW w:w="3330" w:type="dxa"/>
            <w:vAlign w:val="bottom"/>
          </w:tcPr>
          <w:p w14:paraId="106F9F9E" w14:textId="77777777" w:rsidR="003B4CEA" w:rsidRPr="003B4CEA" w:rsidRDefault="003B4CEA" w:rsidP="003B4CEA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254B3A94" w14:textId="77777777" w:rsidR="003B4CEA" w:rsidRPr="003B4CEA" w:rsidRDefault="003B4CEA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21312DC" w14:textId="37325800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238" w:type="dxa"/>
            <w:vAlign w:val="bottom"/>
          </w:tcPr>
          <w:p w14:paraId="40C76C9F" w14:textId="77777777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3D9EDC6A" w14:textId="26E16464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238" w:type="dxa"/>
            <w:vAlign w:val="bottom"/>
          </w:tcPr>
          <w:p w14:paraId="127AA162" w14:textId="77777777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058DDC09" w14:textId="00157028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236" w:type="dxa"/>
            <w:vAlign w:val="bottom"/>
          </w:tcPr>
          <w:p w14:paraId="2E3EF7EC" w14:textId="77777777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0B9EA7B" w14:textId="6969651C" w:rsidR="003B4CEA" w:rsidRPr="003B4CEA" w:rsidRDefault="003B4CEA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0.2</w:t>
            </w:r>
          </w:p>
        </w:tc>
      </w:tr>
      <w:tr w:rsidR="00E027E5" w:rsidRPr="003B4CEA" w14:paraId="1D9024B4" w14:textId="77777777" w:rsidTr="00F2064C">
        <w:tc>
          <w:tcPr>
            <w:tcW w:w="3330" w:type="dxa"/>
            <w:vAlign w:val="bottom"/>
          </w:tcPr>
          <w:p w14:paraId="44E2DD1A" w14:textId="77777777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14"/>
                <w:szCs w:val="14"/>
                <w:cs/>
              </w:rPr>
            </w:pPr>
          </w:p>
        </w:tc>
        <w:tc>
          <w:tcPr>
            <w:tcW w:w="236" w:type="dxa"/>
          </w:tcPr>
          <w:p w14:paraId="4E48FA92" w14:textId="77777777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204" w:type="dxa"/>
            <w:vAlign w:val="bottom"/>
          </w:tcPr>
          <w:p w14:paraId="60C1A1DB" w14:textId="77777777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7F6B4132" w14:textId="77777777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202" w:type="dxa"/>
            <w:vAlign w:val="bottom"/>
          </w:tcPr>
          <w:p w14:paraId="50B117EB" w14:textId="77777777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34EF7CD8" w14:textId="77777777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202" w:type="dxa"/>
            <w:vAlign w:val="bottom"/>
          </w:tcPr>
          <w:p w14:paraId="62954894" w14:textId="77777777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140E3501" w14:textId="77777777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204" w:type="dxa"/>
            <w:vAlign w:val="bottom"/>
          </w:tcPr>
          <w:p w14:paraId="001415AC" w14:textId="77777777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</w:tr>
      <w:tr w:rsidR="00E027E5" w:rsidRPr="003B4CEA" w14:paraId="2ED7D838" w14:textId="77777777" w:rsidTr="00F2064C">
        <w:tc>
          <w:tcPr>
            <w:tcW w:w="3330" w:type="dxa"/>
            <w:vAlign w:val="bottom"/>
          </w:tcPr>
          <w:p w14:paraId="3DDCD03A" w14:textId="77777777" w:rsidR="00E027E5" w:rsidRPr="003B4CEA" w:rsidRDefault="00E027E5" w:rsidP="003B4CEA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หนี้สินที่อาจเกิดขึ้นจากการที่สถาบันการเงินในประเทศหลายแห่งออกหนังสือค้ำประกันและสินเชื่ออื่น ๆ ต่อหน่วยงานรัฐบาลและบริษัทในประเทศหลายแห่ง (บาท)</w:t>
            </w:r>
          </w:p>
        </w:tc>
        <w:tc>
          <w:tcPr>
            <w:tcW w:w="236" w:type="dxa"/>
          </w:tcPr>
          <w:p w14:paraId="5B2D2972" w14:textId="77777777" w:rsidR="00E027E5" w:rsidRPr="003B4CEA" w:rsidRDefault="00E027E5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E9BD53A" w14:textId="60BE5772" w:rsidR="00E027E5" w:rsidRPr="003B4CEA" w:rsidRDefault="009B69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32,679.7</w:t>
            </w:r>
          </w:p>
        </w:tc>
        <w:tc>
          <w:tcPr>
            <w:tcW w:w="238" w:type="dxa"/>
            <w:vAlign w:val="bottom"/>
          </w:tcPr>
          <w:p w14:paraId="6B4FF19A" w14:textId="77777777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74F4918F" w14:textId="1D2D42E9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30,591.3</w:t>
            </w:r>
          </w:p>
        </w:tc>
        <w:tc>
          <w:tcPr>
            <w:tcW w:w="238" w:type="dxa"/>
            <w:vAlign w:val="bottom"/>
          </w:tcPr>
          <w:p w14:paraId="65811B73" w14:textId="77777777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2506F866" w14:textId="3E8E6392" w:rsidR="00E027E5" w:rsidRPr="003B4CEA" w:rsidRDefault="009B694D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32,668.4</w:t>
            </w:r>
          </w:p>
        </w:tc>
        <w:tc>
          <w:tcPr>
            <w:tcW w:w="236" w:type="dxa"/>
            <w:vAlign w:val="bottom"/>
          </w:tcPr>
          <w:p w14:paraId="177430EE" w14:textId="77777777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F85E610" w14:textId="69F87260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30,565.0</w:t>
            </w:r>
          </w:p>
        </w:tc>
      </w:tr>
      <w:tr w:rsidR="00E027E5" w:rsidRPr="003B4CEA" w14:paraId="7ECC2F32" w14:textId="77777777" w:rsidTr="00F2064C">
        <w:tc>
          <w:tcPr>
            <w:tcW w:w="3330" w:type="dxa"/>
            <w:vAlign w:val="bottom"/>
          </w:tcPr>
          <w:p w14:paraId="298E9F1B" w14:textId="77777777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14"/>
                <w:szCs w:val="14"/>
                <w:cs/>
              </w:rPr>
            </w:pPr>
          </w:p>
        </w:tc>
        <w:tc>
          <w:tcPr>
            <w:tcW w:w="236" w:type="dxa"/>
          </w:tcPr>
          <w:p w14:paraId="5F7AA294" w14:textId="77777777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204" w:type="dxa"/>
            <w:vAlign w:val="bottom"/>
          </w:tcPr>
          <w:p w14:paraId="7EBBE473" w14:textId="77777777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09380412" w14:textId="77777777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202" w:type="dxa"/>
            <w:vAlign w:val="bottom"/>
          </w:tcPr>
          <w:p w14:paraId="4500D66B" w14:textId="77777777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4C2EA355" w14:textId="77777777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202" w:type="dxa"/>
            <w:vAlign w:val="bottom"/>
          </w:tcPr>
          <w:p w14:paraId="343CD343" w14:textId="77777777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1C8193F3" w14:textId="77777777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204" w:type="dxa"/>
            <w:vAlign w:val="bottom"/>
          </w:tcPr>
          <w:p w14:paraId="32158641" w14:textId="77777777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</w:tr>
      <w:tr w:rsidR="00E027E5" w:rsidRPr="003B4CEA" w14:paraId="5613334F" w14:textId="77777777" w:rsidTr="00F2064C">
        <w:tc>
          <w:tcPr>
            <w:tcW w:w="3330" w:type="dxa"/>
            <w:vAlign w:val="bottom"/>
          </w:tcPr>
          <w:p w14:paraId="7A3B8B38" w14:textId="77777777" w:rsidR="00E027E5" w:rsidRPr="003B4CEA" w:rsidRDefault="00E027E5" w:rsidP="003B4CEA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เลตเตอร์ออฟเครดิตที่ยังไม่ได้ใช้ (บาท)</w:t>
            </w:r>
          </w:p>
        </w:tc>
        <w:tc>
          <w:tcPr>
            <w:tcW w:w="236" w:type="dxa"/>
          </w:tcPr>
          <w:p w14:paraId="5958DF80" w14:textId="77777777" w:rsidR="00E027E5" w:rsidRPr="003B4CEA" w:rsidRDefault="00E027E5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1830A97" w14:textId="38FCDE97" w:rsidR="00E027E5" w:rsidRPr="003B4CEA" w:rsidRDefault="0055029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295.3</w:t>
            </w:r>
          </w:p>
        </w:tc>
        <w:tc>
          <w:tcPr>
            <w:tcW w:w="238" w:type="dxa"/>
            <w:vAlign w:val="bottom"/>
          </w:tcPr>
          <w:p w14:paraId="5B3A1B92" w14:textId="77777777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F408C46" w14:textId="2075E802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27.6</w:t>
            </w:r>
          </w:p>
        </w:tc>
        <w:tc>
          <w:tcPr>
            <w:tcW w:w="238" w:type="dxa"/>
            <w:vAlign w:val="bottom"/>
          </w:tcPr>
          <w:p w14:paraId="4A524A45" w14:textId="77777777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1F82809" w14:textId="23B2703E" w:rsidR="00E027E5" w:rsidRPr="003B4CEA" w:rsidRDefault="0055029B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295.3</w:t>
            </w:r>
          </w:p>
        </w:tc>
        <w:tc>
          <w:tcPr>
            <w:tcW w:w="236" w:type="dxa"/>
            <w:vAlign w:val="bottom"/>
          </w:tcPr>
          <w:p w14:paraId="3824BB7C" w14:textId="77777777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4395232" w14:textId="2E24E129" w:rsidR="00E027E5" w:rsidRPr="003B4CEA" w:rsidRDefault="00E027E5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27.6</w:t>
            </w:r>
          </w:p>
        </w:tc>
      </w:tr>
    </w:tbl>
    <w:p w14:paraId="54A88CC0" w14:textId="11B7BAFB" w:rsidR="00D608B2" w:rsidRPr="003B4CEA" w:rsidRDefault="00333BC0" w:rsidP="003B4CEA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lastRenderedPageBreak/>
        <w:t>บริษัทอาจจะถูกสำนักการโยธา กรุงเทพมหานคร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ยึดเงินค้ำประกันการยื่นซองในการประมูลจ้างก่อสร้างโครงการถนนหทัยราษฎร์ (สุวินทวงศ์</w:t>
      </w:r>
      <w:r w:rsidRPr="003B4CEA">
        <w:rPr>
          <w:rFonts w:ascii="Angsana New" w:hAnsi="Angsana New"/>
          <w:sz w:val="26"/>
          <w:szCs w:val="26"/>
        </w:rPr>
        <w:t>-</w:t>
      </w:r>
      <w:r w:rsidRPr="003B4CEA">
        <w:rPr>
          <w:rFonts w:ascii="Angsana New" w:hAnsi="Angsana New"/>
          <w:sz w:val="26"/>
          <w:szCs w:val="26"/>
          <w:cs/>
        </w:rPr>
        <w:t xml:space="preserve">สายไหม) จำนวนเงิน </w:t>
      </w:r>
      <w:r w:rsidRPr="003B4CEA">
        <w:rPr>
          <w:rFonts w:ascii="Angsana New" w:hAnsi="Angsana New"/>
          <w:sz w:val="26"/>
          <w:szCs w:val="26"/>
        </w:rPr>
        <w:t xml:space="preserve">61.3 </w:t>
      </w:r>
      <w:r w:rsidRPr="003B4CEA">
        <w:rPr>
          <w:rFonts w:ascii="Angsana New" w:hAnsi="Angsana New"/>
          <w:sz w:val="26"/>
          <w:szCs w:val="26"/>
          <w:cs/>
        </w:rPr>
        <w:t xml:space="preserve">ล้านบาท  เนื่องจากบริษัทไม่ได้เข้าร่วมการเสนอราคาในวันที่ </w:t>
      </w:r>
      <w:r w:rsidRPr="003B4CEA">
        <w:rPr>
          <w:rFonts w:ascii="Angsana New" w:hAnsi="Angsana New"/>
          <w:sz w:val="26"/>
          <w:szCs w:val="26"/>
        </w:rPr>
        <w:t>26</w:t>
      </w:r>
      <w:r w:rsidRPr="003B4CEA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Pr="003B4CEA">
        <w:rPr>
          <w:rFonts w:ascii="Angsana New" w:hAnsi="Angsana New"/>
          <w:sz w:val="26"/>
          <w:szCs w:val="26"/>
        </w:rPr>
        <w:t xml:space="preserve">2551 </w:t>
      </w:r>
      <w:r w:rsidRPr="003B4CEA">
        <w:rPr>
          <w:rFonts w:ascii="Angsana New" w:hAnsi="Angsana New"/>
          <w:sz w:val="26"/>
          <w:szCs w:val="26"/>
          <w:cs/>
        </w:rPr>
        <w:t>ตามระเบียบในการประมูลด้วยระบบอิเล็กทรอนิกส์  เพราะผู้แทนบริษัทที่ได้รับมอบหมายให้เข้าร่วมเสนอราคาประสบอุบัติเหตุทางรถยนต์  ซึ่งเหตุการณ์ดังกล่าวเป็นเหตุการณ์สุดวิสัยของบริษัท ศาลปกครองกลางพิพากษาให้บริษัทชำระเงินจำนวน</w:t>
      </w:r>
      <w:r w:rsidR="006370DB" w:rsidRPr="003B4CEA">
        <w:rPr>
          <w:rFonts w:ascii="Angsana New" w:hAnsi="Angsana New"/>
          <w:sz w:val="26"/>
          <w:szCs w:val="26"/>
          <w:cs/>
        </w:rPr>
        <w:t xml:space="preserve"> </w:t>
      </w:r>
      <w:r w:rsidR="006370DB" w:rsidRPr="003B4CEA">
        <w:rPr>
          <w:rFonts w:ascii="Angsana New" w:hAnsi="Angsana New"/>
          <w:sz w:val="26"/>
          <w:szCs w:val="26"/>
        </w:rPr>
        <w:t>2</w:t>
      </w:r>
      <w:r w:rsidRPr="003B4CEA">
        <w:rPr>
          <w:rFonts w:ascii="Angsana New" w:hAnsi="Angsana New"/>
          <w:sz w:val="26"/>
          <w:szCs w:val="26"/>
          <w:cs/>
        </w:rPr>
        <w:t xml:space="preserve"> ล้านบาท ให้แก่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สำนักการโยธา กรุงเทพมหานคร ต่อมา เมื่อวันที่ </w:t>
      </w:r>
      <w:r w:rsidRPr="003B4CEA">
        <w:rPr>
          <w:rFonts w:ascii="Angsana New" w:hAnsi="Angsana New"/>
          <w:sz w:val="26"/>
          <w:szCs w:val="26"/>
        </w:rPr>
        <w:t>25</w:t>
      </w:r>
      <w:r w:rsidRPr="003B4CE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B4CEA">
        <w:rPr>
          <w:rFonts w:ascii="Angsana New" w:hAnsi="Angsana New"/>
          <w:sz w:val="26"/>
          <w:szCs w:val="26"/>
        </w:rPr>
        <w:t>2560</w:t>
      </w:r>
      <w:r w:rsidRPr="003B4CEA">
        <w:rPr>
          <w:rFonts w:ascii="Angsana New" w:hAnsi="Angsana New"/>
          <w:sz w:val="26"/>
          <w:szCs w:val="26"/>
          <w:cs/>
        </w:rPr>
        <w:t xml:space="preserve"> บริษัทได้นำเงินจำนวน </w:t>
      </w:r>
      <w:r w:rsidRPr="003B4CEA">
        <w:rPr>
          <w:rFonts w:ascii="Angsana New" w:hAnsi="Angsana New"/>
          <w:sz w:val="26"/>
          <w:szCs w:val="26"/>
        </w:rPr>
        <w:t>2</w:t>
      </w:r>
      <w:r w:rsidRPr="003B4CEA">
        <w:rPr>
          <w:rFonts w:ascii="Angsana New" w:hAnsi="Angsana New"/>
          <w:sz w:val="26"/>
          <w:szCs w:val="26"/>
          <w:cs/>
        </w:rPr>
        <w:t xml:space="preserve"> ล้านบาท ไปวางทรัพย์ที่ศาลปกครองกลางแล้ว และยื่นอุทธรณ์ต่อศาลปกครองสูงสุด ขณะนี้คดีอยู่ในระหว่างการพิจารณาของศาลปกครองสูงสุด ผลที่สุดของคดีดังกล่าวยังไม่สามารถทราบได้ในขณะนี้</w:t>
      </w:r>
    </w:p>
    <w:p w14:paraId="612C8B06" w14:textId="77777777" w:rsidR="00A73603" w:rsidRPr="003B4CEA" w:rsidRDefault="00A73603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CF6DBD4" w14:textId="77777777" w:rsidR="00375385" w:rsidRPr="0081399C" w:rsidRDefault="00375385" w:rsidP="0037538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81399C">
        <w:rPr>
          <w:rFonts w:ascii="Angsana New" w:hAnsi="Angsana New"/>
          <w:sz w:val="26"/>
          <w:szCs w:val="26"/>
          <w:cs/>
        </w:rPr>
        <w:t xml:space="preserve">กิจการที่เกี่ยวข้องกันแห่งหนึ่งใช้วงเงินสินเชื่อของบริษัทเพื่อขอให้สถาบันการเงินในประเทศแห่งหนึ่งออกหนังสือค้ำประกันต่อหน่วยงานรัฐบาล จำนวนเงินรวม </w:t>
      </w:r>
      <w:r w:rsidRPr="0081399C">
        <w:rPr>
          <w:rFonts w:ascii="Angsana New" w:hAnsi="Angsana New"/>
          <w:sz w:val="26"/>
          <w:szCs w:val="26"/>
        </w:rPr>
        <w:t xml:space="preserve">266.5 </w:t>
      </w:r>
      <w:r w:rsidRPr="0081399C">
        <w:rPr>
          <w:rFonts w:ascii="Angsana New" w:hAnsi="Angsana New"/>
          <w:sz w:val="26"/>
          <w:szCs w:val="26"/>
          <w:cs/>
        </w:rPr>
        <w:t>ล้านบาท</w:t>
      </w:r>
    </w:p>
    <w:p w14:paraId="1592A8F3" w14:textId="77777777" w:rsidR="00375385" w:rsidRDefault="00375385" w:rsidP="00375385">
      <w:pPr>
        <w:pStyle w:val="ListParagraph"/>
        <w:rPr>
          <w:rFonts w:ascii="Angsana New" w:hAnsi="Angsana New"/>
          <w:sz w:val="26"/>
          <w:szCs w:val="26"/>
          <w:cs/>
        </w:rPr>
      </w:pPr>
    </w:p>
    <w:p w14:paraId="15772752" w14:textId="070E9AE1" w:rsidR="003E7514" w:rsidRPr="003B4CEA" w:rsidRDefault="003E7514" w:rsidP="003B4CEA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B4CEA">
        <w:rPr>
          <w:rFonts w:ascii="Angsana New" w:hAnsi="Angsana New"/>
          <w:sz w:val="26"/>
          <w:szCs w:val="26"/>
        </w:rPr>
        <w:t xml:space="preserve">31 </w:t>
      </w:r>
      <w:r w:rsidRPr="003B4CEA">
        <w:rPr>
          <w:rFonts w:ascii="Angsana New" w:hAnsi="Angsana New"/>
          <w:sz w:val="26"/>
          <w:szCs w:val="26"/>
          <w:cs/>
        </w:rPr>
        <w:t xml:space="preserve">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Pr="003B4CEA">
        <w:rPr>
          <w:rFonts w:ascii="Angsana New" w:hAnsi="Angsana New"/>
          <w:sz w:val="26"/>
          <w:szCs w:val="26"/>
          <w:cs/>
        </w:rPr>
        <w:t xml:space="preserve"> </w:t>
      </w:r>
      <w:r w:rsidR="00A93A07" w:rsidRPr="003B4CEA">
        <w:rPr>
          <w:rFonts w:ascii="Angsana New" w:hAnsi="Angsana New"/>
          <w:sz w:val="26"/>
          <w:szCs w:val="26"/>
          <w:cs/>
        </w:rPr>
        <w:t>กลุ่มบริษัทยูนิคมีคดีความอื่น ๆ ดังนี้</w:t>
      </w:r>
    </w:p>
    <w:p w14:paraId="10A131A1" w14:textId="77777777" w:rsidR="00DA4790" w:rsidRPr="003B4CEA" w:rsidRDefault="00DA479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0" w:type="auto"/>
        <w:tblInd w:w="548" w:type="dxa"/>
        <w:tblLook w:val="01E0" w:firstRow="1" w:lastRow="1" w:firstColumn="1" w:lastColumn="1" w:noHBand="0" w:noVBand="0"/>
      </w:tblPr>
      <w:tblGrid>
        <w:gridCol w:w="980"/>
        <w:gridCol w:w="800"/>
        <w:gridCol w:w="268"/>
        <w:gridCol w:w="9"/>
        <w:gridCol w:w="1929"/>
        <w:gridCol w:w="9"/>
        <w:gridCol w:w="226"/>
        <w:gridCol w:w="51"/>
        <w:gridCol w:w="4540"/>
        <w:gridCol w:w="51"/>
      </w:tblGrid>
      <w:tr w:rsidR="00DA4790" w:rsidRPr="003B4CEA" w14:paraId="19EAAFB5" w14:textId="77777777" w:rsidTr="002856E4">
        <w:trPr>
          <w:tblHeader/>
        </w:trPr>
        <w:tc>
          <w:tcPr>
            <w:tcW w:w="980" w:type="dxa"/>
          </w:tcPr>
          <w:p w14:paraId="2A41BFB8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11" w:name="_Hlk118810033"/>
            <w:bookmarkStart w:id="12" w:name="_Hlk159251039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64B921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มูลฟ้อง</w:t>
            </w:r>
          </w:p>
          <w:p w14:paraId="2E1F052D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77" w:type="dxa"/>
            <w:gridSpan w:val="2"/>
          </w:tcPr>
          <w:p w14:paraId="77164F2F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8B4FD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  <w:p w14:paraId="53740B93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สถานะของคดี</w:t>
            </w:r>
          </w:p>
        </w:tc>
        <w:tc>
          <w:tcPr>
            <w:tcW w:w="277" w:type="dxa"/>
            <w:gridSpan w:val="2"/>
          </w:tcPr>
          <w:p w14:paraId="25ECF30D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4FBBD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  <w:p w14:paraId="21AA361D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</w:tr>
      <w:bookmarkEnd w:id="11"/>
      <w:tr w:rsidR="00DA4790" w:rsidRPr="00375385" w14:paraId="428CF2BC" w14:textId="77777777" w:rsidTr="007853A6">
        <w:tc>
          <w:tcPr>
            <w:tcW w:w="980" w:type="dxa"/>
          </w:tcPr>
          <w:p w14:paraId="710380E3" w14:textId="77777777" w:rsidR="00DA4790" w:rsidRPr="00375385" w:rsidRDefault="00DA4790" w:rsidP="003753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80" w:lineRule="atLeast"/>
              <w:ind w:right="-130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00" w:type="dxa"/>
          </w:tcPr>
          <w:p w14:paraId="2E747F6C" w14:textId="77777777" w:rsidR="00DA4790" w:rsidRPr="00375385" w:rsidRDefault="00DA4790" w:rsidP="003753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80" w:lineRule="atLeast"/>
              <w:ind w:right="-130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7" w:type="dxa"/>
            <w:gridSpan w:val="2"/>
          </w:tcPr>
          <w:p w14:paraId="46492EEC" w14:textId="77777777" w:rsidR="00DA4790" w:rsidRPr="00375385" w:rsidRDefault="00DA4790" w:rsidP="003753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80" w:lineRule="atLeast"/>
              <w:ind w:right="-13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938" w:type="dxa"/>
            <w:gridSpan w:val="2"/>
          </w:tcPr>
          <w:p w14:paraId="0099E1AA" w14:textId="77777777" w:rsidR="00DA4790" w:rsidRPr="00375385" w:rsidRDefault="00DA4790" w:rsidP="003753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80" w:lineRule="atLeast"/>
              <w:ind w:right="-13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7" w:type="dxa"/>
            <w:gridSpan w:val="2"/>
          </w:tcPr>
          <w:p w14:paraId="2A72E6A3" w14:textId="77777777" w:rsidR="00DA4790" w:rsidRPr="00375385" w:rsidRDefault="00DA4790" w:rsidP="003753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80" w:lineRule="atLeast"/>
              <w:ind w:right="-130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91" w:type="dxa"/>
            <w:gridSpan w:val="2"/>
          </w:tcPr>
          <w:p w14:paraId="1506D7AE" w14:textId="77777777" w:rsidR="00DA4790" w:rsidRPr="00375385" w:rsidRDefault="00DA4790" w:rsidP="003753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80" w:lineRule="atLeast"/>
              <w:ind w:right="-130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DA4790" w:rsidRPr="003B4CEA" w14:paraId="2510EB1A" w14:textId="77777777" w:rsidTr="007853A6">
        <w:tc>
          <w:tcPr>
            <w:tcW w:w="980" w:type="dxa"/>
            <w:shd w:val="clear" w:color="auto" w:fill="auto"/>
          </w:tcPr>
          <w:p w14:paraId="6D3A8C72" w14:textId="58E0C4A4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คดีที่ </w:t>
            </w:r>
            <w:r w:rsidR="006B4FEA" w:rsidRPr="003B4CE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00" w:type="dxa"/>
            <w:shd w:val="clear" w:color="auto" w:fill="auto"/>
          </w:tcPr>
          <w:p w14:paraId="7A2AF236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6" w:right="-108"/>
              <w:jc w:val="center"/>
              <w:rPr>
                <w:rStyle w:val="PageNumber"/>
                <w:rFonts w:ascii="Angsana New" w:hAnsi="Angsana New"/>
                <w:sz w:val="26"/>
                <w:szCs w:val="26"/>
              </w:rPr>
            </w:pPr>
            <w:r w:rsidRPr="003B4CEA">
              <w:rPr>
                <w:rStyle w:val="PageNumber"/>
                <w:rFonts w:ascii="Angsana New" w:hAnsi="Angsana New"/>
                <w:sz w:val="26"/>
                <w:szCs w:val="26"/>
                <w:cs/>
              </w:rPr>
              <w:t>160.9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5C9B0B1C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8" w:type="dxa"/>
            <w:gridSpan w:val="2"/>
            <w:shd w:val="clear" w:color="auto" w:fill="auto"/>
          </w:tcPr>
          <w:p w14:paraId="43061700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อยู่ระหว่างขออนุญาตฎีกาต่อศาลฎีกา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5BAD2F11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91" w:type="dxa"/>
            <w:gridSpan w:val="2"/>
            <w:shd w:val="clear" w:color="auto" w:fill="auto"/>
          </w:tcPr>
          <w:p w14:paraId="1DF397BD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3B4CE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ศาลอุทธรณ์พิพากษาให้บริษัทชำระจำนวนเงิน </w:t>
            </w:r>
            <w:r w:rsidRPr="003B4CEA">
              <w:rPr>
                <w:rFonts w:ascii="Angsana New" w:hAnsi="Angsana New"/>
                <w:spacing w:val="-2"/>
                <w:sz w:val="26"/>
                <w:szCs w:val="26"/>
              </w:rPr>
              <w:t xml:space="preserve">4.2 </w:t>
            </w:r>
            <w:r w:rsidRPr="003B4CEA">
              <w:rPr>
                <w:rFonts w:ascii="Angsana New" w:hAnsi="Angsana New"/>
                <w:spacing w:val="-2"/>
                <w:sz w:val="26"/>
                <w:szCs w:val="26"/>
                <w:cs/>
              </w:rPr>
              <w:t>ล้านบาท</w:t>
            </w:r>
            <w:r w:rsidRPr="003B4CEA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3B4CE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ให้แก่ผู้รับเหมา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ขณะนี้คดีนี้อยู่ระหว่างขออนุญาตฎีกาต่อ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ศาลฎีกา ซึ่งผลที่สุดของคดียังไม่สามารถทราบได้ในขณะนี้ อย่างไรก็ตาม บริษัทบันทึกผลเสียหายตามคำสั่งศาลอุทธรณ์ไว้ในบัญชีแล้ว</w:t>
            </w:r>
          </w:p>
        </w:tc>
      </w:tr>
      <w:tr w:rsidR="00DA4790" w:rsidRPr="00375385" w14:paraId="4571490D" w14:textId="77777777" w:rsidTr="007853A6">
        <w:tc>
          <w:tcPr>
            <w:tcW w:w="980" w:type="dxa"/>
          </w:tcPr>
          <w:p w14:paraId="15181C30" w14:textId="77777777" w:rsidR="00DA4790" w:rsidRPr="00375385" w:rsidRDefault="00DA4790" w:rsidP="003753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80" w:lineRule="atLeast"/>
              <w:ind w:right="-130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00" w:type="dxa"/>
          </w:tcPr>
          <w:p w14:paraId="58FE2BD0" w14:textId="77777777" w:rsidR="00DA4790" w:rsidRPr="00375385" w:rsidRDefault="00DA4790" w:rsidP="003753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80" w:lineRule="atLeast"/>
              <w:ind w:right="-130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7" w:type="dxa"/>
            <w:gridSpan w:val="2"/>
          </w:tcPr>
          <w:p w14:paraId="29E3A441" w14:textId="77777777" w:rsidR="00DA4790" w:rsidRPr="00375385" w:rsidRDefault="00DA4790" w:rsidP="003753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80" w:lineRule="atLeast"/>
              <w:ind w:right="-13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938" w:type="dxa"/>
            <w:gridSpan w:val="2"/>
          </w:tcPr>
          <w:p w14:paraId="1D21155A" w14:textId="77777777" w:rsidR="00DA4790" w:rsidRPr="00375385" w:rsidRDefault="00DA4790" w:rsidP="003753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80" w:lineRule="atLeast"/>
              <w:ind w:right="-130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7" w:type="dxa"/>
            <w:gridSpan w:val="2"/>
          </w:tcPr>
          <w:p w14:paraId="193CD8F7" w14:textId="77777777" w:rsidR="00DA4790" w:rsidRPr="00375385" w:rsidRDefault="00DA4790" w:rsidP="003753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80" w:lineRule="atLeast"/>
              <w:ind w:right="-130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91" w:type="dxa"/>
            <w:gridSpan w:val="2"/>
          </w:tcPr>
          <w:p w14:paraId="4E5C4935" w14:textId="77777777" w:rsidR="00DA4790" w:rsidRPr="00375385" w:rsidRDefault="00DA4790" w:rsidP="003753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80" w:lineRule="atLeast"/>
              <w:ind w:right="-130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DA4790" w:rsidRPr="003B4CEA" w14:paraId="6D281764" w14:textId="77777777" w:rsidTr="007853A6">
        <w:tc>
          <w:tcPr>
            <w:tcW w:w="980" w:type="dxa"/>
          </w:tcPr>
          <w:p w14:paraId="75F70ACA" w14:textId="14775895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คดีที่ </w:t>
            </w:r>
            <w:r w:rsidR="00CA16E9" w:rsidRPr="003B4CE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00" w:type="dxa"/>
          </w:tcPr>
          <w:p w14:paraId="2165E32B" w14:textId="02AA2B6B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6" w:right="-108"/>
              <w:jc w:val="center"/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Style w:val="PageNumber"/>
                <w:rFonts w:ascii="Angsana New" w:hAnsi="Angsana New"/>
                <w:sz w:val="26"/>
                <w:szCs w:val="26"/>
              </w:rPr>
              <w:t>0.</w:t>
            </w:r>
            <w:r w:rsidR="00CA16E9" w:rsidRPr="003B4CEA">
              <w:rPr>
                <w:rStyle w:val="PageNumber"/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7" w:type="dxa"/>
            <w:gridSpan w:val="2"/>
          </w:tcPr>
          <w:p w14:paraId="5CC89ECB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8" w:type="dxa"/>
            <w:gridSpan w:val="2"/>
          </w:tcPr>
          <w:p w14:paraId="1780B81A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อยู่ระหว่างขออนุญาตฎีกาต่อศาลฎีกา</w:t>
            </w:r>
          </w:p>
        </w:tc>
        <w:tc>
          <w:tcPr>
            <w:tcW w:w="277" w:type="dxa"/>
            <w:gridSpan w:val="2"/>
          </w:tcPr>
          <w:p w14:paraId="40237591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91" w:type="dxa"/>
            <w:gridSpan w:val="2"/>
          </w:tcPr>
          <w:p w14:paraId="2B621764" w14:textId="70D711CA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ศาลแรงงานกลางพิพากษาคดีชั้นต้นมีคำสั่งให้บริษัทย่อยแห่งหนึ่งจ่ายค่าชดเชยจากการเลิกจ้างแก่พนักงานจำนวนเงินรวม  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0.7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ล้านบาท พร้อมดอกเบี้ย ต่อมาศาลอุทธรณ์คดีชำนัญพิเศษพิพากษายกฟ้อง ขณะนี้คดีนี้อยู่ระหว่างขออนุญาตฎีกาต่อศาลฎีกา ซึ่งผลที่สุดของคดียังไม่สามารถทราบได้ในขณะนี้ อย่างไรก็ตาม บริษัท</w:t>
            </w:r>
            <w:r w:rsidR="00F56BC9" w:rsidRPr="003B4CEA">
              <w:rPr>
                <w:rFonts w:ascii="Angsana New" w:hAnsi="Angsana New"/>
                <w:sz w:val="26"/>
                <w:szCs w:val="26"/>
                <w:cs/>
              </w:rPr>
              <w:t>ย่อย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ได้ตั้งค่าเผื่อผลเสียหายไว้ในบัญชีแล้ว</w:t>
            </w:r>
          </w:p>
        </w:tc>
      </w:tr>
      <w:tr w:rsidR="00DA4790" w:rsidRPr="00375385" w14:paraId="2F088C31" w14:textId="77777777" w:rsidTr="007853A6">
        <w:tc>
          <w:tcPr>
            <w:tcW w:w="980" w:type="dxa"/>
          </w:tcPr>
          <w:p w14:paraId="03A7F323" w14:textId="77777777" w:rsidR="00DA4790" w:rsidRPr="00375385" w:rsidRDefault="00DA4790" w:rsidP="003753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80" w:lineRule="atLeast"/>
              <w:ind w:right="-130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00" w:type="dxa"/>
          </w:tcPr>
          <w:p w14:paraId="5D2732D2" w14:textId="77777777" w:rsidR="00DA4790" w:rsidRPr="00375385" w:rsidRDefault="00DA4790" w:rsidP="003753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80" w:lineRule="atLeast"/>
              <w:ind w:right="-130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7" w:type="dxa"/>
            <w:gridSpan w:val="2"/>
          </w:tcPr>
          <w:p w14:paraId="43D58977" w14:textId="77777777" w:rsidR="00DA4790" w:rsidRPr="00375385" w:rsidRDefault="00DA4790" w:rsidP="003753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80" w:lineRule="atLeast"/>
              <w:ind w:right="-13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938" w:type="dxa"/>
            <w:gridSpan w:val="2"/>
          </w:tcPr>
          <w:p w14:paraId="720778A3" w14:textId="77777777" w:rsidR="00DA4790" w:rsidRPr="00375385" w:rsidRDefault="00DA4790" w:rsidP="003753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80" w:lineRule="atLeast"/>
              <w:ind w:right="-130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7" w:type="dxa"/>
            <w:gridSpan w:val="2"/>
          </w:tcPr>
          <w:p w14:paraId="23AC0053" w14:textId="77777777" w:rsidR="00DA4790" w:rsidRPr="00375385" w:rsidRDefault="00DA4790" w:rsidP="003753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80" w:lineRule="atLeast"/>
              <w:ind w:right="-130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91" w:type="dxa"/>
            <w:gridSpan w:val="2"/>
          </w:tcPr>
          <w:p w14:paraId="1895346A" w14:textId="77777777" w:rsidR="00DA4790" w:rsidRPr="00375385" w:rsidRDefault="00DA4790" w:rsidP="003753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80" w:lineRule="atLeast"/>
              <w:ind w:right="-130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DA4790" w:rsidRPr="003B4CEA" w14:paraId="24AB5B9A" w14:textId="77777777" w:rsidTr="007853A6">
        <w:tc>
          <w:tcPr>
            <w:tcW w:w="980" w:type="dxa"/>
          </w:tcPr>
          <w:p w14:paraId="3448E130" w14:textId="2BD37B9E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คดีที่ </w:t>
            </w:r>
            <w:r w:rsidR="001C4B28" w:rsidRPr="003B4CE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00" w:type="dxa"/>
          </w:tcPr>
          <w:p w14:paraId="6AF3CA26" w14:textId="2578A05A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6" w:right="-108"/>
              <w:jc w:val="center"/>
              <w:rPr>
                <w:rStyle w:val="PageNumber"/>
                <w:rFonts w:ascii="Angsana New" w:hAnsi="Angsana New"/>
                <w:sz w:val="26"/>
                <w:szCs w:val="26"/>
              </w:rPr>
            </w:pPr>
            <w:r w:rsidRPr="003B4CEA">
              <w:rPr>
                <w:rStyle w:val="PageNumber"/>
                <w:rFonts w:ascii="Angsana New" w:hAnsi="Angsana New"/>
                <w:sz w:val="26"/>
                <w:szCs w:val="26"/>
              </w:rPr>
              <w:t>23.2</w:t>
            </w:r>
          </w:p>
        </w:tc>
        <w:tc>
          <w:tcPr>
            <w:tcW w:w="277" w:type="dxa"/>
            <w:gridSpan w:val="2"/>
          </w:tcPr>
          <w:p w14:paraId="259EFA3C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8" w:type="dxa"/>
            <w:gridSpan w:val="2"/>
          </w:tcPr>
          <w:p w14:paraId="5EF28EF6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อยู่ระหว่างการพิจารณาของศาลอุทธรณ์</w:t>
            </w:r>
          </w:p>
        </w:tc>
        <w:tc>
          <w:tcPr>
            <w:tcW w:w="277" w:type="dxa"/>
            <w:gridSpan w:val="2"/>
          </w:tcPr>
          <w:p w14:paraId="1A6351EE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91" w:type="dxa"/>
            <w:gridSpan w:val="2"/>
          </w:tcPr>
          <w:p w14:paraId="6F4AD3C7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ศาลฎีกามีคำสั่งให้ศาลอุทธรณ์พิจารณาคดีใหม่ ขณะนี้คดีอยู่ในระหว่างการพิจารณาของศาลอุทธรณ์ ซึ่งผลที่สุดของคดีไม่สามารถทราบได้ในขณะนี้ อย่างไรก็ตาม บริษัทได้ตั้งค่าเผื่อผลเสียหายไว้ในบัญชีแล้ว</w:t>
            </w:r>
          </w:p>
        </w:tc>
      </w:tr>
      <w:tr w:rsidR="00DA4790" w:rsidRPr="00375385" w14:paraId="51238B99" w14:textId="77777777" w:rsidTr="007853A6">
        <w:tc>
          <w:tcPr>
            <w:tcW w:w="980" w:type="dxa"/>
          </w:tcPr>
          <w:p w14:paraId="5CE5E268" w14:textId="77777777" w:rsidR="00DA4790" w:rsidRPr="00375385" w:rsidRDefault="00DA4790" w:rsidP="003753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80" w:lineRule="atLeast"/>
              <w:ind w:right="-13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00" w:type="dxa"/>
          </w:tcPr>
          <w:p w14:paraId="7A2BAA36" w14:textId="77777777" w:rsidR="00DA4790" w:rsidRPr="00375385" w:rsidRDefault="00DA4790" w:rsidP="003753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80" w:lineRule="atLeast"/>
              <w:ind w:right="-130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7" w:type="dxa"/>
            <w:gridSpan w:val="2"/>
          </w:tcPr>
          <w:p w14:paraId="782DD22C" w14:textId="77777777" w:rsidR="00DA4790" w:rsidRPr="00375385" w:rsidRDefault="00DA4790" w:rsidP="003753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80" w:lineRule="atLeast"/>
              <w:ind w:right="-13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938" w:type="dxa"/>
            <w:gridSpan w:val="2"/>
          </w:tcPr>
          <w:p w14:paraId="10E4EC3B" w14:textId="77777777" w:rsidR="00DA4790" w:rsidRPr="00375385" w:rsidRDefault="00DA4790" w:rsidP="003753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80" w:lineRule="atLeast"/>
              <w:ind w:right="-13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7" w:type="dxa"/>
            <w:gridSpan w:val="2"/>
          </w:tcPr>
          <w:p w14:paraId="39474BDB" w14:textId="77777777" w:rsidR="00DA4790" w:rsidRPr="00375385" w:rsidRDefault="00DA4790" w:rsidP="003753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80" w:lineRule="atLeast"/>
              <w:ind w:right="-130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91" w:type="dxa"/>
            <w:gridSpan w:val="2"/>
          </w:tcPr>
          <w:p w14:paraId="7F35E1C7" w14:textId="77777777" w:rsidR="00DA4790" w:rsidRPr="00375385" w:rsidRDefault="00DA4790" w:rsidP="003753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80" w:lineRule="atLeast"/>
              <w:ind w:right="-130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1C4B28" w:rsidRPr="003B4CEA" w14:paraId="7AAFAEAB" w14:textId="77777777" w:rsidTr="007853A6">
        <w:trPr>
          <w:gridAfter w:val="1"/>
          <w:wAfter w:w="51" w:type="dxa"/>
        </w:trPr>
        <w:tc>
          <w:tcPr>
            <w:tcW w:w="980" w:type="dxa"/>
          </w:tcPr>
          <w:p w14:paraId="6D08FF28" w14:textId="121740C8" w:rsidR="001C4B28" w:rsidRPr="003B4CEA" w:rsidRDefault="001C4B28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คดีที่ </w:t>
            </w:r>
            <w:r w:rsidRPr="003B4CEA">
              <w:rPr>
                <w:rFonts w:ascii="Angsana New" w:hAnsi="Angsana New"/>
                <w:sz w:val="26"/>
                <w:szCs w:val="26"/>
              </w:rPr>
              <w:t>4 - 7</w:t>
            </w:r>
          </w:p>
        </w:tc>
        <w:tc>
          <w:tcPr>
            <w:tcW w:w="800" w:type="dxa"/>
          </w:tcPr>
          <w:p w14:paraId="0D31A256" w14:textId="06FB7BC3" w:rsidR="001C4B28" w:rsidRPr="003B4CEA" w:rsidRDefault="001C4B28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6" w:right="-108"/>
              <w:jc w:val="center"/>
              <w:rPr>
                <w:rStyle w:val="PageNumber"/>
                <w:rFonts w:ascii="Angsana New" w:hAnsi="Angsana New"/>
                <w:sz w:val="26"/>
                <w:szCs w:val="26"/>
              </w:rPr>
            </w:pPr>
            <w:r w:rsidRPr="003B4CEA">
              <w:rPr>
                <w:rStyle w:val="PageNumber"/>
                <w:rFonts w:ascii="Angsana New" w:hAnsi="Angsana New"/>
                <w:sz w:val="26"/>
                <w:szCs w:val="26"/>
              </w:rPr>
              <w:t>82.</w:t>
            </w:r>
            <w:r w:rsidR="0044024D" w:rsidRPr="003B4CEA">
              <w:rPr>
                <w:rStyle w:val="PageNumber"/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</w:tcPr>
          <w:p w14:paraId="442D7A02" w14:textId="77777777" w:rsidR="001C4B28" w:rsidRPr="003B4CEA" w:rsidRDefault="001C4B28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8" w:type="dxa"/>
            <w:gridSpan w:val="2"/>
          </w:tcPr>
          <w:p w14:paraId="1FAE847B" w14:textId="77777777" w:rsidR="001C4B28" w:rsidRPr="003B4CEA" w:rsidRDefault="001C4B28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อยู่ระหว่างการพิจารณาของศาลอุทธรณ์</w:t>
            </w:r>
          </w:p>
        </w:tc>
        <w:tc>
          <w:tcPr>
            <w:tcW w:w="235" w:type="dxa"/>
            <w:gridSpan w:val="2"/>
          </w:tcPr>
          <w:p w14:paraId="051D2FCA" w14:textId="77777777" w:rsidR="001C4B28" w:rsidRPr="003B4CEA" w:rsidRDefault="001C4B28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91" w:type="dxa"/>
            <w:gridSpan w:val="2"/>
          </w:tcPr>
          <w:p w14:paraId="4BBF0856" w14:textId="19E39901" w:rsidR="001C4B28" w:rsidRPr="003B4CEA" w:rsidRDefault="001C4B28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บริษัทถูกฟ้องร้องเรียกค่างานและค่าเสียหายจำนวนเงินรวม </w:t>
            </w:r>
            <w:r w:rsidRPr="003B4CEA">
              <w:rPr>
                <w:rFonts w:ascii="Angsana New" w:hAnsi="Angsana New"/>
                <w:sz w:val="26"/>
                <w:szCs w:val="26"/>
              </w:rPr>
              <w:t>8</w:t>
            </w:r>
            <w:r w:rsidR="0044024D" w:rsidRPr="003B4CEA">
              <w:rPr>
                <w:rFonts w:ascii="Angsana New" w:hAnsi="Angsana New"/>
                <w:sz w:val="26"/>
                <w:szCs w:val="26"/>
              </w:rPr>
              <w:t>2.5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ล้านบาท ต่อมาศาลชั้นต้นพิพากษาให้บริษัทต้องชดใช้เป็นจำนวนเงิน 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53.2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ล้านบาท พร้อมดอกเบี้ยแก่ผู้รับเหมา ขณะนี้อยู่ในระหว่างการพิจารณาของศาลอุ</w:t>
            </w:r>
            <w:r w:rsidRPr="003B4CEA">
              <w:rPr>
                <w:rFonts w:ascii="Angsana New" w:hAnsi="Angsana New"/>
                <w:spacing w:val="-2"/>
                <w:sz w:val="26"/>
                <w:szCs w:val="26"/>
                <w:cs/>
              </w:rPr>
              <w:t>ทธรณ์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ซึ่งผลที่สุดของคดีเหล่านี้ไม่สามารถทราบได้ในขณะนี้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อย่างไรก็ตาม บริษัทได้ตั้งค่าเผื่อผลเสียหายไว้ในบัญชีแล้ว</w:t>
            </w:r>
          </w:p>
        </w:tc>
      </w:tr>
      <w:tr w:rsidR="001C4B28" w:rsidRPr="003B4CEA" w14:paraId="1E6D2F1A" w14:textId="77777777" w:rsidTr="007853A6">
        <w:trPr>
          <w:gridAfter w:val="1"/>
          <w:wAfter w:w="51" w:type="dxa"/>
        </w:trPr>
        <w:tc>
          <w:tcPr>
            <w:tcW w:w="980" w:type="dxa"/>
          </w:tcPr>
          <w:p w14:paraId="40CCD7BF" w14:textId="77777777" w:rsidR="001C4B28" w:rsidRPr="003B4CEA" w:rsidRDefault="001C4B28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dxa"/>
          </w:tcPr>
          <w:p w14:paraId="0D7D9D85" w14:textId="77777777" w:rsidR="001C4B28" w:rsidRPr="003B4CEA" w:rsidRDefault="001C4B28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2710B6B5" w14:textId="77777777" w:rsidR="001C4B28" w:rsidRPr="003B4CEA" w:rsidRDefault="001C4B28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8" w:type="dxa"/>
            <w:gridSpan w:val="2"/>
          </w:tcPr>
          <w:p w14:paraId="473E0ADB" w14:textId="77777777" w:rsidR="001C4B28" w:rsidRPr="003B4CEA" w:rsidRDefault="001C4B28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  <w:gridSpan w:val="2"/>
          </w:tcPr>
          <w:p w14:paraId="323349E1" w14:textId="77777777" w:rsidR="001C4B28" w:rsidRPr="003B4CEA" w:rsidRDefault="001C4B28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91" w:type="dxa"/>
            <w:gridSpan w:val="2"/>
          </w:tcPr>
          <w:p w14:paraId="74A5F9CD" w14:textId="77777777" w:rsidR="001C4B28" w:rsidRPr="003B4CEA" w:rsidRDefault="001C4B28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45DF" w:rsidRPr="003B4CEA" w14:paraId="7CE2CB6A" w14:textId="77777777" w:rsidTr="007853A6">
        <w:trPr>
          <w:gridAfter w:val="1"/>
          <w:wAfter w:w="51" w:type="dxa"/>
        </w:trPr>
        <w:tc>
          <w:tcPr>
            <w:tcW w:w="980" w:type="dxa"/>
          </w:tcPr>
          <w:p w14:paraId="65798955" w14:textId="703098F1" w:rsidR="00A345DF" w:rsidRPr="003B4CEA" w:rsidRDefault="00A345DF" w:rsidP="003B4CEA">
            <w:pPr>
              <w:tabs>
                <w:tab w:val="clear" w:pos="227"/>
                <w:tab w:val="clear" w:pos="454"/>
                <w:tab w:val="clear" w:pos="680"/>
                <w:tab w:val="left" w:pos="725"/>
              </w:tabs>
              <w:ind w:right="-1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คดีที่ 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8 - </w:t>
            </w:r>
            <w:r w:rsidR="00573DD1" w:rsidRPr="003B4CEA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800" w:type="dxa"/>
          </w:tcPr>
          <w:p w14:paraId="02966E01" w14:textId="40D43740" w:rsidR="00A345DF" w:rsidRPr="003B4CEA" w:rsidRDefault="00A345DF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6" w:right="-108"/>
              <w:jc w:val="center"/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Style w:val="PageNumber"/>
                <w:rFonts w:ascii="Angsana New" w:hAnsi="Angsana New"/>
                <w:sz w:val="26"/>
                <w:szCs w:val="26"/>
              </w:rPr>
              <w:t>158.</w:t>
            </w:r>
            <w:r w:rsidR="00504770" w:rsidRPr="003B4CEA">
              <w:rPr>
                <w:rStyle w:val="PageNumber"/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8" w:type="dxa"/>
          </w:tcPr>
          <w:p w14:paraId="6006D3F5" w14:textId="77777777" w:rsidR="00A345DF" w:rsidRPr="003B4CEA" w:rsidRDefault="00A345DF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8" w:type="dxa"/>
            <w:gridSpan w:val="2"/>
          </w:tcPr>
          <w:p w14:paraId="00FE55AC" w14:textId="60C3B290" w:rsidR="00A345DF" w:rsidRPr="003B4CEA" w:rsidRDefault="00A345DF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อยู่ระหว่างการพิจารณาของศาลชั้นต้น</w:t>
            </w:r>
          </w:p>
        </w:tc>
        <w:tc>
          <w:tcPr>
            <w:tcW w:w="235" w:type="dxa"/>
            <w:gridSpan w:val="2"/>
          </w:tcPr>
          <w:p w14:paraId="38294EAC" w14:textId="77777777" w:rsidR="00A345DF" w:rsidRPr="003B4CEA" w:rsidRDefault="00A345DF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91" w:type="dxa"/>
            <w:gridSpan w:val="2"/>
          </w:tcPr>
          <w:p w14:paraId="23BBF640" w14:textId="612F376F" w:rsidR="00A345DF" w:rsidRPr="003B4CEA" w:rsidRDefault="00A345DF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บริษัทถูกฟ้องร้องเรียกเงินค่างานและค่าเสียหายจำนวนเงินรวม </w:t>
            </w:r>
            <w:r w:rsidRPr="003B4CEA">
              <w:rPr>
                <w:rFonts w:ascii="Angsana New" w:hAnsi="Angsana New"/>
                <w:sz w:val="26"/>
                <w:szCs w:val="26"/>
              </w:rPr>
              <w:t>158.</w:t>
            </w:r>
            <w:r w:rsidR="00504770" w:rsidRPr="003B4CEA">
              <w:rPr>
                <w:rFonts w:ascii="Angsana New" w:hAnsi="Angsana New"/>
                <w:sz w:val="26"/>
                <w:szCs w:val="26"/>
              </w:rPr>
              <w:t>7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ล้านบาท อย่างไรก็ตาม บริษัทได้บันทึกค่างานเป็นหนี้สินไว้แล้ว ขณะนี้คดีอยู่ในระหว่างการพิจารณาของศาลชั้นต้น ซึ่งผลที่สุดของคดีไม่สามารถทราบได้ในขณะนี้ ดังนั้น บริษัทจึงไม่ได้ตั้งค่าเผื่อผลเสียหายสำหรับคดีเหล่านี้</w:t>
            </w:r>
          </w:p>
        </w:tc>
      </w:tr>
      <w:tr w:rsidR="00A345DF" w:rsidRPr="003B4CEA" w14:paraId="16E91F24" w14:textId="77777777" w:rsidTr="007853A6">
        <w:trPr>
          <w:gridAfter w:val="1"/>
          <w:wAfter w:w="51" w:type="dxa"/>
        </w:trPr>
        <w:tc>
          <w:tcPr>
            <w:tcW w:w="980" w:type="dxa"/>
          </w:tcPr>
          <w:p w14:paraId="35CF113B" w14:textId="77777777" w:rsidR="00A345DF" w:rsidRPr="003B4CEA" w:rsidRDefault="00A345DF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dxa"/>
          </w:tcPr>
          <w:p w14:paraId="63D4DEB8" w14:textId="77777777" w:rsidR="00A345DF" w:rsidRPr="003B4CEA" w:rsidRDefault="00A345DF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78713453" w14:textId="77777777" w:rsidR="00A345DF" w:rsidRPr="003B4CEA" w:rsidRDefault="00A345DF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8" w:type="dxa"/>
            <w:gridSpan w:val="2"/>
          </w:tcPr>
          <w:p w14:paraId="29F13B2E" w14:textId="77777777" w:rsidR="00A345DF" w:rsidRPr="003B4CEA" w:rsidRDefault="00A345DF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  <w:gridSpan w:val="2"/>
          </w:tcPr>
          <w:p w14:paraId="26782443" w14:textId="77777777" w:rsidR="00A345DF" w:rsidRPr="003B4CEA" w:rsidRDefault="00A345DF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91" w:type="dxa"/>
            <w:gridSpan w:val="2"/>
          </w:tcPr>
          <w:p w14:paraId="6A13DBEE" w14:textId="77777777" w:rsidR="00A345DF" w:rsidRPr="003B4CEA" w:rsidRDefault="00A345DF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A4790" w:rsidRPr="003B4CEA" w14:paraId="115219B1" w14:textId="77777777" w:rsidTr="007853A6">
        <w:trPr>
          <w:gridAfter w:val="1"/>
          <w:wAfter w:w="51" w:type="dxa"/>
        </w:trPr>
        <w:tc>
          <w:tcPr>
            <w:tcW w:w="980" w:type="dxa"/>
          </w:tcPr>
          <w:p w14:paraId="5F30D867" w14:textId="10E9E8C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คดีที่ </w:t>
            </w:r>
            <w:r w:rsidR="00A345DF" w:rsidRPr="003B4CEA">
              <w:rPr>
                <w:rFonts w:ascii="Angsana New" w:hAnsi="Angsana New"/>
                <w:sz w:val="26"/>
                <w:szCs w:val="26"/>
              </w:rPr>
              <w:t>1</w:t>
            </w:r>
            <w:r w:rsidR="00573DD1" w:rsidRPr="003B4CEA">
              <w:rPr>
                <w:rFonts w:ascii="Angsana New" w:hAnsi="Angsana New"/>
                <w:sz w:val="26"/>
                <w:szCs w:val="26"/>
              </w:rPr>
              <w:t>1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A345DF" w:rsidRPr="003B4CEA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800" w:type="dxa"/>
          </w:tcPr>
          <w:p w14:paraId="6FEAD5EF" w14:textId="0EB4F104" w:rsidR="00DA4790" w:rsidRPr="003B4CEA" w:rsidRDefault="0050477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6" w:right="-108"/>
              <w:jc w:val="center"/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Style w:val="PageNumber"/>
                <w:rFonts w:ascii="Angsana New" w:hAnsi="Angsana New"/>
                <w:sz w:val="26"/>
                <w:szCs w:val="26"/>
              </w:rPr>
              <w:t>235.9</w:t>
            </w:r>
          </w:p>
        </w:tc>
        <w:tc>
          <w:tcPr>
            <w:tcW w:w="268" w:type="dxa"/>
          </w:tcPr>
          <w:p w14:paraId="1F1E2EF5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8" w:type="dxa"/>
            <w:gridSpan w:val="2"/>
          </w:tcPr>
          <w:p w14:paraId="63FC2DAA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อยู่ระหว่างการพิจารณาของศาลชั้นต้น</w:t>
            </w:r>
          </w:p>
        </w:tc>
        <w:tc>
          <w:tcPr>
            <w:tcW w:w="235" w:type="dxa"/>
            <w:gridSpan w:val="2"/>
          </w:tcPr>
          <w:p w14:paraId="5C70C998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91" w:type="dxa"/>
            <w:gridSpan w:val="2"/>
          </w:tcPr>
          <w:p w14:paraId="6DF2A934" w14:textId="51ECA62C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="00A345DF" w:rsidRPr="003B4CEA">
              <w:rPr>
                <w:rFonts w:ascii="Angsana New" w:hAnsi="Angsana New"/>
                <w:sz w:val="26"/>
                <w:szCs w:val="26"/>
                <w:cs/>
              </w:rPr>
              <w:t>และบริษัทย่อย</w:t>
            </w:r>
            <w:r w:rsidR="002F16F6" w:rsidRPr="003B4CEA">
              <w:rPr>
                <w:rFonts w:ascii="Angsana New" w:hAnsi="Angsana New"/>
                <w:sz w:val="26"/>
                <w:szCs w:val="26"/>
              </w:rPr>
              <w:t xml:space="preserve"> 2 </w:t>
            </w:r>
            <w:r w:rsidR="002F16F6" w:rsidRPr="003B4CEA">
              <w:rPr>
                <w:rFonts w:ascii="Angsana New" w:hAnsi="Angsana New"/>
                <w:sz w:val="26"/>
                <w:szCs w:val="26"/>
                <w:cs/>
              </w:rPr>
              <w:t>แห่ง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ถูกฟ้องร้องเรียกเงินค่างานและค่าเสียหายจำนวนเงินรวม </w:t>
            </w:r>
            <w:r w:rsidR="00504770" w:rsidRPr="003B4CEA">
              <w:rPr>
                <w:rFonts w:ascii="Angsana New" w:hAnsi="Angsana New"/>
                <w:sz w:val="26"/>
                <w:szCs w:val="26"/>
              </w:rPr>
              <w:t>226.5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  <w:r w:rsidR="00A345DF" w:rsidRPr="003B4CEA">
              <w:rPr>
                <w:rFonts w:ascii="Angsana New" w:hAnsi="Angsana New"/>
                <w:sz w:val="26"/>
                <w:szCs w:val="26"/>
                <w:cs/>
              </w:rPr>
              <w:t xml:space="preserve"> และ </w:t>
            </w:r>
            <w:r w:rsidR="00504770" w:rsidRPr="003B4CEA">
              <w:rPr>
                <w:rFonts w:ascii="Angsana New" w:hAnsi="Angsana New"/>
                <w:sz w:val="26"/>
                <w:szCs w:val="26"/>
              </w:rPr>
              <w:t>9.4</w:t>
            </w:r>
            <w:r w:rsidR="00A345DF" w:rsidRPr="003B4C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345DF" w:rsidRPr="003B4CEA">
              <w:rPr>
                <w:rFonts w:ascii="Angsana New" w:hAnsi="Angsana New"/>
                <w:sz w:val="26"/>
                <w:szCs w:val="26"/>
                <w:cs/>
              </w:rPr>
              <w:t>ล้านบาท ตามลำดับ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ขณะนี้คดีอยู่ในระหว่างการพิจารณาของศาลชั้นต้น ซึ่งผลที่สุดของคดีไม่สามารถทราบได้ในขณะนี้ ดังนั้น บริษัท</w:t>
            </w:r>
            <w:r w:rsidR="002F16F6" w:rsidRPr="003B4CEA">
              <w:rPr>
                <w:rFonts w:ascii="Angsana New" w:hAnsi="Angsana New"/>
                <w:sz w:val="26"/>
                <w:szCs w:val="26"/>
                <w:cs/>
              </w:rPr>
              <w:t xml:space="preserve">และบริษัทย่อยทั้ง </w:t>
            </w:r>
            <w:r w:rsidR="002F16F6" w:rsidRPr="003B4CEA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="002F16F6" w:rsidRPr="003B4CEA">
              <w:rPr>
                <w:rFonts w:ascii="Angsana New" w:hAnsi="Angsana New"/>
                <w:sz w:val="26"/>
                <w:szCs w:val="26"/>
                <w:cs/>
              </w:rPr>
              <w:t>แห่ง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จึงไม่ได้ตั้งค่าเผื่อผลเสียหายสำหรับคดีเหล่านี้</w:t>
            </w:r>
          </w:p>
        </w:tc>
      </w:tr>
      <w:tr w:rsidR="00DA4790" w:rsidRPr="003B4CEA" w14:paraId="5B368F84" w14:textId="77777777" w:rsidTr="007853A6">
        <w:trPr>
          <w:gridAfter w:val="1"/>
          <w:wAfter w:w="51" w:type="dxa"/>
        </w:trPr>
        <w:tc>
          <w:tcPr>
            <w:tcW w:w="980" w:type="dxa"/>
          </w:tcPr>
          <w:p w14:paraId="15B06110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dxa"/>
          </w:tcPr>
          <w:p w14:paraId="2A885A69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4C013F71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8" w:type="dxa"/>
            <w:gridSpan w:val="2"/>
          </w:tcPr>
          <w:p w14:paraId="66EBAEF6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  <w:gridSpan w:val="2"/>
          </w:tcPr>
          <w:p w14:paraId="7AA3F632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91" w:type="dxa"/>
            <w:gridSpan w:val="2"/>
          </w:tcPr>
          <w:p w14:paraId="7F28CC67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A4790" w:rsidRPr="003B4CEA" w14:paraId="5D8CF90A" w14:textId="77777777" w:rsidTr="007853A6">
        <w:trPr>
          <w:gridAfter w:val="1"/>
          <w:wAfter w:w="51" w:type="dxa"/>
        </w:trPr>
        <w:tc>
          <w:tcPr>
            <w:tcW w:w="980" w:type="dxa"/>
          </w:tcPr>
          <w:p w14:paraId="191012FC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คดีที่ </w:t>
            </w:r>
            <w:r w:rsidRPr="003B4CEA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800" w:type="dxa"/>
          </w:tcPr>
          <w:p w14:paraId="18B50C90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6" w:right="-108"/>
              <w:jc w:val="center"/>
              <w:rPr>
                <w:rStyle w:val="PageNumber"/>
                <w:rFonts w:ascii="Angsana New" w:hAnsi="Angsana New"/>
                <w:sz w:val="26"/>
                <w:szCs w:val="26"/>
              </w:rPr>
            </w:pPr>
            <w:r w:rsidRPr="003B4CEA">
              <w:rPr>
                <w:rStyle w:val="PageNumber"/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268" w:type="dxa"/>
          </w:tcPr>
          <w:p w14:paraId="74AFC0EF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8" w:type="dxa"/>
            <w:gridSpan w:val="2"/>
          </w:tcPr>
          <w:p w14:paraId="15897BC0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อยู่ระหว่างการพิจารณาของศาลแรงงานกลาง (ชั้นฎีกา)</w:t>
            </w:r>
          </w:p>
        </w:tc>
        <w:tc>
          <w:tcPr>
            <w:tcW w:w="235" w:type="dxa"/>
            <w:gridSpan w:val="2"/>
          </w:tcPr>
          <w:p w14:paraId="565D3004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91" w:type="dxa"/>
            <w:gridSpan w:val="2"/>
          </w:tcPr>
          <w:p w14:paraId="5007FD4B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บริษัทถูกฟ้องร้องเรียกค่าเสียหายจากคดีแรงงานจำนวนเงิน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0.4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ล้านบาท ศาลชั้นต้นและศาลแรงงานกลาง (ชั้นอุทธรณ์) พิพากษายกฟ้อง </w:t>
            </w:r>
            <w:r w:rsidRPr="003B4CEA">
              <w:rPr>
                <w:rFonts w:ascii="Angsana New" w:hAnsi="Angsana New"/>
                <w:spacing w:val="-2"/>
                <w:sz w:val="26"/>
                <w:szCs w:val="26"/>
                <w:cs/>
              </w:rPr>
              <w:t>ขณะนี้คดีอยู่ในระหว่างการพิจารณาของศาลแรงงานกลาง (ชั้นฎีกา) ซึ่งผลที่สุดของคดีไม่สามารถทราบได้ในขณะนี้</w:t>
            </w:r>
            <w:r w:rsidRPr="003B4CEA">
              <w:rPr>
                <w:rFonts w:ascii="Angsana New" w:hAnsi="Angsana New"/>
                <w:spacing w:val="-2"/>
                <w:sz w:val="26"/>
                <w:szCs w:val="26"/>
              </w:rPr>
              <w:t> </w:t>
            </w:r>
            <w:r w:rsidRPr="003B4CE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ดังนั้น บริษัทจึงไม่ได้ตั้งค่าเผื่อผลเสียหายสำหรับคดีนี้</w:t>
            </w:r>
          </w:p>
        </w:tc>
      </w:tr>
      <w:tr w:rsidR="00DA4790" w:rsidRPr="003B4CEA" w14:paraId="0AC67A71" w14:textId="77777777" w:rsidTr="007853A6">
        <w:trPr>
          <w:gridAfter w:val="1"/>
          <w:wAfter w:w="51" w:type="dxa"/>
        </w:trPr>
        <w:tc>
          <w:tcPr>
            <w:tcW w:w="980" w:type="dxa"/>
          </w:tcPr>
          <w:p w14:paraId="043AE9D3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0" w:type="dxa"/>
          </w:tcPr>
          <w:p w14:paraId="6328FA6C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61BF8F9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8" w:type="dxa"/>
            <w:gridSpan w:val="2"/>
          </w:tcPr>
          <w:p w14:paraId="6A2B25F9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5" w:type="dxa"/>
            <w:gridSpan w:val="2"/>
          </w:tcPr>
          <w:p w14:paraId="145CA02B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91" w:type="dxa"/>
            <w:gridSpan w:val="2"/>
          </w:tcPr>
          <w:p w14:paraId="40795BE0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A4790" w:rsidRPr="003B4CEA" w14:paraId="242B079F" w14:textId="77777777" w:rsidTr="007853A6">
        <w:trPr>
          <w:gridAfter w:val="1"/>
          <w:wAfter w:w="51" w:type="dxa"/>
        </w:trPr>
        <w:tc>
          <w:tcPr>
            <w:tcW w:w="980" w:type="dxa"/>
          </w:tcPr>
          <w:p w14:paraId="7B540143" w14:textId="3F413F53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คดีที่ </w:t>
            </w:r>
            <w:r w:rsidRPr="003B4CEA">
              <w:rPr>
                <w:rFonts w:ascii="Angsana New" w:hAnsi="Angsana New"/>
                <w:sz w:val="26"/>
                <w:szCs w:val="26"/>
              </w:rPr>
              <w:t>21</w:t>
            </w:r>
            <w:r w:rsidR="00A345DF" w:rsidRPr="003B4CEA">
              <w:rPr>
                <w:rFonts w:ascii="Angsana New" w:hAnsi="Angsana New"/>
                <w:sz w:val="26"/>
                <w:szCs w:val="26"/>
              </w:rPr>
              <w:t xml:space="preserve"> - 2</w:t>
            </w:r>
            <w:r w:rsidR="009F4072" w:rsidRPr="003B4CE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00" w:type="dxa"/>
          </w:tcPr>
          <w:p w14:paraId="60C15ABA" w14:textId="0C127125" w:rsidR="00DA4790" w:rsidRPr="003B4CEA" w:rsidRDefault="00A345DF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6" w:right="-108"/>
              <w:jc w:val="center"/>
              <w:rPr>
                <w:rStyle w:val="PageNumber"/>
                <w:rFonts w:ascii="Angsana New" w:hAnsi="Angsana New"/>
                <w:sz w:val="26"/>
                <w:szCs w:val="26"/>
              </w:rPr>
            </w:pPr>
            <w:r w:rsidRPr="003B4CEA">
              <w:rPr>
                <w:rStyle w:val="PageNumber"/>
                <w:rFonts w:ascii="Angsana New" w:hAnsi="Angsana New"/>
                <w:sz w:val="26"/>
                <w:szCs w:val="26"/>
              </w:rPr>
              <w:t>1.</w:t>
            </w:r>
            <w:r w:rsidR="009F4072" w:rsidRPr="003B4CEA">
              <w:rPr>
                <w:rStyle w:val="PageNumber"/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</w:tcPr>
          <w:p w14:paraId="74C28748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8" w:type="dxa"/>
            <w:gridSpan w:val="2"/>
          </w:tcPr>
          <w:p w14:paraId="65CCBCB5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อยู่ระหว่างการพิจารณาของศาลแรงงานกลาง</w:t>
            </w:r>
          </w:p>
        </w:tc>
        <w:tc>
          <w:tcPr>
            <w:tcW w:w="235" w:type="dxa"/>
            <w:gridSpan w:val="2"/>
          </w:tcPr>
          <w:p w14:paraId="7A7046CA" w14:textId="77777777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91" w:type="dxa"/>
            <w:gridSpan w:val="2"/>
          </w:tcPr>
          <w:p w14:paraId="4058A7D2" w14:textId="7C4EDDE4" w:rsidR="00DA4790" w:rsidRPr="003B4CEA" w:rsidRDefault="00DA4790" w:rsidP="003B4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บริษัทถูกฟ้องร้องเรียกค่าเสียหายจากคดีแรงงานจำนวนเงิน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F26E6" w:rsidRPr="003B4CEA">
              <w:rPr>
                <w:rFonts w:ascii="Angsana New" w:hAnsi="Angsana New"/>
                <w:sz w:val="26"/>
                <w:szCs w:val="26"/>
              </w:rPr>
              <w:t>1.</w:t>
            </w:r>
            <w:r w:rsidR="00E101E3" w:rsidRPr="003B4CEA">
              <w:rPr>
                <w:rFonts w:ascii="Angsana New" w:hAnsi="Angsana New"/>
                <w:sz w:val="26"/>
                <w:szCs w:val="26"/>
              </w:rPr>
              <w:t>6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 ล้านบาท </w:t>
            </w:r>
            <w:r w:rsidRPr="003B4CEA">
              <w:rPr>
                <w:rFonts w:ascii="Angsana New" w:hAnsi="Angsana New"/>
                <w:spacing w:val="-2"/>
                <w:sz w:val="26"/>
                <w:szCs w:val="26"/>
                <w:cs/>
              </w:rPr>
              <w:t>ขณะนี้คดีอยู่ในระหว่างการพิจารณาของศาลแรงงานกลาง ซึ่งผลที่สุดของคดีไม่สามารถทราบได้ในขณะนี้</w:t>
            </w:r>
            <w:r w:rsidRPr="003B4CEA">
              <w:rPr>
                <w:rFonts w:ascii="Angsana New" w:hAnsi="Angsana New"/>
                <w:spacing w:val="-2"/>
                <w:sz w:val="26"/>
                <w:szCs w:val="26"/>
              </w:rPr>
              <w:t> </w:t>
            </w:r>
            <w:r w:rsidRPr="003B4CE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ดังนั้น บริษัทจึงไม่ได้ตั้งค่าเผื่อผลเสียหายสำหรับคดี</w:t>
            </w:r>
            <w:r w:rsidR="009F26E6" w:rsidRPr="003B4CEA">
              <w:rPr>
                <w:rFonts w:ascii="Angsana New" w:hAnsi="Angsana New"/>
                <w:sz w:val="26"/>
                <w:szCs w:val="26"/>
                <w:cs/>
              </w:rPr>
              <w:t>เหล่า</w:t>
            </w:r>
            <w:r w:rsidRPr="003B4CEA">
              <w:rPr>
                <w:rFonts w:ascii="Angsana New" w:hAnsi="Angsana New"/>
                <w:sz w:val="26"/>
                <w:szCs w:val="26"/>
                <w:cs/>
              </w:rPr>
              <w:t>นี้</w:t>
            </w:r>
          </w:p>
        </w:tc>
      </w:tr>
      <w:bookmarkEnd w:id="12"/>
    </w:tbl>
    <w:p w14:paraId="5F16A81A" w14:textId="690433EF" w:rsidR="00F17DFA" w:rsidRPr="003B4CEA" w:rsidRDefault="00F17DFA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1B79DF84" w14:textId="363D8D27" w:rsidR="00402357" w:rsidRPr="003B4CEA" w:rsidRDefault="009F26E6" w:rsidP="003B4CEA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bookmarkStart w:id="13" w:name="_Hlk126236700"/>
      <w:r w:rsidRPr="003B4CEA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B4CEA">
        <w:rPr>
          <w:rFonts w:ascii="Angsana New" w:hAnsi="Angsana New"/>
          <w:sz w:val="26"/>
          <w:szCs w:val="26"/>
        </w:rPr>
        <w:t xml:space="preserve">21 </w:t>
      </w:r>
      <w:r w:rsidRPr="003B4CEA">
        <w:rPr>
          <w:rFonts w:ascii="Angsana New" w:hAnsi="Angsana New"/>
          <w:sz w:val="26"/>
          <w:szCs w:val="26"/>
          <w:cs/>
        </w:rPr>
        <w:t xml:space="preserve">พฤศจิกายน </w:t>
      </w:r>
      <w:r w:rsidRPr="003B4CEA">
        <w:rPr>
          <w:rFonts w:ascii="Angsana New" w:hAnsi="Angsana New"/>
          <w:sz w:val="26"/>
          <w:szCs w:val="26"/>
        </w:rPr>
        <w:t xml:space="preserve">2565 </w:t>
      </w:r>
      <w:r w:rsidRPr="003B4CEA">
        <w:rPr>
          <w:rFonts w:ascii="Angsana New" w:hAnsi="Angsana New"/>
          <w:sz w:val="26"/>
          <w:szCs w:val="26"/>
          <w:cs/>
        </w:rPr>
        <w:t xml:space="preserve">คณะอนุญาโตตุลาการได้มีคำชี้ขาดให้บริษัทชนะคดีข้อพิพาทระหว่างกิจการร่วมค้า เอส ยู และ       การรถไฟแห่งประเทศไทย เกี่ยวกับการจ่ายชำระเงินค่าจ้างตามสัญญาและตามคำสั่งเปลี่ยนแปลงงาน เงินชดเชยเนื่องจากการขยายกำหนดเวลาแล้วเสร็จเพราะเหตุที่การรถไฟแห่งประเทศไทยไม่สามารถส่งมอบการครอบครองพื้นที่ก่อสร้าง และเงินที่ต้องจ่ายเนื่องจากเป็นสัญญาจ้างก่อสร้างแบบปรับราคา (ค่า </w:t>
      </w:r>
      <w:r w:rsidRPr="003B4CEA">
        <w:rPr>
          <w:rFonts w:ascii="Angsana New" w:hAnsi="Angsana New"/>
          <w:sz w:val="26"/>
          <w:szCs w:val="26"/>
        </w:rPr>
        <w:t>K</w:t>
      </w:r>
      <w:r w:rsidRPr="003B4CEA">
        <w:rPr>
          <w:rFonts w:ascii="Angsana New" w:hAnsi="Angsana New"/>
          <w:sz w:val="26"/>
          <w:szCs w:val="26"/>
          <w:cs/>
        </w:rPr>
        <w:t>) พร้อมดอกเบี้ยผิดนัด</w:t>
      </w:r>
      <w:bookmarkEnd w:id="13"/>
      <w:r w:rsidRPr="003B4CEA">
        <w:rPr>
          <w:rFonts w:ascii="Angsana New" w:hAnsi="Angsana New"/>
          <w:sz w:val="26"/>
          <w:szCs w:val="26"/>
          <w:cs/>
        </w:rPr>
        <w:t xml:space="preserve"> 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ต่อมาการรถไฟแห่งประเทศไทยได้ยื่นคำร้องขอเพิกถอนคำชี้ขาดของคณะอนุญาโตตุลาการต่อศาลปกครองกลาง ขณะนี้อยู่ระหว่างการพิจารณาของศาลปกครองกลาง ซึ่งผลที่สุดของคดีดังกล่าวไม่สามารถทราบได้ในขณะนี้</w:t>
      </w:r>
    </w:p>
    <w:p w14:paraId="0EBB7041" w14:textId="77777777" w:rsidR="00864003" w:rsidRPr="003B4CEA" w:rsidRDefault="00864003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bookmarkStart w:id="14" w:name="_Hlk126226759"/>
    </w:p>
    <w:p w14:paraId="232F3EFC" w14:textId="77777777" w:rsidR="002856E4" w:rsidRPr="003B4CEA" w:rsidRDefault="002856E4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br w:type="page"/>
      </w:r>
    </w:p>
    <w:p w14:paraId="63E6BD32" w14:textId="51040B38" w:rsidR="001F275B" w:rsidRPr="003B4CEA" w:rsidRDefault="003E18BA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2856E4" w:rsidRPr="003B4CEA">
        <w:rPr>
          <w:rFonts w:ascii="Angsana New" w:hAnsi="Angsana New"/>
          <w:b/>
          <w:bCs/>
          <w:sz w:val="26"/>
          <w:szCs w:val="26"/>
        </w:rPr>
        <w:t>1</w:t>
      </w:r>
      <w:r w:rsidR="001F275B" w:rsidRPr="003B4CEA">
        <w:rPr>
          <w:rFonts w:ascii="Angsana New" w:hAnsi="Angsana New"/>
          <w:b/>
          <w:bCs/>
          <w:sz w:val="26"/>
          <w:szCs w:val="26"/>
        </w:rPr>
        <w:t>.</w:t>
      </w:r>
      <w:r w:rsidR="001F275B" w:rsidRPr="003B4CEA">
        <w:rPr>
          <w:rFonts w:ascii="Angsana New" w:hAnsi="Angsana New"/>
          <w:b/>
          <w:bCs/>
          <w:sz w:val="26"/>
          <w:szCs w:val="26"/>
        </w:rPr>
        <w:tab/>
      </w:r>
      <w:r w:rsidR="001F275B" w:rsidRPr="003B4CEA">
        <w:rPr>
          <w:rFonts w:ascii="Angsana New" w:hAnsi="Angsana New"/>
          <w:b/>
          <w:bCs/>
          <w:sz w:val="26"/>
          <w:szCs w:val="26"/>
          <w:cs/>
        </w:rPr>
        <w:t>การบริหารจัดการส่วนทุน</w:t>
      </w:r>
    </w:p>
    <w:p w14:paraId="25F51948" w14:textId="77777777" w:rsidR="001F275B" w:rsidRPr="003B4CEA" w:rsidRDefault="001F275B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6D7AB22" w14:textId="45692CD6" w:rsidR="001F275B" w:rsidRPr="003B4CEA" w:rsidRDefault="001F275B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ผู้บริหารของ</w:t>
      </w:r>
      <w:r w:rsidR="009C6F90" w:rsidRPr="003B4CEA">
        <w:rPr>
          <w:rFonts w:ascii="Angsana New" w:hAnsi="Angsana New"/>
          <w:sz w:val="26"/>
          <w:szCs w:val="26"/>
          <w:cs/>
        </w:rPr>
        <w:t>กลุ่ม</w:t>
      </w:r>
      <w:r w:rsidRPr="003B4CEA">
        <w:rPr>
          <w:rFonts w:ascii="Angsana New" w:hAnsi="Angsana New"/>
          <w:sz w:val="26"/>
          <w:szCs w:val="26"/>
          <w:cs/>
        </w:rPr>
        <w:t>บริษัท</w:t>
      </w:r>
      <w:r w:rsidR="00375D26" w:rsidRPr="003B4CEA">
        <w:rPr>
          <w:rFonts w:ascii="Angsana New" w:hAnsi="Angsana New"/>
          <w:sz w:val="26"/>
          <w:szCs w:val="26"/>
          <w:cs/>
        </w:rPr>
        <w:t>ยูนิค</w:t>
      </w:r>
      <w:r w:rsidRPr="003B4CEA">
        <w:rPr>
          <w:rFonts w:ascii="Angsana New" w:hAnsi="Angsana New"/>
          <w:sz w:val="26"/>
          <w:szCs w:val="26"/>
          <w:cs/>
        </w:rPr>
        <w:t xml:space="preserve">มีนโยบายการบริหารจัดการส่วนทุนซึ่งมีวัตถุประสงค์การบริหารกระแสเงินสดที่ดีอย่างต่อเนื่องและรักษาไว้ซึ่งความสามารถในการดำเนินธุรกิจอย่างต่อเนื่อง </w:t>
      </w:r>
    </w:p>
    <w:p w14:paraId="6EE9EE19" w14:textId="77777777" w:rsidR="00864003" w:rsidRPr="003B4CEA" w:rsidRDefault="00864003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9278A52" w14:textId="3BEC38A9" w:rsidR="005509FF" w:rsidRPr="003B4CEA" w:rsidRDefault="00375D26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B4CEA">
        <w:rPr>
          <w:rFonts w:ascii="Angsana New" w:hAnsi="Angsana New"/>
          <w:sz w:val="26"/>
          <w:szCs w:val="26"/>
        </w:rPr>
        <w:t>31</w:t>
      </w:r>
      <w:r w:rsidRPr="003B4CE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Pr="003B4CEA">
        <w:rPr>
          <w:rFonts w:ascii="Angsana New" w:hAnsi="Angsana New"/>
          <w:sz w:val="26"/>
          <w:szCs w:val="26"/>
          <w:cs/>
        </w:rPr>
        <w:t xml:space="preserve"> </w:t>
      </w:r>
      <w:r w:rsidR="005509FF" w:rsidRPr="003B4CEA">
        <w:rPr>
          <w:rFonts w:ascii="Angsana New" w:hAnsi="Angsana New"/>
          <w:sz w:val="26"/>
          <w:szCs w:val="26"/>
          <w:cs/>
        </w:rPr>
        <w:t xml:space="preserve">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  <w:r w:rsidR="005509FF"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อัตราส่วนหนี้สินต่อทุน</w:t>
      </w:r>
      <w:r w:rsidR="005509FF" w:rsidRPr="003B4CEA">
        <w:rPr>
          <w:rFonts w:ascii="Angsana New" w:hAnsi="Angsana New"/>
          <w:sz w:val="26"/>
          <w:szCs w:val="26"/>
          <w:cs/>
        </w:rPr>
        <w:t>มีดังนี้</w:t>
      </w:r>
    </w:p>
    <w:p w14:paraId="4CF21B11" w14:textId="77777777" w:rsidR="005509FF" w:rsidRPr="003B4CEA" w:rsidRDefault="005509FF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3888"/>
        <w:gridCol w:w="236"/>
        <w:gridCol w:w="1204"/>
        <w:gridCol w:w="238"/>
        <w:gridCol w:w="1202"/>
        <w:gridCol w:w="238"/>
        <w:gridCol w:w="1202"/>
        <w:gridCol w:w="236"/>
        <w:gridCol w:w="1204"/>
      </w:tblGrid>
      <w:tr w:rsidR="005509FF" w:rsidRPr="003B4CEA" w14:paraId="6DF59D70" w14:textId="77777777" w:rsidTr="00673594">
        <w:tc>
          <w:tcPr>
            <w:tcW w:w="3888" w:type="dxa"/>
          </w:tcPr>
          <w:p w14:paraId="7F054C9D" w14:textId="77777777" w:rsidR="005509FF" w:rsidRPr="003B4CEA" w:rsidRDefault="005509FF" w:rsidP="003B4C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592364" w14:textId="77777777" w:rsidR="005509FF" w:rsidRPr="003B4CEA" w:rsidRDefault="005509FF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3BAF6CA6" w14:textId="77777777" w:rsidR="005509FF" w:rsidRPr="003B4CEA" w:rsidRDefault="005509FF" w:rsidP="003B4CE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8" w:type="dxa"/>
          </w:tcPr>
          <w:p w14:paraId="53E7F46B" w14:textId="77777777" w:rsidR="005509FF" w:rsidRPr="003B4CEA" w:rsidRDefault="005509FF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2" w:type="dxa"/>
            <w:gridSpan w:val="3"/>
            <w:tcBorders>
              <w:bottom w:val="single" w:sz="4" w:space="0" w:color="auto"/>
            </w:tcBorders>
          </w:tcPr>
          <w:p w14:paraId="04989E17" w14:textId="77777777" w:rsidR="005509FF" w:rsidRPr="003B4CEA" w:rsidRDefault="005509FF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09FF" w:rsidRPr="003B4CEA" w14:paraId="01EEDDF0" w14:textId="77777777" w:rsidTr="00673594">
        <w:tc>
          <w:tcPr>
            <w:tcW w:w="3888" w:type="dxa"/>
          </w:tcPr>
          <w:p w14:paraId="02A5BDAA" w14:textId="77777777" w:rsidR="005509FF" w:rsidRPr="003B4CEA" w:rsidRDefault="005509FF" w:rsidP="003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B69CC7F" w14:textId="77777777" w:rsidR="005509FF" w:rsidRPr="003B4CEA" w:rsidRDefault="005509FF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4D6DE49" w14:textId="5A7C8753" w:rsidR="005509FF" w:rsidRPr="003B4CEA" w:rsidRDefault="0033646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21A5F34" w14:textId="77777777" w:rsidR="005509FF" w:rsidRPr="003B4CEA" w:rsidRDefault="005509FF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18C308B6" w14:textId="5B5E3B45" w:rsidR="005509FF" w:rsidRPr="003B4CEA" w:rsidRDefault="0033646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8" w:type="dxa"/>
          </w:tcPr>
          <w:p w14:paraId="0D31F826" w14:textId="77777777" w:rsidR="005509FF" w:rsidRPr="003B4CEA" w:rsidRDefault="005509FF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1098EF6" w14:textId="6C161E80" w:rsidR="005509FF" w:rsidRPr="003B4CEA" w:rsidRDefault="0033646C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76BE664E" w14:textId="77777777" w:rsidR="005509FF" w:rsidRPr="003B4CEA" w:rsidRDefault="005509FF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167B09B" w14:textId="384FCD0E" w:rsidR="002F11DE" w:rsidRPr="003B4CEA" w:rsidRDefault="0033646C" w:rsidP="003B4CE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5509FF" w:rsidRPr="003B4CEA" w14:paraId="185E3B6F" w14:textId="77777777" w:rsidTr="00673594">
        <w:tc>
          <w:tcPr>
            <w:tcW w:w="3888" w:type="dxa"/>
          </w:tcPr>
          <w:p w14:paraId="43C4F96F" w14:textId="77777777" w:rsidR="005509FF" w:rsidRPr="003B4CEA" w:rsidRDefault="005509FF" w:rsidP="003B4CE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236" w:type="dxa"/>
          </w:tcPr>
          <w:p w14:paraId="76A1F3F8" w14:textId="77777777" w:rsidR="005509FF" w:rsidRPr="003B4CEA" w:rsidRDefault="005509FF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E195E1D" w14:textId="77777777" w:rsidR="005509FF" w:rsidRPr="003B4CEA" w:rsidRDefault="005509FF" w:rsidP="003B4CEA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E3C6376" w14:textId="77777777" w:rsidR="005509FF" w:rsidRPr="003B4CEA" w:rsidRDefault="005509FF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1DC09969" w14:textId="77777777" w:rsidR="005509FF" w:rsidRPr="003B4CEA" w:rsidRDefault="005509FF" w:rsidP="003B4CEA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0CA0839" w14:textId="77777777" w:rsidR="005509FF" w:rsidRPr="003B4CEA" w:rsidRDefault="005509FF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61AA1339" w14:textId="77777777" w:rsidR="005509FF" w:rsidRPr="003B4CEA" w:rsidRDefault="005509FF" w:rsidP="003B4CEA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B06B77" w14:textId="77777777" w:rsidR="005509FF" w:rsidRPr="003B4CEA" w:rsidRDefault="005509FF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F179FE8" w14:textId="77777777" w:rsidR="005509FF" w:rsidRPr="003B4CEA" w:rsidRDefault="005509FF" w:rsidP="003B4CEA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7E5" w:rsidRPr="003B4CEA" w14:paraId="552D054F" w14:textId="77777777" w:rsidTr="00186881">
        <w:tc>
          <w:tcPr>
            <w:tcW w:w="3888" w:type="dxa"/>
          </w:tcPr>
          <w:p w14:paraId="721AD4FB" w14:textId="77777777" w:rsidR="00E027E5" w:rsidRPr="003B4CEA" w:rsidRDefault="00E027E5" w:rsidP="003B4CEA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th-TH" w:eastAsia="en-US"/>
              </w:rPr>
            </w:pPr>
            <w:r w:rsidRPr="003B4CEA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th-TH" w:eastAsia="en-US"/>
              </w:rPr>
              <w:t>อัตราส่วนหนี้สินต่อทุน</w:t>
            </w:r>
          </w:p>
        </w:tc>
        <w:tc>
          <w:tcPr>
            <w:tcW w:w="236" w:type="dxa"/>
          </w:tcPr>
          <w:p w14:paraId="0A69A237" w14:textId="77777777" w:rsidR="00E027E5" w:rsidRPr="003B4CEA" w:rsidRDefault="00E027E5" w:rsidP="003B4C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1180C35E" w14:textId="67F01F4F" w:rsidR="00E027E5" w:rsidRPr="003B4CEA" w:rsidRDefault="00A3011C" w:rsidP="003B4CEA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4.5</w:t>
            </w:r>
            <w:r w:rsidR="00E027E5" w:rsidRPr="003B4CEA">
              <w:rPr>
                <w:rFonts w:ascii="Angsana New" w:hAnsi="Angsana New"/>
                <w:sz w:val="26"/>
                <w:szCs w:val="26"/>
              </w:rPr>
              <w:t xml:space="preserve"> : 1</w:t>
            </w:r>
          </w:p>
        </w:tc>
        <w:tc>
          <w:tcPr>
            <w:tcW w:w="238" w:type="dxa"/>
          </w:tcPr>
          <w:p w14:paraId="13D3A725" w14:textId="77777777" w:rsidR="00E027E5" w:rsidRPr="003B4CEA" w:rsidRDefault="00E027E5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39C0008C" w14:textId="36F9195D" w:rsidR="00E027E5" w:rsidRPr="003B4CEA" w:rsidRDefault="00E027E5" w:rsidP="003B4CEA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4.</w:t>
            </w:r>
            <w:r w:rsidR="003F5934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3B4CEA">
              <w:rPr>
                <w:rFonts w:ascii="Angsana New" w:hAnsi="Angsana New"/>
                <w:sz w:val="26"/>
                <w:szCs w:val="26"/>
              </w:rPr>
              <w:t xml:space="preserve"> : 1</w:t>
            </w:r>
          </w:p>
        </w:tc>
        <w:tc>
          <w:tcPr>
            <w:tcW w:w="238" w:type="dxa"/>
          </w:tcPr>
          <w:p w14:paraId="15E1C6FD" w14:textId="77777777" w:rsidR="00E027E5" w:rsidRPr="003B4CEA" w:rsidRDefault="00E027E5" w:rsidP="003B4C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119BA05E" w14:textId="72860A79" w:rsidR="00E027E5" w:rsidRPr="003B4CEA" w:rsidRDefault="00A3011C" w:rsidP="003B4CEA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5.4</w:t>
            </w:r>
            <w:r w:rsidR="00E027E5" w:rsidRPr="003B4CEA">
              <w:rPr>
                <w:rFonts w:ascii="Angsana New" w:hAnsi="Angsana New"/>
                <w:sz w:val="26"/>
                <w:szCs w:val="26"/>
              </w:rPr>
              <w:t xml:space="preserve"> : 1</w:t>
            </w:r>
          </w:p>
        </w:tc>
        <w:tc>
          <w:tcPr>
            <w:tcW w:w="236" w:type="dxa"/>
          </w:tcPr>
          <w:p w14:paraId="1A64026E" w14:textId="77777777" w:rsidR="00E027E5" w:rsidRPr="003B4CEA" w:rsidRDefault="00E027E5" w:rsidP="003B4CE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09BDE5FE" w14:textId="364A38FE" w:rsidR="00E027E5" w:rsidRPr="003B4CEA" w:rsidRDefault="00E027E5" w:rsidP="003B4CEA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CEA">
              <w:rPr>
                <w:rFonts w:ascii="Angsana New" w:hAnsi="Angsana New"/>
                <w:sz w:val="26"/>
                <w:szCs w:val="26"/>
              </w:rPr>
              <w:t>5.5 : 1</w:t>
            </w:r>
          </w:p>
        </w:tc>
      </w:tr>
    </w:tbl>
    <w:p w14:paraId="3B317ED7" w14:textId="77777777" w:rsidR="000171C0" w:rsidRPr="003B4CEA" w:rsidRDefault="000171C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4DBE175" w14:textId="14AC9172" w:rsidR="001E65B6" w:rsidRPr="003B4CEA" w:rsidRDefault="001E65B6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หนี้สินหมายถึงหนี้สินรวม</w:t>
      </w:r>
      <w:r w:rsidR="00C1080A">
        <w:rPr>
          <w:rFonts w:ascii="Angsana New" w:hAnsi="Angsana New" w:hint="cs"/>
          <w:sz w:val="26"/>
          <w:szCs w:val="26"/>
          <w:cs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และทุนหมายถึงส่วนของผู้ถือหุ้นรวม</w:t>
      </w:r>
    </w:p>
    <w:p w14:paraId="39C4A54F" w14:textId="77777777" w:rsidR="0076475A" w:rsidRPr="003B4CEA" w:rsidRDefault="0076475A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15B4C11" w14:textId="3C266DC9" w:rsidR="001F275B" w:rsidRPr="003B4CEA" w:rsidRDefault="00375D26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1F275B" w:rsidRPr="003B4CEA">
        <w:rPr>
          <w:rFonts w:ascii="Angsana New" w:hAnsi="Angsana New"/>
          <w:sz w:val="26"/>
          <w:szCs w:val="26"/>
          <w:cs/>
        </w:rPr>
        <w:t>ไม่มีการเปลี่ยนแปลงในวัตถุประสงค์ นโยบายและกระบวนการจัดการส่วนทุนของ</w:t>
      </w:r>
      <w:r w:rsidRPr="003B4CEA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1F275B" w:rsidRPr="003B4CEA">
        <w:rPr>
          <w:rFonts w:ascii="Angsana New" w:hAnsi="Angsana New"/>
          <w:sz w:val="26"/>
          <w:szCs w:val="26"/>
          <w:cs/>
        </w:rPr>
        <w:t xml:space="preserve">ในระหว่างปีสิ้นสุดวันที่ </w:t>
      </w:r>
      <w:r w:rsidR="001F275B" w:rsidRPr="003B4CEA">
        <w:rPr>
          <w:rFonts w:ascii="Angsana New" w:hAnsi="Angsana New"/>
          <w:sz w:val="26"/>
          <w:szCs w:val="26"/>
        </w:rPr>
        <w:t>31</w:t>
      </w:r>
      <w:r w:rsidR="001F275B" w:rsidRPr="003B4CE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646C" w:rsidRPr="003B4CEA">
        <w:rPr>
          <w:rFonts w:ascii="Angsana New" w:hAnsi="Angsana New"/>
          <w:sz w:val="26"/>
          <w:szCs w:val="26"/>
        </w:rPr>
        <w:t>2566</w:t>
      </w:r>
      <w:r w:rsidR="001F275B" w:rsidRPr="003B4CEA">
        <w:rPr>
          <w:rFonts w:ascii="Angsana New" w:hAnsi="Angsana New"/>
          <w:sz w:val="26"/>
          <w:szCs w:val="26"/>
        </w:rPr>
        <w:t xml:space="preserve"> </w:t>
      </w:r>
      <w:r w:rsidR="001F275B" w:rsidRPr="003B4CEA">
        <w:rPr>
          <w:rFonts w:ascii="Angsana New" w:hAnsi="Angsana New"/>
          <w:sz w:val="26"/>
          <w:szCs w:val="26"/>
          <w:cs/>
        </w:rPr>
        <w:t xml:space="preserve">และ </w:t>
      </w:r>
      <w:r w:rsidR="0033646C" w:rsidRPr="003B4CEA">
        <w:rPr>
          <w:rFonts w:ascii="Angsana New" w:hAnsi="Angsana New"/>
          <w:sz w:val="26"/>
          <w:szCs w:val="26"/>
        </w:rPr>
        <w:t>2565</w:t>
      </w:r>
    </w:p>
    <w:bookmarkEnd w:id="14"/>
    <w:p w14:paraId="48D26C43" w14:textId="77777777" w:rsidR="00A93A07" w:rsidRPr="003B4CEA" w:rsidRDefault="00A93A0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75385D6" w14:textId="3DC23727" w:rsidR="00B400A7" w:rsidRPr="003B4CEA" w:rsidRDefault="00B400A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B4CEA">
        <w:rPr>
          <w:rFonts w:ascii="Angsana New" w:hAnsi="Angsana New"/>
          <w:b/>
          <w:bCs/>
          <w:sz w:val="26"/>
          <w:szCs w:val="26"/>
        </w:rPr>
        <w:t>3</w:t>
      </w:r>
      <w:r w:rsidR="002856E4" w:rsidRPr="003B4CEA">
        <w:rPr>
          <w:rFonts w:ascii="Angsana New" w:hAnsi="Angsana New"/>
          <w:b/>
          <w:bCs/>
          <w:sz w:val="26"/>
          <w:szCs w:val="26"/>
        </w:rPr>
        <w:t>2</w:t>
      </w:r>
      <w:r w:rsidRPr="003B4CEA">
        <w:rPr>
          <w:rFonts w:ascii="Angsana New" w:hAnsi="Angsana New"/>
          <w:b/>
          <w:bCs/>
          <w:sz w:val="26"/>
          <w:szCs w:val="26"/>
        </w:rPr>
        <w:t xml:space="preserve">. </w:t>
      </w:r>
      <w:r w:rsidRPr="003B4CEA">
        <w:rPr>
          <w:rFonts w:ascii="Angsana New" w:hAnsi="Angsana New"/>
          <w:b/>
          <w:bCs/>
          <w:sz w:val="26"/>
          <w:szCs w:val="26"/>
        </w:rPr>
        <w:tab/>
      </w:r>
      <w:r w:rsidRPr="003B4CEA">
        <w:rPr>
          <w:rFonts w:ascii="Angsana New" w:hAnsi="Angsana New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1A422BCD" w14:textId="77777777" w:rsidR="00B400A7" w:rsidRPr="003B4CEA" w:rsidRDefault="00B400A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7970EC4" w14:textId="2CEF7BF4" w:rsidR="00B400A7" w:rsidRPr="003B4CEA" w:rsidRDefault="00B400A7" w:rsidP="003B4C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3B4CEA">
        <w:rPr>
          <w:rFonts w:ascii="Angsana New" w:hAnsi="Angsana New"/>
          <w:sz w:val="26"/>
          <w:szCs w:val="26"/>
          <w:cs/>
        </w:rPr>
        <w:t xml:space="preserve">ในที่ประชุมคณะกรรมการบริษัทครั้งที่ </w:t>
      </w:r>
      <w:r w:rsidR="0008044A" w:rsidRPr="003B4CEA">
        <w:rPr>
          <w:rFonts w:ascii="Angsana New" w:hAnsi="Angsana New"/>
          <w:sz w:val="26"/>
          <w:szCs w:val="26"/>
        </w:rPr>
        <w:t>2</w:t>
      </w:r>
      <w:r w:rsidRPr="003B4CEA">
        <w:rPr>
          <w:rFonts w:ascii="Angsana New" w:hAnsi="Angsana New"/>
          <w:sz w:val="26"/>
          <w:szCs w:val="26"/>
        </w:rPr>
        <w:t>/2567</w:t>
      </w:r>
      <w:r w:rsidRPr="003B4CEA">
        <w:rPr>
          <w:rFonts w:ascii="Angsana New" w:hAnsi="Angsana New"/>
          <w:sz w:val="26"/>
          <w:szCs w:val="26"/>
          <w:cs/>
        </w:rPr>
        <w:t xml:space="preserve"> เมื่อวันที่ </w:t>
      </w:r>
      <w:r w:rsidR="0008044A" w:rsidRPr="003B4CEA">
        <w:rPr>
          <w:rFonts w:ascii="Angsana New" w:hAnsi="Angsana New"/>
          <w:sz w:val="26"/>
          <w:szCs w:val="26"/>
        </w:rPr>
        <w:t>29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3B4CEA">
        <w:rPr>
          <w:rFonts w:ascii="Angsana New" w:hAnsi="Angsana New"/>
          <w:sz w:val="26"/>
          <w:szCs w:val="26"/>
        </w:rPr>
        <w:t xml:space="preserve">2567 </w:t>
      </w:r>
      <w:r w:rsidRPr="003B4CEA">
        <w:rPr>
          <w:rFonts w:ascii="Angsana New" w:hAnsi="Angsana New"/>
          <w:sz w:val="26"/>
          <w:szCs w:val="26"/>
          <w:cs/>
        </w:rPr>
        <w:t>คณะกรรมการได้มีมติเป็นเอกฉันท์อนุมัติ</w:t>
      </w:r>
      <w:r w:rsidR="0052625F">
        <w:rPr>
          <w:rFonts w:ascii="Angsana New" w:hAnsi="Angsana New" w:hint="cs"/>
          <w:sz w:val="26"/>
          <w:szCs w:val="26"/>
          <w:cs/>
        </w:rPr>
        <w:t>ให้เสนอ</w:t>
      </w:r>
      <w:r w:rsidRPr="003B4CEA">
        <w:rPr>
          <w:rFonts w:ascii="Angsana New" w:hAnsi="Angsana New"/>
          <w:sz w:val="26"/>
          <w:szCs w:val="26"/>
          <w:cs/>
        </w:rPr>
        <w:t>จ่ายเงินปันผลจากกำไรสุทธิของบริษัทสำหรับปีสิ้นสุดวันที่</w:t>
      </w:r>
      <w:r w:rsidRPr="003B4CEA">
        <w:rPr>
          <w:rFonts w:ascii="Angsana New" w:hAnsi="Angsana New"/>
          <w:sz w:val="26"/>
          <w:szCs w:val="26"/>
        </w:rPr>
        <w:t xml:space="preserve"> 31</w:t>
      </w:r>
      <w:r w:rsidRPr="003B4CE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B4CEA">
        <w:rPr>
          <w:rFonts w:ascii="Angsana New" w:hAnsi="Angsana New"/>
          <w:sz w:val="26"/>
          <w:szCs w:val="26"/>
        </w:rPr>
        <w:t>2566</w:t>
      </w:r>
      <w:r w:rsidRPr="003B4CEA">
        <w:rPr>
          <w:rFonts w:ascii="Angsana New" w:hAnsi="Angsana New"/>
          <w:sz w:val="26"/>
          <w:szCs w:val="26"/>
          <w:cs/>
        </w:rPr>
        <w:t xml:space="preserve"> เป็นเงินจำนวน </w:t>
      </w:r>
      <w:r w:rsidR="000C49B8" w:rsidRPr="003B4CEA">
        <w:rPr>
          <w:rFonts w:ascii="Angsana New" w:hAnsi="Angsana New"/>
          <w:sz w:val="26"/>
          <w:szCs w:val="26"/>
        </w:rPr>
        <w:t>54.0</w:t>
      </w:r>
      <w:r w:rsidRPr="003B4CEA">
        <w:rPr>
          <w:rFonts w:ascii="Angsana New" w:hAnsi="Angsana New"/>
          <w:sz w:val="26"/>
          <w:szCs w:val="26"/>
          <w:cs/>
        </w:rPr>
        <w:t xml:space="preserve"> ล้านบาท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 xml:space="preserve">(อัตรา </w:t>
      </w:r>
      <w:r w:rsidR="000C49B8" w:rsidRPr="003B4CEA">
        <w:rPr>
          <w:rFonts w:ascii="Angsana New" w:hAnsi="Angsana New"/>
          <w:sz w:val="26"/>
          <w:szCs w:val="26"/>
        </w:rPr>
        <w:t>0.05</w:t>
      </w:r>
      <w:r w:rsidRPr="003B4CEA">
        <w:rPr>
          <w:rFonts w:ascii="Angsana New" w:hAnsi="Angsana New"/>
          <w:sz w:val="26"/>
          <w:szCs w:val="26"/>
          <w:cs/>
        </w:rPr>
        <w:t xml:space="preserve"> บาท</w:t>
      </w:r>
      <w:r w:rsidR="007A5A6A">
        <w:rPr>
          <w:rFonts w:ascii="Angsana New" w:hAnsi="Angsana New" w:hint="cs"/>
          <w:sz w:val="26"/>
          <w:szCs w:val="26"/>
          <w:cs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ต่อหุ้น</w:t>
      </w:r>
      <w:r w:rsidR="007A5A6A">
        <w:rPr>
          <w:rFonts w:ascii="Angsana New" w:hAnsi="Angsana New" w:hint="cs"/>
          <w:sz w:val="26"/>
          <w:szCs w:val="26"/>
          <w:cs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ของจำนวนหุ้น</w:t>
      </w:r>
      <w:r w:rsidR="009476E4">
        <w:rPr>
          <w:rFonts w:ascii="Angsana New" w:hAnsi="Angsana New" w:hint="cs"/>
          <w:sz w:val="26"/>
          <w:szCs w:val="26"/>
          <w:cs/>
        </w:rPr>
        <w:t>สามัญ</w:t>
      </w:r>
      <w:r w:rsidRPr="003B4CEA">
        <w:rPr>
          <w:rFonts w:ascii="Angsana New" w:hAnsi="Angsana New"/>
          <w:sz w:val="26"/>
          <w:szCs w:val="26"/>
          <w:cs/>
        </w:rPr>
        <w:t xml:space="preserve"> </w:t>
      </w:r>
      <w:r w:rsidRPr="003B4CEA">
        <w:rPr>
          <w:rFonts w:ascii="Angsana New" w:hAnsi="Angsana New"/>
          <w:sz w:val="26"/>
          <w:szCs w:val="26"/>
        </w:rPr>
        <w:t xml:space="preserve">1,081,016,253 </w:t>
      </w:r>
      <w:r w:rsidRPr="003B4CEA">
        <w:rPr>
          <w:rFonts w:ascii="Angsana New" w:hAnsi="Angsana New"/>
          <w:sz w:val="26"/>
          <w:szCs w:val="26"/>
          <w:cs/>
        </w:rPr>
        <w:t>หุ้น)</w:t>
      </w:r>
    </w:p>
    <w:p w14:paraId="791E775A" w14:textId="77777777" w:rsidR="00B400A7" w:rsidRPr="003B4CEA" w:rsidRDefault="00B400A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B451D50" w14:textId="1FF75BED" w:rsidR="00B268D0" w:rsidRPr="003B4CEA" w:rsidRDefault="00780CA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t>3</w:t>
      </w:r>
      <w:r w:rsidR="002856E4" w:rsidRPr="003B4CEA">
        <w:rPr>
          <w:rFonts w:ascii="Angsana New" w:hAnsi="Angsana New"/>
          <w:b/>
          <w:bCs/>
          <w:sz w:val="26"/>
          <w:szCs w:val="26"/>
        </w:rPr>
        <w:t>3</w:t>
      </w:r>
      <w:r w:rsidR="00B268D0" w:rsidRPr="003B4CEA">
        <w:rPr>
          <w:rFonts w:ascii="Angsana New" w:hAnsi="Angsana New"/>
          <w:b/>
          <w:bCs/>
          <w:sz w:val="26"/>
          <w:szCs w:val="26"/>
        </w:rPr>
        <w:t>.</w:t>
      </w:r>
      <w:r w:rsidR="00B268D0" w:rsidRPr="003B4CEA">
        <w:rPr>
          <w:rFonts w:ascii="Angsana New" w:hAnsi="Angsana New"/>
          <w:b/>
          <w:bCs/>
          <w:sz w:val="26"/>
          <w:szCs w:val="26"/>
        </w:rPr>
        <w:tab/>
      </w:r>
      <w:r w:rsidR="00B268D0" w:rsidRPr="003B4CEA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5825BA2" w14:textId="77777777" w:rsidR="00B268D0" w:rsidRPr="003B4CEA" w:rsidRDefault="00B268D0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034A998" w14:textId="1EC9609C" w:rsidR="00B268D0" w:rsidRPr="003B4CEA" w:rsidRDefault="00CB5811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B4CEA">
        <w:rPr>
          <w:rFonts w:ascii="Angsana New" w:hAnsi="Angsana New"/>
          <w:sz w:val="26"/>
          <w:szCs w:val="26"/>
          <w:cs/>
        </w:rPr>
        <w:t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</w:t>
      </w:r>
      <w:r w:rsidRPr="003B4CEA">
        <w:rPr>
          <w:rFonts w:ascii="Angsana New" w:hAnsi="Angsana New"/>
          <w:sz w:val="26"/>
          <w:szCs w:val="26"/>
        </w:rPr>
        <w:t xml:space="preserve">  1 </w:t>
      </w:r>
      <w:r w:rsidRPr="003B4CEA">
        <w:rPr>
          <w:rFonts w:ascii="Angsana New" w:hAnsi="Angsana New"/>
          <w:sz w:val="26"/>
          <w:szCs w:val="26"/>
          <w:cs/>
        </w:rPr>
        <w:t xml:space="preserve">มกราคม </w:t>
      </w:r>
      <w:r w:rsidRPr="003B4CEA">
        <w:rPr>
          <w:rFonts w:ascii="Angsana New" w:hAnsi="Angsana New"/>
          <w:sz w:val="26"/>
          <w:szCs w:val="26"/>
        </w:rPr>
        <w:t>256</w:t>
      </w:r>
      <w:r w:rsidR="00717AC5" w:rsidRPr="003B4CEA">
        <w:rPr>
          <w:rFonts w:ascii="Angsana New" w:hAnsi="Angsana New"/>
          <w:sz w:val="26"/>
          <w:szCs w:val="26"/>
        </w:rPr>
        <w:t>7</w:t>
      </w:r>
      <w:r w:rsidRPr="003B4CEA">
        <w:rPr>
          <w:rFonts w:ascii="Angsana New" w:hAnsi="Angsana New"/>
          <w:sz w:val="26"/>
          <w:szCs w:val="26"/>
        </w:rPr>
        <w:t xml:space="preserve"> </w:t>
      </w:r>
      <w:r w:rsidRPr="003B4CEA">
        <w:rPr>
          <w:rFonts w:ascii="Angsana New" w:hAnsi="Angsana New"/>
          <w:sz w:val="26"/>
          <w:szCs w:val="26"/>
          <w:cs/>
        </w:rPr>
        <w:t>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กลุ่มบริษั</w:t>
      </w:r>
      <w:r w:rsidR="00FB0441" w:rsidRPr="003B4CEA">
        <w:rPr>
          <w:rFonts w:ascii="Angsana New" w:hAnsi="Angsana New"/>
          <w:sz w:val="26"/>
          <w:szCs w:val="26"/>
          <w:cs/>
        </w:rPr>
        <w:t>ท</w:t>
      </w:r>
      <w:r w:rsidRPr="003B4CEA">
        <w:rPr>
          <w:rFonts w:ascii="Angsana New" w:hAnsi="Angsana New"/>
          <w:sz w:val="26"/>
          <w:szCs w:val="26"/>
          <w:cs/>
        </w:rPr>
        <w:t>ยูนิค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324A6D5" w14:textId="77777777" w:rsidR="00B400A7" w:rsidRPr="003B4CEA" w:rsidRDefault="00B400A7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26E9571" w14:textId="4483358B" w:rsidR="00727BCB" w:rsidRPr="003B4CEA" w:rsidRDefault="00EC013A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B4CEA">
        <w:rPr>
          <w:rFonts w:ascii="Angsana New" w:hAnsi="Angsana New"/>
          <w:b/>
          <w:bCs/>
          <w:sz w:val="26"/>
          <w:szCs w:val="26"/>
        </w:rPr>
        <w:t>3</w:t>
      </w:r>
      <w:r w:rsidR="002856E4" w:rsidRPr="003B4CEA">
        <w:rPr>
          <w:rFonts w:ascii="Angsana New" w:hAnsi="Angsana New"/>
          <w:b/>
          <w:bCs/>
          <w:sz w:val="26"/>
          <w:szCs w:val="26"/>
        </w:rPr>
        <w:t>4</w:t>
      </w:r>
      <w:r w:rsidR="006F2E8F" w:rsidRPr="003B4CEA">
        <w:rPr>
          <w:rFonts w:ascii="Angsana New" w:hAnsi="Angsana New"/>
          <w:b/>
          <w:bCs/>
          <w:sz w:val="26"/>
          <w:szCs w:val="26"/>
          <w:cs/>
        </w:rPr>
        <w:t>.</w:t>
      </w:r>
      <w:r w:rsidR="00727BCB" w:rsidRPr="003B4CEA">
        <w:rPr>
          <w:rFonts w:ascii="Angsana New" w:hAnsi="Angsana New"/>
          <w:b/>
          <w:bCs/>
          <w:sz w:val="26"/>
          <w:szCs w:val="26"/>
          <w:cs/>
        </w:rPr>
        <w:tab/>
        <w:t>การอนุมัติงบการเงิน</w:t>
      </w:r>
    </w:p>
    <w:p w14:paraId="6767C7F2" w14:textId="77777777" w:rsidR="00727BCB" w:rsidRPr="003B4CEA" w:rsidRDefault="00727BCB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36E7C17" w14:textId="2EA9B1ED" w:rsidR="00727BCB" w:rsidRPr="004260C7" w:rsidRDefault="0095341D" w:rsidP="003B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26"/>
          <w:szCs w:val="26"/>
          <w:cs/>
        </w:rPr>
      </w:pPr>
      <w:r w:rsidRPr="003B4CEA">
        <w:rPr>
          <w:rFonts w:ascii="Angsana New" w:hAnsi="Angsana New"/>
          <w:spacing w:val="-6"/>
          <w:sz w:val="26"/>
          <w:szCs w:val="26"/>
          <w:cs/>
        </w:rPr>
        <w:t>คณะ</w:t>
      </w:r>
      <w:r w:rsidR="00AC098D" w:rsidRPr="003B4CEA">
        <w:rPr>
          <w:rFonts w:ascii="Angsana New" w:hAnsi="Angsana New"/>
          <w:spacing w:val="-6"/>
          <w:sz w:val="26"/>
          <w:szCs w:val="26"/>
          <w:cs/>
        </w:rPr>
        <w:t>กรรมการของบริษัท</w:t>
      </w:r>
      <w:r w:rsidR="00727BCB" w:rsidRPr="003B4CEA">
        <w:rPr>
          <w:rFonts w:ascii="Angsana New" w:hAnsi="Angsana New"/>
          <w:spacing w:val="-6"/>
          <w:sz w:val="26"/>
          <w:szCs w:val="26"/>
          <w:cs/>
        </w:rPr>
        <w:t>ได้อนุมัติ</w:t>
      </w:r>
      <w:r w:rsidR="008E4DFB" w:rsidRPr="003B4CEA">
        <w:rPr>
          <w:rFonts w:ascii="Angsana New" w:hAnsi="Angsana New"/>
          <w:spacing w:val="-6"/>
          <w:sz w:val="26"/>
          <w:szCs w:val="26"/>
          <w:cs/>
        </w:rPr>
        <w:t>ให้ออกงบการเงิน</w:t>
      </w:r>
      <w:r w:rsidR="00AC098D" w:rsidRPr="003B4CEA">
        <w:rPr>
          <w:rFonts w:ascii="Angsana New" w:hAnsi="Angsana New"/>
          <w:spacing w:val="-6"/>
          <w:sz w:val="26"/>
          <w:szCs w:val="26"/>
          <w:cs/>
        </w:rPr>
        <w:t>นี้</w:t>
      </w:r>
      <w:r w:rsidR="009E35CE" w:rsidRPr="003B4CEA">
        <w:rPr>
          <w:rFonts w:ascii="Angsana New" w:hAnsi="Angsana New"/>
          <w:spacing w:val="-6"/>
          <w:sz w:val="26"/>
          <w:szCs w:val="26"/>
          <w:cs/>
        </w:rPr>
        <w:t xml:space="preserve">เมื่อวันที่ </w:t>
      </w:r>
      <w:r w:rsidR="002856E4" w:rsidRPr="003B4CEA">
        <w:rPr>
          <w:rFonts w:ascii="Angsana New" w:hAnsi="Angsana New"/>
          <w:sz w:val="26"/>
          <w:szCs w:val="26"/>
        </w:rPr>
        <w:t>29</w:t>
      </w:r>
      <w:r w:rsidR="00FC2E02" w:rsidRPr="003B4CEA">
        <w:rPr>
          <w:rFonts w:ascii="Angsana New" w:hAnsi="Angsana New"/>
          <w:sz w:val="26"/>
          <w:szCs w:val="26"/>
        </w:rPr>
        <w:t xml:space="preserve"> </w:t>
      </w:r>
      <w:r w:rsidR="00FC2E02" w:rsidRPr="003B4CEA">
        <w:rPr>
          <w:rFonts w:ascii="Angsana New" w:hAnsi="Angsana New"/>
          <w:sz w:val="26"/>
          <w:szCs w:val="26"/>
          <w:cs/>
        </w:rPr>
        <w:t>กุมภาพันธ์</w:t>
      </w:r>
      <w:r w:rsidR="002C60B5" w:rsidRPr="003B4CEA">
        <w:rPr>
          <w:rFonts w:ascii="Angsana New" w:hAnsi="Angsana New"/>
          <w:sz w:val="26"/>
          <w:szCs w:val="26"/>
          <w:cs/>
        </w:rPr>
        <w:t xml:space="preserve"> </w:t>
      </w:r>
      <w:r w:rsidR="00856B0F" w:rsidRPr="003B4CEA">
        <w:rPr>
          <w:rFonts w:ascii="Angsana New" w:hAnsi="Angsana New"/>
          <w:sz w:val="26"/>
          <w:szCs w:val="26"/>
        </w:rPr>
        <w:t>256</w:t>
      </w:r>
      <w:r w:rsidR="00A54EA8" w:rsidRPr="003B4CEA">
        <w:rPr>
          <w:rFonts w:ascii="Angsana New" w:hAnsi="Angsana New"/>
          <w:sz w:val="26"/>
          <w:szCs w:val="26"/>
        </w:rPr>
        <w:t>7</w:t>
      </w:r>
    </w:p>
    <w:sectPr w:rsidR="00727BCB" w:rsidRPr="004260C7" w:rsidSect="00B737D5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170" w:right="1009" w:bottom="431" w:left="1298" w:header="397" w:footer="34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D132C" w14:textId="77777777" w:rsidR="00B737D5" w:rsidRDefault="00B737D5" w:rsidP="003F7774">
      <w:r>
        <w:separator/>
      </w:r>
    </w:p>
  </w:endnote>
  <w:endnote w:type="continuationSeparator" w:id="0">
    <w:p w14:paraId="15C64854" w14:textId="77777777" w:rsidR="00B737D5" w:rsidRDefault="00B737D5" w:rsidP="003F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2DCB6" w14:textId="77777777" w:rsidR="002D7B68" w:rsidRPr="005D0A22" w:rsidRDefault="002D7B68" w:rsidP="00972FD9">
    <w:pPr>
      <w:pStyle w:val="Footer"/>
      <w:jc w:val="right"/>
      <w:rPr>
        <w:rFonts w:ascii="Angsana New" w:hAnsi="Angsana New"/>
        <w:sz w:val="26"/>
        <w:szCs w:val="26"/>
      </w:rPr>
    </w:pPr>
    <w:r w:rsidRPr="005D0A22">
      <w:rPr>
        <w:rStyle w:val="PageNumber"/>
        <w:rFonts w:ascii="Angsana New" w:hAnsi="Angsana New"/>
        <w:sz w:val="26"/>
        <w:szCs w:val="26"/>
      </w:rPr>
      <w:fldChar w:fldCharType="begin"/>
    </w:r>
    <w:r w:rsidRPr="005D0A22">
      <w:rPr>
        <w:rStyle w:val="PageNumber"/>
        <w:rFonts w:ascii="Angsana New" w:hAnsi="Angsana New"/>
        <w:sz w:val="26"/>
        <w:szCs w:val="26"/>
      </w:rPr>
      <w:instrText xml:space="preserve"> PAGE </w:instrText>
    </w:r>
    <w:r w:rsidRPr="005D0A22">
      <w:rPr>
        <w:rStyle w:val="PageNumber"/>
        <w:rFonts w:ascii="Angsana New" w:hAnsi="Angsana New"/>
        <w:sz w:val="26"/>
        <w:szCs w:val="26"/>
      </w:rPr>
      <w:fldChar w:fldCharType="separate"/>
    </w:r>
    <w:r>
      <w:rPr>
        <w:rStyle w:val="PageNumber"/>
        <w:rFonts w:ascii="Angsana New" w:hAnsi="Angsana New"/>
        <w:noProof/>
        <w:sz w:val="26"/>
        <w:szCs w:val="26"/>
      </w:rPr>
      <w:t>71</w:t>
    </w:r>
    <w:r w:rsidRPr="005D0A22"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8EE61" w14:textId="77777777" w:rsidR="002D7B68" w:rsidRPr="005F52A7" w:rsidRDefault="002D7B68" w:rsidP="005F52A7">
    <w:pPr>
      <w:pStyle w:val="Footer"/>
      <w:jc w:val="right"/>
      <w:rPr>
        <w:rFonts w:ascii="Angsana New" w:hAnsi="Angsana New"/>
        <w:sz w:val="26"/>
        <w:szCs w:val="26"/>
      </w:rPr>
    </w:pPr>
    <w:r w:rsidRPr="005F52A7">
      <w:rPr>
        <w:rFonts w:ascii="Angsana New" w:hAnsi="Angsana New"/>
        <w:sz w:val="26"/>
        <w:szCs w:val="26"/>
      </w:rPr>
      <w:fldChar w:fldCharType="begin"/>
    </w:r>
    <w:r w:rsidRPr="005F52A7">
      <w:rPr>
        <w:rFonts w:ascii="Angsana New" w:hAnsi="Angsana New"/>
        <w:sz w:val="26"/>
        <w:szCs w:val="26"/>
      </w:rPr>
      <w:instrText xml:space="preserve"> PAGE   \* MERGEFORMAT </w:instrText>
    </w:r>
    <w:r w:rsidRPr="005F52A7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13</w:t>
    </w:r>
    <w:r w:rsidRPr="005F52A7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AA4DD" w14:textId="77777777" w:rsidR="00B737D5" w:rsidRDefault="00B737D5" w:rsidP="003F7774">
      <w:r>
        <w:separator/>
      </w:r>
    </w:p>
  </w:footnote>
  <w:footnote w:type="continuationSeparator" w:id="0">
    <w:p w14:paraId="5EA53B0D" w14:textId="77777777" w:rsidR="00B737D5" w:rsidRDefault="00B737D5" w:rsidP="003F7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C6AFC" w14:textId="77777777" w:rsidR="002D7B68" w:rsidRDefault="002D7B68">
    <w:pPr>
      <w:pStyle w:val="Header"/>
    </w:pPr>
  </w:p>
  <w:p w14:paraId="2A612EBF" w14:textId="77777777" w:rsidR="002D7B68" w:rsidRDefault="002D7B68">
    <w:pPr>
      <w:pStyle w:val="Header"/>
    </w:pPr>
  </w:p>
  <w:p w14:paraId="6D4B301F" w14:textId="77777777" w:rsidR="002D7B68" w:rsidRDefault="002D7B68">
    <w:pPr>
      <w:pStyle w:val="Header"/>
    </w:pPr>
  </w:p>
  <w:p w14:paraId="78821430" w14:textId="77777777" w:rsidR="002D7B68" w:rsidRPr="00201025" w:rsidRDefault="002D7B68" w:rsidP="005F52A7">
    <w:pPr>
      <w:rPr>
        <w:rFonts w:ascii="Angsana New" w:hAnsi="Angsana New"/>
        <w:b/>
        <w:bCs/>
        <w:sz w:val="26"/>
        <w:szCs w:val="26"/>
        <w:cs/>
      </w:rPr>
    </w:pPr>
    <w:r w:rsidRPr="00201025">
      <w:rPr>
        <w:rFonts w:ascii="Angsana New" w:hAnsi="Angsana New"/>
        <w:b/>
        <w:bCs/>
        <w:sz w:val="26"/>
        <w:szCs w:val="26"/>
        <w:cs/>
      </w:rPr>
      <w:t>บริษัท ยูนิค เอ็นจิเนียริ่ง แอนด์ คอนสตรัคชั่น จำกัด (มหาชน) และ</w:t>
    </w:r>
    <w:r>
      <w:rPr>
        <w:rFonts w:ascii="Angsana New" w:hAnsi="Angsana New"/>
        <w:b/>
        <w:bCs/>
        <w:sz w:val="26"/>
        <w:szCs w:val="26"/>
        <w:cs/>
      </w:rPr>
      <w:t>บริษัทย่อย</w:t>
    </w:r>
  </w:p>
  <w:p w14:paraId="314D6A40" w14:textId="77777777" w:rsidR="002D7B68" w:rsidRPr="00201025" w:rsidRDefault="002D7B68" w:rsidP="005F52A7">
    <w:pPr>
      <w:rPr>
        <w:rFonts w:ascii="Angsana New" w:hAnsi="Angsana New"/>
        <w:b/>
        <w:bCs/>
        <w:sz w:val="26"/>
        <w:szCs w:val="26"/>
        <w:cs/>
      </w:rPr>
    </w:pPr>
    <w:r w:rsidRPr="00201025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 w:rsidRPr="00201025">
      <w:rPr>
        <w:rFonts w:ascii="Angsana New" w:hAnsi="Angsana New"/>
        <w:b/>
        <w:bCs/>
        <w:sz w:val="26"/>
        <w:szCs w:val="26"/>
      </w:rPr>
      <w:t xml:space="preserve"> </w:t>
    </w:r>
    <w:r w:rsidRPr="00201025">
      <w:rPr>
        <w:rFonts w:ascii="Angsana New" w:hAnsi="Angsana New"/>
        <w:b/>
        <w:bCs/>
        <w:sz w:val="26"/>
        <w:szCs w:val="26"/>
        <w:cs/>
      </w:rPr>
      <w:t>(ต่อ)</w:t>
    </w:r>
  </w:p>
  <w:p w14:paraId="01F1F9FD" w14:textId="6934EA19" w:rsidR="002D7B68" w:rsidRPr="00201025" w:rsidRDefault="002D7B68" w:rsidP="005F52A7">
    <w:pPr>
      <w:rPr>
        <w:rFonts w:ascii="Angsana New" w:hAnsi="Angsana New"/>
        <w:b/>
        <w:bCs/>
        <w:sz w:val="26"/>
        <w:szCs w:val="26"/>
        <w:cs/>
      </w:rPr>
    </w:pPr>
    <w:r w:rsidRPr="00201025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01025">
      <w:rPr>
        <w:rFonts w:ascii="Angsana New" w:hAnsi="Angsana New"/>
        <w:b/>
        <w:bCs/>
        <w:sz w:val="26"/>
        <w:szCs w:val="26"/>
      </w:rPr>
      <w:t xml:space="preserve">31 </w:t>
    </w:r>
    <w:r w:rsidRPr="00201025">
      <w:rPr>
        <w:rFonts w:ascii="Angsana New" w:hAnsi="Angsana New"/>
        <w:b/>
        <w:bCs/>
        <w:sz w:val="26"/>
        <w:szCs w:val="26"/>
        <w:cs/>
      </w:rPr>
      <w:t xml:space="preserve">ธันวาคม </w:t>
    </w:r>
    <w:r w:rsidR="009B5D88">
      <w:rPr>
        <w:rFonts w:ascii="Angsana New" w:hAnsi="Angsana New"/>
        <w:b/>
        <w:bCs/>
        <w:sz w:val="26"/>
        <w:szCs w:val="26"/>
      </w:rPr>
      <w:t>256</w:t>
    </w:r>
    <w:r w:rsidR="0033646C">
      <w:rPr>
        <w:rFonts w:ascii="Angsana New" w:hAnsi="Angsana New"/>
        <w:b/>
        <w:bCs/>
        <w:sz w:val="26"/>
        <w:szCs w:val="26"/>
      </w:rPr>
      <w:t>6</w:t>
    </w:r>
  </w:p>
  <w:p w14:paraId="3B0FFF21" w14:textId="77777777" w:rsidR="002D7B68" w:rsidRPr="005F52A7" w:rsidRDefault="002D7B68">
    <w:pPr>
      <w:pStyle w:val="Header"/>
      <w:rPr>
        <w:rFonts w:ascii="Angsana New" w:hAnsi="Angsan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CCFF" w14:textId="77777777" w:rsidR="002D7B68" w:rsidRDefault="002D7B68" w:rsidP="005F52A7">
    <w:pPr>
      <w:pStyle w:val="Header"/>
    </w:pPr>
  </w:p>
  <w:p w14:paraId="2F291BD8" w14:textId="77777777" w:rsidR="002D7B68" w:rsidRDefault="002D7B68" w:rsidP="005F52A7">
    <w:pPr>
      <w:pStyle w:val="Header"/>
    </w:pPr>
  </w:p>
  <w:p w14:paraId="571DF2B4" w14:textId="77777777" w:rsidR="002D7B68" w:rsidRDefault="002D7B68" w:rsidP="005F52A7">
    <w:pPr>
      <w:pStyle w:val="Header"/>
    </w:pPr>
  </w:p>
  <w:p w14:paraId="32F4B6F0" w14:textId="77777777" w:rsidR="002D7B68" w:rsidRPr="00201025" w:rsidRDefault="002D7B68" w:rsidP="005F52A7">
    <w:pPr>
      <w:rPr>
        <w:rFonts w:ascii="Angsana New" w:hAnsi="Angsana New"/>
        <w:b/>
        <w:bCs/>
        <w:sz w:val="26"/>
        <w:szCs w:val="26"/>
        <w:cs/>
      </w:rPr>
    </w:pPr>
    <w:r w:rsidRPr="00201025">
      <w:rPr>
        <w:rFonts w:ascii="Angsana New" w:hAnsi="Angsana New"/>
        <w:b/>
        <w:bCs/>
        <w:sz w:val="26"/>
        <w:szCs w:val="26"/>
        <w:cs/>
      </w:rPr>
      <w:t>บริษัท ยูนิค เอ็นจิเนียริ่ง แอนด์ คอนสตรัคชั่น จำกัด (มหาชน) และบริษัทย่อย</w:t>
    </w:r>
  </w:p>
  <w:p w14:paraId="711ADCF7" w14:textId="77777777" w:rsidR="002D7B68" w:rsidRPr="00201025" w:rsidRDefault="002D7B68" w:rsidP="005F52A7">
    <w:pPr>
      <w:rPr>
        <w:rFonts w:ascii="Angsana New" w:hAnsi="Angsana New"/>
        <w:b/>
        <w:bCs/>
        <w:sz w:val="26"/>
        <w:szCs w:val="26"/>
        <w:cs/>
      </w:rPr>
    </w:pPr>
    <w:r w:rsidRPr="00201025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</w:p>
  <w:p w14:paraId="2E9BF062" w14:textId="200BAEC7" w:rsidR="002D7B68" w:rsidRPr="00201025" w:rsidRDefault="002D7B68" w:rsidP="005F52A7">
    <w:pPr>
      <w:rPr>
        <w:rFonts w:ascii="Angsana New" w:hAnsi="Angsana New"/>
        <w:b/>
        <w:bCs/>
        <w:sz w:val="26"/>
        <w:szCs w:val="26"/>
        <w:cs/>
      </w:rPr>
    </w:pPr>
    <w:r w:rsidRPr="00201025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01025">
      <w:rPr>
        <w:rFonts w:ascii="Angsana New" w:hAnsi="Angsana New"/>
        <w:b/>
        <w:bCs/>
        <w:sz w:val="26"/>
        <w:szCs w:val="26"/>
      </w:rPr>
      <w:t xml:space="preserve">31 </w:t>
    </w:r>
    <w:r w:rsidRPr="00201025">
      <w:rPr>
        <w:rFonts w:ascii="Angsana New" w:hAnsi="Angsana New"/>
        <w:b/>
        <w:bCs/>
        <w:sz w:val="26"/>
        <w:szCs w:val="26"/>
        <w:cs/>
      </w:rPr>
      <w:t xml:space="preserve">ธันวาคม </w:t>
    </w:r>
    <w:r w:rsidR="009B5D88">
      <w:rPr>
        <w:rFonts w:ascii="Angsana New" w:hAnsi="Angsana New"/>
        <w:b/>
        <w:bCs/>
        <w:sz w:val="26"/>
        <w:szCs w:val="26"/>
      </w:rPr>
      <w:t>256</w:t>
    </w:r>
    <w:r w:rsidR="0033646C">
      <w:rPr>
        <w:rFonts w:ascii="Angsana New" w:hAnsi="Angsana New"/>
        <w:b/>
        <w:bCs/>
        <w:sz w:val="26"/>
        <w:szCs w:val="26"/>
      </w:rPr>
      <w:t>6</w:t>
    </w:r>
  </w:p>
  <w:p w14:paraId="2F61B4CC" w14:textId="77777777" w:rsidR="002D7B68" w:rsidRPr="005F52A7" w:rsidRDefault="002D7B68" w:rsidP="005F52A7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017A39"/>
    <w:multiLevelType w:val="multilevel"/>
    <w:tmpl w:val="5498B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0AAE681F"/>
    <w:multiLevelType w:val="hybridMultilevel"/>
    <w:tmpl w:val="6D76BA70"/>
    <w:lvl w:ilvl="0" w:tplc="84902C9A">
      <w:start w:val="4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7B0D"/>
    <w:multiLevelType w:val="hybridMultilevel"/>
    <w:tmpl w:val="8C24C16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0A5030B"/>
    <w:multiLevelType w:val="hybridMultilevel"/>
    <w:tmpl w:val="F7CAC402"/>
    <w:lvl w:ilvl="0" w:tplc="9B8CE706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12075CD"/>
    <w:multiLevelType w:val="hybridMultilevel"/>
    <w:tmpl w:val="F8D800B0"/>
    <w:lvl w:ilvl="0" w:tplc="134A4A5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CB1C00"/>
    <w:multiLevelType w:val="hybridMultilevel"/>
    <w:tmpl w:val="2FF66094"/>
    <w:lvl w:ilvl="0" w:tplc="1550FC78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546B5D"/>
    <w:multiLevelType w:val="hybridMultilevel"/>
    <w:tmpl w:val="39EC9E8E"/>
    <w:lvl w:ilvl="0" w:tplc="E0B082C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D139EA"/>
    <w:multiLevelType w:val="hybridMultilevel"/>
    <w:tmpl w:val="28B04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11C1018"/>
    <w:multiLevelType w:val="hybridMultilevel"/>
    <w:tmpl w:val="689A6350"/>
    <w:lvl w:ilvl="0" w:tplc="ACD601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036E0"/>
    <w:multiLevelType w:val="hybridMultilevel"/>
    <w:tmpl w:val="C86425A0"/>
    <w:lvl w:ilvl="0" w:tplc="6A084AE6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83F27BC"/>
    <w:multiLevelType w:val="hybridMultilevel"/>
    <w:tmpl w:val="74FA2E1A"/>
    <w:lvl w:ilvl="0" w:tplc="4440BC2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5F146020"/>
    <w:multiLevelType w:val="hybridMultilevel"/>
    <w:tmpl w:val="E2F8D93C"/>
    <w:lvl w:ilvl="0" w:tplc="5E2AEC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85E35CB"/>
    <w:multiLevelType w:val="hybridMultilevel"/>
    <w:tmpl w:val="C1288D0A"/>
    <w:lvl w:ilvl="0" w:tplc="C62E4F6A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1A17E4"/>
    <w:multiLevelType w:val="hybridMultilevel"/>
    <w:tmpl w:val="26562F60"/>
    <w:lvl w:ilvl="0" w:tplc="077215C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207C0"/>
    <w:multiLevelType w:val="hybridMultilevel"/>
    <w:tmpl w:val="1BDADE0E"/>
    <w:lvl w:ilvl="0" w:tplc="4440BC2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85747B"/>
    <w:multiLevelType w:val="hybridMultilevel"/>
    <w:tmpl w:val="AB72A9F2"/>
    <w:lvl w:ilvl="0" w:tplc="C62E4F6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E16E93"/>
    <w:multiLevelType w:val="hybridMultilevel"/>
    <w:tmpl w:val="2CE4A9EC"/>
    <w:lvl w:ilvl="0" w:tplc="DFA8BD0C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num w:numId="1" w16cid:durableId="436564403">
    <w:abstractNumId w:val="6"/>
  </w:num>
  <w:num w:numId="2" w16cid:durableId="1013650243">
    <w:abstractNumId w:val="5"/>
  </w:num>
  <w:num w:numId="3" w16cid:durableId="303049146">
    <w:abstractNumId w:val="9"/>
  </w:num>
  <w:num w:numId="4" w16cid:durableId="449402938">
    <w:abstractNumId w:val="7"/>
  </w:num>
  <w:num w:numId="5" w16cid:durableId="1967931368">
    <w:abstractNumId w:val="8"/>
  </w:num>
  <w:num w:numId="6" w16cid:durableId="231626983">
    <w:abstractNumId w:val="3"/>
  </w:num>
  <w:num w:numId="7" w16cid:durableId="722602619">
    <w:abstractNumId w:val="2"/>
  </w:num>
  <w:num w:numId="8" w16cid:durableId="1034699527">
    <w:abstractNumId w:val="0"/>
  </w:num>
  <w:num w:numId="9" w16cid:durableId="1725062194">
    <w:abstractNumId w:val="1"/>
  </w:num>
  <w:num w:numId="10" w16cid:durableId="1211040028">
    <w:abstractNumId w:val="4"/>
  </w:num>
  <w:num w:numId="11" w16cid:durableId="1753427261">
    <w:abstractNumId w:val="23"/>
  </w:num>
  <w:num w:numId="12" w16cid:durableId="1278102553">
    <w:abstractNumId w:val="19"/>
  </w:num>
  <w:num w:numId="13" w16cid:durableId="490679745">
    <w:abstractNumId w:val="33"/>
  </w:num>
  <w:num w:numId="14" w16cid:durableId="1167091473">
    <w:abstractNumId w:val="22"/>
  </w:num>
  <w:num w:numId="15" w16cid:durableId="1949240947">
    <w:abstractNumId w:val="24"/>
  </w:num>
  <w:num w:numId="16" w16cid:durableId="52697677">
    <w:abstractNumId w:val="27"/>
  </w:num>
  <w:num w:numId="17" w16cid:durableId="214901718">
    <w:abstractNumId w:val="29"/>
  </w:num>
  <w:num w:numId="18" w16cid:durableId="801927769">
    <w:abstractNumId w:val="17"/>
  </w:num>
  <w:num w:numId="19" w16cid:durableId="2023243967">
    <w:abstractNumId w:val="12"/>
  </w:num>
  <w:num w:numId="20" w16cid:durableId="134686380">
    <w:abstractNumId w:val="39"/>
  </w:num>
  <w:num w:numId="21" w16cid:durableId="1182403079">
    <w:abstractNumId w:val="30"/>
  </w:num>
  <w:num w:numId="22" w16cid:durableId="756828261">
    <w:abstractNumId w:val="35"/>
  </w:num>
  <w:num w:numId="23" w16cid:durableId="724260163">
    <w:abstractNumId w:val="18"/>
  </w:num>
  <w:num w:numId="24" w16cid:durableId="515969004">
    <w:abstractNumId w:val="36"/>
  </w:num>
  <w:num w:numId="25" w16cid:durableId="1299451588">
    <w:abstractNumId w:val="25"/>
  </w:num>
  <w:num w:numId="26" w16cid:durableId="936711655">
    <w:abstractNumId w:val="16"/>
  </w:num>
  <w:num w:numId="27" w16cid:durableId="286203390">
    <w:abstractNumId w:val="17"/>
  </w:num>
  <w:num w:numId="28" w16cid:durableId="2043237971">
    <w:abstractNumId w:val="13"/>
  </w:num>
  <w:num w:numId="29" w16cid:durableId="2091924884">
    <w:abstractNumId w:val="26"/>
  </w:num>
  <w:num w:numId="30" w16cid:durableId="122576072">
    <w:abstractNumId w:val="14"/>
  </w:num>
  <w:num w:numId="31" w16cid:durableId="1553812705">
    <w:abstractNumId w:val="10"/>
  </w:num>
  <w:num w:numId="32" w16cid:durableId="1575581447">
    <w:abstractNumId w:val="34"/>
  </w:num>
  <w:num w:numId="33" w16cid:durableId="531847640">
    <w:abstractNumId w:val="20"/>
  </w:num>
  <w:num w:numId="34" w16cid:durableId="147371640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18648693">
    <w:abstractNumId w:val="37"/>
  </w:num>
  <w:num w:numId="36" w16cid:durableId="1284119224">
    <w:abstractNumId w:val="15"/>
  </w:num>
  <w:num w:numId="37" w16cid:durableId="1464153446">
    <w:abstractNumId w:val="11"/>
  </w:num>
  <w:num w:numId="38" w16cid:durableId="793671090">
    <w:abstractNumId w:val="28"/>
  </w:num>
  <w:num w:numId="39" w16cid:durableId="716125479">
    <w:abstractNumId w:val="32"/>
  </w:num>
  <w:num w:numId="40" w16cid:durableId="1944410868">
    <w:abstractNumId w:val="38"/>
  </w:num>
  <w:num w:numId="41" w16cid:durableId="244657724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BC8"/>
    <w:rsid w:val="00000571"/>
    <w:rsid w:val="000011FD"/>
    <w:rsid w:val="00001AB0"/>
    <w:rsid w:val="00001C7A"/>
    <w:rsid w:val="00001D88"/>
    <w:rsid w:val="0000243F"/>
    <w:rsid w:val="000027DB"/>
    <w:rsid w:val="0000285F"/>
    <w:rsid w:val="00002985"/>
    <w:rsid w:val="00002BE4"/>
    <w:rsid w:val="00003471"/>
    <w:rsid w:val="00003A06"/>
    <w:rsid w:val="00003C97"/>
    <w:rsid w:val="00003CE2"/>
    <w:rsid w:val="00003DC4"/>
    <w:rsid w:val="00003E1F"/>
    <w:rsid w:val="0000465D"/>
    <w:rsid w:val="0000486D"/>
    <w:rsid w:val="00004A87"/>
    <w:rsid w:val="00004C9C"/>
    <w:rsid w:val="00004DB5"/>
    <w:rsid w:val="00004F79"/>
    <w:rsid w:val="00005138"/>
    <w:rsid w:val="000052BA"/>
    <w:rsid w:val="00005A60"/>
    <w:rsid w:val="00005DE1"/>
    <w:rsid w:val="00005E85"/>
    <w:rsid w:val="00005ED9"/>
    <w:rsid w:val="00005F1E"/>
    <w:rsid w:val="00006CBF"/>
    <w:rsid w:val="00006EC6"/>
    <w:rsid w:val="0000766D"/>
    <w:rsid w:val="00007B11"/>
    <w:rsid w:val="00007E31"/>
    <w:rsid w:val="0001040D"/>
    <w:rsid w:val="0001095E"/>
    <w:rsid w:val="00010FE5"/>
    <w:rsid w:val="000113EC"/>
    <w:rsid w:val="00011481"/>
    <w:rsid w:val="00011F07"/>
    <w:rsid w:val="000122FB"/>
    <w:rsid w:val="00012350"/>
    <w:rsid w:val="00012495"/>
    <w:rsid w:val="000124B3"/>
    <w:rsid w:val="00012637"/>
    <w:rsid w:val="00013047"/>
    <w:rsid w:val="000138A5"/>
    <w:rsid w:val="00014180"/>
    <w:rsid w:val="00014859"/>
    <w:rsid w:val="00014A4B"/>
    <w:rsid w:val="00014CA4"/>
    <w:rsid w:val="00014CEB"/>
    <w:rsid w:val="00014DBA"/>
    <w:rsid w:val="00014DF8"/>
    <w:rsid w:val="00015144"/>
    <w:rsid w:val="00015589"/>
    <w:rsid w:val="00015733"/>
    <w:rsid w:val="00015B66"/>
    <w:rsid w:val="00015CE8"/>
    <w:rsid w:val="00016059"/>
    <w:rsid w:val="00016071"/>
    <w:rsid w:val="0001641A"/>
    <w:rsid w:val="000167A8"/>
    <w:rsid w:val="000168AA"/>
    <w:rsid w:val="00016BF8"/>
    <w:rsid w:val="00016C03"/>
    <w:rsid w:val="00016F7D"/>
    <w:rsid w:val="000171C0"/>
    <w:rsid w:val="000172AE"/>
    <w:rsid w:val="00017604"/>
    <w:rsid w:val="00017930"/>
    <w:rsid w:val="00017DAA"/>
    <w:rsid w:val="00017E5C"/>
    <w:rsid w:val="000202A1"/>
    <w:rsid w:val="00020440"/>
    <w:rsid w:val="0002111E"/>
    <w:rsid w:val="000218FB"/>
    <w:rsid w:val="00021E33"/>
    <w:rsid w:val="0002267D"/>
    <w:rsid w:val="00022CED"/>
    <w:rsid w:val="00022EAC"/>
    <w:rsid w:val="00023246"/>
    <w:rsid w:val="00023F57"/>
    <w:rsid w:val="00024239"/>
    <w:rsid w:val="000244CF"/>
    <w:rsid w:val="00024664"/>
    <w:rsid w:val="0002479F"/>
    <w:rsid w:val="00024BCA"/>
    <w:rsid w:val="00024E74"/>
    <w:rsid w:val="00025209"/>
    <w:rsid w:val="00025347"/>
    <w:rsid w:val="000258B6"/>
    <w:rsid w:val="000260A5"/>
    <w:rsid w:val="00026262"/>
    <w:rsid w:val="000262E2"/>
    <w:rsid w:val="00026482"/>
    <w:rsid w:val="000267EE"/>
    <w:rsid w:val="00026847"/>
    <w:rsid w:val="00026B50"/>
    <w:rsid w:val="0002756E"/>
    <w:rsid w:val="00027C8F"/>
    <w:rsid w:val="00030107"/>
    <w:rsid w:val="0003011D"/>
    <w:rsid w:val="00030260"/>
    <w:rsid w:val="000309D5"/>
    <w:rsid w:val="00031779"/>
    <w:rsid w:val="00031E84"/>
    <w:rsid w:val="00031F42"/>
    <w:rsid w:val="00032D2D"/>
    <w:rsid w:val="00032E25"/>
    <w:rsid w:val="00032F97"/>
    <w:rsid w:val="000335DA"/>
    <w:rsid w:val="00033708"/>
    <w:rsid w:val="00034006"/>
    <w:rsid w:val="00034A29"/>
    <w:rsid w:val="00034B4E"/>
    <w:rsid w:val="00035409"/>
    <w:rsid w:val="000354AD"/>
    <w:rsid w:val="000359EF"/>
    <w:rsid w:val="00035E66"/>
    <w:rsid w:val="00036AD7"/>
    <w:rsid w:val="00036D35"/>
    <w:rsid w:val="00036FF3"/>
    <w:rsid w:val="000373F6"/>
    <w:rsid w:val="00037A12"/>
    <w:rsid w:val="00037F59"/>
    <w:rsid w:val="00040618"/>
    <w:rsid w:val="00040EB0"/>
    <w:rsid w:val="00040F92"/>
    <w:rsid w:val="000416DB"/>
    <w:rsid w:val="0004178C"/>
    <w:rsid w:val="00041B09"/>
    <w:rsid w:val="0004272C"/>
    <w:rsid w:val="00042933"/>
    <w:rsid w:val="00042C21"/>
    <w:rsid w:val="000436B0"/>
    <w:rsid w:val="00043C03"/>
    <w:rsid w:val="00044366"/>
    <w:rsid w:val="00044368"/>
    <w:rsid w:val="000444AA"/>
    <w:rsid w:val="00044B7F"/>
    <w:rsid w:val="00044B88"/>
    <w:rsid w:val="00044B9E"/>
    <w:rsid w:val="00044BCD"/>
    <w:rsid w:val="00044E3C"/>
    <w:rsid w:val="00044FFA"/>
    <w:rsid w:val="000450FB"/>
    <w:rsid w:val="0004605B"/>
    <w:rsid w:val="00046560"/>
    <w:rsid w:val="00046683"/>
    <w:rsid w:val="00046782"/>
    <w:rsid w:val="00046863"/>
    <w:rsid w:val="000471A4"/>
    <w:rsid w:val="00047400"/>
    <w:rsid w:val="00047985"/>
    <w:rsid w:val="00047E09"/>
    <w:rsid w:val="00050069"/>
    <w:rsid w:val="00050659"/>
    <w:rsid w:val="00050DA0"/>
    <w:rsid w:val="00051217"/>
    <w:rsid w:val="00051735"/>
    <w:rsid w:val="00051987"/>
    <w:rsid w:val="00051A84"/>
    <w:rsid w:val="0005206A"/>
    <w:rsid w:val="000523AD"/>
    <w:rsid w:val="000525B8"/>
    <w:rsid w:val="000527AE"/>
    <w:rsid w:val="00052985"/>
    <w:rsid w:val="00052BF0"/>
    <w:rsid w:val="00052E9B"/>
    <w:rsid w:val="0005325F"/>
    <w:rsid w:val="00053450"/>
    <w:rsid w:val="00053487"/>
    <w:rsid w:val="000535B4"/>
    <w:rsid w:val="0005369F"/>
    <w:rsid w:val="00053B38"/>
    <w:rsid w:val="0005439D"/>
    <w:rsid w:val="000546C5"/>
    <w:rsid w:val="00054852"/>
    <w:rsid w:val="00054B2B"/>
    <w:rsid w:val="0005507A"/>
    <w:rsid w:val="0005507C"/>
    <w:rsid w:val="00055B04"/>
    <w:rsid w:val="00055B16"/>
    <w:rsid w:val="00055EBB"/>
    <w:rsid w:val="00055EF2"/>
    <w:rsid w:val="0005683A"/>
    <w:rsid w:val="00056847"/>
    <w:rsid w:val="00056AEA"/>
    <w:rsid w:val="00057783"/>
    <w:rsid w:val="000579F4"/>
    <w:rsid w:val="00057A41"/>
    <w:rsid w:val="0006003B"/>
    <w:rsid w:val="000603A6"/>
    <w:rsid w:val="00060F9D"/>
    <w:rsid w:val="00061284"/>
    <w:rsid w:val="0006136D"/>
    <w:rsid w:val="00061A77"/>
    <w:rsid w:val="000621B1"/>
    <w:rsid w:val="000621EC"/>
    <w:rsid w:val="0006270D"/>
    <w:rsid w:val="0006273B"/>
    <w:rsid w:val="00062CEF"/>
    <w:rsid w:val="00063601"/>
    <w:rsid w:val="0006369F"/>
    <w:rsid w:val="000637F3"/>
    <w:rsid w:val="00063B26"/>
    <w:rsid w:val="00064965"/>
    <w:rsid w:val="00065211"/>
    <w:rsid w:val="000653BB"/>
    <w:rsid w:val="000656B6"/>
    <w:rsid w:val="00065BD6"/>
    <w:rsid w:val="000664DB"/>
    <w:rsid w:val="00066527"/>
    <w:rsid w:val="00066794"/>
    <w:rsid w:val="000668F1"/>
    <w:rsid w:val="00066B4E"/>
    <w:rsid w:val="0006779F"/>
    <w:rsid w:val="00067E70"/>
    <w:rsid w:val="0007021C"/>
    <w:rsid w:val="00070AF8"/>
    <w:rsid w:val="00070B3F"/>
    <w:rsid w:val="00071E75"/>
    <w:rsid w:val="00071E80"/>
    <w:rsid w:val="00071ECF"/>
    <w:rsid w:val="000720A5"/>
    <w:rsid w:val="00072C39"/>
    <w:rsid w:val="000731F3"/>
    <w:rsid w:val="000732AB"/>
    <w:rsid w:val="0007347B"/>
    <w:rsid w:val="000735AB"/>
    <w:rsid w:val="00073682"/>
    <w:rsid w:val="000737CF"/>
    <w:rsid w:val="00073BF1"/>
    <w:rsid w:val="00073C07"/>
    <w:rsid w:val="00074219"/>
    <w:rsid w:val="000743F3"/>
    <w:rsid w:val="00074495"/>
    <w:rsid w:val="000750D5"/>
    <w:rsid w:val="0007511B"/>
    <w:rsid w:val="00075A1C"/>
    <w:rsid w:val="00075F99"/>
    <w:rsid w:val="00076306"/>
    <w:rsid w:val="000764AD"/>
    <w:rsid w:val="000765E9"/>
    <w:rsid w:val="000770CC"/>
    <w:rsid w:val="000770D3"/>
    <w:rsid w:val="00077438"/>
    <w:rsid w:val="000775A8"/>
    <w:rsid w:val="00077D8D"/>
    <w:rsid w:val="0008044A"/>
    <w:rsid w:val="00081394"/>
    <w:rsid w:val="000813AB"/>
    <w:rsid w:val="000819B4"/>
    <w:rsid w:val="00081C8F"/>
    <w:rsid w:val="00081C9F"/>
    <w:rsid w:val="00081FCD"/>
    <w:rsid w:val="000820B3"/>
    <w:rsid w:val="00082153"/>
    <w:rsid w:val="000822C9"/>
    <w:rsid w:val="00082E04"/>
    <w:rsid w:val="000832FD"/>
    <w:rsid w:val="00083446"/>
    <w:rsid w:val="000834EF"/>
    <w:rsid w:val="0008388A"/>
    <w:rsid w:val="00083AA4"/>
    <w:rsid w:val="00083D9F"/>
    <w:rsid w:val="00084849"/>
    <w:rsid w:val="000849B4"/>
    <w:rsid w:val="00084A92"/>
    <w:rsid w:val="00085286"/>
    <w:rsid w:val="000854A8"/>
    <w:rsid w:val="00085674"/>
    <w:rsid w:val="00086728"/>
    <w:rsid w:val="00087834"/>
    <w:rsid w:val="00087ADF"/>
    <w:rsid w:val="00087B4D"/>
    <w:rsid w:val="00087DA5"/>
    <w:rsid w:val="00090995"/>
    <w:rsid w:val="00090A7A"/>
    <w:rsid w:val="00091973"/>
    <w:rsid w:val="00091AF6"/>
    <w:rsid w:val="000920C8"/>
    <w:rsid w:val="0009227A"/>
    <w:rsid w:val="00092A79"/>
    <w:rsid w:val="00092BC3"/>
    <w:rsid w:val="00092D87"/>
    <w:rsid w:val="00093330"/>
    <w:rsid w:val="000933BE"/>
    <w:rsid w:val="00093591"/>
    <w:rsid w:val="000935DE"/>
    <w:rsid w:val="00093AB9"/>
    <w:rsid w:val="00093D68"/>
    <w:rsid w:val="00093DAE"/>
    <w:rsid w:val="00094EB5"/>
    <w:rsid w:val="00094FFF"/>
    <w:rsid w:val="0009506C"/>
    <w:rsid w:val="000956E6"/>
    <w:rsid w:val="00095CEA"/>
    <w:rsid w:val="00096152"/>
    <w:rsid w:val="000965FD"/>
    <w:rsid w:val="0009681E"/>
    <w:rsid w:val="00096D1F"/>
    <w:rsid w:val="00096E55"/>
    <w:rsid w:val="00096EE9"/>
    <w:rsid w:val="00097715"/>
    <w:rsid w:val="00097A12"/>
    <w:rsid w:val="00097C44"/>
    <w:rsid w:val="00097E1B"/>
    <w:rsid w:val="000A0E61"/>
    <w:rsid w:val="000A0FDD"/>
    <w:rsid w:val="000A1011"/>
    <w:rsid w:val="000A10D1"/>
    <w:rsid w:val="000A10D2"/>
    <w:rsid w:val="000A19F8"/>
    <w:rsid w:val="000A1D63"/>
    <w:rsid w:val="000A1EBA"/>
    <w:rsid w:val="000A22B5"/>
    <w:rsid w:val="000A25EC"/>
    <w:rsid w:val="000A3399"/>
    <w:rsid w:val="000A3422"/>
    <w:rsid w:val="000A384B"/>
    <w:rsid w:val="000A49E9"/>
    <w:rsid w:val="000A4CF9"/>
    <w:rsid w:val="000A4E09"/>
    <w:rsid w:val="000A50A7"/>
    <w:rsid w:val="000A5432"/>
    <w:rsid w:val="000A54BC"/>
    <w:rsid w:val="000A5576"/>
    <w:rsid w:val="000A6590"/>
    <w:rsid w:val="000A6CC2"/>
    <w:rsid w:val="000A7ACD"/>
    <w:rsid w:val="000B08D1"/>
    <w:rsid w:val="000B1329"/>
    <w:rsid w:val="000B1CA3"/>
    <w:rsid w:val="000B1DE6"/>
    <w:rsid w:val="000B1EFA"/>
    <w:rsid w:val="000B2069"/>
    <w:rsid w:val="000B2AED"/>
    <w:rsid w:val="000B2CC3"/>
    <w:rsid w:val="000B36B5"/>
    <w:rsid w:val="000B3DC5"/>
    <w:rsid w:val="000B3FA9"/>
    <w:rsid w:val="000B4A89"/>
    <w:rsid w:val="000B555E"/>
    <w:rsid w:val="000B56F6"/>
    <w:rsid w:val="000B595E"/>
    <w:rsid w:val="000B5A58"/>
    <w:rsid w:val="000B5B95"/>
    <w:rsid w:val="000B5B97"/>
    <w:rsid w:val="000B5C6C"/>
    <w:rsid w:val="000B5CE6"/>
    <w:rsid w:val="000B5E1E"/>
    <w:rsid w:val="000B5E54"/>
    <w:rsid w:val="000B70F8"/>
    <w:rsid w:val="000B721E"/>
    <w:rsid w:val="000B7370"/>
    <w:rsid w:val="000B7BC8"/>
    <w:rsid w:val="000C0E80"/>
    <w:rsid w:val="000C0EC1"/>
    <w:rsid w:val="000C114D"/>
    <w:rsid w:val="000C17E0"/>
    <w:rsid w:val="000C194E"/>
    <w:rsid w:val="000C1CBF"/>
    <w:rsid w:val="000C1D38"/>
    <w:rsid w:val="000C20E2"/>
    <w:rsid w:val="000C26B4"/>
    <w:rsid w:val="000C2774"/>
    <w:rsid w:val="000C28C2"/>
    <w:rsid w:val="000C2DAD"/>
    <w:rsid w:val="000C2FBF"/>
    <w:rsid w:val="000C339A"/>
    <w:rsid w:val="000C34B9"/>
    <w:rsid w:val="000C3955"/>
    <w:rsid w:val="000C3BC9"/>
    <w:rsid w:val="000C3C2E"/>
    <w:rsid w:val="000C3F80"/>
    <w:rsid w:val="000C4124"/>
    <w:rsid w:val="000C430C"/>
    <w:rsid w:val="000C45EF"/>
    <w:rsid w:val="000C49B8"/>
    <w:rsid w:val="000C4B24"/>
    <w:rsid w:val="000C50C8"/>
    <w:rsid w:val="000C53BE"/>
    <w:rsid w:val="000C53F3"/>
    <w:rsid w:val="000C55E9"/>
    <w:rsid w:val="000C5792"/>
    <w:rsid w:val="000C5FFA"/>
    <w:rsid w:val="000C68FA"/>
    <w:rsid w:val="000C6BC7"/>
    <w:rsid w:val="000C738E"/>
    <w:rsid w:val="000C7695"/>
    <w:rsid w:val="000C7992"/>
    <w:rsid w:val="000C7DAB"/>
    <w:rsid w:val="000D05A6"/>
    <w:rsid w:val="000D0B2B"/>
    <w:rsid w:val="000D0C14"/>
    <w:rsid w:val="000D0CA7"/>
    <w:rsid w:val="000D1148"/>
    <w:rsid w:val="000D1607"/>
    <w:rsid w:val="000D20E6"/>
    <w:rsid w:val="000D220D"/>
    <w:rsid w:val="000D2B8B"/>
    <w:rsid w:val="000D2E8A"/>
    <w:rsid w:val="000D31DB"/>
    <w:rsid w:val="000D33EC"/>
    <w:rsid w:val="000D3438"/>
    <w:rsid w:val="000D38AD"/>
    <w:rsid w:val="000D38E5"/>
    <w:rsid w:val="000D3C55"/>
    <w:rsid w:val="000D3DAB"/>
    <w:rsid w:val="000D40A8"/>
    <w:rsid w:val="000D487C"/>
    <w:rsid w:val="000D48B6"/>
    <w:rsid w:val="000D4DB8"/>
    <w:rsid w:val="000D51FA"/>
    <w:rsid w:val="000D5666"/>
    <w:rsid w:val="000D58A3"/>
    <w:rsid w:val="000D5EB0"/>
    <w:rsid w:val="000D5FA9"/>
    <w:rsid w:val="000D67D9"/>
    <w:rsid w:val="000D6B80"/>
    <w:rsid w:val="000D6F46"/>
    <w:rsid w:val="000D704B"/>
    <w:rsid w:val="000D7514"/>
    <w:rsid w:val="000D7ECC"/>
    <w:rsid w:val="000E0342"/>
    <w:rsid w:val="000E04D8"/>
    <w:rsid w:val="000E0AE0"/>
    <w:rsid w:val="000E16C0"/>
    <w:rsid w:val="000E1777"/>
    <w:rsid w:val="000E1DAC"/>
    <w:rsid w:val="000E26F8"/>
    <w:rsid w:val="000E2B93"/>
    <w:rsid w:val="000E2BE7"/>
    <w:rsid w:val="000E2E91"/>
    <w:rsid w:val="000E3202"/>
    <w:rsid w:val="000E3357"/>
    <w:rsid w:val="000E371E"/>
    <w:rsid w:val="000E3C38"/>
    <w:rsid w:val="000E3E7C"/>
    <w:rsid w:val="000E4316"/>
    <w:rsid w:val="000E4796"/>
    <w:rsid w:val="000E4CD4"/>
    <w:rsid w:val="000E4F57"/>
    <w:rsid w:val="000E5274"/>
    <w:rsid w:val="000E527D"/>
    <w:rsid w:val="000E5836"/>
    <w:rsid w:val="000E5D58"/>
    <w:rsid w:val="000E65E2"/>
    <w:rsid w:val="000E6B59"/>
    <w:rsid w:val="000E7105"/>
    <w:rsid w:val="000E710B"/>
    <w:rsid w:val="000E77FB"/>
    <w:rsid w:val="000E7A6D"/>
    <w:rsid w:val="000E7BAB"/>
    <w:rsid w:val="000F03DA"/>
    <w:rsid w:val="000F0667"/>
    <w:rsid w:val="000F0D76"/>
    <w:rsid w:val="000F110E"/>
    <w:rsid w:val="000F1380"/>
    <w:rsid w:val="000F1452"/>
    <w:rsid w:val="000F1F1F"/>
    <w:rsid w:val="000F273F"/>
    <w:rsid w:val="000F295D"/>
    <w:rsid w:val="000F304A"/>
    <w:rsid w:val="000F3B50"/>
    <w:rsid w:val="000F3B59"/>
    <w:rsid w:val="000F3D24"/>
    <w:rsid w:val="000F3DF1"/>
    <w:rsid w:val="000F4117"/>
    <w:rsid w:val="000F4279"/>
    <w:rsid w:val="000F4BC9"/>
    <w:rsid w:val="000F4D2A"/>
    <w:rsid w:val="000F4EC8"/>
    <w:rsid w:val="000F4FCD"/>
    <w:rsid w:val="000F51FF"/>
    <w:rsid w:val="000F5240"/>
    <w:rsid w:val="000F528A"/>
    <w:rsid w:val="000F56E8"/>
    <w:rsid w:val="000F5EB0"/>
    <w:rsid w:val="000F60C1"/>
    <w:rsid w:val="000F6567"/>
    <w:rsid w:val="000F6647"/>
    <w:rsid w:val="000F6A2B"/>
    <w:rsid w:val="000F6B7A"/>
    <w:rsid w:val="000F6C81"/>
    <w:rsid w:val="000F7441"/>
    <w:rsid w:val="000F7F50"/>
    <w:rsid w:val="000F7F86"/>
    <w:rsid w:val="001002AD"/>
    <w:rsid w:val="0010048D"/>
    <w:rsid w:val="001004F9"/>
    <w:rsid w:val="001014AE"/>
    <w:rsid w:val="00101BFE"/>
    <w:rsid w:val="00102524"/>
    <w:rsid w:val="00102614"/>
    <w:rsid w:val="001029A8"/>
    <w:rsid w:val="00102B0E"/>
    <w:rsid w:val="00102B24"/>
    <w:rsid w:val="00102B90"/>
    <w:rsid w:val="00102EF0"/>
    <w:rsid w:val="001032E8"/>
    <w:rsid w:val="0010347E"/>
    <w:rsid w:val="00103950"/>
    <w:rsid w:val="00104383"/>
    <w:rsid w:val="0010464E"/>
    <w:rsid w:val="00104ED2"/>
    <w:rsid w:val="00104EE5"/>
    <w:rsid w:val="0010587E"/>
    <w:rsid w:val="00105C7B"/>
    <w:rsid w:val="00106017"/>
    <w:rsid w:val="001061B8"/>
    <w:rsid w:val="00106392"/>
    <w:rsid w:val="001066B3"/>
    <w:rsid w:val="00106809"/>
    <w:rsid w:val="001069FE"/>
    <w:rsid w:val="00106B2B"/>
    <w:rsid w:val="00106E55"/>
    <w:rsid w:val="00106F0C"/>
    <w:rsid w:val="001076CC"/>
    <w:rsid w:val="001077AA"/>
    <w:rsid w:val="0010788D"/>
    <w:rsid w:val="00107E82"/>
    <w:rsid w:val="001103D4"/>
    <w:rsid w:val="00110412"/>
    <w:rsid w:val="001106A8"/>
    <w:rsid w:val="001106D6"/>
    <w:rsid w:val="001108A4"/>
    <w:rsid w:val="001109F4"/>
    <w:rsid w:val="00110B54"/>
    <w:rsid w:val="00110CDA"/>
    <w:rsid w:val="00110D8B"/>
    <w:rsid w:val="0011120A"/>
    <w:rsid w:val="0011126F"/>
    <w:rsid w:val="00111CE1"/>
    <w:rsid w:val="00111F24"/>
    <w:rsid w:val="0011201A"/>
    <w:rsid w:val="00112076"/>
    <w:rsid w:val="0011219D"/>
    <w:rsid w:val="001121E4"/>
    <w:rsid w:val="0011301D"/>
    <w:rsid w:val="001135FE"/>
    <w:rsid w:val="001137E3"/>
    <w:rsid w:val="00113D6F"/>
    <w:rsid w:val="00113E64"/>
    <w:rsid w:val="00113FE1"/>
    <w:rsid w:val="001141D2"/>
    <w:rsid w:val="001145E6"/>
    <w:rsid w:val="00114709"/>
    <w:rsid w:val="00114961"/>
    <w:rsid w:val="001149DB"/>
    <w:rsid w:val="00114AF5"/>
    <w:rsid w:val="00114C6A"/>
    <w:rsid w:val="001152E9"/>
    <w:rsid w:val="0011556F"/>
    <w:rsid w:val="00115999"/>
    <w:rsid w:val="001159D2"/>
    <w:rsid w:val="00115AA6"/>
    <w:rsid w:val="00115AC5"/>
    <w:rsid w:val="00115B6E"/>
    <w:rsid w:val="00116032"/>
    <w:rsid w:val="00116660"/>
    <w:rsid w:val="00116A86"/>
    <w:rsid w:val="00117518"/>
    <w:rsid w:val="0012017E"/>
    <w:rsid w:val="001206B8"/>
    <w:rsid w:val="00120A33"/>
    <w:rsid w:val="00120A5C"/>
    <w:rsid w:val="0012127B"/>
    <w:rsid w:val="00121916"/>
    <w:rsid w:val="00121B7F"/>
    <w:rsid w:val="00123160"/>
    <w:rsid w:val="001232E2"/>
    <w:rsid w:val="00123C33"/>
    <w:rsid w:val="001241F4"/>
    <w:rsid w:val="001247AC"/>
    <w:rsid w:val="00124948"/>
    <w:rsid w:val="00124C11"/>
    <w:rsid w:val="00124C27"/>
    <w:rsid w:val="00124F85"/>
    <w:rsid w:val="00125430"/>
    <w:rsid w:val="00125748"/>
    <w:rsid w:val="00125AE4"/>
    <w:rsid w:val="00125C1E"/>
    <w:rsid w:val="00125D9F"/>
    <w:rsid w:val="001261F8"/>
    <w:rsid w:val="0012661E"/>
    <w:rsid w:val="0012688A"/>
    <w:rsid w:val="00126C03"/>
    <w:rsid w:val="00126C5E"/>
    <w:rsid w:val="00126D7F"/>
    <w:rsid w:val="00127097"/>
    <w:rsid w:val="0012716D"/>
    <w:rsid w:val="00127541"/>
    <w:rsid w:val="0012765F"/>
    <w:rsid w:val="001277EA"/>
    <w:rsid w:val="00127A66"/>
    <w:rsid w:val="00127B6A"/>
    <w:rsid w:val="00127EEB"/>
    <w:rsid w:val="0013002E"/>
    <w:rsid w:val="00130072"/>
    <w:rsid w:val="001305E8"/>
    <w:rsid w:val="001305ED"/>
    <w:rsid w:val="00130C5F"/>
    <w:rsid w:val="00131356"/>
    <w:rsid w:val="00131A27"/>
    <w:rsid w:val="00131EC8"/>
    <w:rsid w:val="0013231A"/>
    <w:rsid w:val="0013239A"/>
    <w:rsid w:val="0013291A"/>
    <w:rsid w:val="00133B03"/>
    <w:rsid w:val="001342E3"/>
    <w:rsid w:val="0013481A"/>
    <w:rsid w:val="0013493E"/>
    <w:rsid w:val="00134AE9"/>
    <w:rsid w:val="00135089"/>
    <w:rsid w:val="001351E8"/>
    <w:rsid w:val="001353F0"/>
    <w:rsid w:val="00135515"/>
    <w:rsid w:val="00135714"/>
    <w:rsid w:val="00135BCF"/>
    <w:rsid w:val="00135C7C"/>
    <w:rsid w:val="00135F8F"/>
    <w:rsid w:val="0013616F"/>
    <w:rsid w:val="001362ED"/>
    <w:rsid w:val="00136E62"/>
    <w:rsid w:val="00137166"/>
    <w:rsid w:val="00137278"/>
    <w:rsid w:val="001373BE"/>
    <w:rsid w:val="001374EC"/>
    <w:rsid w:val="00137763"/>
    <w:rsid w:val="00137D1C"/>
    <w:rsid w:val="0014020F"/>
    <w:rsid w:val="00140741"/>
    <w:rsid w:val="00140A15"/>
    <w:rsid w:val="00140C9C"/>
    <w:rsid w:val="001412ED"/>
    <w:rsid w:val="00141842"/>
    <w:rsid w:val="0014211E"/>
    <w:rsid w:val="001426F1"/>
    <w:rsid w:val="0014291A"/>
    <w:rsid w:val="00142C77"/>
    <w:rsid w:val="0014301D"/>
    <w:rsid w:val="001434B8"/>
    <w:rsid w:val="0014359B"/>
    <w:rsid w:val="00143E15"/>
    <w:rsid w:val="001441F3"/>
    <w:rsid w:val="001442A3"/>
    <w:rsid w:val="001443B9"/>
    <w:rsid w:val="00144927"/>
    <w:rsid w:val="00144B60"/>
    <w:rsid w:val="0014522C"/>
    <w:rsid w:val="001454C1"/>
    <w:rsid w:val="00145CB4"/>
    <w:rsid w:val="00146122"/>
    <w:rsid w:val="0014661E"/>
    <w:rsid w:val="00146B8D"/>
    <w:rsid w:val="00146BF5"/>
    <w:rsid w:val="00146C13"/>
    <w:rsid w:val="00146EF6"/>
    <w:rsid w:val="0014730E"/>
    <w:rsid w:val="00147931"/>
    <w:rsid w:val="00147CF9"/>
    <w:rsid w:val="00147DDC"/>
    <w:rsid w:val="0015062B"/>
    <w:rsid w:val="00150833"/>
    <w:rsid w:val="00150F14"/>
    <w:rsid w:val="0015139F"/>
    <w:rsid w:val="00151504"/>
    <w:rsid w:val="00151526"/>
    <w:rsid w:val="00151553"/>
    <w:rsid w:val="0015165D"/>
    <w:rsid w:val="00151A89"/>
    <w:rsid w:val="00151ACE"/>
    <w:rsid w:val="00151F94"/>
    <w:rsid w:val="0015206E"/>
    <w:rsid w:val="00152A6F"/>
    <w:rsid w:val="00152BD2"/>
    <w:rsid w:val="00152EB8"/>
    <w:rsid w:val="001532BF"/>
    <w:rsid w:val="0015335E"/>
    <w:rsid w:val="00153415"/>
    <w:rsid w:val="0015369C"/>
    <w:rsid w:val="00153F68"/>
    <w:rsid w:val="0015443B"/>
    <w:rsid w:val="00154524"/>
    <w:rsid w:val="001546A2"/>
    <w:rsid w:val="00154C2C"/>
    <w:rsid w:val="00155553"/>
    <w:rsid w:val="00155911"/>
    <w:rsid w:val="001559E4"/>
    <w:rsid w:val="00155B73"/>
    <w:rsid w:val="00155E07"/>
    <w:rsid w:val="001561F6"/>
    <w:rsid w:val="00156604"/>
    <w:rsid w:val="001574CE"/>
    <w:rsid w:val="00157695"/>
    <w:rsid w:val="00157AC3"/>
    <w:rsid w:val="00157AEF"/>
    <w:rsid w:val="00157D63"/>
    <w:rsid w:val="00157E2E"/>
    <w:rsid w:val="00160413"/>
    <w:rsid w:val="001604E4"/>
    <w:rsid w:val="00161A9C"/>
    <w:rsid w:val="00161BB8"/>
    <w:rsid w:val="00161C30"/>
    <w:rsid w:val="00161C64"/>
    <w:rsid w:val="0016214C"/>
    <w:rsid w:val="001622B2"/>
    <w:rsid w:val="0016232F"/>
    <w:rsid w:val="001626A9"/>
    <w:rsid w:val="001630FC"/>
    <w:rsid w:val="001638C8"/>
    <w:rsid w:val="00163937"/>
    <w:rsid w:val="00163E8A"/>
    <w:rsid w:val="00163EC3"/>
    <w:rsid w:val="00164057"/>
    <w:rsid w:val="00164098"/>
    <w:rsid w:val="001641A8"/>
    <w:rsid w:val="0016432F"/>
    <w:rsid w:val="001645F3"/>
    <w:rsid w:val="001649EC"/>
    <w:rsid w:val="00164A08"/>
    <w:rsid w:val="00164A15"/>
    <w:rsid w:val="00164E2F"/>
    <w:rsid w:val="00165A66"/>
    <w:rsid w:val="00165E35"/>
    <w:rsid w:val="00166471"/>
    <w:rsid w:val="00166907"/>
    <w:rsid w:val="00166A21"/>
    <w:rsid w:val="00166D6F"/>
    <w:rsid w:val="00166F5D"/>
    <w:rsid w:val="0016774B"/>
    <w:rsid w:val="001678A6"/>
    <w:rsid w:val="00167FC4"/>
    <w:rsid w:val="00170169"/>
    <w:rsid w:val="001702C2"/>
    <w:rsid w:val="0017130F"/>
    <w:rsid w:val="0017147E"/>
    <w:rsid w:val="00171758"/>
    <w:rsid w:val="00171A02"/>
    <w:rsid w:val="00171A16"/>
    <w:rsid w:val="00171ADB"/>
    <w:rsid w:val="00171B05"/>
    <w:rsid w:val="00171F8F"/>
    <w:rsid w:val="00171FBC"/>
    <w:rsid w:val="00171FE6"/>
    <w:rsid w:val="00172181"/>
    <w:rsid w:val="0017260D"/>
    <w:rsid w:val="0017280D"/>
    <w:rsid w:val="00172F44"/>
    <w:rsid w:val="00172F8C"/>
    <w:rsid w:val="00173087"/>
    <w:rsid w:val="0017310A"/>
    <w:rsid w:val="0017344E"/>
    <w:rsid w:val="001735D8"/>
    <w:rsid w:val="00173957"/>
    <w:rsid w:val="00173C55"/>
    <w:rsid w:val="001741ED"/>
    <w:rsid w:val="00174579"/>
    <w:rsid w:val="001747D1"/>
    <w:rsid w:val="00174A0B"/>
    <w:rsid w:val="001751B3"/>
    <w:rsid w:val="00175343"/>
    <w:rsid w:val="0017582D"/>
    <w:rsid w:val="0017595E"/>
    <w:rsid w:val="0017600E"/>
    <w:rsid w:val="00176576"/>
    <w:rsid w:val="00176B82"/>
    <w:rsid w:val="00176CA0"/>
    <w:rsid w:val="0017706D"/>
    <w:rsid w:val="001770B0"/>
    <w:rsid w:val="001771A3"/>
    <w:rsid w:val="0017747E"/>
    <w:rsid w:val="001777AF"/>
    <w:rsid w:val="001778C2"/>
    <w:rsid w:val="00177C4F"/>
    <w:rsid w:val="00177DA3"/>
    <w:rsid w:val="00177F91"/>
    <w:rsid w:val="00180806"/>
    <w:rsid w:val="00180AAF"/>
    <w:rsid w:val="00180BFF"/>
    <w:rsid w:val="00180E8A"/>
    <w:rsid w:val="0018102A"/>
    <w:rsid w:val="00181600"/>
    <w:rsid w:val="001816D7"/>
    <w:rsid w:val="00181A11"/>
    <w:rsid w:val="00182656"/>
    <w:rsid w:val="00182813"/>
    <w:rsid w:val="0018288C"/>
    <w:rsid w:val="00182EB8"/>
    <w:rsid w:val="00182F62"/>
    <w:rsid w:val="001834FC"/>
    <w:rsid w:val="00183856"/>
    <w:rsid w:val="00183FDF"/>
    <w:rsid w:val="00184F1D"/>
    <w:rsid w:val="00184F30"/>
    <w:rsid w:val="001850CA"/>
    <w:rsid w:val="001851BC"/>
    <w:rsid w:val="001851C3"/>
    <w:rsid w:val="001859B6"/>
    <w:rsid w:val="00185E10"/>
    <w:rsid w:val="00185EEF"/>
    <w:rsid w:val="00185FE0"/>
    <w:rsid w:val="00186360"/>
    <w:rsid w:val="001866F3"/>
    <w:rsid w:val="001867D7"/>
    <w:rsid w:val="00186881"/>
    <w:rsid w:val="00186A8F"/>
    <w:rsid w:val="00186BE1"/>
    <w:rsid w:val="00186C11"/>
    <w:rsid w:val="00186F41"/>
    <w:rsid w:val="00187BDB"/>
    <w:rsid w:val="00187EDB"/>
    <w:rsid w:val="001900A8"/>
    <w:rsid w:val="0019067A"/>
    <w:rsid w:val="0019080E"/>
    <w:rsid w:val="00190810"/>
    <w:rsid w:val="0019095F"/>
    <w:rsid w:val="00190BF2"/>
    <w:rsid w:val="00190E8F"/>
    <w:rsid w:val="00190F4D"/>
    <w:rsid w:val="00191400"/>
    <w:rsid w:val="00191654"/>
    <w:rsid w:val="00191D22"/>
    <w:rsid w:val="00191DA5"/>
    <w:rsid w:val="00191EC0"/>
    <w:rsid w:val="00191F30"/>
    <w:rsid w:val="0019204D"/>
    <w:rsid w:val="001929FF"/>
    <w:rsid w:val="00192ADA"/>
    <w:rsid w:val="00193298"/>
    <w:rsid w:val="001932AD"/>
    <w:rsid w:val="0019369F"/>
    <w:rsid w:val="001937CF"/>
    <w:rsid w:val="00193F28"/>
    <w:rsid w:val="001946E5"/>
    <w:rsid w:val="00194818"/>
    <w:rsid w:val="00194D41"/>
    <w:rsid w:val="00194EB4"/>
    <w:rsid w:val="00194F1B"/>
    <w:rsid w:val="00195061"/>
    <w:rsid w:val="0019521E"/>
    <w:rsid w:val="0019539D"/>
    <w:rsid w:val="001954DB"/>
    <w:rsid w:val="001957E1"/>
    <w:rsid w:val="00195944"/>
    <w:rsid w:val="00195993"/>
    <w:rsid w:val="00195D73"/>
    <w:rsid w:val="00195EF0"/>
    <w:rsid w:val="00195F4A"/>
    <w:rsid w:val="00196BB0"/>
    <w:rsid w:val="001972B8"/>
    <w:rsid w:val="00197399"/>
    <w:rsid w:val="001978F6"/>
    <w:rsid w:val="0019798A"/>
    <w:rsid w:val="00197A21"/>
    <w:rsid w:val="001A002B"/>
    <w:rsid w:val="001A00C8"/>
    <w:rsid w:val="001A034E"/>
    <w:rsid w:val="001A0739"/>
    <w:rsid w:val="001A07D6"/>
    <w:rsid w:val="001A16EF"/>
    <w:rsid w:val="001A19D2"/>
    <w:rsid w:val="001A1C81"/>
    <w:rsid w:val="001A2D5F"/>
    <w:rsid w:val="001A3409"/>
    <w:rsid w:val="001A44EB"/>
    <w:rsid w:val="001A450F"/>
    <w:rsid w:val="001A4B91"/>
    <w:rsid w:val="001A5299"/>
    <w:rsid w:val="001A6032"/>
    <w:rsid w:val="001A607D"/>
    <w:rsid w:val="001A60D8"/>
    <w:rsid w:val="001A6BE4"/>
    <w:rsid w:val="001A6E32"/>
    <w:rsid w:val="001A6F4A"/>
    <w:rsid w:val="001A7117"/>
    <w:rsid w:val="001A7138"/>
    <w:rsid w:val="001A788D"/>
    <w:rsid w:val="001A7C58"/>
    <w:rsid w:val="001A7DF2"/>
    <w:rsid w:val="001B02F8"/>
    <w:rsid w:val="001B061E"/>
    <w:rsid w:val="001B1086"/>
    <w:rsid w:val="001B12F4"/>
    <w:rsid w:val="001B14C3"/>
    <w:rsid w:val="001B1762"/>
    <w:rsid w:val="001B19E5"/>
    <w:rsid w:val="001B1A69"/>
    <w:rsid w:val="001B20AB"/>
    <w:rsid w:val="001B22C3"/>
    <w:rsid w:val="001B22CB"/>
    <w:rsid w:val="001B2602"/>
    <w:rsid w:val="001B299C"/>
    <w:rsid w:val="001B326F"/>
    <w:rsid w:val="001B3A13"/>
    <w:rsid w:val="001B3A9C"/>
    <w:rsid w:val="001B3B05"/>
    <w:rsid w:val="001B3C84"/>
    <w:rsid w:val="001B3FDA"/>
    <w:rsid w:val="001B45AE"/>
    <w:rsid w:val="001B490D"/>
    <w:rsid w:val="001B4CBF"/>
    <w:rsid w:val="001B4CD8"/>
    <w:rsid w:val="001B5A58"/>
    <w:rsid w:val="001B63E3"/>
    <w:rsid w:val="001B697A"/>
    <w:rsid w:val="001B6A8A"/>
    <w:rsid w:val="001B79BA"/>
    <w:rsid w:val="001B7DE1"/>
    <w:rsid w:val="001C01B2"/>
    <w:rsid w:val="001C04CF"/>
    <w:rsid w:val="001C0616"/>
    <w:rsid w:val="001C0672"/>
    <w:rsid w:val="001C0D8F"/>
    <w:rsid w:val="001C11AA"/>
    <w:rsid w:val="001C1734"/>
    <w:rsid w:val="001C18A8"/>
    <w:rsid w:val="001C1DF0"/>
    <w:rsid w:val="001C2560"/>
    <w:rsid w:val="001C2AB0"/>
    <w:rsid w:val="001C2BF3"/>
    <w:rsid w:val="001C2ECF"/>
    <w:rsid w:val="001C33E6"/>
    <w:rsid w:val="001C37CB"/>
    <w:rsid w:val="001C3F1C"/>
    <w:rsid w:val="001C4054"/>
    <w:rsid w:val="001C43FF"/>
    <w:rsid w:val="001C44C7"/>
    <w:rsid w:val="001C4B28"/>
    <w:rsid w:val="001C55EE"/>
    <w:rsid w:val="001C6236"/>
    <w:rsid w:val="001C63F8"/>
    <w:rsid w:val="001C6890"/>
    <w:rsid w:val="001C69FB"/>
    <w:rsid w:val="001C72A6"/>
    <w:rsid w:val="001C74D7"/>
    <w:rsid w:val="001C780F"/>
    <w:rsid w:val="001C785C"/>
    <w:rsid w:val="001D0471"/>
    <w:rsid w:val="001D0E63"/>
    <w:rsid w:val="001D12BC"/>
    <w:rsid w:val="001D1357"/>
    <w:rsid w:val="001D149A"/>
    <w:rsid w:val="001D1FAD"/>
    <w:rsid w:val="001D20AE"/>
    <w:rsid w:val="001D20CE"/>
    <w:rsid w:val="001D2380"/>
    <w:rsid w:val="001D3532"/>
    <w:rsid w:val="001D3CFE"/>
    <w:rsid w:val="001D3D10"/>
    <w:rsid w:val="001D3F9A"/>
    <w:rsid w:val="001D4330"/>
    <w:rsid w:val="001D4DC6"/>
    <w:rsid w:val="001D4E8D"/>
    <w:rsid w:val="001D4F05"/>
    <w:rsid w:val="001D60E6"/>
    <w:rsid w:val="001D69CE"/>
    <w:rsid w:val="001D7502"/>
    <w:rsid w:val="001D750A"/>
    <w:rsid w:val="001D7A6E"/>
    <w:rsid w:val="001D7B5C"/>
    <w:rsid w:val="001D7E9B"/>
    <w:rsid w:val="001E01BF"/>
    <w:rsid w:val="001E0571"/>
    <w:rsid w:val="001E0BA4"/>
    <w:rsid w:val="001E0BC2"/>
    <w:rsid w:val="001E12DD"/>
    <w:rsid w:val="001E1735"/>
    <w:rsid w:val="001E1DE7"/>
    <w:rsid w:val="001E2031"/>
    <w:rsid w:val="001E2519"/>
    <w:rsid w:val="001E25AC"/>
    <w:rsid w:val="001E2A3F"/>
    <w:rsid w:val="001E3460"/>
    <w:rsid w:val="001E36DC"/>
    <w:rsid w:val="001E372B"/>
    <w:rsid w:val="001E3C72"/>
    <w:rsid w:val="001E3D17"/>
    <w:rsid w:val="001E3D98"/>
    <w:rsid w:val="001E4087"/>
    <w:rsid w:val="001E4648"/>
    <w:rsid w:val="001E4E80"/>
    <w:rsid w:val="001E5051"/>
    <w:rsid w:val="001E524B"/>
    <w:rsid w:val="001E52C9"/>
    <w:rsid w:val="001E549A"/>
    <w:rsid w:val="001E5644"/>
    <w:rsid w:val="001E5836"/>
    <w:rsid w:val="001E5CDA"/>
    <w:rsid w:val="001E6148"/>
    <w:rsid w:val="001E628D"/>
    <w:rsid w:val="001E65B6"/>
    <w:rsid w:val="001E6927"/>
    <w:rsid w:val="001E698A"/>
    <w:rsid w:val="001E7BAF"/>
    <w:rsid w:val="001E7C9B"/>
    <w:rsid w:val="001E7EB8"/>
    <w:rsid w:val="001E7F1B"/>
    <w:rsid w:val="001F04A8"/>
    <w:rsid w:val="001F07AC"/>
    <w:rsid w:val="001F0F20"/>
    <w:rsid w:val="001F1519"/>
    <w:rsid w:val="001F183B"/>
    <w:rsid w:val="001F1E05"/>
    <w:rsid w:val="001F212F"/>
    <w:rsid w:val="001F275B"/>
    <w:rsid w:val="001F2838"/>
    <w:rsid w:val="001F2EEE"/>
    <w:rsid w:val="001F2EF3"/>
    <w:rsid w:val="001F3AB6"/>
    <w:rsid w:val="001F3AEC"/>
    <w:rsid w:val="001F3F23"/>
    <w:rsid w:val="001F3F3A"/>
    <w:rsid w:val="001F408F"/>
    <w:rsid w:val="001F4A46"/>
    <w:rsid w:val="001F4F1F"/>
    <w:rsid w:val="001F5708"/>
    <w:rsid w:val="001F5ED5"/>
    <w:rsid w:val="001F601F"/>
    <w:rsid w:val="001F622C"/>
    <w:rsid w:val="001F6381"/>
    <w:rsid w:val="001F6428"/>
    <w:rsid w:val="001F64A2"/>
    <w:rsid w:val="001F678F"/>
    <w:rsid w:val="001F67EF"/>
    <w:rsid w:val="001F6D17"/>
    <w:rsid w:val="001F6DA8"/>
    <w:rsid w:val="001F720B"/>
    <w:rsid w:val="001F72A2"/>
    <w:rsid w:val="001F7EF2"/>
    <w:rsid w:val="00200C46"/>
    <w:rsid w:val="00201025"/>
    <w:rsid w:val="002011B0"/>
    <w:rsid w:val="0020128D"/>
    <w:rsid w:val="0020135D"/>
    <w:rsid w:val="00201518"/>
    <w:rsid w:val="00201775"/>
    <w:rsid w:val="00201CE5"/>
    <w:rsid w:val="00201F14"/>
    <w:rsid w:val="0020214D"/>
    <w:rsid w:val="002024E8"/>
    <w:rsid w:val="00202589"/>
    <w:rsid w:val="00202A4F"/>
    <w:rsid w:val="0020315D"/>
    <w:rsid w:val="0020317F"/>
    <w:rsid w:val="00203C93"/>
    <w:rsid w:val="00203EE8"/>
    <w:rsid w:val="0020409D"/>
    <w:rsid w:val="00204111"/>
    <w:rsid w:val="00204373"/>
    <w:rsid w:val="002047AD"/>
    <w:rsid w:val="00204AA3"/>
    <w:rsid w:val="00205056"/>
    <w:rsid w:val="002054CD"/>
    <w:rsid w:val="00205B6C"/>
    <w:rsid w:val="002060EB"/>
    <w:rsid w:val="002061AA"/>
    <w:rsid w:val="002061DE"/>
    <w:rsid w:val="00206236"/>
    <w:rsid w:val="002063EB"/>
    <w:rsid w:val="002063FB"/>
    <w:rsid w:val="00206BFF"/>
    <w:rsid w:val="00207050"/>
    <w:rsid w:val="00207660"/>
    <w:rsid w:val="002079BA"/>
    <w:rsid w:val="00207A82"/>
    <w:rsid w:val="00210097"/>
    <w:rsid w:val="0021026C"/>
    <w:rsid w:val="00210AD0"/>
    <w:rsid w:val="002111B0"/>
    <w:rsid w:val="002111D2"/>
    <w:rsid w:val="002119AD"/>
    <w:rsid w:val="00211EB9"/>
    <w:rsid w:val="00212555"/>
    <w:rsid w:val="00212590"/>
    <w:rsid w:val="00212691"/>
    <w:rsid w:val="00212A5D"/>
    <w:rsid w:val="00213165"/>
    <w:rsid w:val="00213B34"/>
    <w:rsid w:val="00213F1E"/>
    <w:rsid w:val="002152B5"/>
    <w:rsid w:val="002152B9"/>
    <w:rsid w:val="00215486"/>
    <w:rsid w:val="002154E4"/>
    <w:rsid w:val="00215873"/>
    <w:rsid w:val="00215C19"/>
    <w:rsid w:val="00216CE0"/>
    <w:rsid w:val="00217AC4"/>
    <w:rsid w:val="002200E8"/>
    <w:rsid w:val="00220754"/>
    <w:rsid w:val="00220902"/>
    <w:rsid w:val="002209B7"/>
    <w:rsid w:val="00220F34"/>
    <w:rsid w:val="002213FD"/>
    <w:rsid w:val="0022155C"/>
    <w:rsid w:val="00221AB0"/>
    <w:rsid w:val="00221AE0"/>
    <w:rsid w:val="00221D54"/>
    <w:rsid w:val="00221F45"/>
    <w:rsid w:val="0022240C"/>
    <w:rsid w:val="002225A1"/>
    <w:rsid w:val="00222AC6"/>
    <w:rsid w:val="00222DA3"/>
    <w:rsid w:val="0022301A"/>
    <w:rsid w:val="00223AD4"/>
    <w:rsid w:val="0022428B"/>
    <w:rsid w:val="002249F1"/>
    <w:rsid w:val="00224E66"/>
    <w:rsid w:val="002251BE"/>
    <w:rsid w:val="002252B0"/>
    <w:rsid w:val="002259F4"/>
    <w:rsid w:val="00226124"/>
    <w:rsid w:val="00226233"/>
    <w:rsid w:val="0022673C"/>
    <w:rsid w:val="0022675A"/>
    <w:rsid w:val="00227335"/>
    <w:rsid w:val="002278D4"/>
    <w:rsid w:val="00227AE0"/>
    <w:rsid w:val="00227B7F"/>
    <w:rsid w:val="002305DA"/>
    <w:rsid w:val="00230B59"/>
    <w:rsid w:val="00231421"/>
    <w:rsid w:val="00231C08"/>
    <w:rsid w:val="00231C97"/>
    <w:rsid w:val="00231CDF"/>
    <w:rsid w:val="00231DE7"/>
    <w:rsid w:val="0023201C"/>
    <w:rsid w:val="00232117"/>
    <w:rsid w:val="00232412"/>
    <w:rsid w:val="00232444"/>
    <w:rsid w:val="00232844"/>
    <w:rsid w:val="00232A41"/>
    <w:rsid w:val="00232EF9"/>
    <w:rsid w:val="002331B9"/>
    <w:rsid w:val="00233B3B"/>
    <w:rsid w:val="00233D8F"/>
    <w:rsid w:val="0023435B"/>
    <w:rsid w:val="0023466C"/>
    <w:rsid w:val="002348DE"/>
    <w:rsid w:val="00234987"/>
    <w:rsid w:val="00234A5C"/>
    <w:rsid w:val="00234B07"/>
    <w:rsid w:val="00234B55"/>
    <w:rsid w:val="00234BA7"/>
    <w:rsid w:val="0023517A"/>
    <w:rsid w:val="002353B0"/>
    <w:rsid w:val="002355A8"/>
    <w:rsid w:val="002365A4"/>
    <w:rsid w:val="00236FAE"/>
    <w:rsid w:val="00237303"/>
    <w:rsid w:val="002374CE"/>
    <w:rsid w:val="0023754D"/>
    <w:rsid w:val="002376D6"/>
    <w:rsid w:val="00240044"/>
    <w:rsid w:val="0024055D"/>
    <w:rsid w:val="00240957"/>
    <w:rsid w:val="00240B1E"/>
    <w:rsid w:val="00240C2B"/>
    <w:rsid w:val="00241C32"/>
    <w:rsid w:val="00241F86"/>
    <w:rsid w:val="002424B7"/>
    <w:rsid w:val="002426D3"/>
    <w:rsid w:val="00242819"/>
    <w:rsid w:val="002428F7"/>
    <w:rsid w:val="00243317"/>
    <w:rsid w:val="00243774"/>
    <w:rsid w:val="00243B5D"/>
    <w:rsid w:val="00244BDB"/>
    <w:rsid w:val="00244CDE"/>
    <w:rsid w:val="00245345"/>
    <w:rsid w:val="0024553E"/>
    <w:rsid w:val="00246168"/>
    <w:rsid w:val="002467C4"/>
    <w:rsid w:val="002469B2"/>
    <w:rsid w:val="00246B70"/>
    <w:rsid w:val="00247448"/>
    <w:rsid w:val="0024761C"/>
    <w:rsid w:val="00247635"/>
    <w:rsid w:val="00247809"/>
    <w:rsid w:val="002505FC"/>
    <w:rsid w:val="00250B9A"/>
    <w:rsid w:val="00250EA4"/>
    <w:rsid w:val="00250EFE"/>
    <w:rsid w:val="002510C8"/>
    <w:rsid w:val="00251360"/>
    <w:rsid w:val="00251590"/>
    <w:rsid w:val="00251B98"/>
    <w:rsid w:val="00251BF8"/>
    <w:rsid w:val="00251CCC"/>
    <w:rsid w:val="00252009"/>
    <w:rsid w:val="00252809"/>
    <w:rsid w:val="0025280A"/>
    <w:rsid w:val="002530DB"/>
    <w:rsid w:val="00253113"/>
    <w:rsid w:val="002531EE"/>
    <w:rsid w:val="00253437"/>
    <w:rsid w:val="002538AF"/>
    <w:rsid w:val="00253EAD"/>
    <w:rsid w:val="00253F0A"/>
    <w:rsid w:val="00254A91"/>
    <w:rsid w:val="00254AF5"/>
    <w:rsid w:val="00254F36"/>
    <w:rsid w:val="0025505F"/>
    <w:rsid w:val="00255140"/>
    <w:rsid w:val="002551E0"/>
    <w:rsid w:val="00255585"/>
    <w:rsid w:val="00255AD8"/>
    <w:rsid w:val="00255B52"/>
    <w:rsid w:val="00255FF2"/>
    <w:rsid w:val="00256221"/>
    <w:rsid w:val="00256392"/>
    <w:rsid w:val="002567EF"/>
    <w:rsid w:val="0025680F"/>
    <w:rsid w:val="00256C6D"/>
    <w:rsid w:val="00256CB7"/>
    <w:rsid w:val="00256EA0"/>
    <w:rsid w:val="00256EE1"/>
    <w:rsid w:val="00257075"/>
    <w:rsid w:val="0025730B"/>
    <w:rsid w:val="002573A0"/>
    <w:rsid w:val="00257AEF"/>
    <w:rsid w:val="00261099"/>
    <w:rsid w:val="002612A4"/>
    <w:rsid w:val="0026143A"/>
    <w:rsid w:val="002618C1"/>
    <w:rsid w:val="00261BA0"/>
    <w:rsid w:val="00261D84"/>
    <w:rsid w:val="00261E1C"/>
    <w:rsid w:val="00261ECD"/>
    <w:rsid w:val="002624D0"/>
    <w:rsid w:val="002624F1"/>
    <w:rsid w:val="00262920"/>
    <w:rsid w:val="00262992"/>
    <w:rsid w:val="00262AFE"/>
    <w:rsid w:val="00262B11"/>
    <w:rsid w:val="00262B5C"/>
    <w:rsid w:val="00262BD8"/>
    <w:rsid w:val="00262CBD"/>
    <w:rsid w:val="00262D4F"/>
    <w:rsid w:val="00262D90"/>
    <w:rsid w:val="00263288"/>
    <w:rsid w:val="002646DA"/>
    <w:rsid w:val="00264B5B"/>
    <w:rsid w:val="00264DB4"/>
    <w:rsid w:val="0026538C"/>
    <w:rsid w:val="00265994"/>
    <w:rsid w:val="0026653A"/>
    <w:rsid w:val="00266AE6"/>
    <w:rsid w:val="00266D99"/>
    <w:rsid w:val="0026787F"/>
    <w:rsid w:val="00267CC2"/>
    <w:rsid w:val="00267F2B"/>
    <w:rsid w:val="00270477"/>
    <w:rsid w:val="00270EA4"/>
    <w:rsid w:val="00270F5B"/>
    <w:rsid w:val="002711D3"/>
    <w:rsid w:val="00271400"/>
    <w:rsid w:val="0027171A"/>
    <w:rsid w:val="00271EFC"/>
    <w:rsid w:val="002724E9"/>
    <w:rsid w:val="00272724"/>
    <w:rsid w:val="0027326D"/>
    <w:rsid w:val="00273302"/>
    <w:rsid w:val="0027354F"/>
    <w:rsid w:val="00273655"/>
    <w:rsid w:val="0027377E"/>
    <w:rsid w:val="00273D54"/>
    <w:rsid w:val="00273FC7"/>
    <w:rsid w:val="0027401E"/>
    <w:rsid w:val="0027410F"/>
    <w:rsid w:val="00274FA0"/>
    <w:rsid w:val="0027516E"/>
    <w:rsid w:val="00275263"/>
    <w:rsid w:val="00275850"/>
    <w:rsid w:val="00276D21"/>
    <w:rsid w:val="002774A5"/>
    <w:rsid w:val="00277CA4"/>
    <w:rsid w:val="00277EA3"/>
    <w:rsid w:val="00280080"/>
    <w:rsid w:val="002800E2"/>
    <w:rsid w:val="002800EA"/>
    <w:rsid w:val="002801C2"/>
    <w:rsid w:val="002802A0"/>
    <w:rsid w:val="00280468"/>
    <w:rsid w:val="00280484"/>
    <w:rsid w:val="00280B79"/>
    <w:rsid w:val="00280E82"/>
    <w:rsid w:val="00280FC4"/>
    <w:rsid w:val="0028137E"/>
    <w:rsid w:val="00281A1B"/>
    <w:rsid w:val="00281D96"/>
    <w:rsid w:val="00281E72"/>
    <w:rsid w:val="00281F00"/>
    <w:rsid w:val="002820CE"/>
    <w:rsid w:val="00282631"/>
    <w:rsid w:val="00282736"/>
    <w:rsid w:val="002828EB"/>
    <w:rsid w:val="00282A2D"/>
    <w:rsid w:val="00282A71"/>
    <w:rsid w:val="00282DE6"/>
    <w:rsid w:val="0028300C"/>
    <w:rsid w:val="002837C6"/>
    <w:rsid w:val="00283AD0"/>
    <w:rsid w:val="00283E75"/>
    <w:rsid w:val="00283F6D"/>
    <w:rsid w:val="00284EB9"/>
    <w:rsid w:val="002853FF"/>
    <w:rsid w:val="002856E4"/>
    <w:rsid w:val="00285D46"/>
    <w:rsid w:val="0028608B"/>
    <w:rsid w:val="002866FB"/>
    <w:rsid w:val="002868EE"/>
    <w:rsid w:val="00287BFE"/>
    <w:rsid w:val="00287D69"/>
    <w:rsid w:val="0029008D"/>
    <w:rsid w:val="0029022D"/>
    <w:rsid w:val="00290CE2"/>
    <w:rsid w:val="00290D44"/>
    <w:rsid w:val="00290EF8"/>
    <w:rsid w:val="00291493"/>
    <w:rsid w:val="00291A30"/>
    <w:rsid w:val="00291ED7"/>
    <w:rsid w:val="00291F8C"/>
    <w:rsid w:val="00292951"/>
    <w:rsid w:val="00292C93"/>
    <w:rsid w:val="00292D9E"/>
    <w:rsid w:val="00292E22"/>
    <w:rsid w:val="00292FE5"/>
    <w:rsid w:val="002930A4"/>
    <w:rsid w:val="00293124"/>
    <w:rsid w:val="00293350"/>
    <w:rsid w:val="0029342F"/>
    <w:rsid w:val="00293495"/>
    <w:rsid w:val="0029356F"/>
    <w:rsid w:val="00293690"/>
    <w:rsid w:val="00293EB7"/>
    <w:rsid w:val="00294184"/>
    <w:rsid w:val="002945EE"/>
    <w:rsid w:val="002946EC"/>
    <w:rsid w:val="00294778"/>
    <w:rsid w:val="0029495E"/>
    <w:rsid w:val="00294E01"/>
    <w:rsid w:val="00294FC2"/>
    <w:rsid w:val="00295CCE"/>
    <w:rsid w:val="00296331"/>
    <w:rsid w:val="002967E9"/>
    <w:rsid w:val="002974A8"/>
    <w:rsid w:val="00297E0D"/>
    <w:rsid w:val="002A03FF"/>
    <w:rsid w:val="002A063F"/>
    <w:rsid w:val="002A0E5D"/>
    <w:rsid w:val="002A0E9F"/>
    <w:rsid w:val="002A0F3F"/>
    <w:rsid w:val="002A115A"/>
    <w:rsid w:val="002A2C74"/>
    <w:rsid w:val="002A2D99"/>
    <w:rsid w:val="002A3105"/>
    <w:rsid w:val="002A31C1"/>
    <w:rsid w:val="002A3B32"/>
    <w:rsid w:val="002A3C53"/>
    <w:rsid w:val="002A3FC2"/>
    <w:rsid w:val="002A449B"/>
    <w:rsid w:val="002A4716"/>
    <w:rsid w:val="002A4860"/>
    <w:rsid w:val="002A49D6"/>
    <w:rsid w:val="002A5018"/>
    <w:rsid w:val="002A5031"/>
    <w:rsid w:val="002A53D1"/>
    <w:rsid w:val="002A5785"/>
    <w:rsid w:val="002A5953"/>
    <w:rsid w:val="002A5980"/>
    <w:rsid w:val="002A598E"/>
    <w:rsid w:val="002A5C73"/>
    <w:rsid w:val="002A5EFE"/>
    <w:rsid w:val="002A5F9F"/>
    <w:rsid w:val="002A68E8"/>
    <w:rsid w:val="002A6C05"/>
    <w:rsid w:val="002A6CDB"/>
    <w:rsid w:val="002A6E79"/>
    <w:rsid w:val="002A74FF"/>
    <w:rsid w:val="002A762C"/>
    <w:rsid w:val="002A7B3D"/>
    <w:rsid w:val="002A7B48"/>
    <w:rsid w:val="002B01DE"/>
    <w:rsid w:val="002B021B"/>
    <w:rsid w:val="002B021F"/>
    <w:rsid w:val="002B0422"/>
    <w:rsid w:val="002B06E9"/>
    <w:rsid w:val="002B09CB"/>
    <w:rsid w:val="002B0BBE"/>
    <w:rsid w:val="002B0E04"/>
    <w:rsid w:val="002B1122"/>
    <w:rsid w:val="002B1366"/>
    <w:rsid w:val="002B17B0"/>
    <w:rsid w:val="002B1FEF"/>
    <w:rsid w:val="002B2067"/>
    <w:rsid w:val="002B2A36"/>
    <w:rsid w:val="002B3674"/>
    <w:rsid w:val="002B3822"/>
    <w:rsid w:val="002B383D"/>
    <w:rsid w:val="002B396F"/>
    <w:rsid w:val="002B3A6E"/>
    <w:rsid w:val="002B3B9B"/>
    <w:rsid w:val="002B3CA1"/>
    <w:rsid w:val="002B3D29"/>
    <w:rsid w:val="002B3F37"/>
    <w:rsid w:val="002B4965"/>
    <w:rsid w:val="002B49EB"/>
    <w:rsid w:val="002B4B2C"/>
    <w:rsid w:val="002B4BE5"/>
    <w:rsid w:val="002B5086"/>
    <w:rsid w:val="002B591B"/>
    <w:rsid w:val="002B60FA"/>
    <w:rsid w:val="002B6168"/>
    <w:rsid w:val="002B6C5C"/>
    <w:rsid w:val="002B6CAF"/>
    <w:rsid w:val="002B6CBA"/>
    <w:rsid w:val="002B7857"/>
    <w:rsid w:val="002B7E09"/>
    <w:rsid w:val="002B7FB1"/>
    <w:rsid w:val="002C011A"/>
    <w:rsid w:val="002C018D"/>
    <w:rsid w:val="002C0414"/>
    <w:rsid w:val="002C0941"/>
    <w:rsid w:val="002C0B66"/>
    <w:rsid w:val="002C0E8E"/>
    <w:rsid w:val="002C0EB7"/>
    <w:rsid w:val="002C1165"/>
    <w:rsid w:val="002C13F8"/>
    <w:rsid w:val="002C15B9"/>
    <w:rsid w:val="002C1A89"/>
    <w:rsid w:val="002C1CF0"/>
    <w:rsid w:val="002C1FDF"/>
    <w:rsid w:val="002C2493"/>
    <w:rsid w:val="002C2FFC"/>
    <w:rsid w:val="002C3708"/>
    <w:rsid w:val="002C3B27"/>
    <w:rsid w:val="002C3C7C"/>
    <w:rsid w:val="002C3CEF"/>
    <w:rsid w:val="002C3EDE"/>
    <w:rsid w:val="002C5596"/>
    <w:rsid w:val="002C5750"/>
    <w:rsid w:val="002C57BC"/>
    <w:rsid w:val="002C609E"/>
    <w:rsid w:val="002C60B5"/>
    <w:rsid w:val="002C63AC"/>
    <w:rsid w:val="002C6485"/>
    <w:rsid w:val="002C6A64"/>
    <w:rsid w:val="002C6EB1"/>
    <w:rsid w:val="002C6F90"/>
    <w:rsid w:val="002C726D"/>
    <w:rsid w:val="002C77BE"/>
    <w:rsid w:val="002D164D"/>
    <w:rsid w:val="002D1D6D"/>
    <w:rsid w:val="002D1E62"/>
    <w:rsid w:val="002D2273"/>
    <w:rsid w:val="002D23D5"/>
    <w:rsid w:val="002D25EC"/>
    <w:rsid w:val="002D2A56"/>
    <w:rsid w:val="002D2D4F"/>
    <w:rsid w:val="002D3135"/>
    <w:rsid w:val="002D3830"/>
    <w:rsid w:val="002D3F48"/>
    <w:rsid w:val="002D4028"/>
    <w:rsid w:val="002D4488"/>
    <w:rsid w:val="002D4728"/>
    <w:rsid w:val="002D4DAC"/>
    <w:rsid w:val="002D4F94"/>
    <w:rsid w:val="002D5407"/>
    <w:rsid w:val="002D5433"/>
    <w:rsid w:val="002D5BC1"/>
    <w:rsid w:val="002D5D21"/>
    <w:rsid w:val="002D5E0D"/>
    <w:rsid w:val="002D5FEE"/>
    <w:rsid w:val="002D6043"/>
    <w:rsid w:val="002D67FD"/>
    <w:rsid w:val="002D6955"/>
    <w:rsid w:val="002D6BD8"/>
    <w:rsid w:val="002D6EB4"/>
    <w:rsid w:val="002D6EEC"/>
    <w:rsid w:val="002D735C"/>
    <w:rsid w:val="002D73C2"/>
    <w:rsid w:val="002D75C2"/>
    <w:rsid w:val="002D76C6"/>
    <w:rsid w:val="002D792A"/>
    <w:rsid w:val="002D7B68"/>
    <w:rsid w:val="002D7E38"/>
    <w:rsid w:val="002E0366"/>
    <w:rsid w:val="002E092B"/>
    <w:rsid w:val="002E0D63"/>
    <w:rsid w:val="002E1050"/>
    <w:rsid w:val="002E142C"/>
    <w:rsid w:val="002E17A4"/>
    <w:rsid w:val="002E1E75"/>
    <w:rsid w:val="002E212D"/>
    <w:rsid w:val="002E291C"/>
    <w:rsid w:val="002E36F5"/>
    <w:rsid w:val="002E37C2"/>
    <w:rsid w:val="002E40AC"/>
    <w:rsid w:val="002E463A"/>
    <w:rsid w:val="002E4B3D"/>
    <w:rsid w:val="002E4C1A"/>
    <w:rsid w:val="002E4DF0"/>
    <w:rsid w:val="002E5A15"/>
    <w:rsid w:val="002E5B04"/>
    <w:rsid w:val="002E607D"/>
    <w:rsid w:val="002E614A"/>
    <w:rsid w:val="002E6DCB"/>
    <w:rsid w:val="002E70B3"/>
    <w:rsid w:val="002E7568"/>
    <w:rsid w:val="002E7BE5"/>
    <w:rsid w:val="002F0599"/>
    <w:rsid w:val="002F10BF"/>
    <w:rsid w:val="002F11DE"/>
    <w:rsid w:val="002F1332"/>
    <w:rsid w:val="002F139F"/>
    <w:rsid w:val="002F1585"/>
    <w:rsid w:val="002F16F6"/>
    <w:rsid w:val="002F1BE7"/>
    <w:rsid w:val="002F24C7"/>
    <w:rsid w:val="002F2C43"/>
    <w:rsid w:val="002F2D2C"/>
    <w:rsid w:val="002F2D9D"/>
    <w:rsid w:val="002F32BC"/>
    <w:rsid w:val="002F3C0D"/>
    <w:rsid w:val="002F4257"/>
    <w:rsid w:val="002F4638"/>
    <w:rsid w:val="002F578C"/>
    <w:rsid w:val="002F5899"/>
    <w:rsid w:val="002F61FD"/>
    <w:rsid w:val="002F6585"/>
    <w:rsid w:val="002F6F44"/>
    <w:rsid w:val="002F7148"/>
    <w:rsid w:val="002F744C"/>
    <w:rsid w:val="002F78D0"/>
    <w:rsid w:val="002F7A41"/>
    <w:rsid w:val="002F7C09"/>
    <w:rsid w:val="0030015C"/>
    <w:rsid w:val="00300700"/>
    <w:rsid w:val="00300767"/>
    <w:rsid w:val="00300B99"/>
    <w:rsid w:val="00300BDF"/>
    <w:rsid w:val="00300FE9"/>
    <w:rsid w:val="00301095"/>
    <w:rsid w:val="00301A2F"/>
    <w:rsid w:val="00301BE9"/>
    <w:rsid w:val="003021B6"/>
    <w:rsid w:val="00302365"/>
    <w:rsid w:val="00302AA1"/>
    <w:rsid w:val="00302AA7"/>
    <w:rsid w:val="00302BCD"/>
    <w:rsid w:val="003030F6"/>
    <w:rsid w:val="0030330E"/>
    <w:rsid w:val="003035A9"/>
    <w:rsid w:val="003036EF"/>
    <w:rsid w:val="0030375A"/>
    <w:rsid w:val="00303D2C"/>
    <w:rsid w:val="0030445C"/>
    <w:rsid w:val="0030473B"/>
    <w:rsid w:val="00304779"/>
    <w:rsid w:val="003054EF"/>
    <w:rsid w:val="00305552"/>
    <w:rsid w:val="00305C87"/>
    <w:rsid w:val="00305D45"/>
    <w:rsid w:val="00305F7C"/>
    <w:rsid w:val="00306B8D"/>
    <w:rsid w:val="00306D88"/>
    <w:rsid w:val="00306F04"/>
    <w:rsid w:val="0030700E"/>
    <w:rsid w:val="00307485"/>
    <w:rsid w:val="00307884"/>
    <w:rsid w:val="00307C54"/>
    <w:rsid w:val="00307E64"/>
    <w:rsid w:val="0031030D"/>
    <w:rsid w:val="003106A6"/>
    <w:rsid w:val="00310D7E"/>
    <w:rsid w:val="00311958"/>
    <w:rsid w:val="00311D49"/>
    <w:rsid w:val="00311D87"/>
    <w:rsid w:val="0031202F"/>
    <w:rsid w:val="00312534"/>
    <w:rsid w:val="00312D5B"/>
    <w:rsid w:val="0031319F"/>
    <w:rsid w:val="003133E0"/>
    <w:rsid w:val="0031394F"/>
    <w:rsid w:val="00313C5E"/>
    <w:rsid w:val="00313C6C"/>
    <w:rsid w:val="003145C8"/>
    <w:rsid w:val="0031487C"/>
    <w:rsid w:val="0031499A"/>
    <w:rsid w:val="00314F06"/>
    <w:rsid w:val="0031531E"/>
    <w:rsid w:val="00315C57"/>
    <w:rsid w:val="00315E55"/>
    <w:rsid w:val="0031652F"/>
    <w:rsid w:val="003165E3"/>
    <w:rsid w:val="00316E32"/>
    <w:rsid w:val="00316FC9"/>
    <w:rsid w:val="0031755D"/>
    <w:rsid w:val="00317CAF"/>
    <w:rsid w:val="00317FA9"/>
    <w:rsid w:val="003201B9"/>
    <w:rsid w:val="003203B1"/>
    <w:rsid w:val="00320B57"/>
    <w:rsid w:val="00320E3A"/>
    <w:rsid w:val="00321065"/>
    <w:rsid w:val="003210DB"/>
    <w:rsid w:val="00321BFB"/>
    <w:rsid w:val="00322165"/>
    <w:rsid w:val="003221C9"/>
    <w:rsid w:val="003224AF"/>
    <w:rsid w:val="003226E2"/>
    <w:rsid w:val="003233B5"/>
    <w:rsid w:val="0032384B"/>
    <w:rsid w:val="00323E63"/>
    <w:rsid w:val="00323EE2"/>
    <w:rsid w:val="0032488C"/>
    <w:rsid w:val="00324B68"/>
    <w:rsid w:val="00324FB6"/>
    <w:rsid w:val="003251B3"/>
    <w:rsid w:val="0032526D"/>
    <w:rsid w:val="003252BA"/>
    <w:rsid w:val="003252BC"/>
    <w:rsid w:val="003253CA"/>
    <w:rsid w:val="00325AE3"/>
    <w:rsid w:val="00325C1B"/>
    <w:rsid w:val="00325DED"/>
    <w:rsid w:val="00325FE3"/>
    <w:rsid w:val="0032612C"/>
    <w:rsid w:val="00326418"/>
    <w:rsid w:val="003266EC"/>
    <w:rsid w:val="003269C9"/>
    <w:rsid w:val="00326B77"/>
    <w:rsid w:val="00327160"/>
    <w:rsid w:val="003274B8"/>
    <w:rsid w:val="00327665"/>
    <w:rsid w:val="0032774F"/>
    <w:rsid w:val="0032783D"/>
    <w:rsid w:val="003279BE"/>
    <w:rsid w:val="003300E1"/>
    <w:rsid w:val="003302C2"/>
    <w:rsid w:val="00330A8C"/>
    <w:rsid w:val="00330C86"/>
    <w:rsid w:val="00331508"/>
    <w:rsid w:val="00331539"/>
    <w:rsid w:val="00331879"/>
    <w:rsid w:val="003318C6"/>
    <w:rsid w:val="00331A8D"/>
    <w:rsid w:val="003323AA"/>
    <w:rsid w:val="00332793"/>
    <w:rsid w:val="00332943"/>
    <w:rsid w:val="00332D39"/>
    <w:rsid w:val="00333085"/>
    <w:rsid w:val="00333476"/>
    <w:rsid w:val="003335AE"/>
    <w:rsid w:val="0033361A"/>
    <w:rsid w:val="00333BC0"/>
    <w:rsid w:val="00333CA8"/>
    <w:rsid w:val="00333E27"/>
    <w:rsid w:val="00333E45"/>
    <w:rsid w:val="00333EBD"/>
    <w:rsid w:val="003340A6"/>
    <w:rsid w:val="00334330"/>
    <w:rsid w:val="00334DB5"/>
    <w:rsid w:val="00334EF9"/>
    <w:rsid w:val="003354D8"/>
    <w:rsid w:val="003357DA"/>
    <w:rsid w:val="00335BF5"/>
    <w:rsid w:val="00335CB1"/>
    <w:rsid w:val="0033636B"/>
    <w:rsid w:val="0033646C"/>
    <w:rsid w:val="00336650"/>
    <w:rsid w:val="00336922"/>
    <w:rsid w:val="00336A78"/>
    <w:rsid w:val="00336D6E"/>
    <w:rsid w:val="00337109"/>
    <w:rsid w:val="003371C4"/>
    <w:rsid w:val="00337566"/>
    <w:rsid w:val="00337972"/>
    <w:rsid w:val="00337B93"/>
    <w:rsid w:val="00337CA6"/>
    <w:rsid w:val="00340481"/>
    <w:rsid w:val="00340909"/>
    <w:rsid w:val="00340F0F"/>
    <w:rsid w:val="0034128B"/>
    <w:rsid w:val="003415C9"/>
    <w:rsid w:val="003416E5"/>
    <w:rsid w:val="00341931"/>
    <w:rsid w:val="003420FD"/>
    <w:rsid w:val="00342B99"/>
    <w:rsid w:val="00342ED8"/>
    <w:rsid w:val="003432B5"/>
    <w:rsid w:val="00343FC8"/>
    <w:rsid w:val="003440D5"/>
    <w:rsid w:val="00344350"/>
    <w:rsid w:val="00344468"/>
    <w:rsid w:val="00344572"/>
    <w:rsid w:val="00344EB8"/>
    <w:rsid w:val="00345268"/>
    <w:rsid w:val="00345946"/>
    <w:rsid w:val="00345C71"/>
    <w:rsid w:val="00345E75"/>
    <w:rsid w:val="00346323"/>
    <w:rsid w:val="0034633E"/>
    <w:rsid w:val="00346392"/>
    <w:rsid w:val="00346A86"/>
    <w:rsid w:val="00346B74"/>
    <w:rsid w:val="00346D08"/>
    <w:rsid w:val="00347679"/>
    <w:rsid w:val="003477FD"/>
    <w:rsid w:val="00347CEF"/>
    <w:rsid w:val="00347D0E"/>
    <w:rsid w:val="00347DA2"/>
    <w:rsid w:val="0035074D"/>
    <w:rsid w:val="00350904"/>
    <w:rsid w:val="003509B0"/>
    <w:rsid w:val="00350A91"/>
    <w:rsid w:val="00350D04"/>
    <w:rsid w:val="00351E5A"/>
    <w:rsid w:val="00351FEF"/>
    <w:rsid w:val="00352DE2"/>
    <w:rsid w:val="0035300D"/>
    <w:rsid w:val="003530AE"/>
    <w:rsid w:val="003531BF"/>
    <w:rsid w:val="00353550"/>
    <w:rsid w:val="00353552"/>
    <w:rsid w:val="003535B1"/>
    <w:rsid w:val="00353848"/>
    <w:rsid w:val="00353C9E"/>
    <w:rsid w:val="00353EAB"/>
    <w:rsid w:val="0035408C"/>
    <w:rsid w:val="0035423F"/>
    <w:rsid w:val="0035452B"/>
    <w:rsid w:val="003548B9"/>
    <w:rsid w:val="00354ADF"/>
    <w:rsid w:val="003553FD"/>
    <w:rsid w:val="00355602"/>
    <w:rsid w:val="00355752"/>
    <w:rsid w:val="003559FD"/>
    <w:rsid w:val="00355CF8"/>
    <w:rsid w:val="00355D3F"/>
    <w:rsid w:val="00356419"/>
    <w:rsid w:val="0035681B"/>
    <w:rsid w:val="00356C39"/>
    <w:rsid w:val="00356E7D"/>
    <w:rsid w:val="0035703D"/>
    <w:rsid w:val="0035721E"/>
    <w:rsid w:val="00357839"/>
    <w:rsid w:val="00357C27"/>
    <w:rsid w:val="00357D71"/>
    <w:rsid w:val="00360406"/>
    <w:rsid w:val="00360508"/>
    <w:rsid w:val="0036077D"/>
    <w:rsid w:val="003607CB"/>
    <w:rsid w:val="00360BC4"/>
    <w:rsid w:val="00360DCF"/>
    <w:rsid w:val="00360EC3"/>
    <w:rsid w:val="0036141F"/>
    <w:rsid w:val="003617DA"/>
    <w:rsid w:val="003620AE"/>
    <w:rsid w:val="003622F7"/>
    <w:rsid w:val="00363191"/>
    <w:rsid w:val="003632C8"/>
    <w:rsid w:val="003644EE"/>
    <w:rsid w:val="00364AEA"/>
    <w:rsid w:val="00365030"/>
    <w:rsid w:val="00365117"/>
    <w:rsid w:val="00365154"/>
    <w:rsid w:val="003655FC"/>
    <w:rsid w:val="00365857"/>
    <w:rsid w:val="003665DA"/>
    <w:rsid w:val="003667D8"/>
    <w:rsid w:val="00366A91"/>
    <w:rsid w:val="00366D60"/>
    <w:rsid w:val="00366E97"/>
    <w:rsid w:val="00367068"/>
    <w:rsid w:val="00367205"/>
    <w:rsid w:val="0036776C"/>
    <w:rsid w:val="00367A2B"/>
    <w:rsid w:val="00370581"/>
    <w:rsid w:val="00370793"/>
    <w:rsid w:val="003707EE"/>
    <w:rsid w:val="00370CC8"/>
    <w:rsid w:val="00370D22"/>
    <w:rsid w:val="00370F2C"/>
    <w:rsid w:val="00371065"/>
    <w:rsid w:val="003713A8"/>
    <w:rsid w:val="00371DEB"/>
    <w:rsid w:val="003720C3"/>
    <w:rsid w:val="003723AE"/>
    <w:rsid w:val="003729A5"/>
    <w:rsid w:val="00373477"/>
    <w:rsid w:val="00373C88"/>
    <w:rsid w:val="00373DA0"/>
    <w:rsid w:val="00373E56"/>
    <w:rsid w:val="00374245"/>
    <w:rsid w:val="00374774"/>
    <w:rsid w:val="00374AFA"/>
    <w:rsid w:val="00374EC7"/>
    <w:rsid w:val="00374F04"/>
    <w:rsid w:val="00375385"/>
    <w:rsid w:val="00375C0D"/>
    <w:rsid w:val="00375D26"/>
    <w:rsid w:val="00375DCD"/>
    <w:rsid w:val="00375E83"/>
    <w:rsid w:val="00376907"/>
    <w:rsid w:val="00376A79"/>
    <w:rsid w:val="00376C16"/>
    <w:rsid w:val="00376D73"/>
    <w:rsid w:val="00377010"/>
    <w:rsid w:val="00377175"/>
    <w:rsid w:val="00377774"/>
    <w:rsid w:val="00377D38"/>
    <w:rsid w:val="00377DBE"/>
    <w:rsid w:val="00377FDB"/>
    <w:rsid w:val="00380034"/>
    <w:rsid w:val="00380D81"/>
    <w:rsid w:val="0038108A"/>
    <w:rsid w:val="0038167F"/>
    <w:rsid w:val="0038179E"/>
    <w:rsid w:val="00381C0C"/>
    <w:rsid w:val="00381C47"/>
    <w:rsid w:val="003823C9"/>
    <w:rsid w:val="003824C0"/>
    <w:rsid w:val="0038254D"/>
    <w:rsid w:val="0038264E"/>
    <w:rsid w:val="00382740"/>
    <w:rsid w:val="00382C43"/>
    <w:rsid w:val="00382FB5"/>
    <w:rsid w:val="0038326C"/>
    <w:rsid w:val="00383981"/>
    <w:rsid w:val="0038428B"/>
    <w:rsid w:val="00384476"/>
    <w:rsid w:val="003844A8"/>
    <w:rsid w:val="003847E6"/>
    <w:rsid w:val="00385410"/>
    <w:rsid w:val="003854E1"/>
    <w:rsid w:val="00385DBA"/>
    <w:rsid w:val="003862F4"/>
    <w:rsid w:val="0038663E"/>
    <w:rsid w:val="00386836"/>
    <w:rsid w:val="00386AC2"/>
    <w:rsid w:val="003871A9"/>
    <w:rsid w:val="00387AE5"/>
    <w:rsid w:val="00387B1D"/>
    <w:rsid w:val="00387FA0"/>
    <w:rsid w:val="003903EF"/>
    <w:rsid w:val="00390A13"/>
    <w:rsid w:val="00390E56"/>
    <w:rsid w:val="003914B4"/>
    <w:rsid w:val="003914F8"/>
    <w:rsid w:val="003916BC"/>
    <w:rsid w:val="003922DE"/>
    <w:rsid w:val="00392358"/>
    <w:rsid w:val="00392784"/>
    <w:rsid w:val="003927DF"/>
    <w:rsid w:val="00392C55"/>
    <w:rsid w:val="00392CF0"/>
    <w:rsid w:val="00392D70"/>
    <w:rsid w:val="0039375F"/>
    <w:rsid w:val="00393B08"/>
    <w:rsid w:val="00393FE8"/>
    <w:rsid w:val="00394D30"/>
    <w:rsid w:val="00394DAF"/>
    <w:rsid w:val="00394E4B"/>
    <w:rsid w:val="0039517D"/>
    <w:rsid w:val="00395622"/>
    <w:rsid w:val="00395717"/>
    <w:rsid w:val="003958B0"/>
    <w:rsid w:val="00395C25"/>
    <w:rsid w:val="00396736"/>
    <w:rsid w:val="0039680E"/>
    <w:rsid w:val="00397191"/>
    <w:rsid w:val="00397525"/>
    <w:rsid w:val="00397934"/>
    <w:rsid w:val="00397D4B"/>
    <w:rsid w:val="003A00AE"/>
    <w:rsid w:val="003A04BB"/>
    <w:rsid w:val="003A09D2"/>
    <w:rsid w:val="003A0CF9"/>
    <w:rsid w:val="003A1276"/>
    <w:rsid w:val="003A167D"/>
    <w:rsid w:val="003A1AAD"/>
    <w:rsid w:val="003A2141"/>
    <w:rsid w:val="003A24C2"/>
    <w:rsid w:val="003A2992"/>
    <w:rsid w:val="003A2A47"/>
    <w:rsid w:val="003A2E87"/>
    <w:rsid w:val="003A2FEF"/>
    <w:rsid w:val="003A3228"/>
    <w:rsid w:val="003A3863"/>
    <w:rsid w:val="003A3975"/>
    <w:rsid w:val="003A438A"/>
    <w:rsid w:val="003A44AC"/>
    <w:rsid w:val="003A451B"/>
    <w:rsid w:val="003A45E6"/>
    <w:rsid w:val="003A5141"/>
    <w:rsid w:val="003A57B7"/>
    <w:rsid w:val="003A5CA3"/>
    <w:rsid w:val="003A60DF"/>
    <w:rsid w:val="003A626F"/>
    <w:rsid w:val="003A6C9D"/>
    <w:rsid w:val="003A772B"/>
    <w:rsid w:val="003A7AAF"/>
    <w:rsid w:val="003A7F99"/>
    <w:rsid w:val="003B0695"/>
    <w:rsid w:val="003B08D9"/>
    <w:rsid w:val="003B090C"/>
    <w:rsid w:val="003B0C9A"/>
    <w:rsid w:val="003B186E"/>
    <w:rsid w:val="003B1A2B"/>
    <w:rsid w:val="003B206E"/>
    <w:rsid w:val="003B268C"/>
    <w:rsid w:val="003B2774"/>
    <w:rsid w:val="003B2813"/>
    <w:rsid w:val="003B28FA"/>
    <w:rsid w:val="003B3148"/>
    <w:rsid w:val="003B320F"/>
    <w:rsid w:val="003B3444"/>
    <w:rsid w:val="003B35D9"/>
    <w:rsid w:val="003B42EA"/>
    <w:rsid w:val="003B483C"/>
    <w:rsid w:val="003B48F5"/>
    <w:rsid w:val="003B4A2C"/>
    <w:rsid w:val="003B4CEA"/>
    <w:rsid w:val="003B4F1E"/>
    <w:rsid w:val="003B56FA"/>
    <w:rsid w:val="003B5819"/>
    <w:rsid w:val="003B5CAF"/>
    <w:rsid w:val="003B64D9"/>
    <w:rsid w:val="003B6E60"/>
    <w:rsid w:val="003B6EAB"/>
    <w:rsid w:val="003B7265"/>
    <w:rsid w:val="003B751F"/>
    <w:rsid w:val="003B7560"/>
    <w:rsid w:val="003B7C6C"/>
    <w:rsid w:val="003B7EF0"/>
    <w:rsid w:val="003B7F4C"/>
    <w:rsid w:val="003B7F65"/>
    <w:rsid w:val="003C00C3"/>
    <w:rsid w:val="003C08AA"/>
    <w:rsid w:val="003C0BF9"/>
    <w:rsid w:val="003C0CD5"/>
    <w:rsid w:val="003C0E79"/>
    <w:rsid w:val="003C1528"/>
    <w:rsid w:val="003C19D4"/>
    <w:rsid w:val="003C234F"/>
    <w:rsid w:val="003C26FA"/>
    <w:rsid w:val="003C2B73"/>
    <w:rsid w:val="003C2F90"/>
    <w:rsid w:val="003C3098"/>
    <w:rsid w:val="003C3666"/>
    <w:rsid w:val="003C39F5"/>
    <w:rsid w:val="003C39FD"/>
    <w:rsid w:val="003C3BEA"/>
    <w:rsid w:val="003C414C"/>
    <w:rsid w:val="003C42AD"/>
    <w:rsid w:val="003C4655"/>
    <w:rsid w:val="003C490D"/>
    <w:rsid w:val="003C581D"/>
    <w:rsid w:val="003C65BF"/>
    <w:rsid w:val="003C6CD2"/>
    <w:rsid w:val="003C6E0F"/>
    <w:rsid w:val="003C6EB3"/>
    <w:rsid w:val="003C70D5"/>
    <w:rsid w:val="003C783B"/>
    <w:rsid w:val="003C79AD"/>
    <w:rsid w:val="003C7F74"/>
    <w:rsid w:val="003D03FF"/>
    <w:rsid w:val="003D0A0C"/>
    <w:rsid w:val="003D0CF1"/>
    <w:rsid w:val="003D0D0C"/>
    <w:rsid w:val="003D0D7A"/>
    <w:rsid w:val="003D0E15"/>
    <w:rsid w:val="003D1038"/>
    <w:rsid w:val="003D11A7"/>
    <w:rsid w:val="003D23C3"/>
    <w:rsid w:val="003D2632"/>
    <w:rsid w:val="003D2EFE"/>
    <w:rsid w:val="003D308E"/>
    <w:rsid w:val="003D35FE"/>
    <w:rsid w:val="003D3621"/>
    <w:rsid w:val="003D4450"/>
    <w:rsid w:val="003D4606"/>
    <w:rsid w:val="003D47FD"/>
    <w:rsid w:val="003D48DF"/>
    <w:rsid w:val="003D5046"/>
    <w:rsid w:val="003D515E"/>
    <w:rsid w:val="003D51F4"/>
    <w:rsid w:val="003D55E0"/>
    <w:rsid w:val="003D59D4"/>
    <w:rsid w:val="003D5AE5"/>
    <w:rsid w:val="003D5BC6"/>
    <w:rsid w:val="003D6053"/>
    <w:rsid w:val="003D64A8"/>
    <w:rsid w:val="003D66FD"/>
    <w:rsid w:val="003D682A"/>
    <w:rsid w:val="003D6B42"/>
    <w:rsid w:val="003D6D0E"/>
    <w:rsid w:val="003D7023"/>
    <w:rsid w:val="003D7CA7"/>
    <w:rsid w:val="003D7D21"/>
    <w:rsid w:val="003D7D57"/>
    <w:rsid w:val="003D7F2B"/>
    <w:rsid w:val="003D7FB5"/>
    <w:rsid w:val="003E0392"/>
    <w:rsid w:val="003E083C"/>
    <w:rsid w:val="003E09C6"/>
    <w:rsid w:val="003E1727"/>
    <w:rsid w:val="003E18BA"/>
    <w:rsid w:val="003E1F48"/>
    <w:rsid w:val="003E2140"/>
    <w:rsid w:val="003E243C"/>
    <w:rsid w:val="003E2605"/>
    <w:rsid w:val="003E2EE7"/>
    <w:rsid w:val="003E30C6"/>
    <w:rsid w:val="003E3565"/>
    <w:rsid w:val="003E3A66"/>
    <w:rsid w:val="003E3E52"/>
    <w:rsid w:val="003E40CC"/>
    <w:rsid w:val="003E45DD"/>
    <w:rsid w:val="003E4799"/>
    <w:rsid w:val="003E4DDA"/>
    <w:rsid w:val="003E54CA"/>
    <w:rsid w:val="003E5637"/>
    <w:rsid w:val="003E5A05"/>
    <w:rsid w:val="003E5D82"/>
    <w:rsid w:val="003E612E"/>
    <w:rsid w:val="003E6AD0"/>
    <w:rsid w:val="003E6D8A"/>
    <w:rsid w:val="003E6DD0"/>
    <w:rsid w:val="003E6E42"/>
    <w:rsid w:val="003E71B3"/>
    <w:rsid w:val="003E7514"/>
    <w:rsid w:val="003E7541"/>
    <w:rsid w:val="003E7575"/>
    <w:rsid w:val="003E7878"/>
    <w:rsid w:val="003E78A5"/>
    <w:rsid w:val="003F0A79"/>
    <w:rsid w:val="003F0A87"/>
    <w:rsid w:val="003F10BB"/>
    <w:rsid w:val="003F1597"/>
    <w:rsid w:val="003F1F7B"/>
    <w:rsid w:val="003F232B"/>
    <w:rsid w:val="003F2C86"/>
    <w:rsid w:val="003F3641"/>
    <w:rsid w:val="003F3A26"/>
    <w:rsid w:val="003F4B19"/>
    <w:rsid w:val="003F527B"/>
    <w:rsid w:val="003F53EE"/>
    <w:rsid w:val="003F5540"/>
    <w:rsid w:val="003F55D3"/>
    <w:rsid w:val="003F5734"/>
    <w:rsid w:val="003F58EB"/>
    <w:rsid w:val="003F5934"/>
    <w:rsid w:val="003F636A"/>
    <w:rsid w:val="003F7302"/>
    <w:rsid w:val="003F76A8"/>
    <w:rsid w:val="003F7774"/>
    <w:rsid w:val="003F7C54"/>
    <w:rsid w:val="0040105C"/>
    <w:rsid w:val="00401987"/>
    <w:rsid w:val="00401DDF"/>
    <w:rsid w:val="00402357"/>
    <w:rsid w:val="00402413"/>
    <w:rsid w:val="004024C4"/>
    <w:rsid w:val="004026D9"/>
    <w:rsid w:val="00402D07"/>
    <w:rsid w:val="00402ED0"/>
    <w:rsid w:val="00402F66"/>
    <w:rsid w:val="00403518"/>
    <w:rsid w:val="0040364C"/>
    <w:rsid w:val="00403707"/>
    <w:rsid w:val="00403AB6"/>
    <w:rsid w:val="0040413A"/>
    <w:rsid w:val="004043A3"/>
    <w:rsid w:val="004043A4"/>
    <w:rsid w:val="00404F49"/>
    <w:rsid w:val="004050C9"/>
    <w:rsid w:val="0040534C"/>
    <w:rsid w:val="004053CF"/>
    <w:rsid w:val="00405743"/>
    <w:rsid w:val="00405818"/>
    <w:rsid w:val="004059D3"/>
    <w:rsid w:val="00405FDF"/>
    <w:rsid w:val="00406096"/>
    <w:rsid w:val="004061F3"/>
    <w:rsid w:val="004067B3"/>
    <w:rsid w:val="004071F1"/>
    <w:rsid w:val="00407481"/>
    <w:rsid w:val="00407593"/>
    <w:rsid w:val="0040765A"/>
    <w:rsid w:val="00407C3D"/>
    <w:rsid w:val="00407FDA"/>
    <w:rsid w:val="004101F2"/>
    <w:rsid w:val="004109EE"/>
    <w:rsid w:val="00410BF1"/>
    <w:rsid w:val="00410DEE"/>
    <w:rsid w:val="00411094"/>
    <w:rsid w:val="00411195"/>
    <w:rsid w:val="00411275"/>
    <w:rsid w:val="00411491"/>
    <w:rsid w:val="00411559"/>
    <w:rsid w:val="00411B3D"/>
    <w:rsid w:val="00412011"/>
    <w:rsid w:val="004122D3"/>
    <w:rsid w:val="00412A37"/>
    <w:rsid w:val="00412A82"/>
    <w:rsid w:val="00412B4A"/>
    <w:rsid w:val="00412E58"/>
    <w:rsid w:val="004134ED"/>
    <w:rsid w:val="00413726"/>
    <w:rsid w:val="00413744"/>
    <w:rsid w:val="00413A25"/>
    <w:rsid w:val="00413CAC"/>
    <w:rsid w:val="00413D1E"/>
    <w:rsid w:val="00413D1F"/>
    <w:rsid w:val="00414184"/>
    <w:rsid w:val="004142FD"/>
    <w:rsid w:val="0041452C"/>
    <w:rsid w:val="00414564"/>
    <w:rsid w:val="0041458F"/>
    <w:rsid w:val="00415129"/>
    <w:rsid w:val="00415519"/>
    <w:rsid w:val="00415520"/>
    <w:rsid w:val="004155CF"/>
    <w:rsid w:val="004157B3"/>
    <w:rsid w:val="00416598"/>
    <w:rsid w:val="004168A1"/>
    <w:rsid w:val="00416CA3"/>
    <w:rsid w:val="00416D11"/>
    <w:rsid w:val="00416F8D"/>
    <w:rsid w:val="004170D4"/>
    <w:rsid w:val="0041796A"/>
    <w:rsid w:val="00417AD7"/>
    <w:rsid w:val="00417F06"/>
    <w:rsid w:val="0042055B"/>
    <w:rsid w:val="00420741"/>
    <w:rsid w:val="00420C0B"/>
    <w:rsid w:val="00420CB3"/>
    <w:rsid w:val="00421150"/>
    <w:rsid w:val="004214F4"/>
    <w:rsid w:val="00421D2F"/>
    <w:rsid w:val="00421FAA"/>
    <w:rsid w:val="00422174"/>
    <w:rsid w:val="00422976"/>
    <w:rsid w:val="00423247"/>
    <w:rsid w:val="0042329A"/>
    <w:rsid w:val="0042332E"/>
    <w:rsid w:val="00423571"/>
    <w:rsid w:val="00423651"/>
    <w:rsid w:val="00423CD2"/>
    <w:rsid w:val="0042433F"/>
    <w:rsid w:val="004243E7"/>
    <w:rsid w:val="004244B9"/>
    <w:rsid w:val="00424628"/>
    <w:rsid w:val="0042552F"/>
    <w:rsid w:val="00425558"/>
    <w:rsid w:val="004258BC"/>
    <w:rsid w:val="00425C74"/>
    <w:rsid w:val="00425F41"/>
    <w:rsid w:val="004260C7"/>
    <w:rsid w:val="00426142"/>
    <w:rsid w:val="004269DB"/>
    <w:rsid w:val="00426A26"/>
    <w:rsid w:val="00426C0A"/>
    <w:rsid w:val="00427925"/>
    <w:rsid w:val="00427F30"/>
    <w:rsid w:val="00430373"/>
    <w:rsid w:val="004303F7"/>
    <w:rsid w:val="004304E1"/>
    <w:rsid w:val="00430678"/>
    <w:rsid w:val="004309EE"/>
    <w:rsid w:val="00430A1D"/>
    <w:rsid w:val="00430C2A"/>
    <w:rsid w:val="004315FF"/>
    <w:rsid w:val="00431616"/>
    <w:rsid w:val="00431660"/>
    <w:rsid w:val="00431715"/>
    <w:rsid w:val="0043182B"/>
    <w:rsid w:val="00431BD4"/>
    <w:rsid w:val="00432082"/>
    <w:rsid w:val="004320F2"/>
    <w:rsid w:val="0043218A"/>
    <w:rsid w:val="00432545"/>
    <w:rsid w:val="00432E4C"/>
    <w:rsid w:val="00432FAD"/>
    <w:rsid w:val="00433486"/>
    <w:rsid w:val="00433553"/>
    <w:rsid w:val="00433BB8"/>
    <w:rsid w:val="00433DFF"/>
    <w:rsid w:val="00434290"/>
    <w:rsid w:val="00434C44"/>
    <w:rsid w:val="00434E06"/>
    <w:rsid w:val="00434E3E"/>
    <w:rsid w:val="00435051"/>
    <w:rsid w:val="0043558B"/>
    <w:rsid w:val="0043566F"/>
    <w:rsid w:val="00435D08"/>
    <w:rsid w:val="004364F8"/>
    <w:rsid w:val="004365A8"/>
    <w:rsid w:val="00436898"/>
    <w:rsid w:val="00437245"/>
    <w:rsid w:val="004375AF"/>
    <w:rsid w:val="004377FE"/>
    <w:rsid w:val="00437BB4"/>
    <w:rsid w:val="00437F60"/>
    <w:rsid w:val="00440011"/>
    <w:rsid w:val="0044024D"/>
    <w:rsid w:val="00440794"/>
    <w:rsid w:val="00440EB1"/>
    <w:rsid w:val="004413EA"/>
    <w:rsid w:val="00442BDC"/>
    <w:rsid w:val="00442F47"/>
    <w:rsid w:val="00443122"/>
    <w:rsid w:val="0044319E"/>
    <w:rsid w:val="004436BD"/>
    <w:rsid w:val="00443914"/>
    <w:rsid w:val="00443A1E"/>
    <w:rsid w:val="004442C0"/>
    <w:rsid w:val="0044449B"/>
    <w:rsid w:val="0044481D"/>
    <w:rsid w:val="00444831"/>
    <w:rsid w:val="00444CBE"/>
    <w:rsid w:val="00444D28"/>
    <w:rsid w:val="004457C5"/>
    <w:rsid w:val="00445869"/>
    <w:rsid w:val="00445CEC"/>
    <w:rsid w:val="004462E5"/>
    <w:rsid w:val="00446940"/>
    <w:rsid w:val="00446CB3"/>
    <w:rsid w:val="00446EC0"/>
    <w:rsid w:val="0044741C"/>
    <w:rsid w:val="004476B8"/>
    <w:rsid w:val="0044777D"/>
    <w:rsid w:val="00447CBC"/>
    <w:rsid w:val="004505CD"/>
    <w:rsid w:val="00450A91"/>
    <w:rsid w:val="00450BCF"/>
    <w:rsid w:val="00450BF6"/>
    <w:rsid w:val="00450DE2"/>
    <w:rsid w:val="00451728"/>
    <w:rsid w:val="00451747"/>
    <w:rsid w:val="004517B5"/>
    <w:rsid w:val="00451ADE"/>
    <w:rsid w:val="0045274D"/>
    <w:rsid w:val="00452EA4"/>
    <w:rsid w:val="00452EEA"/>
    <w:rsid w:val="004531EF"/>
    <w:rsid w:val="0045333E"/>
    <w:rsid w:val="0045352D"/>
    <w:rsid w:val="00453684"/>
    <w:rsid w:val="004536F1"/>
    <w:rsid w:val="00453C11"/>
    <w:rsid w:val="00453C23"/>
    <w:rsid w:val="00453DCA"/>
    <w:rsid w:val="004540E2"/>
    <w:rsid w:val="0045414E"/>
    <w:rsid w:val="00454171"/>
    <w:rsid w:val="00454AA4"/>
    <w:rsid w:val="00454F53"/>
    <w:rsid w:val="0045532F"/>
    <w:rsid w:val="004553EE"/>
    <w:rsid w:val="004558F6"/>
    <w:rsid w:val="00455BED"/>
    <w:rsid w:val="00456134"/>
    <w:rsid w:val="00456220"/>
    <w:rsid w:val="0045636C"/>
    <w:rsid w:val="00456562"/>
    <w:rsid w:val="00456B01"/>
    <w:rsid w:val="00456F37"/>
    <w:rsid w:val="0045709E"/>
    <w:rsid w:val="00457121"/>
    <w:rsid w:val="0045729F"/>
    <w:rsid w:val="00457589"/>
    <w:rsid w:val="004577B2"/>
    <w:rsid w:val="00457940"/>
    <w:rsid w:val="00457B69"/>
    <w:rsid w:val="00457BFB"/>
    <w:rsid w:val="00460C52"/>
    <w:rsid w:val="00460E81"/>
    <w:rsid w:val="004616F7"/>
    <w:rsid w:val="0046193B"/>
    <w:rsid w:val="00461E60"/>
    <w:rsid w:val="00461EDB"/>
    <w:rsid w:val="004620AF"/>
    <w:rsid w:val="00462164"/>
    <w:rsid w:val="004623D1"/>
    <w:rsid w:val="00462459"/>
    <w:rsid w:val="0046252E"/>
    <w:rsid w:val="00463560"/>
    <w:rsid w:val="00463A7F"/>
    <w:rsid w:val="00463A99"/>
    <w:rsid w:val="00463B6D"/>
    <w:rsid w:val="00463E51"/>
    <w:rsid w:val="0046400F"/>
    <w:rsid w:val="004641C4"/>
    <w:rsid w:val="004650BE"/>
    <w:rsid w:val="00465FA6"/>
    <w:rsid w:val="00466178"/>
    <w:rsid w:val="00466B4A"/>
    <w:rsid w:val="00466CCC"/>
    <w:rsid w:val="004679DE"/>
    <w:rsid w:val="00467B45"/>
    <w:rsid w:val="004704AA"/>
    <w:rsid w:val="00470B02"/>
    <w:rsid w:val="00470D83"/>
    <w:rsid w:val="00470EE1"/>
    <w:rsid w:val="0047146E"/>
    <w:rsid w:val="00471645"/>
    <w:rsid w:val="004717E2"/>
    <w:rsid w:val="004717E7"/>
    <w:rsid w:val="00471982"/>
    <w:rsid w:val="00471C17"/>
    <w:rsid w:val="00471E20"/>
    <w:rsid w:val="00471E58"/>
    <w:rsid w:val="00471FDD"/>
    <w:rsid w:val="00472959"/>
    <w:rsid w:val="00472AE4"/>
    <w:rsid w:val="00472B20"/>
    <w:rsid w:val="00472EDE"/>
    <w:rsid w:val="004733C6"/>
    <w:rsid w:val="00473539"/>
    <w:rsid w:val="0047368D"/>
    <w:rsid w:val="00473DDE"/>
    <w:rsid w:val="00474752"/>
    <w:rsid w:val="00474839"/>
    <w:rsid w:val="00474ED9"/>
    <w:rsid w:val="004750D4"/>
    <w:rsid w:val="00475E0B"/>
    <w:rsid w:val="00475E7A"/>
    <w:rsid w:val="0047641B"/>
    <w:rsid w:val="00476871"/>
    <w:rsid w:val="0047699D"/>
    <w:rsid w:val="00476AB2"/>
    <w:rsid w:val="00477572"/>
    <w:rsid w:val="004776D2"/>
    <w:rsid w:val="004778F5"/>
    <w:rsid w:val="0048042B"/>
    <w:rsid w:val="004808C2"/>
    <w:rsid w:val="00480B60"/>
    <w:rsid w:val="00480C03"/>
    <w:rsid w:val="00480C74"/>
    <w:rsid w:val="00480DDC"/>
    <w:rsid w:val="0048114F"/>
    <w:rsid w:val="0048158A"/>
    <w:rsid w:val="004815AB"/>
    <w:rsid w:val="00481BBE"/>
    <w:rsid w:val="004821A6"/>
    <w:rsid w:val="00482300"/>
    <w:rsid w:val="004826AF"/>
    <w:rsid w:val="004827A6"/>
    <w:rsid w:val="00482A5E"/>
    <w:rsid w:val="00482C43"/>
    <w:rsid w:val="004830F3"/>
    <w:rsid w:val="00483A4D"/>
    <w:rsid w:val="00483FEB"/>
    <w:rsid w:val="004844E5"/>
    <w:rsid w:val="00484770"/>
    <w:rsid w:val="00484812"/>
    <w:rsid w:val="004849F4"/>
    <w:rsid w:val="0048508E"/>
    <w:rsid w:val="004851E9"/>
    <w:rsid w:val="0048550C"/>
    <w:rsid w:val="00485538"/>
    <w:rsid w:val="00485E2B"/>
    <w:rsid w:val="004860FA"/>
    <w:rsid w:val="004865D1"/>
    <w:rsid w:val="00486969"/>
    <w:rsid w:val="0048699E"/>
    <w:rsid w:val="004869C7"/>
    <w:rsid w:val="00486B41"/>
    <w:rsid w:val="00487462"/>
    <w:rsid w:val="00487904"/>
    <w:rsid w:val="00487A23"/>
    <w:rsid w:val="00487C9A"/>
    <w:rsid w:val="004900AF"/>
    <w:rsid w:val="004900D9"/>
    <w:rsid w:val="004900F3"/>
    <w:rsid w:val="00490199"/>
    <w:rsid w:val="0049021D"/>
    <w:rsid w:val="0049086A"/>
    <w:rsid w:val="00490FE9"/>
    <w:rsid w:val="004913BE"/>
    <w:rsid w:val="004915D8"/>
    <w:rsid w:val="004915E5"/>
    <w:rsid w:val="00491D69"/>
    <w:rsid w:val="00491EA3"/>
    <w:rsid w:val="004921AC"/>
    <w:rsid w:val="0049262E"/>
    <w:rsid w:val="00492859"/>
    <w:rsid w:val="00492894"/>
    <w:rsid w:val="004929A9"/>
    <w:rsid w:val="00492C8A"/>
    <w:rsid w:val="00492CA1"/>
    <w:rsid w:val="0049336D"/>
    <w:rsid w:val="004935E0"/>
    <w:rsid w:val="00493AD8"/>
    <w:rsid w:val="00493F43"/>
    <w:rsid w:val="004941A9"/>
    <w:rsid w:val="004946D5"/>
    <w:rsid w:val="00494856"/>
    <w:rsid w:val="00494947"/>
    <w:rsid w:val="00494A3A"/>
    <w:rsid w:val="00494E47"/>
    <w:rsid w:val="0049520A"/>
    <w:rsid w:val="0049532E"/>
    <w:rsid w:val="004954AE"/>
    <w:rsid w:val="004959A1"/>
    <w:rsid w:val="00495ED3"/>
    <w:rsid w:val="00496C50"/>
    <w:rsid w:val="00496CEA"/>
    <w:rsid w:val="00496D99"/>
    <w:rsid w:val="00496DC4"/>
    <w:rsid w:val="00496F9C"/>
    <w:rsid w:val="004972B1"/>
    <w:rsid w:val="00497349"/>
    <w:rsid w:val="004977A4"/>
    <w:rsid w:val="00497B1F"/>
    <w:rsid w:val="00497BDA"/>
    <w:rsid w:val="00497D9A"/>
    <w:rsid w:val="00497E0F"/>
    <w:rsid w:val="004A0A2C"/>
    <w:rsid w:val="004A1233"/>
    <w:rsid w:val="004A1A57"/>
    <w:rsid w:val="004A227B"/>
    <w:rsid w:val="004A26E0"/>
    <w:rsid w:val="004A282D"/>
    <w:rsid w:val="004A41ED"/>
    <w:rsid w:val="004A5078"/>
    <w:rsid w:val="004A56AB"/>
    <w:rsid w:val="004A5945"/>
    <w:rsid w:val="004A5EEF"/>
    <w:rsid w:val="004A61CB"/>
    <w:rsid w:val="004A6B9C"/>
    <w:rsid w:val="004A6BF0"/>
    <w:rsid w:val="004A6DC9"/>
    <w:rsid w:val="004A7291"/>
    <w:rsid w:val="004A73B3"/>
    <w:rsid w:val="004A7670"/>
    <w:rsid w:val="004A78DD"/>
    <w:rsid w:val="004A7B77"/>
    <w:rsid w:val="004A7E4D"/>
    <w:rsid w:val="004A7F3E"/>
    <w:rsid w:val="004B0BA7"/>
    <w:rsid w:val="004B1197"/>
    <w:rsid w:val="004B16FB"/>
    <w:rsid w:val="004B180C"/>
    <w:rsid w:val="004B1C97"/>
    <w:rsid w:val="004B1ECE"/>
    <w:rsid w:val="004B2192"/>
    <w:rsid w:val="004B21BB"/>
    <w:rsid w:val="004B2496"/>
    <w:rsid w:val="004B2BCB"/>
    <w:rsid w:val="004B30BC"/>
    <w:rsid w:val="004B30CB"/>
    <w:rsid w:val="004B30D9"/>
    <w:rsid w:val="004B3171"/>
    <w:rsid w:val="004B31AA"/>
    <w:rsid w:val="004B31CD"/>
    <w:rsid w:val="004B34C1"/>
    <w:rsid w:val="004B3CCD"/>
    <w:rsid w:val="004B3FF2"/>
    <w:rsid w:val="004B4150"/>
    <w:rsid w:val="004B42DF"/>
    <w:rsid w:val="004B4CB1"/>
    <w:rsid w:val="004B5097"/>
    <w:rsid w:val="004B5AF0"/>
    <w:rsid w:val="004B5FC6"/>
    <w:rsid w:val="004B6CFC"/>
    <w:rsid w:val="004B7135"/>
    <w:rsid w:val="004B7742"/>
    <w:rsid w:val="004B78EA"/>
    <w:rsid w:val="004B7D16"/>
    <w:rsid w:val="004C0456"/>
    <w:rsid w:val="004C06C2"/>
    <w:rsid w:val="004C081A"/>
    <w:rsid w:val="004C09BB"/>
    <w:rsid w:val="004C0CC3"/>
    <w:rsid w:val="004C0E6C"/>
    <w:rsid w:val="004C11D3"/>
    <w:rsid w:val="004C16F1"/>
    <w:rsid w:val="004C1759"/>
    <w:rsid w:val="004C186B"/>
    <w:rsid w:val="004C2083"/>
    <w:rsid w:val="004C2395"/>
    <w:rsid w:val="004C23EC"/>
    <w:rsid w:val="004C2470"/>
    <w:rsid w:val="004C2876"/>
    <w:rsid w:val="004C2BC6"/>
    <w:rsid w:val="004C2BF2"/>
    <w:rsid w:val="004C2F8D"/>
    <w:rsid w:val="004C33EF"/>
    <w:rsid w:val="004C3D81"/>
    <w:rsid w:val="004C3DB0"/>
    <w:rsid w:val="004C41C5"/>
    <w:rsid w:val="004C43E1"/>
    <w:rsid w:val="004C5173"/>
    <w:rsid w:val="004C5D96"/>
    <w:rsid w:val="004C637D"/>
    <w:rsid w:val="004C661F"/>
    <w:rsid w:val="004C662F"/>
    <w:rsid w:val="004C66F0"/>
    <w:rsid w:val="004C6772"/>
    <w:rsid w:val="004C7623"/>
    <w:rsid w:val="004C7A84"/>
    <w:rsid w:val="004D011B"/>
    <w:rsid w:val="004D1250"/>
    <w:rsid w:val="004D129B"/>
    <w:rsid w:val="004D1372"/>
    <w:rsid w:val="004D16A9"/>
    <w:rsid w:val="004D2317"/>
    <w:rsid w:val="004D2CE2"/>
    <w:rsid w:val="004D3C03"/>
    <w:rsid w:val="004D42A4"/>
    <w:rsid w:val="004D481F"/>
    <w:rsid w:val="004D486B"/>
    <w:rsid w:val="004D5064"/>
    <w:rsid w:val="004D50FE"/>
    <w:rsid w:val="004D5CC1"/>
    <w:rsid w:val="004D6131"/>
    <w:rsid w:val="004D6162"/>
    <w:rsid w:val="004D6438"/>
    <w:rsid w:val="004D7126"/>
    <w:rsid w:val="004D7AAC"/>
    <w:rsid w:val="004D7D40"/>
    <w:rsid w:val="004D7F31"/>
    <w:rsid w:val="004E0C01"/>
    <w:rsid w:val="004E0ED4"/>
    <w:rsid w:val="004E204A"/>
    <w:rsid w:val="004E2403"/>
    <w:rsid w:val="004E2D37"/>
    <w:rsid w:val="004E2ED7"/>
    <w:rsid w:val="004E2F26"/>
    <w:rsid w:val="004E353B"/>
    <w:rsid w:val="004E35AC"/>
    <w:rsid w:val="004E3CE9"/>
    <w:rsid w:val="004E3DEE"/>
    <w:rsid w:val="004E4336"/>
    <w:rsid w:val="004E47FF"/>
    <w:rsid w:val="004E48C9"/>
    <w:rsid w:val="004E5133"/>
    <w:rsid w:val="004E53D5"/>
    <w:rsid w:val="004E5F8E"/>
    <w:rsid w:val="004E60CF"/>
    <w:rsid w:val="004E6884"/>
    <w:rsid w:val="004E6BF8"/>
    <w:rsid w:val="004E728A"/>
    <w:rsid w:val="004E757D"/>
    <w:rsid w:val="004E77D6"/>
    <w:rsid w:val="004E786D"/>
    <w:rsid w:val="004E7E0D"/>
    <w:rsid w:val="004E7F7B"/>
    <w:rsid w:val="004F0187"/>
    <w:rsid w:val="004F0C76"/>
    <w:rsid w:val="004F0F57"/>
    <w:rsid w:val="004F11BA"/>
    <w:rsid w:val="004F11C7"/>
    <w:rsid w:val="004F140B"/>
    <w:rsid w:val="004F167F"/>
    <w:rsid w:val="004F1D67"/>
    <w:rsid w:val="004F21D7"/>
    <w:rsid w:val="004F2A55"/>
    <w:rsid w:val="004F2B8B"/>
    <w:rsid w:val="004F2FDB"/>
    <w:rsid w:val="004F2FEA"/>
    <w:rsid w:val="004F3BB5"/>
    <w:rsid w:val="004F411E"/>
    <w:rsid w:val="004F532C"/>
    <w:rsid w:val="004F5623"/>
    <w:rsid w:val="004F57D9"/>
    <w:rsid w:val="004F586B"/>
    <w:rsid w:val="004F5F9B"/>
    <w:rsid w:val="004F65E5"/>
    <w:rsid w:val="004F670C"/>
    <w:rsid w:val="004F68CD"/>
    <w:rsid w:val="004F6C4D"/>
    <w:rsid w:val="004F6CC3"/>
    <w:rsid w:val="004F7275"/>
    <w:rsid w:val="004F77A8"/>
    <w:rsid w:val="004F789D"/>
    <w:rsid w:val="0050018C"/>
    <w:rsid w:val="00500537"/>
    <w:rsid w:val="00500803"/>
    <w:rsid w:val="00500D2B"/>
    <w:rsid w:val="00501224"/>
    <w:rsid w:val="00501C8A"/>
    <w:rsid w:val="00502462"/>
    <w:rsid w:val="0050283F"/>
    <w:rsid w:val="00502890"/>
    <w:rsid w:val="00502C47"/>
    <w:rsid w:val="00502C63"/>
    <w:rsid w:val="0050304F"/>
    <w:rsid w:val="005030C1"/>
    <w:rsid w:val="0050334D"/>
    <w:rsid w:val="00503854"/>
    <w:rsid w:val="0050391C"/>
    <w:rsid w:val="00503C17"/>
    <w:rsid w:val="00503E4B"/>
    <w:rsid w:val="005042FB"/>
    <w:rsid w:val="0050436B"/>
    <w:rsid w:val="00504770"/>
    <w:rsid w:val="00504C7E"/>
    <w:rsid w:val="00505052"/>
    <w:rsid w:val="00505255"/>
    <w:rsid w:val="005052FE"/>
    <w:rsid w:val="0050593B"/>
    <w:rsid w:val="005059FC"/>
    <w:rsid w:val="00505ECA"/>
    <w:rsid w:val="0050639C"/>
    <w:rsid w:val="0050673C"/>
    <w:rsid w:val="00506796"/>
    <w:rsid w:val="00506798"/>
    <w:rsid w:val="0050685A"/>
    <w:rsid w:val="00506928"/>
    <w:rsid w:val="00506C67"/>
    <w:rsid w:val="00506C7C"/>
    <w:rsid w:val="005071F0"/>
    <w:rsid w:val="005073FB"/>
    <w:rsid w:val="0050770D"/>
    <w:rsid w:val="00507F45"/>
    <w:rsid w:val="00510304"/>
    <w:rsid w:val="005108EE"/>
    <w:rsid w:val="00510993"/>
    <w:rsid w:val="00510F74"/>
    <w:rsid w:val="005112BB"/>
    <w:rsid w:val="005115C0"/>
    <w:rsid w:val="00512A9A"/>
    <w:rsid w:val="005137CA"/>
    <w:rsid w:val="005143B5"/>
    <w:rsid w:val="005145FB"/>
    <w:rsid w:val="005146CE"/>
    <w:rsid w:val="005148DA"/>
    <w:rsid w:val="005149D1"/>
    <w:rsid w:val="0051528B"/>
    <w:rsid w:val="005155FB"/>
    <w:rsid w:val="00515C0A"/>
    <w:rsid w:val="00515DC6"/>
    <w:rsid w:val="005168ED"/>
    <w:rsid w:val="00516AFD"/>
    <w:rsid w:val="00516E8F"/>
    <w:rsid w:val="005170AC"/>
    <w:rsid w:val="00517246"/>
    <w:rsid w:val="005176EB"/>
    <w:rsid w:val="00517914"/>
    <w:rsid w:val="005202B5"/>
    <w:rsid w:val="00520AB5"/>
    <w:rsid w:val="00521525"/>
    <w:rsid w:val="0052165C"/>
    <w:rsid w:val="00521774"/>
    <w:rsid w:val="005217B7"/>
    <w:rsid w:val="00521887"/>
    <w:rsid w:val="00521B40"/>
    <w:rsid w:val="00521B87"/>
    <w:rsid w:val="00521D9C"/>
    <w:rsid w:val="00521DBF"/>
    <w:rsid w:val="00521E9E"/>
    <w:rsid w:val="00521ED3"/>
    <w:rsid w:val="0052210B"/>
    <w:rsid w:val="005229B0"/>
    <w:rsid w:val="005231A4"/>
    <w:rsid w:val="005232BD"/>
    <w:rsid w:val="00523539"/>
    <w:rsid w:val="00523734"/>
    <w:rsid w:val="005242BF"/>
    <w:rsid w:val="005244C7"/>
    <w:rsid w:val="00524E90"/>
    <w:rsid w:val="00524F57"/>
    <w:rsid w:val="005253D3"/>
    <w:rsid w:val="005256CF"/>
    <w:rsid w:val="0052586F"/>
    <w:rsid w:val="00525B0D"/>
    <w:rsid w:val="00525C88"/>
    <w:rsid w:val="0052606F"/>
    <w:rsid w:val="005260CC"/>
    <w:rsid w:val="0052625F"/>
    <w:rsid w:val="0052638A"/>
    <w:rsid w:val="00526592"/>
    <w:rsid w:val="00526641"/>
    <w:rsid w:val="00526765"/>
    <w:rsid w:val="005267D9"/>
    <w:rsid w:val="005268B9"/>
    <w:rsid w:val="00526C35"/>
    <w:rsid w:val="005279D8"/>
    <w:rsid w:val="00527CF4"/>
    <w:rsid w:val="005300EE"/>
    <w:rsid w:val="00530225"/>
    <w:rsid w:val="00530565"/>
    <w:rsid w:val="0053098D"/>
    <w:rsid w:val="00530B35"/>
    <w:rsid w:val="0053139A"/>
    <w:rsid w:val="00531CD1"/>
    <w:rsid w:val="0053231A"/>
    <w:rsid w:val="00532628"/>
    <w:rsid w:val="005329DC"/>
    <w:rsid w:val="00532AF2"/>
    <w:rsid w:val="00532C88"/>
    <w:rsid w:val="00532D3D"/>
    <w:rsid w:val="00533113"/>
    <w:rsid w:val="005337E5"/>
    <w:rsid w:val="00533ED3"/>
    <w:rsid w:val="005342A0"/>
    <w:rsid w:val="0053484A"/>
    <w:rsid w:val="00534895"/>
    <w:rsid w:val="00534AB7"/>
    <w:rsid w:val="00534E06"/>
    <w:rsid w:val="00534E2C"/>
    <w:rsid w:val="00534F2B"/>
    <w:rsid w:val="0053511E"/>
    <w:rsid w:val="0053553B"/>
    <w:rsid w:val="0053558D"/>
    <w:rsid w:val="005356E7"/>
    <w:rsid w:val="0053585A"/>
    <w:rsid w:val="00535931"/>
    <w:rsid w:val="00535AF0"/>
    <w:rsid w:val="005361D0"/>
    <w:rsid w:val="00536B7C"/>
    <w:rsid w:val="00536FF9"/>
    <w:rsid w:val="005370EB"/>
    <w:rsid w:val="00537742"/>
    <w:rsid w:val="00537F93"/>
    <w:rsid w:val="005403CE"/>
    <w:rsid w:val="00540B6A"/>
    <w:rsid w:val="0054145D"/>
    <w:rsid w:val="0054186F"/>
    <w:rsid w:val="00541ED2"/>
    <w:rsid w:val="005420C0"/>
    <w:rsid w:val="005421EE"/>
    <w:rsid w:val="00542428"/>
    <w:rsid w:val="005425F9"/>
    <w:rsid w:val="005426D5"/>
    <w:rsid w:val="00542904"/>
    <w:rsid w:val="00543022"/>
    <w:rsid w:val="005431A3"/>
    <w:rsid w:val="00543485"/>
    <w:rsid w:val="0054393C"/>
    <w:rsid w:val="0054399D"/>
    <w:rsid w:val="00544237"/>
    <w:rsid w:val="005449E4"/>
    <w:rsid w:val="005450B6"/>
    <w:rsid w:val="00545202"/>
    <w:rsid w:val="00545704"/>
    <w:rsid w:val="005457F8"/>
    <w:rsid w:val="00545A33"/>
    <w:rsid w:val="00545C66"/>
    <w:rsid w:val="00545D16"/>
    <w:rsid w:val="005461A0"/>
    <w:rsid w:val="005461AF"/>
    <w:rsid w:val="00546210"/>
    <w:rsid w:val="0054683A"/>
    <w:rsid w:val="00546857"/>
    <w:rsid w:val="00546984"/>
    <w:rsid w:val="00546BFB"/>
    <w:rsid w:val="00546C52"/>
    <w:rsid w:val="00546E39"/>
    <w:rsid w:val="00546FEF"/>
    <w:rsid w:val="005471EF"/>
    <w:rsid w:val="0054749F"/>
    <w:rsid w:val="0054767B"/>
    <w:rsid w:val="005477DD"/>
    <w:rsid w:val="00547A85"/>
    <w:rsid w:val="00547CFB"/>
    <w:rsid w:val="0055015B"/>
    <w:rsid w:val="0055029B"/>
    <w:rsid w:val="0055064D"/>
    <w:rsid w:val="0055088D"/>
    <w:rsid w:val="005509A9"/>
    <w:rsid w:val="005509E0"/>
    <w:rsid w:val="005509FF"/>
    <w:rsid w:val="00550B16"/>
    <w:rsid w:val="00550DE0"/>
    <w:rsid w:val="00551099"/>
    <w:rsid w:val="005510D1"/>
    <w:rsid w:val="0055116A"/>
    <w:rsid w:val="00551430"/>
    <w:rsid w:val="005517E1"/>
    <w:rsid w:val="005519BE"/>
    <w:rsid w:val="00551D0D"/>
    <w:rsid w:val="00552389"/>
    <w:rsid w:val="005530BB"/>
    <w:rsid w:val="005531DE"/>
    <w:rsid w:val="00553862"/>
    <w:rsid w:val="005538DE"/>
    <w:rsid w:val="00553DDE"/>
    <w:rsid w:val="005549D9"/>
    <w:rsid w:val="00554CFB"/>
    <w:rsid w:val="005551BD"/>
    <w:rsid w:val="00555881"/>
    <w:rsid w:val="00555A08"/>
    <w:rsid w:val="00555C5C"/>
    <w:rsid w:val="005564B5"/>
    <w:rsid w:val="00556DD7"/>
    <w:rsid w:val="005573E6"/>
    <w:rsid w:val="005577AB"/>
    <w:rsid w:val="00557836"/>
    <w:rsid w:val="0055790D"/>
    <w:rsid w:val="005579FB"/>
    <w:rsid w:val="00557ABE"/>
    <w:rsid w:val="00557F00"/>
    <w:rsid w:val="00560000"/>
    <w:rsid w:val="0056003E"/>
    <w:rsid w:val="005603D1"/>
    <w:rsid w:val="00560628"/>
    <w:rsid w:val="00560E4E"/>
    <w:rsid w:val="00560FC2"/>
    <w:rsid w:val="0056134F"/>
    <w:rsid w:val="0056182B"/>
    <w:rsid w:val="005622D0"/>
    <w:rsid w:val="00562300"/>
    <w:rsid w:val="0056246B"/>
    <w:rsid w:val="005625D4"/>
    <w:rsid w:val="00562936"/>
    <w:rsid w:val="00562B49"/>
    <w:rsid w:val="00562D01"/>
    <w:rsid w:val="005637A4"/>
    <w:rsid w:val="00563E6E"/>
    <w:rsid w:val="00564594"/>
    <w:rsid w:val="005645D9"/>
    <w:rsid w:val="005649C0"/>
    <w:rsid w:val="00565070"/>
    <w:rsid w:val="00565141"/>
    <w:rsid w:val="0056517D"/>
    <w:rsid w:val="0056546C"/>
    <w:rsid w:val="00565CE9"/>
    <w:rsid w:val="005661DC"/>
    <w:rsid w:val="00566E84"/>
    <w:rsid w:val="00567358"/>
    <w:rsid w:val="0056735B"/>
    <w:rsid w:val="00567688"/>
    <w:rsid w:val="00567853"/>
    <w:rsid w:val="00567ABE"/>
    <w:rsid w:val="00567CD8"/>
    <w:rsid w:val="00567D3D"/>
    <w:rsid w:val="005700BF"/>
    <w:rsid w:val="00570692"/>
    <w:rsid w:val="0057095E"/>
    <w:rsid w:val="00571243"/>
    <w:rsid w:val="005712C7"/>
    <w:rsid w:val="00571521"/>
    <w:rsid w:val="00571AD9"/>
    <w:rsid w:val="00571B47"/>
    <w:rsid w:val="00571E66"/>
    <w:rsid w:val="005720FA"/>
    <w:rsid w:val="00572632"/>
    <w:rsid w:val="00572BE5"/>
    <w:rsid w:val="00572EFD"/>
    <w:rsid w:val="00573194"/>
    <w:rsid w:val="00573853"/>
    <w:rsid w:val="00573DD1"/>
    <w:rsid w:val="00574653"/>
    <w:rsid w:val="005746CA"/>
    <w:rsid w:val="0057487C"/>
    <w:rsid w:val="00574978"/>
    <w:rsid w:val="00574BFB"/>
    <w:rsid w:val="00574E0C"/>
    <w:rsid w:val="005750E5"/>
    <w:rsid w:val="00575A74"/>
    <w:rsid w:val="00575FD4"/>
    <w:rsid w:val="005761BE"/>
    <w:rsid w:val="00576745"/>
    <w:rsid w:val="00576AA9"/>
    <w:rsid w:val="00577199"/>
    <w:rsid w:val="00577924"/>
    <w:rsid w:val="00577B0C"/>
    <w:rsid w:val="00577DCB"/>
    <w:rsid w:val="00577E37"/>
    <w:rsid w:val="00577E92"/>
    <w:rsid w:val="00577F9A"/>
    <w:rsid w:val="0058052F"/>
    <w:rsid w:val="005805B0"/>
    <w:rsid w:val="00580626"/>
    <w:rsid w:val="005808C3"/>
    <w:rsid w:val="00580E4F"/>
    <w:rsid w:val="00580ECD"/>
    <w:rsid w:val="005810F7"/>
    <w:rsid w:val="00581173"/>
    <w:rsid w:val="00581184"/>
    <w:rsid w:val="005812C1"/>
    <w:rsid w:val="00581B93"/>
    <w:rsid w:val="00581ED0"/>
    <w:rsid w:val="005820B3"/>
    <w:rsid w:val="00583333"/>
    <w:rsid w:val="005839BC"/>
    <w:rsid w:val="00583FA0"/>
    <w:rsid w:val="005842A9"/>
    <w:rsid w:val="00584578"/>
    <w:rsid w:val="00584586"/>
    <w:rsid w:val="00584657"/>
    <w:rsid w:val="00584ACC"/>
    <w:rsid w:val="00584E3A"/>
    <w:rsid w:val="005852CF"/>
    <w:rsid w:val="00585475"/>
    <w:rsid w:val="00585683"/>
    <w:rsid w:val="00585B63"/>
    <w:rsid w:val="00585DA9"/>
    <w:rsid w:val="00586385"/>
    <w:rsid w:val="00586EC4"/>
    <w:rsid w:val="00587699"/>
    <w:rsid w:val="00587824"/>
    <w:rsid w:val="005879F9"/>
    <w:rsid w:val="00587E98"/>
    <w:rsid w:val="005903DF"/>
    <w:rsid w:val="005903EE"/>
    <w:rsid w:val="005907F2"/>
    <w:rsid w:val="00590EC5"/>
    <w:rsid w:val="0059132C"/>
    <w:rsid w:val="005918EE"/>
    <w:rsid w:val="00591DC6"/>
    <w:rsid w:val="005920B9"/>
    <w:rsid w:val="00592C7B"/>
    <w:rsid w:val="00592E4A"/>
    <w:rsid w:val="00592F66"/>
    <w:rsid w:val="00593386"/>
    <w:rsid w:val="005937CC"/>
    <w:rsid w:val="005937D5"/>
    <w:rsid w:val="00593D85"/>
    <w:rsid w:val="00593EAD"/>
    <w:rsid w:val="00594481"/>
    <w:rsid w:val="0059472A"/>
    <w:rsid w:val="005947F8"/>
    <w:rsid w:val="00594D44"/>
    <w:rsid w:val="005960C8"/>
    <w:rsid w:val="00596290"/>
    <w:rsid w:val="00596EAF"/>
    <w:rsid w:val="00597002"/>
    <w:rsid w:val="005971BA"/>
    <w:rsid w:val="00597559"/>
    <w:rsid w:val="005977E3"/>
    <w:rsid w:val="00597EBB"/>
    <w:rsid w:val="005A044D"/>
    <w:rsid w:val="005A076D"/>
    <w:rsid w:val="005A1392"/>
    <w:rsid w:val="005A149A"/>
    <w:rsid w:val="005A1AF4"/>
    <w:rsid w:val="005A1E4D"/>
    <w:rsid w:val="005A2959"/>
    <w:rsid w:val="005A2CEA"/>
    <w:rsid w:val="005A2D36"/>
    <w:rsid w:val="005A3A06"/>
    <w:rsid w:val="005A4CB2"/>
    <w:rsid w:val="005A4CB6"/>
    <w:rsid w:val="005A4F20"/>
    <w:rsid w:val="005A500D"/>
    <w:rsid w:val="005A52F1"/>
    <w:rsid w:val="005A547E"/>
    <w:rsid w:val="005A5A21"/>
    <w:rsid w:val="005A5AAE"/>
    <w:rsid w:val="005A5EF7"/>
    <w:rsid w:val="005A6494"/>
    <w:rsid w:val="005A6847"/>
    <w:rsid w:val="005A79AF"/>
    <w:rsid w:val="005A7A0E"/>
    <w:rsid w:val="005B052A"/>
    <w:rsid w:val="005B062E"/>
    <w:rsid w:val="005B0861"/>
    <w:rsid w:val="005B09A3"/>
    <w:rsid w:val="005B0F36"/>
    <w:rsid w:val="005B11E0"/>
    <w:rsid w:val="005B1600"/>
    <w:rsid w:val="005B180E"/>
    <w:rsid w:val="005B1C7C"/>
    <w:rsid w:val="005B1E54"/>
    <w:rsid w:val="005B1E73"/>
    <w:rsid w:val="005B1F39"/>
    <w:rsid w:val="005B1FE6"/>
    <w:rsid w:val="005B2051"/>
    <w:rsid w:val="005B21DD"/>
    <w:rsid w:val="005B226D"/>
    <w:rsid w:val="005B2C5C"/>
    <w:rsid w:val="005B2CFE"/>
    <w:rsid w:val="005B386F"/>
    <w:rsid w:val="005B3EAD"/>
    <w:rsid w:val="005B4390"/>
    <w:rsid w:val="005B4BD8"/>
    <w:rsid w:val="005B536B"/>
    <w:rsid w:val="005B5557"/>
    <w:rsid w:val="005B5A88"/>
    <w:rsid w:val="005B5B71"/>
    <w:rsid w:val="005B5E2F"/>
    <w:rsid w:val="005B637D"/>
    <w:rsid w:val="005B640E"/>
    <w:rsid w:val="005B6429"/>
    <w:rsid w:val="005B66F8"/>
    <w:rsid w:val="005B7165"/>
    <w:rsid w:val="005B7610"/>
    <w:rsid w:val="005C008C"/>
    <w:rsid w:val="005C0551"/>
    <w:rsid w:val="005C0982"/>
    <w:rsid w:val="005C09F3"/>
    <w:rsid w:val="005C0AFB"/>
    <w:rsid w:val="005C0CB8"/>
    <w:rsid w:val="005C0F7C"/>
    <w:rsid w:val="005C11DB"/>
    <w:rsid w:val="005C14E2"/>
    <w:rsid w:val="005C17CD"/>
    <w:rsid w:val="005C1969"/>
    <w:rsid w:val="005C1BD0"/>
    <w:rsid w:val="005C1D12"/>
    <w:rsid w:val="005C1D1A"/>
    <w:rsid w:val="005C1E8F"/>
    <w:rsid w:val="005C1EAC"/>
    <w:rsid w:val="005C265D"/>
    <w:rsid w:val="005C2B7A"/>
    <w:rsid w:val="005C3D3D"/>
    <w:rsid w:val="005C3DD6"/>
    <w:rsid w:val="005C4D71"/>
    <w:rsid w:val="005C5184"/>
    <w:rsid w:val="005C51EE"/>
    <w:rsid w:val="005C5233"/>
    <w:rsid w:val="005C56CC"/>
    <w:rsid w:val="005C5951"/>
    <w:rsid w:val="005C5BFF"/>
    <w:rsid w:val="005C5D28"/>
    <w:rsid w:val="005C5DC3"/>
    <w:rsid w:val="005C5FC4"/>
    <w:rsid w:val="005C6CAE"/>
    <w:rsid w:val="005C6CE0"/>
    <w:rsid w:val="005C6F20"/>
    <w:rsid w:val="005C711F"/>
    <w:rsid w:val="005C71A1"/>
    <w:rsid w:val="005C776A"/>
    <w:rsid w:val="005C784D"/>
    <w:rsid w:val="005C78F5"/>
    <w:rsid w:val="005C7BBB"/>
    <w:rsid w:val="005C7C8C"/>
    <w:rsid w:val="005C7D09"/>
    <w:rsid w:val="005D0919"/>
    <w:rsid w:val="005D0A22"/>
    <w:rsid w:val="005D0E8D"/>
    <w:rsid w:val="005D133B"/>
    <w:rsid w:val="005D16B3"/>
    <w:rsid w:val="005D183F"/>
    <w:rsid w:val="005D1B15"/>
    <w:rsid w:val="005D1CD3"/>
    <w:rsid w:val="005D1E68"/>
    <w:rsid w:val="005D2135"/>
    <w:rsid w:val="005D2634"/>
    <w:rsid w:val="005D2CE2"/>
    <w:rsid w:val="005D2EF3"/>
    <w:rsid w:val="005D314E"/>
    <w:rsid w:val="005D3281"/>
    <w:rsid w:val="005D3965"/>
    <w:rsid w:val="005D3E6B"/>
    <w:rsid w:val="005D3F77"/>
    <w:rsid w:val="005D4358"/>
    <w:rsid w:val="005D4A53"/>
    <w:rsid w:val="005D4A7A"/>
    <w:rsid w:val="005D4AA1"/>
    <w:rsid w:val="005D525F"/>
    <w:rsid w:val="005D528F"/>
    <w:rsid w:val="005D533C"/>
    <w:rsid w:val="005D5A92"/>
    <w:rsid w:val="005D5B30"/>
    <w:rsid w:val="005D5C57"/>
    <w:rsid w:val="005D6776"/>
    <w:rsid w:val="005D68C9"/>
    <w:rsid w:val="005D6B02"/>
    <w:rsid w:val="005D6ED6"/>
    <w:rsid w:val="005D6FB8"/>
    <w:rsid w:val="005D77AE"/>
    <w:rsid w:val="005D78DA"/>
    <w:rsid w:val="005E0BE8"/>
    <w:rsid w:val="005E0D51"/>
    <w:rsid w:val="005E165F"/>
    <w:rsid w:val="005E205B"/>
    <w:rsid w:val="005E21E3"/>
    <w:rsid w:val="005E2380"/>
    <w:rsid w:val="005E25E0"/>
    <w:rsid w:val="005E26C7"/>
    <w:rsid w:val="005E277A"/>
    <w:rsid w:val="005E2F8E"/>
    <w:rsid w:val="005E3527"/>
    <w:rsid w:val="005E3569"/>
    <w:rsid w:val="005E36C4"/>
    <w:rsid w:val="005E3945"/>
    <w:rsid w:val="005E48B7"/>
    <w:rsid w:val="005E4ABD"/>
    <w:rsid w:val="005E4B7A"/>
    <w:rsid w:val="005E4EA7"/>
    <w:rsid w:val="005E4F29"/>
    <w:rsid w:val="005E4F95"/>
    <w:rsid w:val="005E4FBA"/>
    <w:rsid w:val="005E5168"/>
    <w:rsid w:val="005E5200"/>
    <w:rsid w:val="005E5F53"/>
    <w:rsid w:val="005E6085"/>
    <w:rsid w:val="005E66DE"/>
    <w:rsid w:val="005E712C"/>
    <w:rsid w:val="005E747B"/>
    <w:rsid w:val="005E79B7"/>
    <w:rsid w:val="005E79CF"/>
    <w:rsid w:val="005E7A12"/>
    <w:rsid w:val="005E7A80"/>
    <w:rsid w:val="005E7CBF"/>
    <w:rsid w:val="005F02A8"/>
    <w:rsid w:val="005F049A"/>
    <w:rsid w:val="005F052A"/>
    <w:rsid w:val="005F0649"/>
    <w:rsid w:val="005F0AA5"/>
    <w:rsid w:val="005F1248"/>
    <w:rsid w:val="005F1803"/>
    <w:rsid w:val="005F1E57"/>
    <w:rsid w:val="005F217C"/>
    <w:rsid w:val="005F2296"/>
    <w:rsid w:val="005F22D4"/>
    <w:rsid w:val="005F2807"/>
    <w:rsid w:val="005F28EA"/>
    <w:rsid w:val="005F2C99"/>
    <w:rsid w:val="005F3102"/>
    <w:rsid w:val="005F314C"/>
    <w:rsid w:val="005F377A"/>
    <w:rsid w:val="005F399E"/>
    <w:rsid w:val="005F4103"/>
    <w:rsid w:val="005F45DC"/>
    <w:rsid w:val="005F47CB"/>
    <w:rsid w:val="005F489A"/>
    <w:rsid w:val="005F4BC6"/>
    <w:rsid w:val="005F4FEB"/>
    <w:rsid w:val="005F5041"/>
    <w:rsid w:val="005F505F"/>
    <w:rsid w:val="005F51D5"/>
    <w:rsid w:val="005F52A7"/>
    <w:rsid w:val="005F55E6"/>
    <w:rsid w:val="005F6148"/>
    <w:rsid w:val="005F65ED"/>
    <w:rsid w:val="005F6BEA"/>
    <w:rsid w:val="005F7595"/>
    <w:rsid w:val="005F7B23"/>
    <w:rsid w:val="0060026D"/>
    <w:rsid w:val="00600724"/>
    <w:rsid w:val="00600B3D"/>
    <w:rsid w:val="00600C0A"/>
    <w:rsid w:val="00600E86"/>
    <w:rsid w:val="00600FF7"/>
    <w:rsid w:val="0060186F"/>
    <w:rsid w:val="00601B2B"/>
    <w:rsid w:val="00601FB3"/>
    <w:rsid w:val="00602242"/>
    <w:rsid w:val="006022E9"/>
    <w:rsid w:val="0060275B"/>
    <w:rsid w:val="00602840"/>
    <w:rsid w:val="0060293F"/>
    <w:rsid w:val="006029ED"/>
    <w:rsid w:val="00602CB7"/>
    <w:rsid w:val="00603790"/>
    <w:rsid w:val="00603FF1"/>
    <w:rsid w:val="006044FA"/>
    <w:rsid w:val="00604DC0"/>
    <w:rsid w:val="00604ED5"/>
    <w:rsid w:val="00604FD5"/>
    <w:rsid w:val="006052BB"/>
    <w:rsid w:val="006053D6"/>
    <w:rsid w:val="006054B0"/>
    <w:rsid w:val="006062F5"/>
    <w:rsid w:val="00606625"/>
    <w:rsid w:val="00606825"/>
    <w:rsid w:val="00606B9C"/>
    <w:rsid w:val="00606DE4"/>
    <w:rsid w:val="00606EBF"/>
    <w:rsid w:val="00606FD9"/>
    <w:rsid w:val="006072F0"/>
    <w:rsid w:val="006073A9"/>
    <w:rsid w:val="00607620"/>
    <w:rsid w:val="00607991"/>
    <w:rsid w:val="006108B0"/>
    <w:rsid w:val="00610CB4"/>
    <w:rsid w:val="00611296"/>
    <w:rsid w:val="006113CE"/>
    <w:rsid w:val="0061142F"/>
    <w:rsid w:val="006116B7"/>
    <w:rsid w:val="00611DD5"/>
    <w:rsid w:val="00611EDD"/>
    <w:rsid w:val="00611F49"/>
    <w:rsid w:val="00612194"/>
    <w:rsid w:val="00612402"/>
    <w:rsid w:val="0061279A"/>
    <w:rsid w:val="00612987"/>
    <w:rsid w:val="006129F1"/>
    <w:rsid w:val="00612AA9"/>
    <w:rsid w:val="00612D2A"/>
    <w:rsid w:val="00612E64"/>
    <w:rsid w:val="00612EEB"/>
    <w:rsid w:val="00612F8C"/>
    <w:rsid w:val="006130B7"/>
    <w:rsid w:val="0061323B"/>
    <w:rsid w:val="00613D97"/>
    <w:rsid w:val="006147D3"/>
    <w:rsid w:val="00614860"/>
    <w:rsid w:val="00614CE6"/>
    <w:rsid w:val="00614D7A"/>
    <w:rsid w:val="006154CB"/>
    <w:rsid w:val="00615CFE"/>
    <w:rsid w:val="0061607E"/>
    <w:rsid w:val="00616BA6"/>
    <w:rsid w:val="00616C61"/>
    <w:rsid w:val="00616D71"/>
    <w:rsid w:val="00616E89"/>
    <w:rsid w:val="006178EF"/>
    <w:rsid w:val="00617A09"/>
    <w:rsid w:val="00617CD6"/>
    <w:rsid w:val="00620569"/>
    <w:rsid w:val="00620793"/>
    <w:rsid w:val="00620F67"/>
    <w:rsid w:val="00621105"/>
    <w:rsid w:val="00621266"/>
    <w:rsid w:val="006213B3"/>
    <w:rsid w:val="006213FB"/>
    <w:rsid w:val="00621A4B"/>
    <w:rsid w:val="00621B9E"/>
    <w:rsid w:val="006224D0"/>
    <w:rsid w:val="006227EB"/>
    <w:rsid w:val="0062296E"/>
    <w:rsid w:val="00622FB4"/>
    <w:rsid w:val="006230D5"/>
    <w:rsid w:val="006232CD"/>
    <w:rsid w:val="006233DF"/>
    <w:rsid w:val="006235B5"/>
    <w:rsid w:val="0062374B"/>
    <w:rsid w:val="00624033"/>
    <w:rsid w:val="00624A26"/>
    <w:rsid w:val="00624C0B"/>
    <w:rsid w:val="00624F6A"/>
    <w:rsid w:val="0062567A"/>
    <w:rsid w:val="00625BB0"/>
    <w:rsid w:val="006260EC"/>
    <w:rsid w:val="0062626A"/>
    <w:rsid w:val="00626556"/>
    <w:rsid w:val="00626D94"/>
    <w:rsid w:val="00626FC6"/>
    <w:rsid w:val="00627287"/>
    <w:rsid w:val="00627CA2"/>
    <w:rsid w:val="00627DA5"/>
    <w:rsid w:val="00627E4E"/>
    <w:rsid w:val="00630096"/>
    <w:rsid w:val="006301A8"/>
    <w:rsid w:val="006302CB"/>
    <w:rsid w:val="00630619"/>
    <w:rsid w:val="00630853"/>
    <w:rsid w:val="006308CF"/>
    <w:rsid w:val="006308E8"/>
    <w:rsid w:val="00630C6E"/>
    <w:rsid w:val="0063101A"/>
    <w:rsid w:val="00631457"/>
    <w:rsid w:val="00631636"/>
    <w:rsid w:val="00631D2B"/>
    <w:rsid w:val="00631DEA"/>
    <w:rsid w:val="006324DB"/>
    <w:rsid w:val="00632D3C"/>
    <w:rsid w:val="00633064"/>
    <w:rsid w:val="006330E0"/>
    <w:rsid w:val="006334C1"/>
    <w:rsid w:val="00634264"/>
    <w:rsid w:val="0063473A"/>
    <w:rsid w:val="00634A48"/>
    <w:rsid w:val="00634AEA"/>
    <w:rsid w:val="00634E98"/>
    <w:rsid w:val="00635055"/>
    <w:rsid w:val="00635246"/>
    <w:rsid w:val="00635A1D"/>
    <w:rsid w:val="00635E0B"/>
    <w:rsid w:val="00635E65"/>
    <w:rsid w:val="00636051"/>
    <w:rsid w:val="00636456"/>
    <w:rsid w:val="006367FD"/>
    <w:rsid w:val="00636A7B"/>
    <w:rsid w:val="00636CCD"/>
    <w:rsid w:val="00636CD8"/>
    <w:rsid w:val="00636D90"/>
    <w:rsid w:val="006370DB"/>
    <w:rsid w:val="006371BD"/>
    <w:rsid w:val="006373AC"/>
    <w:rsid w:val="00637464"/>
    <w:rsid w:val="0063763D"/>
    <w:rsid w:val="00637738"/>
    <w:rsid w:val="00637FB0"/>
    <w:rsid w:val="00640585"/>
    <w:rsid w:val="00640E2A"/>
    <w:rsid w:val="0064113B"/>
    <w:rsid w:val="006414BF"/>
    <w:rsid w:val="0064186D"/>
    <w:rsid w:val="00641C6F"/>
    <w:rsid w:val="00641D58"/>
    <w:rsid w:val="00641D82"/>
    <w:rsid w:val="0064216F"/>
    <w:rsid w:val="00642F73"/>
    <w:rsid w:val="00642FA4"/>
    <w:rsid w:val="006436D3"/>
    <w:rsid w:val="00643944"/>
    <w:rsid w:val="00643BA4"/>
    <w:rsid w:val="00643C29"/>
    <w:rsid w:val="00643DCF"/>
    <w:rsid w:val="00643F64"/>
    <w:rsid w:val="006441C7"/>
    <w:rsid w:val="006443BE"/>
    <w:rsid w:val="0064442C"/>
    <w:rsid w:val="0064481B"/>
    <w:rsid w:val="00644AFD"/>
    <w:rsid w:val="00644DEE"/>
    <w:rsid w:val="00645A32"/>
    <w:rsid w:val="00645A7D"/>
    <w:rsid w:val="006465BE"/>
    <w:rsid w:val="00646760"/>
    <w:rsid w:val="00646A26"/>
    <w:rsid w:val="00646E1B"/>
    <w:rsid w:val="00646FCD"/>
    <w:rsid w:val="006471E4"/>
    <w:rsid w:val="0064769E"/>
    <w:rsid w:val="006505FE"/>
    <w:rsid w:val="006506EE"/>
    <w:rsid w:val="0065074D"/>
    <w:rsid w:val="006509BA"/>
    <w:rsid w:val="006511B9"/>
    <w:rsid w:val="00651640"/>
    <w:rsid w:val="00651E35"/>
    <w:rsid w:val="0065293B"/>
    <w:rsid w:val="006529BF"/>
    <w:rsid w:val="00652F15"/>
    <w:rsid w:val="00653258"/>
    <w:rsid w:val="00653312"/>
    <w:rsid w:val="0065334C"/>
    <w:rsid w:val="0065393A"/>
    <w:rsid w:val="00653A88"/>
    <w:rsid w:val="00653CFD"/>
    <w:rsid w:val="00653EC2"/>
    <w:rsid w:val="00653F32"/>
    <w:rsid w:val="006547C5"/>
    <w:rsid w:val="00654FD7"/>
    <w:rsid w:val="00655479"/>
    <w:rsid w:val="00655597"/>
    <w:rsid w:val="00655EAC"/>
    <w:rsid w:val="00656284"/>
    <w:rsid w:val="006565C0"/>
    <w:rsid w:val="00656A15"/>
    <w:rsid w:val="00656BA4"/>
    <w:rsid w:val="00656F48"/>
    <w:rsid w:val="00656FF5"/>
    <w:rsid w:val="006573B2"/>
    <w:rsid w:val="00657B09"/>
    <w:rsid w:val="00657FAB"/>
    <w:rsid w:val="006601B9"/>
    <w:rsid w:val="006609AD"/>
    <w:rsid w:val="00660E61"/>
    <w:rsid w:val="006619BB"/>
    <w:rsid w:val="00662702"/>
    <w:rsid w:val="0066296D"/>
    <w:rsid w:val="00662B92"/>
    <w:rsid w:val="00662C88"/>
    <w:rsid w:val="00662CCB"/>
    <w:rsid w:val="00662EF0"/>
    <w:rsid w:val="00663263"/>
    <w:rsid w:val="00663817"/>
    <w:rsid w:val="00663C47"/>
    <w:rsid w:val="00663DCD"/>
    <w:rsid w:val="0066416B"/>
    <w:rsid w:val="006648AE"/>
    <w:rsid w:val="006649BD"/>
    <w:rsid w:val="00664AE4"/>
    <w:rsid w:val="00664EFF"/>
    <w:rsid w:val="006652EC"/>
    <w:rsid w:val="0066578D"/>
    <w:rsid w:val="0066591E"/>
    <w:rsid w:val="006659C7"/>
    <w:rsid w:val="00665DF1"/>
    <w:rsid w:val="00665F2F"/>
    <w:rsid w:val="006663AD"/>
    <w:rsid w:val="00666863"/>
    <w:rsid w:val="00666EBB"/>
    <w:rsid w:val="006670B6"/>
    <w:rsid w:val="00667573"/>
    <w:rsid w:val="006702CD"/>
    <w:rsid w:val="00670A40"/>
    <w:rsid w:val="006711C9"/>
    <w:rsid w:val="00671A40"/>
    <w:rsid w:val="00671D07"/>
    <w:rsid w:val="00671F99"/>
    <w:rsid w:val="00672010"/>
    <w:rsid w:val="006720E4"/>
    <w:rsid w:val="00672734"/>
    <w:rsid w:val="00672B91"/>
    <w:rsid w:val="00672CF1"/>
    <w:rsid w:val="00673126"/>
    <w:rsid w:val="00673141"/>
    <w:rsid w:val="006731BB"/>
    <w:rsid w:val="006734EA"/>
    <w:rsid w:val="00673594"/>
    <w:rsid w:val="00673A4C"/>
    <w:rsid w:val="00673D68"/>
    <w:rsid w:val="0067420B"/>
    <w:rsid w:val="00674323"/>
    <w:rsid w:val="00674907"/>
    <w:rsid w:val="00674D47"/>
    <w:rsid w:val="00674DE7"/>
    <w:rsid w:val="0067537C"/>
    <w:rsid w:val="006764FE"/>
    <w:rsid w:val="0067662C"/>
    <w:rsid w:val="00676989"/>
    <w:rsid w:val="00676B9B"/>
    <w:rsid w:val="00676D31"/>
    <w:rsid w:val="006773A4"/>
    <w:rsid w:val="00677563"/>
    <w:rsid w:val="006776C1"/>
    <w:rsid w:val="00677945"/>
    <w:rsid w:val="00677B1B"/>
    <w:rsid w:val="006802E6"/>
    <w:rsid w:val="0068171F"/>
    <w:rsid w:val="00681C2B"/>
    <w:rsid w:val="00681EB2"/>
    <w:rsid w:val="0068257D"/>
    <w:rsid w:val="00682792"/>
    <w:rsid w:val="0068298F"/>
    <w:rsid w:val="00682B7B"/>
    <w:rsid w:val="00682F07"/>
    <w:rsid w:val="00683086"/>
    <w:rsid w:val="006831F8"/>
    <w:rsid w:val="00683386"/>
    <w:rsid w:val="006833A2"/>
    <w:rsid w:val="00683480"/>
    <w:rsid w:val="00683593"/>
    <w:rsid w:val="006835E2"/>
    <w:rsid w:val="00684226"/>
    <w:rsid w:val="0068424E"/>
    <w:rsid w:val="00684CB3"/>
    <w:rsid w:val="00684E80"/>
    <w:rsid w:val="00684FFA"/>
    <w:rsid w:val="00685838"/>
    <w:rsid w:val="00685AE8"/>
    <w:rsid w:val="00685CD1"/>
    <w:rsid w:val="0068634A"/>
    <w:rsid w:val="00686708"/>
    <w:rsid w:val="006867C8"/>
    <w:rsid w:val="00686859"/>
    <w:rsid w:val="00686B8E"/>
    <w:rsid w:val="00686F95"/>
    <w:rsid w:val="006875D2"/>
    <w:rsid w:val="00687DB9"/>
    <w:rsid w:val="006908FF"/>
    <w:rsid w:val="00690A2E"/>
    <w:rsid w:val="00690BBC"/>
    <w:rsid w:val="00690CCC"/>
    <w:rsid w:val="00690D3A"/>
    <w:rsid w:val="00690F68"/>
    <w:rsid w:val="006913D9"/>
    <w:rsid w:val="00692291"/>
    <w:rsid w:val="006928A8"/>
    <w:rsid w:val="00692AC6"/>
    <w:rsid w:val="00692AF3"/>
    <w:rsid w:val="00692DE0"/>
    <w:rsid w:val="00692E8C"/>
    <w:rsid w:val="006933E3"/>
    <w:rsid w:val="00693EA7"/>
    <w:rsid w:val="00694056"/>
    <w:rsid w:val="0069419C"/>
    <w:rsid w:val="006944FD"/>
    <w:rsid w:val="0069454C"/>
    <w:rsid w:val="006945E3"/>
    <w:rsid w:val="00694A82"/>
    <w:rsid w:val="00694B7F"/>
    <w:rsid w:val="00694C14"/>
    <w:rsid w:val="0069504A"/>
    <w:rsid w:val="006951A9"/>
    <w:rsid w:val="006951D7"/>
    <w:rsid w:val="00695402"/>
    <w:rsid w:val="00695D69"/>
    <w:rsid w:val="00695DAE"/>
    <w:rsid w:val="00695FB6"/>
    <w:rsid w:val="0069652F"/>
    <w:rsid w:val="00696683"/>
    <w:rsid w:val="00696E67"/>
    <w:rsid w:val="006973E2"/>
    <w:rsid w:val="00697524"/>
    <w:rsid w:val="006976CA"/>
    <w:rsid w:val="006976E4"/>
    <w:rsid w:val="00697CF0"/>
    <w:rsid w:val="006A015C"/>
    <w:rsid w:val="006A0184"/>
    <w:rsid w:val="006A037E"/>
    <w:rsid w:val="006A038A"/>
    <w:rsid w:val="006A0F2F"/>
    <w:rsid w:val="006A10A5"/>
    <w:rsid w:val="006A12FA"/>
    <w:rsid w:val="006A13AE"/>
    <w:rsid w:val="006A1A47"/>
    <w:rsid w:val="006A2034"/>
    <w:rsid w:val="006A2BB8"/>
    <w:rsid w:val="006A2D68"/>
    <w:rsid w:val="006A358F"/>
    <w:rsid w:val="006A3599"/>
    <w:rsid w:val="006A3800"/>
    <w:rsid w:val="006A3AC0"/>
    <w:rsid w:val="006A3C6C"/>
    <w:rsid w:val="006A400E"/>
    <w:rsid w:val="006A43DC"/>
    <w:rsid w:val="006A4587"/>
    <w:rsid w:val="006A49BF"/>
    <w:rsid w:val="006A4EB4"/>
    <w:rsid w:val="006A4F2C"/>
    <w:rsid w:val="006A5227"/>
    <w:rsid w:val="006A54EB"/>
    <w:rsid w:val="006A55FB"/>
    <w:rsid w:val="006A624B"/>
    <w:rsid w:val="006A6596"/>
    <w:rsid w:val="006A68B8"/>
    <w:rsid w:val="006A6E88"/>
    <w:rsid w:val="006A72A2"/>
    <w:rsid w:val="006A7B1F"/>
    <w:rsid w:val="006A7E30"/>
    <w:rsid w:val="006A7F33"/>
    <w:rsid w:val="006A7F7B"/>
    <w:rsid w:val="006B0209"/>
    <w:rsid w:val="006B0884"/>
    <w:rsid w:val="006B0B87"/>
    <w:rsid w:val="006B0C93"/>
    <w:rsid w:val="006B0F01"/>
    <w:rsid w:val="006B1862"/>
    <w:rsid w:val="006B18B3"/>
    <w:rsid w:val="006B1F76"/>
    <w:rsid w:val="006B22B0"/>
    <w:rsid w:val="006B254D"/>
    <w:rsid w:val="006B256B"/>
    <w:rsid w:val="006B2B15"/>
    <w:rsid w:val="006B2B67"/>
    <w:rsid w:val="006B2D32"/>
    <w:rsid w:val="006B3088"/>
    <w:rsid w:val="006B3B17"/>
    <w:rsid w:val="006B3FD7"/>
    <w:rsid w:val="006B43F4"/>
    <w:rsid w:val="006B481A"/>
    <w:rsid w:val="006B497D"/>
    <w:rsid w:val="006B4FEA"/>
    <w:rsid w:val="006B5CCD"/>
    <w:rsid w:val="006B6205"/>
    <w:rsid w:val="006B63A3"/>
    <w:rsid w:val="006B6CDD"/>
    <w:rsid w:val="006B70B6"/>
    <w:rsid w:val="006B7293"/>
    <w:rsid w:val="006B7E50"/>
    <w:rsid w:val="006C0669"/>
    <w:rsid w:val="006C084B"/>
    <w:rsid w:val="006C08C6"/>
    <w:rsid w:val="006C0930"/>
    <w:rsid w:val="006C1512"/>
    <w:rsid w:val="006C16A3"/>
    <w:rsid w:val="006C16DE"/>
    <w:rsid w:val="006C1E75"/>
    <w:rsid w:val="006C1FD3"/>
    <w:rsid w:val="006C24E7"/>
    <w:rsid w:val="006C2561"/>
    <w:rsid w:val="006C25E2"/>
    <w:rsid w:val="006C29E0"/>
    <w:rsid w:val="006C2ABE"/>
    <w:rsid w:val="006C2D26"/>
    <w:rsid w:val="006C3521"/>
    <w:rsid w:val="006C3C4C"/>
    <w:rsid w:val="006C3FA2"/>
    <w:rsid w:val="006C4325"/>
    <w:rsid w:val="006C493B"/>
    <w:rsid w:val="006C4993"/>
    <w:rsid w:val="006C4E43"/>
    <w:rsid w:val="006C4F0B"/>
    <w:rsid w:val="006C5355"/>
    <w:rsid w:val="006C618F"/>
    <w:rsid w:val="006C6210"/>
    <w:rsid w:val="006C694B"/>
    <w:rsid w:val="006C6988"/>
    <w:rsid w:val="006C6C2E"/>
    <w:rsid w:val="006C6CE3"/>
    <w:rsid w:val="006C7DAB"/>
    <w:rsid w:val="006D0383"/>
    <w:rsid w:val="006D03AA"/>
    <w:rsid w:val="006D051C"/>
    <w:rsid w:val="006D09E3"/>
    <w:rsid w:val="006D0A5E"/>
    <w:rsid w:val="006D10FE"/>
    <w:rsid w:val="006D1236"/>
    <w:rsid w:val="006D125A"/>
    <w:rsid w:val="006D147F"/>
    <w:rsid w:val="006D1A55"/>
    <w:rsid w:val="006D1AB6"/>
    <w:rsid w:val="006D1F42"/>
    <w:rsid w:val="006D2235"/>
    <w:rsid w:val="006D2573"/>
    <w:rsid w:val="006D2BBB"/>
    <w:rsid w:val="006D2C31"/>
    <w:rsid w:val="006D3111"/>
    <w:rsid w:val="006D34C7"/>
    <w:rsid w:val="006D38A1"/>
    <w:rsid w:val="006D3A68"/>
    <w:rsid w:val="006D3E11"/>
    <w:rsid w:val="006D3E77"/>
    <w:rsid w:val="006D4875"/>
    <w:rsid w:val="006D4D27"/>
    <w:rsid w:val="006D503C"/>
    <w:rsid w:val="006D5042"/>
    <w:rsid w:val="006D55D8"/>
    <w:rsid w:val="006D56AA"/>
    <w:rsid w:val="006D56C5"/>
    <w:rsid w:val="006D5A88"/>
    <w:rsid w:val="006D5F68"/>
    <w:rsid w:val="006D600C"/>
    <w:rsid w:val="006D676B"/>
    <w:rsid w:val="006D688C"/>
    <w:rsid w:val="006D6BDF"/>
    <w:rsid w:val="006D6D8C"/>
    <w:rsid w:val="006D6E64"/>
    <w:rsid w:val="006D726B"/>
    <w:rsid w:val="006D7834"/>
    <w:rsid w:val="006D795B"/>
    <w:rsid w:val="006D7DFD"/>
    <w:rsid w:val="006D7E04"/>
    <w:rsid w:val="006D7E9F"/>
    <w:rsid w:val="006D7F53"/>
    <w:rsid w:val="006E0010"/>
    <w:rsid w:val="006E02D5"/>
    <w:rsid w:val="006E0518"/>
    <w:rsid w:val="006E062D"/>
    <w:rsid w:val="006E1150"/>
    <w:rsid w:val="006E11CC"/>
    <w:rsid w:val="006E14C4"/>
    <w:rsid w:val="006E2481"/>
    <w:rsid w:val="006E24E5"/>
    <w:rsid w:val="006E2691"/>
    <w:rsid w:val="006E282D"/>
    <w:rsid w:val="006E2959"/>
    <w:rsid w:val="006E2B6F"/>
    <w:rsid w:val="006E2DF3"/>
    <w:rsid w:val="006E2F2D"/>
    <w:rsid w:val="006E36C5"/>
    <w:rsid w:val="006E38AD"/>
    <w:rsid w:val="006E3A76"/>
    <w:rsid w:val="006E3E79"/>
    <w:rsid w:val="006E415A"/>
    <w:rsid w:val="006E41D1"/>
    <w:rsid w:val="006E4368"/>
    <w:rsid w:val="006E436D"/>
    <w:rsid w:val="006E4A6D"/>
    <w:rsid w:val="006E4CA2"/>
    <w:rsid w:val="006E4E3E"/>
    <w:rsid w:val="006E512C"/>
    <w:rsid w:val="006E529D"/>
    <w:rsid w:val="006E532E"/>
    <w:rsid w:val="006E535F"/>
    <w:rsid w:val="006E53DB"/>
    <w:rsid w:val="006E56F3"/>
    <w:rsid w:val="006E5858"/>
    <w:rsid w:val="006E5B31"/>
    <w:rsid w:val="006E5BAE"/>
    <w:rsid w:val="006E5CD3"/>
    <w:rsid w:val="006E5E5F"/>
    <w:rsid w:val="006E61C1"/>
    <w:rsid w:val="006E62B9"/>
    <w:rsid w:val="006E64EA"/>
    <w:rsid w:val="006E6763"/>
    <w:rsid w:val="006E6B9B"/>
    <w:rsid w:val="006E6F78"/>
    <w:rsid w:val="006E7531"/>
    <w:rsid w:val="006E7CB4"/>
    <w:rsid w:val="006E7D04"/>
    <w:rsid w:val="006F04AF"/>
    <w:rsid w:val="006F09FB"/>
    <w:rsid w:val="006F0A74"/>
    <w:rsid w:val="006F10C7"/>
    <w:rsid w:val="006F17D3"/>
    <w:rsid w:val="006F1B6D"/>
    <w:rsid w:val="006F1FC8"/>
    <w:rsid w:val="006F21E0"/>
    <w:rsid w:val="006F2531"/>
    <w:rsid w:val="006F2AC6"/>
    <w:rsid w:val="006F2D83"/>
    <w:rsid w:val="006F2E8F"/>
    <w:rsid w:val="006F2F71"/>
    <w:rsid w:val="006F343D"/>
    <w:rsid w:val="006F355E"/>
    <w:rsid w:val="006F37B1"/>
    <w:rsid w:val="006F3BCD"/>
    <w:rsid w:val="006F3CCA"/>
    <w:rsid w:val="006F420F"/>
    <w:rsid w:val="006F4405"/>
    <w:rsid w:val="006F4EA6"/>
    <w:rsid w:val="006F5045"/>
    <w:rsid w:val="006F5436"/>
    <w:rsid w:val="006F55FE"/>
    <w:rsid w:val="006F5ABA"/>
    <w:rsid w:val="006F5ABE"/>
    <w:rsid w:val="006F5B91"/>
    <w:rsid w:val="006F5DD5"/>
    <w:rsid w:val="006F5F63"/>
    <w:rsid w:val="006F653E"/>
    <w:rsid w:val="006F658B"/>
    <w:rsid w:val="006F6732"/>
    <w:rsid w:val="006F6DEE"/>
    <w:rsid w:val="006F7059"/>
    <w:rsid w:val="006F75C1"/>
    <w:rsid w:val="006F7B90"/>
    <w:rsid w:val="006F7C22"/>
    <w:rsid w:val="006F7CEE"/>
    <w:rsid w:val="0070046E"/>
    <w:rsid w:val="00700683"/>
    <w:rsid w:val="0070107E"/>
    <w:rsid w:val="0070142D"/>
    <w:rsid w:val="00701510"/>
    <w:rsid w:val="0070158A"/>
    <w:rsid w:val="007017EC"/>
    <w:rsid w:val="00701AE9"/>
    <w:rsid w:val="00701BE1"/>
    <w:rsid w:val="00701E90"/>
    <w:rsid w:val="00701F0C"/>
    <w:rsid w:val="00702190"/>
    <w:rsid w:val="00702714"/>
    <w:rsid w:val="00702D92"/>
    <w:rsid w:val="00702DE6"/>
    <w:rsid w:val="007037B4"/>
    <w:rsid w:val="00703840"/>
    <w:rsid w:val="00703F84"/>
    <w:rsid w:val="007041F6"/>
    <w:rsid w:val="00704451"/>
    <w:rsid w:val="00704516"/>
    <w:rsid w:val="00704C98"/>
    <w:rsid w:val="007050A8"/>
    <w:rsid w:val="007057A2"/>
    <w:rsid w:val="007059CD"/>
    <w:rsid w:val="00705C72"/>
    <w:rsid w:val="00705C8F"/>
    <w:rsid w:val="00705E00"/>
    <w:rsid w:val="00705E4F"/>
    <w:rsid w:val="00705FE2"/>
    <w:rsid w:val="0070618C"/>
    <w:rsid w:val="00706810"/>
    <w:rsid w:val="00706AF9"/>
    <w:rsid w:val="00706C45"/>
    <w:rsid w:val="00706F6A"/>
    <w:rsid w:val="0070703A"/>
    <w:rsid w:val="007072D9"/>
    <w:rsid w:val="00707C3E"/>
    <w:rsid w:val="00710CF1"/>
    <w:rsid w:val="00710E39"/>
    <w:rsid w:val="00710E7C"/>
    <w:rsid w:val="00711975"/>
    <w:rsid w:val="007123CA"/>
    <w:rsid w:val="0071241E"/>
    <w:rsid w:val="00712714"/>
    <w:rsid w:val="007127BA"/>
    <w:rsid w:val="0071287B"/>
    <w:rsid w:val="00712956"/>
    <w:rsid w:val="00713058"/>
    <w:rsid w:val="00713195"/>
    <w:rsid w:val="00713559"/>
    <w:rsid w:val="00713946"/>
    <w:rsid w:val="00713963"/>
    <w:rsid w:val="00713C4B"/>
    <w:rsid w:val="00713F40"/>
    <w:rsid w:val="00713F7D"/>
    <w:rsid w:val="007145CA"/>
    <w:rsid w:val="0071466A"/>
    <w:rsid w:val="00714C06"/>
    <w:rsid w:val="007159C1"/>
    <w:rsid w:val="00715D5B"/>
    <w:rsid w:val="0071697E"/>
    <w:rsid w:val="00716E14"/>
    <w:rsid w:val="007174FC"/>
    <w:rsid w:val="007179D2"/>
    <w:rsid w:val="00717AC5"/>
    <w:rsid w:val="00720FA7"/>
    <w:rsid w:val="0072159C"/>
    <w:rsid w:val="00721629"/>
    <w:rsid w:val="007216ED"/>
    <w:rsid w:val="0072196A"/>
    <w:rsid w:val="007219F1"/>
    <w:rsid w:val="00721C1A"/>
    <w:rsid w:val="00721E7C"/>
    <w:rsid w:val="007224CC"/>
    <w:rsid w:val="00722843"/>
    <w:rsid w:val="00722A22"/>
    <w:rsid w:val="00723016"/>
    <w:rsid w:val="00723960"/>
    <w:rsid w:val="00723A74"/>
    <w:rsid w:val="00723CE3"/>
    <w:rsid w:val="00723D08"/>
    <w:rsid w:val="00723F4E"/>
    <w:rsid w:val="007243BE"/>
    <w:rsid w:val="007245B6"/>
    <w:rsid w:val="0072462A"/>
    <w:rsid w:val="00724C48"/>
    <w:rsid w:val="00724D73"/>
    <w:rsid w:val="00724F4F"/>
    <w:rsid w:val="00725015"/>
    <w:rsid w:val="007251CB"/>
    <w:rsid w:val="007254A7"/>
    <w:rsid w:val="007254D1"/>
    <w:rsid w:val="007255E7"/>
    <w:rsid w:val="00725A03"/>
    <w:rsid w:val="00725C98"/>
    <w:rsid w:val="00725DCF"/>
    <w:rsid w:val="007260CA"/>
    <w:rsid w:val="007263CD"/>
    <w:rsid w:val="00726E1B"/>
    <w:rsid w:val="00726F10"/>
    <w:rsid w:val="007271C4"/>
    <w:rsid w:val="00727B73"/>
    <w:rsid w:val="00727BCB"/>
    <w:rsid w:val="00727D3E"/>
    <w:rsid w:val="00727DC8"/>
    <w:rsid w:val="007301ED"/>
    <w:rsid w:val="007303FF"/>
    <w:rsid w:val="00730516"/>
    <w:rsid w:val="007307F5"/>
    <w:rsid w:val="007308A7"/>
    <w:rsid w:val="007308AA"/>
    <w:rsid w:val="00730A38"/>
    <w:rsid w:val="00730AF2"/>
    <w:rsid w:val="00730BBE"/>
    <w:rsid w:val="00730C14"/>
    <w:rsid w:val="007311C0"/>
    <w:rsid w:val="0073122F"/>
    <w:rsid w:val="0073139F"/>
    <w:rsid w:val="00731F21"/>
    <w:rsid w:val="0073213E"/>
    <w:rsid w:val="00732536"/>
    <w:rsid w:val="0073284F"/>
    <w:rsid w:val="00733775"/>
    <w:rsid w:val="007339DD"/>
    <w:rsid w:val="00733C4C"/>
    <w:rsid w:val="0073407A"/>
    <w:rsid w:val="0073488A"/>
    <w:rsid w:val="00734E9C"/>
    <w:rsid w:val="00735289"/>
    <w:rsid w:val="00735624"/>
    <w:rsid w:val="00735A45"/>
    <w:rsid w:val="00735A70"/>
    <w:rsid w:val="00735D1D"/>
    <w:rsid w:val="00735D43"/>
    <w:rsid w:val="00735E37"/>
    <w:rsid w:val="007360CA"/>
    <w:rsid w:val="0073617B"/>
    <w:rsid w:val="007364B8"/>
    <w:rsid w:val="007367E2"/>
    <w:rsid w:val="0073700E"/>
    <w:rsid w:val="0073706A"/>
    <w:rsid w:val="00737104"/>
    <w:rsid w:val="007372EA"/>
    <w:rsid w:val="007374B2"/>
    <w:rsid w:val="007377FA"/>
    <w:rsid w:val="00737808"/>
    <w:rsid w:val="0073792C"/>
    <w:rsid w:val="007379DC"/>
    <w:rsid w:val="007400A9"/>
    <w:rsid w:val="0074020B"/>
    <w:rsid w:val="007404BD"/>
    <w:rsid w:val="00740822"/>
    <w:rsid w:val="00740B14"/>
    <w:rsid w:val="00740D44"/>
    <w:rsid w:val="00740E1D"/>
    <w:rsid w:val="007410D9"/>
    <w:rsid w:val="0074112C"/>
    <w:rsid w:val="007413F1"/>
    <w:rsid w:val="007414E8"/>
    <w:rsid w:val="007419DE"/>
    <w:rsid w:val="00741C73"/>
    <w:rsid w:val="007426DE"/>
    <w:rsid w:val="00742757"/>
    <w:rsid w:val="007432F2"/>
    <w:rsid w:val="0074344B"/>
    <w:rsid w:val="007439BB"/>
    <w:rsid w:val="00743C70"/>
    <w:rsid w:val="00743CF2"/>
    <w:rsid w:val="0074407B"/>
    <w:rsid w:val="00744E5B"/>
    <w:rsid w:val="00745086"/>
    <w:rsid w:val="00745DE5"/>
    <w:rsid w:val="00745F36"/>
    <w:rsid w:val="00745FE5"/>
    <w:rsid w:val="007461E9"/>
    <w:rsid w:val="007462BF"/>
    <w:rsid w:val="007462C5"/>
    <w:rsid w:val="007465F2"/>
    <w:rsid w:val="00746721"/>
    <w:rsid w:val="00746725"/>
    <w:rsid w:val="00746AA9"/>
    <w:rsid w:val="00746AED"/>
    <w:rsid w:val="00747376"/>
    <w:rsid w:val="007476A8"/>
    <w:rsid w:val="00747BF4"/>
    <w:rsid w:val="00747C30"/>
    <w:rsid w:val="0075018A"/>
    <w:rsid w:val="00750415"/>
    <w:rsid w:val="00750758"/>
    <w:rsid w:val="007508A7"/>
    <w:rsid w:val="007508E4"/>
    <w:rsid w:val="00750C8C"/>
    <w:rsid w:val="0075119E"/>
    <w:rsid w:val="00751453"/>
    <w:rsid w:val="00751701"/>
    <w:rsid w:val="00751C2F"/>
    <w:rsid w:val="00751D7C"/>
    <w:rsid w:val="00752281"/>
    <w:rsid w:val="0075241F"/>
    <w:rsid w:val="00752703"/>
    <w:rsid w:val="007528FA"/>
    <w:rsid w:val="00752E77"/>
    <w:rsid w:val="0075375D"/>
    <w:rsid w:val="00753C3B"/>
    <w:rsid w:val="00754009"/>
    <w:rsid w:val="007540A4"/>
    <w:rsid w:val="007544B0"/>
    <w:rsid w:val="0075473B"/>
    <w:rsid w:val="00754895"/>
    <w:rsid w:val="00754941"/>
    <w:rsid w:val="00754A8D"/>
    <w:rsid w:val="00754E4A"/>
    <w:rsid w:val="00754EA0"/>
    <w:rsid w:val="007551A0"/>
    <w:rsid w:val="00755A06"/>
    <w:rsid w:val="00755E32"/>
    <w:rsid w:val="00755EAB"/>
    <w:rsid w:val="007573AB"/>
    <w:rsid w:val="0075765B"/>
    <w:rsid w:val="00760101"/>
    <w:rsid w:val="00760628"/>
    <w:rsid w:val="00760912"/>
    <w:rsid w:val="00760E82"/>
    <w:rsid w:val="0076128E"/>
    <w:rsid w:val="0076150A"/>
    <w:rsid w:val="00761603"/>
    <w:rsid w:val="007618A3"/>
    <w:rsid w:val="007619CC"/>
    <w:rsid w:val="00761A11"/>
    <w:rsid w:val="00761C12"/>
    <w:rsid w:val="00761F89"/>
    <w:rsid w:val="00762043"/>
    <w:rsid w:val="007623AC"/>
    <w:rsid w:val="00762AE0"/>
    <w:rsid w:val="00762D17"/>
    <w:rsid w:val="00762E97"/>
    <w:rsid w:val="00763032"/>
    <w:rsid w:val="007631B8"/>
    <w:rsid w:val="00763DDC"/>
    <w:rsid w:val="007646F3"/>
    <w:rsid w:val="0076475A"/>
    <w:rsid w:val="00764D2E"/>
    <w:rsid w:val="00764E6A"/>
    <w:rsid w:val="007651DC"/>
    <w:rsid w:val="00765452"/>
    <w:rsid w:val="00765459"/>
    <w:rsid w:val="007656EA"/>
    <w:rsid w:val="00765757"/>
    <w:rsid w:val="00765B0D"/>
    <w:rsid w:val="00765C3C"/>
    <w:rsid w:val="0076632E"/>
    <w:rsid w:val="00766444"/>
    <w:rsid w:val="0076661C"/>
    <w:rsid w:val="007666EE"/>
    <w:rsid w:val="007667D6"/>
    <w:rsid w:val="00766863"/>
    <w:rsid w:val="00766F88"/>
    <w:rsid w:val="0076738C"/>
    <w:rsid w:val="00767608"/>
    <w:rsid w:val="00767B36"/>
    <w:rsid w:val="00767BF0"/>
    <w:rsid w:val="00767CDD"/>
    <w:rsid w:val="00767EDA"/>
    <w:rsid w:val="00770473"/>
    <w:rsid w:val="00770487"/>
    <w:rsid w:val="007704AD"/>
    <w:rsid w:val="0077076E"/>
    <w:rsid w:val="00770BC4"/>
    <w:rsid w:val="007712A2"/>
    <w:rsid w:val="0077190F"/>
    <w:rsid w:val="00771A34"/>
    <w:rsid w:val="00771ABA"/>
    <w:rsid w:val="00771FB9"/>
    <w:rsid w:val="00772F3B"/>
    <w:rsid w:val="0077320D"/>
    <w:rsid w:val="0077340A"/>
    <w:rsid w:val="007734B2"/>
    <w:rsid w:val="00773CA2"/>
    <w:rsid w:val="00774249"/>
    <w:rsid w:val="00774350"/>
    <w:rsid w:val="00774907"/>
    <w:rsid w:val="00774A2E"/>
    <w:rsid w:val="007753FF"/>
    <w:rsid w:val="00775640"/>
    <w:rsid w:val="007757A8"/>
    <w:rsid w:val="00775B22"/>
    <w:rsid w:val="00776190"/>
    <w:rsid w:val="0077674B"/>
    <w:rsid w:val="007767D8"/>
    <w:rsid w:val="0077685F"/>
    <w:rsid w:val="007769B4"/>
    <w:rsid w:val="00776A5B"/>
    <w:rsid w:val="00776AC2"/>
    <w:rsid w:val="0077748F"/>
    <w:rsid w:val="007774B4"/>
    <w:rsid w:val="007775EA"/>
    <w:rsid w:val="0077760F"/>
    <w:rsid w:val="007779C1"/>
    <w:rsid w:val="007779E4"/>
    <w:rsid w:val="00777C10"/>
    <w:rsid w:val="00777ECB"/>
    <w:rsid w:val="00780824"/>
    <w:rsid w:val="00780CA0"/>
    <w:rsid w:val="0078112C"/>
    <w:rsid w:val="0078116A"/>
    <w:rsid w:val="007812F7"/>
    <w:rsid w:val="007818CC"/>
    <w:rsid w:val="00781BC7"/>
    <w:rsid w:val="00781D2E"/>
    <w:rsid w:val="00782557"/>
    <w:rsid w:val="00783F96"/>
    <w:rsid w:val="00784060"/>
    <w:rsid w:val="0078434C"/>
    <w:rsid w:val="0078461E"/>
    <w:rsid w:val="007849E4"/>
    <w:rsid w:val="00784A55"/>
    <w:rsid w:val="00784BE0"/>
    <w:rsid w:val="00784BE1"/>
    <w:rsid w:val="00784C69"/>
    <w:rsid w:val="00784CB5"/>
    <w:rsid w:val="00784F5C"/>
    <w:rsid w:val="00784FE6"/>
    <w:rsid w:val="00785226"/>
    <w:rsid w:val="0078560A"/>
    <w:rsid w:val="00785B64"/>
    <w:rsid w:val="00785C8C"/>
    <w:rsid w:val="0078614C"/>
    <w:rsid w:val="00786585"/>
    <w:rsid w:val="00786B6C"/>
    <w:rsid w:val="00787030"/>
    <w:rsid w:val="007872CE"/>
    <w:rsid w:val="0078775E"/>
    <w:rsid w:val="007878B5"/>
    <w:rsid w:val="00787CFE"/>
    <w:rsid w:val="00787F44"/>
    <w:rsid w:val="00787F6B"/>
    <w:rsid w:val="00787FE0"/>
    <w:rsid w:val="007906F8"/>
    <w:rsid w:val="00790821"/>
    <w:rsid w:val="007908DE"/>
    <w:rsid w:val="00790D7B"/>
    <w:rsid w:val="00790D7D"/>
    <w:rsid w:val="0079133B"/>
    <w:rsid w:val="00791B88"/>
    <w:rsid w:val="007921DA"/>
    <w:rsid w:val="00792292"/>
    <w:rsid w:val="0079231E"/>
    <w:rsid w:val="007923D9"/>
    <w:rsid w:val="00792461"/>
    <w:rsid w:val="00792A13"/>
    <w:rsid w:val="00792F8F"/>
    <w:rsid w:val="00793152"/>
    <w:rsid w:val="0079329A"/>
    <w:rsid w:val="007937AC"/>
    <w:rsid w:val="00793E5C"/>
    <w:rsid w:val="00793F2C"/>
    <w:rsid w:val="00794489"/>
    <w:rsid w:val="00794C3B"/>
    <w:rsid w:val="00794EDA"/>
    <w:rsid w:val="0079518A"/>
    <w:rsid w:val="007951FE"/>
    <w:rsid w:val="007953D7"/>
    <w:rsid w:val="0079579F"/>
    <w:rsid w:val="00795E34"/>
    <w:rsid w:val="007961F4"/>
    <w:rsid w:val="007966B3"/>
    <w:rsid w:val="0079687A"/>
    <w:rsid w:val="00797039"/>
    <w:rsid w:val="00797C17"/>
    <w:rsid w:val="00797EE7"/>
    <w:rsid w:val="00797F91"/>
    <w:rsid w:val="007A0A43"/>
    <w:rsid w:val="007A0BC7"/>
    <w:rsid w:val="007A14A8"/>
    <w:rsid w:val="007A1571"/>
    <w:rsid w:val="007A18CB"/>
    <w:rsid w:val="007A1B41"/>
    <w:rsid w:val="007A1E86"/>
    <w:rsid w:val="007A20FF"/>
    <w:rsid w:val="007A2157"/>
    <w:rsid w:val="007A2590"/>
    <w:rsid w:val="007A2C47"/>
    <w:rsid w:val="007A3018"/>
    <w:rsid w:val="007A3C2E"/>
    <w:rsid w:val="007A41F4"/>
    <w:rsid w:val="007A4314"/>
    <w:rsid w:val="007A456A"/>
    <w:rsid w:val="007A479E"/>
    <w:rsid w:val="007A489A"/>
    <w:rsid w:val="007A5148"/>
    <w:rsid w:val="007A51C9"/>
    <w:rsid w:val="007A5978"/>
    <w:rsid w:val="007A5A6A"/>
    <w:rsid w:val="007A5C47"/>
    <w:rsid w:val="007A5ECE"/>
    <w:rsid w:val="007A5EF3"/>
    <w:rsid w:val="007A62C1"/>
    <w:rsid w:val="007A69D0"/>
    <w:rsid w:val="007A6AF1"/>
    <w:rsid w:val="007A6BBE"/>
    <w:rsid w:val="007A7262"/>
    <w:rsid w:val="007A7382"/>
    <w:rsid w:val="007A74CF"/>
    <w:rsid w:val="007A7568"/>
    <w:rsid w:val="007A75DA"/>
    <w:rsid w:val="007A78C7"/>
    <w:rsid w:val="007A7FB9"/>
    <w:rsid w:val="007B008D"/>
    <w:rsid w:val="007B092A"/>
    <w:rsid w:val="007B0953"/>
    <w:rsid w:val="007B167A"/>
    <w:rsid w:val="007B2963"/>
    <w:rsid w:val="007B2BDF"/>
    <w:rsid w:val="007B2CBE"/>
    <w:rsid w:val="007B3087"/>
    <w:rsid w:val="007B37AC"/>
    <w:rsid w:val="007B38BD"/>
    <w:rsid w:val="007B3E37"/>
    <w:rsid w:val="007B4674"/>
    <w:rsid w:val="007B4DCE"/>
    <w:rsid w:val="007B5570"/>
    <w:rsid w:val="007B5D1E"/>
    <w:rsid w:val="007B65B6"/>
    <w:rsid w:val="007B6A66"/>
    <w:rsid w:val="007B6F8E"/>
    <w:rsid w:val="007B7776"/>
    <w:rsid w:val="007B7CDB"/>
    <w:rsid w:val="007C0321"/>
    <w:rsid w:val="007C04C1"/>
    <w:rsid w:val="007C0BAB"/>
    <w:rsid w:val="007C0BC7"/>
    <w:rsid w:val="007C0DC8"/>
    <w:rsid w:val="007C1C1C"/>
    <w:rsid w:val="007C1CD1"/>
    <w:rsid w:val="007C1FBA"/>
    <w:rsid w:val="007C221C"/>
    <w:rsid w:val="007C259F"/>
    <w:rsid w:val="007C267D"/>
    <w:rsid w:val="007C2E04"/>
    <w:rsid w:val="007C3B89"/>
    <w:rsid w:val="007C4284"/>
    <w:rsid w:val="007C43C0"/>
    <w:rsid w:val="007C49BA"/>
    <w:rsid w:val="007C4C86"/>
    <w:rsid w:val="007C4F09"/>
    <w:rsid w:val="007C5170"/>
    <w:rsid w:val="007C54A0"/>
    <w:rsid w:val="007C5532"/>
    <w:rsid w:val="007C55DF"/>
    <w:rsid w:val="007C60E2"/>
    <w:rsid w:val="007C683A"/>
    <w:rsid w:val="007C6CF7"/>
    <w:rsid w:val="007C6D8B"/>
    <w:rsid w:val="007C6EA0"/>
    <w:rsid w:val="007C6F59"/>
    <w:rsid w:val="007C7228"/>
    <w:rsid w:val="007C798C"/>
    <w:rsid w:val="007C79A3"/>
    <w:rsid w:val="007C79C7"/>
    <w:rsid w:val="007D0195"/>
    <w:rsid w:val="007D091B"/>
    <w:rsid w:val="007D0A25"/>
    <w:rsid w:val="007D12EA"/>
    <w:rsid w:val="007D1731"/>
    <w:rsid w:val="007D1EA0"/>
    <w:rsid w:val="007D20D9"/>
    <w:rsid w:val="007D2A61"/>
    <w:rsid w:val="007D304A"/>
    <w:rsid w:val="007D30E6"/>
    <w:rsid w:val="007D3122"/>
    <w:rsid w:val="007D3288"/>
    <w:rsid w:val="007D37B3"/>
    <w:rsid w:val="007D4182"/>
    <w:rsid w:val="007D44FB"/>
    <w:rsid w:val="007D49F6"/>
    <w:rsid w:val="007D4BB1"/>
    <w:rsid w:val="007D4CF3"/>
    <w:rsid w:val="007D54BD"/>
    <w:rsid w:val="007D6148"/>
    <w:rsid w:val="007D658D"/>
    <w:rsid w:val="007D66B6"/>
    <w:rsid w:val="007D6749"/>
    <w:rsid w:val="007D6789"/>
    <w:rsid w:val="007D6AEE"/>
    <w:rsid w:val="007D6C52"/>
    <w:rsid w:val="007D6FC9"/>
    <w:rsid w:val="007D7336"/>
    <w:rsid w:val="007D799E"/>
    <w:rsid w:val="007D7CE3"/>
    <w:rsid w:val="007D7D48"/>
    <w:rsid w:val="007E0045"/>
    <w:rsid w:val="007E0078"/>
    <w:rsid w:val="007E0B70"/>
    <w:rsid w:val="007E108D"/>
    <w:rsid w:val="007E1379"/>
    <w:rsid w:val="007E142B"/>
    <w:rsid w:val="007E1896"/>
    <w:rsid w:val="007E1C0A"/>
    <w:rsid w:val="007E2B96"/>
    <w:rsid w:val="007E2DEC"/>
    <w:rsid w:val="007E329D"/>
    <w:rsid w:val="007E3AD4"/>
    <w:rsid w:val="007E3BE9"/>
    <w:rsid w:val="007E3EB9"/>
    <w:rsid w:val="007E3F3B"/>
    <w:rsid w:val="007E4229"/>
    <w:rsid w:val="007E42A3"/>
    <w:rsid w:val="007E442C"/>
    <w:rsid w:val="007E4A58"/>
    <w:rsid w:val="007E5384"/>
    <w:rsid w:val="007E5590"/>
    <w:rsid w:val="007E55E4"/>
    <w:rsid w:val="007E58A5"/>
    <w:rsid w:val="007E5D93"/>
    <w:rsid w:val="007E60E0"/>
    <w:rsid w:val="007E6C41"/>
    <w:rsid w:val="007E7854"/>
    <w:rsid w:val="007F0251"/>
    <w:rsid w:val="007F0255"/>
    <w:rsid w:val="007F04EA"/>
    <w:rsid w:val="007F0802"/>
    <w:rsid w:val="007F13E2"/>
    <w:rsid w:val="007F1620"/>
    <w:rsid w:val="007F17FA"/>
    <w:rsid w:val="007F19D2"/>
    <w:rsid w:val="007F1A2B"/>
    <w:rsid w:val="007F1CEC"/>
    <w:rsid w:val="007F1D07"/>
    <w:rsid w:val="007F1DFD"/>
    <w:rsid w:val="007F2586"/>
    <w:rsid w:val="007F2A4E"/>
    <w:rsid w:val="007F2A80"/>
    <w:rsid w:val="007F30AF"/>
    <w:rsid w:val="007F34CB"/>
    <w:rsid w:val="007F352B"/>
    <w:rsid w:val="007F3603"/>
    <w:rsid w:val="007F39AF"/>
    <w:rsid w:val="007F4778"/>
    <w:rsid w:val="007F4B9E"/>
    <w:rsid w:val="007F5372"/>
    <w:rsid w:val="007F54FC"/>
    <w:rsid w:val="007F5FCB"/>
    <w:rsid w:val="007F66ED"/>
    <w:rsid w:val="007F7C60"/>
    <w:rsid w:val="007F7DE2"/>
    <w:rsid w:val="007F7EA5"/>
    <w:rsid w:val="0080036A"/>
    <w:rsid w:val="00800404"/>
    <w:rsid w:val="008008B2"/>
    <w:rsid w:val="0080090A"/>
    <w:rsid w:val="00800CCB"/>
    <w:rsid w:val="00801A9C"/>
    <w:rsid w:val="00801D12"/>
    <w:rsid w:val="008021D2"/>
    <w:rsid w:val="00802274"/>
    <w:rsid w:val="008022CB"/>
    <w:rsid w:val="008023EB"/>
    <w:rsid w:val="00802E47"/>
    <w:rsid w:val="00802FB3"/>
    <w:rsid w:val="00803166"/>
    <w:rsid w:val="00803359"/>
    <w:rsid w:val="008034CA"/>
    <w:rsid w:val="008039A6"/>
    <w:rsid w:val="00803AFB"/>
    <w:rsid w:val="00803F8C"/>
    <w:rsid w:val="008040E4"/>
    <w:rsid w:val="008041E1"/>
    <w:rsid w:val="00804325"/>
    <w:rsid w:val="0080441B"/>
    <w:rsid w:val="008046E0"/>
    <w:rsid w:val="00804DD6"/>
    <w:rsid w:val="00805A7F"/>
    <w:rsid w:val="00805ACE"/>
    <w:rsid w:val="00805C93"/>
    <w:rsid w:val="0080604D"/>
    <w:rsid w:val="00806A3A"/>
    <w:rsid w:val="00806F72"/>
    <w:rsid w:val="00807153"/>
    <w:rsid w:val="008073C7"/>
    <w:rsid w:val="00807435"/>
    <w:rsid w:val="00807BEA"/>
    <w:rsid w:val="00807DF1"/>
    <w:rsid w:val="00807E87"/>
    <w:rsid w:val="008100B8"/>
    <w:rsid w:val="00811651"/>
    <w:rsid w:val="00811759"/>
    <w:rsid w:val="0081212F"/>
    <w:rsid w:val="00812456"/>
    <w:rsid w:val="00812D90"/>
    <w:rsid w:val="0081337D"/>
    <w:rsid w:val="0081352E"/>
    <w:rsid w:val="00813F81"/>
    <w:rsid w:val="00814428"/>
    <w:rsid w:val="00814BDE"/>
    <w:rsid w:val="00814BF1"/>
    <w:rsid w:val="00814D1A"/>
    <w:rsid w:val="0081505C"/>
    <w:rsid w:val="008152C7"/>
    <w:rsid w:val="0081532C"/>
    <w:rsid w:val="00815408"/>
    <w:rsid w:val="00815484"/>
    <w:rsid w:val="0081553B"/>
    <w:rsid w:val="008156E4"/>
    <w:rsid w:val="00815BC7"/>
    <w:rsid w:val="00815FBD"/>
    <w:rsid w:val="008160F8"/>
    <w:rsid w:val="00816C26"/>
    <w:rsid w:val="008170FF"/>
    <w:rsid w:val="00817135"/>
    <w:rsid w:val="0081721B"/>
    <w:rsid w:val="008175AF"/>
    <w:rsid w:val="008175E4"/>
    <w:rsid w:val="008176E6"/>
    <w:rsid w:val="00817C9B"/>
    <w:rsid w:val="00820266"/>
    <w:rsid w:val="0082084F"/>
    <w:rsid w:val="00820CBA"/>
    <w:rsid w:val="0082105C"/>
    <w:rsid w:val="00821326"/>
    <w:rsid w:val="0082149B"/>
    <w:rsid w:val="008217F7"/>
    <w:rsid w:val="008223E1"/>
    <w:rsid w:val="008224BE"/>
    <w:rsid w:val="008227B5"/>
    <w:rsid w:val="00822A4D"/>
    <w:rsid w:val="0082319A"/>
    <w:rsid w:val="008231A0"/>
    <w:rsid w:val="00823524"/>
    <w:rsid w:val="008236F2"/>
    <w:rsid w:val="008237A6"/>
    <w:rsid w:val="00823B4A"/>
    <w:rsid w:val="00824D75"/>
    <w:rsid w:val="00825E51"/>
    <w:rsid w:val="008260B2"/>
    <w:rsid w:val="008266D1"/>
    <w:rsid w:val="008266E7"/>
    <w:rsid w:val="008267F2"/>
    <w:rsid w:val="008268CA"/>
    <w:rsid w:val="00826CD0"/>
    <w:rsid w:val="00826F8B"/>
    <w:rsid w:val="008271AB"/>
    <w:rsid w:val="0082740A"/>
    <w:rsid w:val="00827656"/>
    <w:rsid w:val="00830435"/>
    <w:rsid w:val="0083063A"/>
    <w:rsid w:val="00830A03"/>
    <w:rsid w:val="00830E54"/>
    <w:rsid w:val="00831913"/>
    <w:rsid w:val="008320A6"/>
    <w:rsid w:val="008323E6"/>
    <w:rsid w:val="00832965"/>
    <w:rsid w:val="00832ACC"/>
    <w:rsid w:val="00832C05"/>
    <w:rsid w:val="00832FAB"/>
    <w:rsid w:val="00833138"/>
    <w:rsid w:val="00833B74"/>
    <w:rsid w:val="00833F4D"/>
    <w:rsid w:val="00834F57"/>
    <w:rsid w:val="008355D8"/>
    <w:rsid w:val="00835A89"/>
    <w:rsid w:val="00835AD3"/>
    <w:rsid w:val="008368B8"/>
    <w:rsid w:val="00836B39"/>
    <w:rsid w:val="00836F9F"/>
    <w:rsid w:val="0083775F"/>
    <w:rsid w:val="008405DB"/>
    <w:rsid w:val="00840BFB"/>
    <w:rsid w:val="00840EB8"/>
    <w:rsid w:val="008412F8"/>
    <w:rsid w:val="008414C0"/>
    <w:rsid w:val="008416BF"/>
    <w:rsid w:val="00841F7E"/>
    <w:rsid w:val="00842023"/>
    <w:rsid w:val="00842117"/>
    <w:rsid w:val="008428C6"/>
    <w:rsid w:val="008432CB"/>
    <w:rsid w:val="008442E2"/>
    <w:rsid w:val="00844339"/>
    <w:rsid w:val="0084459C"/>
    <w:rsid w:val="00844A85"/>
    <w:rsid w:val="00844CFA"/>
    <w:rsid w:val="00845440"/>
    <w:rsid w:val="00845B49"/>
    <w:rsid w:val="0084613E"/>
    <w:rsid w:val="00846761"/>
    <w:rsid w:val="00846C93"/>
    <w:rsid w:val="00846E9C"/>
    <w:rsid w:val="00847064"/>
    <w:rsid w:val="00847708"/>
    <w:rsid w:val="00847725"/>
    <w:rsid w:val="0084796F"/>
    <w:rsid w:val="00847F27"/>
    <w:rsid w:val="008503BE"/>
    <w:rsid w:val="00850B85"/>
    <w:rsid w:val="00850C06"/>
    <w:rsid w:val="00850E9E"/>
    <w:rsid w:val="008518F1"/>
    <w:rsid w:val="00851BB1"/>
    <w:rsid w:val="00851DFD"/>
    <w:rsid w:val="00851E7B"/>
    <w:rsid w:val="00851F6B"/>
    <w:rsid w:val="008525E4"/>
    <w:rsid w:val="008533C2"/>
    <w:rsid w:val="008533C8"/>
    <w:rsid w:val="00853967"/>
    <w:rsid w:val="00853C1E"/>
    <w:rsid w:val="00853E3D"/>
    <w:rsid w:val="00853F46"/>
    <w:rsid w:val="008545A4"/>
    <w:rsid w:val="008546E8"/>
    <w:rsid w:val="00854FC3"/>
    <w:rsid w:val="00855865"/>
    <w:rsid w:val="00855895"/>
    <w:rsid w:val="00855DF5"/>
    <w:rsid w:val="00855FB2"/>
    <w:rsid w:val="00856421"/>
    <w:rsid w:val="00856A10"/>
    <w:rsid w:val="00856B0F"/>
    <w:rsid w:val="0085740A"/>
    <w:rsid w:val="00857AE4"/>
    <w:rsid w:val="00857B3A"/>
    <w:rsid w:val="00857B45"/>
    <w:rsid w:val="00857B52"/>
    <w:rsid w:val="00857DD3"/>
    <w:rsid w:val="00860840"/>
    <w:rsid w:val="00860944"/>
    <w:rsid w:val="00860E45"/>
    <w:rsid w:val="00860F28"/>
    <w:rsid w:val="00861286"/>
    <w:rsid w:val="008613DB"/>
    <w:rsid w:val="0086149E"/>
    <w:rsid w:val="00861BC1"/>
    <w:rsid w:val="008620A8"/>
    <w:rsid w:val="00862F4C"/>
    <w:rsid w:val="00862F7A"/>
    <w:rsid w:val="008637BE"/>
    <w:rsid w:val="00864003"/>
    <w:rsid w:val="00864716"/>
    <w:rsid w:val="00864FA3"/>
    <w:rsid w:val="00865041"/>
    <w:rsid w:val="0086530A"/>
    <w:rsid w:val="00865AB7"/>
    <w:rsid w:val="008664EE"/>
    <w:rsid w:val="00866527"/>
    <w:rsid w:val="00867123"/>
    <w:rsid w:val="00867373"/>
    <w:rsid w:val="0086750C"/>
    <w:rsid w:val="00867759"/>
    <w:rsid w:val="00867B73"/>
    <w:rsid w:val="00867DCE"/>
    <w:rsid w:val="0087073E"/>
    <w:rsid w:val="00870755"/>
    <w:rsid w:val="0087088D"/>
    <w:rsid w:val="00870896"/>
    <w:rsid w:val="008708F3"/>
    <w:rsid w:val="0087092D"/>
    <w:rsid w:val="00870A36"/>
    <w:rsid w:val="00870AB3"/>
    <w:rsid w:val="00870B61"/>
    <w:rsid w:val="00870FC3"/>
    <w:rsid w:val="00871372"/>
    <w:rsid w:val="008714EB"/>
    <w:rsid w:val="00871DE2"/>
    <w:rsid w:val="00871E54"/>
    <w:rsid w:val="00872515"/>
    <w:rsid w:val="0087257F"/>
    <w:rsid w:val="0087289E"/>
    <w:rsid w:val="008728ED"/>
    <w:rsid w:val="00872939"/>
    <w:rsid w:val="008730A4"/>
    <w:rsid w:val="008730FF"/>
    <w:rsid w:val="0087332A"/>
    <w:rsid w:val="00873502"/>
    <w:rsid w:val="0087352F"/>
    <w:rsid w:val="0087381E"/>
    <w:rsid w:val="0087385A"/>
    <w:rsid w:val="00873877"/>
    <w:rsid w:val="00873BC3"/>
    <w:rsid w:val="0087495B"/>
    <w:rsid w:val="00874B75"/>
    <w:rsid w:val="00874CF4"/>
    <w:rsid w:val="00874D92"/>
    <w:rsid w:val="00874E16"/>
    <w:rsid w:val="00875218"/>
    <w:rsid w:val="008753E9"/>
    <w:rsid w:val="00875744"/>
    <w:rsid w:val="00875803"/>
    <w:rsid w:val="00875944"/>
    <w:rsid w:val="00875E64"/>
    <w:rsid w:val="00876213"/>
    <w:rsid w:val="008767BC"/>
    <w:rsid w:val="008767ED"/>
    <w:rsid w:val="00876850"/>
    <w:rsid w:val="00876AD3"/>
    <w:rsid w:val="00877766"/>
    <w:rsid w:val="008778B2"/>
    <w:rsid w:val="00880162"/>
    <w:rsid w:val="008801A3"/>
    <w:rsid w:val="0088063B"/>
    <w:rsid w:val="00880C1D"/>
    <w:rsid w:val="008819E0"/>
    <w:rsid w:val="00881CDF"/>
    <w:rsid w:val="008822BC"/>
    <w:rsid w:val="00882599"/>
    <w:rsid w:val="00883675"/>
    <w:rsid w:val="00883807"/>
    <w:rsid w:val="00883E3B"/>
    <w:rsid w:val="0088443A"/>
    <w:rsid w:val="00884506"/>
    <w:rsid w:val="0088478E"/>
    <w:rsid w:val="0088520E"/>
    <w:rsid w:val="00885600"/>
    <w:rsid w:val="008857AD"/>
    <w:rsid w:val="008858E7"/>
    <w:rsid w:val="00885A38"/>
    <w:rsid w:val="00885BD7"/>
    <w:rsid w:val="00885F13"/>
    <w:rsid w:val="008860D9"/>
    <w:rsid w:val="0088612C"/>
    <w:rsid w:val="00886347"/>
    <w:rsid w:val="008864B5"/>
    <w:rsid w:val="00886862"/>
    <w:rsid w:val="0088698D"/>
    <w:rsid w:val="00886CB0"/>
    <w:rsid w:val="00886DCB"/>
    <w:rsid w:val="00886F86"/>
    <w:rsid w:val="0088769A"/>
    <w:rsid w:val="00887901"/>
    <w:rsid w:val="008900CB"/>
    <w:rsid w:val="0089015E"/>
    <w:rsid w:val="00890580"/>
    <w:rsid w:val="00890C46"/>
    <w:rsid w:val="00890E27"/>
    <w:rsid w:val="00890FE9"/>
    <w:rsid w:val="00891219"/>
    <w:rsid w:val="00891B77"/>
    <w:rsid w:val="00892240"/>
    <w:rsid w:val="00892259"/>
    <w:rsid w:val="00892435"/>
    <w:rsid w:val="00892C07"/>
    <w:rsid w:val="00892C5F"/>
    <w:rsid w:val="00892CBD"/>
    <w:rsid w:val="0089321F"/>
    <w:rsid w:val="008935EC"/>
    <w:rsid w:val="0089399A"/>
    <w:rsid w:val="008939A8"/>
    <w:rsid w:val="00893A23"/>
    <w:rsid w:val="008940F2"/>
    <w:rsid w:val="0089422F"/>
    <w:rsid w:val="0089466E"/>
    <w:rsid w:val="00894BE3"/>
    <w:rsid w:val="00894D44"/>
    <w:rsid w:val="008952A3"/>
    <w:rsid w:val="00895AE6"/>
    <w:rsid w:val="008965B0"/>
    <w:rsid w:val="00896600"/>
    <w:rsid w:val="00896C26"/>
    <w:rsid w:val="00897586"/>
    <w:rsid w:val="008A02EE"/>
    <w:rsid w:val="008A04E8"/>
    <w:rsid w:val="008A0D0D"/>
    <w:rsid w:val="008A1212"/>
    <w:rsid w:val="008A1350"/>
    <w:rsid w:val="008A159C"/>
    <w:rsid w:val="008A1A16"/>
    <w:rsid w:val="008A25B8"/>
    <w:rsid w:val="008A2663"/>
    <w:rsid w:val="008A31A9"/>
    <w:rsid w:val="008A3538"/>
    <w:rsid w:val="008A37D1"/>
    <w:rsid w:val="008A3AF5"/>
    <w:rsid w:val="008A44F2"/>
    <w:rsid w:val="008A47DC"/>
    <w:rsid w:val="008A4CA8"/>
    <w:rsid w:val="008A4D48"/>
    <w:rsid w:val="008A4EAB"/>
    <w:rsid w:val="008A4FD9"/>
    <w:rsid w:val="008A553A"/>
    <w:rsid w:val="008A55F6"/>
    <w:rsid w:val="008A5A1E"/>
    <w:rsid w:val="008A5D89"/>
    <w:rsid w:val="008A62F7"/>
    <w:rsid w:val="008A652A"/>
    <w:rsid w:val="008A6912"/>
    <w:rsid w:val="008A77F2"/>
    <w:rsid w:val="008A7D16"/>
    <w:rsid w:val="008B02EE"/>
    <w:rsid w:val="008B044C"/>
    <w:rsid w:val="008B05C1"/>
    <w:rsid w:val="008B099A"/>
    <w:rsid w:val="008B0A44"/>
    <w:rsid w:val="008B0AF3"/>
    <w:rsid w:val="008B12A4"/>
    <w:rsid w:val="008B158D"/>
    <w:rsid w:val="008B176A"/>
    <w:rsid w:val="008B1826"/>
    <w:rsid w:val="008B1CB8"/>
    <w:rsid w:val="008B206B"/>
    <w:rsid w:val="008B25EB"/>
    <w:rsid w:val="008B29F1"/>
    <w:rsid w:val="008B2E42"/>
    <w:rsid w:val="008B3523"/>
    <w:rsid w:val="008B3529"/>
    <w:rsid w:val="008B37F9"/>
    <w:rsid w:val="008B4209"/>
    <w:rsid w:val="008B42BC"/>
    <w:rsid w:val="008B481B"/>
    <w:rsid w:val="008B4979"/>
    <w:rsid w:val="008B4A7B"/>
    <w:rsid w:val="008B5545"/>
    <w:rsid w:val="008B56AD"/>
    <w:rsid w:val="008B5BE4"/>
    <w:rsid w:val="008B5C51"/>
    <w:rsid w:val="008B5D63"/>
    <w:rsid w:val="008B6078"/>
    <w:rsid w:val="008B65BD"/>
    <w:rsid w:val="008B674C"/>
    <w:rsid w:val="008B6F7F"/>
    <w:rsid w:val="008B7017"/>
    <w:rsid w:val="008B716D"/>
    <w:rsid w:val="008B7483"/>
    <w:rsid w:val="008C0059"/>
    <w:rsid w:val="008C050F"/>
    <w:rsid w:val="008C080F"/>
    <w:rsid w:val="008C0886"/>
    <w:rsid w:val="008C0E80"/>
    <w:rsid w:val="008C149A"/>
    <w:rsid w:val="008C1A50"/>
    <w:rsid w:val="008C1B5E"/>
    <w:rsid w:val="008C1C31"/>
    <w:rsid w:val="008C1ECE"/>
    <w:rsid w:val="008C1F6C"/>
    <w:rsid w:val="008C1FDF"/>
    <w:rsid w:val="008C210F"/>
    <w:rsid w:val="008C307D"/>
    <w:rsid w:val="008C33BA"/>
    <w:rsid w:val="008C3416"/>
    <w:rsid w:val="008C370B"/>
    <w:rsid w:val="008C3843"/>
    <w:rsid w:val="008C3F4D"/>
    <w:rsid w:val="008C42BA"/>
    <w:rsid w:val="008C4678"/>
    <w:rsid w:val="008C48E5"/>
    <w:rsid w:val="008C4AB0"/>
    <w:rsid w:val="008C4C96"/>
    <w:rsid w:val="008C4D6B"/>
    <w:rsid w:val="008C52A4"/>
    <w:rsid w:val="008C54E0"/>
    <w:rsid w:val="008C5E74"/>
    <w:rsid w:val="008C600E"/>
    <w:rsid w:val="008C6BA7"/>
    <w:rsid w:val="008C7E7A"/>
    <w:rsid w:val="008D0483"/>
    <w:rsid w:val="008D0539"/>
    <w:rsid w:val="008D055D"/>
    <w:rsid w:val="008D085C"/>
    <w:rsid w:val="008D162D"/>
    <w:rsid w:val="008D18D3"/>
    <w:rsid w:val="008D1B92"/>
    <w:rsid w:val="008D1E88"/>
    <w:rsid w:val="008D21B2"/>
    <w:rsid w:val="008D237F"/>
    <w:rsid w:val="008D275C"/>
    <w:rsid w:val="008D2AAC"/>
    <w:rsid w:val="008D2F79"/>
    <w:rsid w:val="008D324C"/>
    <w:rsid w:val="008D3708"/>
    <w:rsid w:val="008D3940"/>
    <w:rsid w:val="008D3C05"/>
    <w:rsid w:val="008D3C22"/>
    <w:rsid w:val="008D3F5E"/>
    <w:rsid w:val="008D4077"/>
    <w:rsid w:val="008D4661"/>
    <w:rsid w:val="008D4736"/>
    <w:rsid w:val="008D4E11"/>
    <w:rsid w:val="008D53F8"/>
    <w:rsid w:val="008D5A0E"/>
    <w:rsid w:val="008D6098"/>
    <w:rsid w:val="008D617E"/>
    <w:rsid w:val="008D6293"/>
    <w:rsid w:val="008D64BC"/>
    <w:rsid w:val="008D64C3"/>
    <w:rsid w:val="008D6942"/>
    <w:rsid w:val="008D6B27"/>
    <w:rsid w:val="008D6E60"/>
    <w:rsid w:val="008D7111"/>
    <w:rsid w:val="008D7B28"/>
    <w:rsid w:val="008D7EB3"/>
    <w:rsid w:val="008D7F14"/>
    <w:rsid w:val="008D7F62"/>
    <w:rsid w:val="008E01E2"/>
    <w:rsid w:val="008E034F"/>
    <w:rsid w:val="008E083E"/>
    <w:rsid w:val="008E0860"/>
    <w:rsid w:val="008E0A7E"/>
    <w:rsid w:val="008E0AEE"/>
    <w:rsid w:val="008E0E45"/>
    <w:rsid w:val="008E0EFF"/>
    <w:rsid w:val="008E1709"/>
    <w:rsid w:val="008E1C3D"/>
    <w:rsid w:val="008E1CB9"/>
    <w:rsid w:val="008E1CEC"/>
    <w:rsid w:val="008E1E66"/>
    <w:rsid w:val="008E25E1"/>
    <w:rsid w:val="008E2AFD"/>
    <w:rsid w:val="008E2CFF"/>
    <w:rsid w:val="008E3026"/>
    <w:rsid w:val="008E3093"/>
    <w:rsid w:val="008E38BC"/>
    <w:rsid w:val="008E3D44"/>
    <w:rsid w:val="008E3D64"/>
    <w:rsid w:val="008E40BB"/>
    <w:rsid w:val="008E4635"/>
    <w:rsid w:val="008E487F"/>
    <w:rsid w:val="008E4C4F"/>
    <w:rsid w:val="008E4CCB"/>
    <w:rsid w:val="008E4DFB"/>
    <w:rsid w:val="008E50F4"/>
    <w:rsid w:val="008E52DF"/>
    <w:rsid w:val="008E53EC"/>
    <w:rsid w:val="008E5533"/>
    <w:rsid w:val="008E5542"/>
    <w:rsid w:val="008E5666"/>
    <w:rsid w:val="008E5964"/>
    <w:rsid w:val="008E5A18"/>
    <w:rsid w:val="008E5CBF"/>
    <w:rsid w:val="008E5F6A"/>
    <w:rsid w:val="008E5F9D"/>
    <w:rsid w:val="008E61EA"/>
    <w:rsid w:val="008E68C6"/>
    <w:rsid w:val="008E69B8"/>
    <w:rsid w:val="008E6A84"/>
    <w:rsid w:val="008E7098"/>
    <w:rsid w:val="008E71B1"/>
    <w:rsid w:val="008E7692"/>
    <w:rsid w:val="008E78A0"/>
    <w:rsid w:val="008E7B04"/>
    <w:rsid w:val="008E7CDB"/>
    <w:rsid w:val="008E7D89"/>
    <w:rsid w:val="008E7DF7"/>
    <w:rsid w:val="008E7E26"/>
    <w:rsid w:val="008F0550"/>
    <w:rsid w:val="008F058A"/>
    <w:rsid w:val="008F0C97"/>
    <w:rsid w:val="008F1304"/>
    <w:rsid w:val="008F181C"/>
    <w:rsid w:val="008F1F90"/>
    <w:rsid w:val="008F1F9D"/>
    <w:rsid w:val="008F2016"/>
    <w:rsid w:val="008F2053"/>
    <w:rsid w:val="008F23C3"/>
    <w:rsid w:val="008F2574"/>
    <w:rsid w:val="008F2795"/>
    <w:rsid w:val="008F2A2F"/>
    <w:rsid w:val="008F2A79"/>
    <w:rsid w:val="008F2C91"/>
    <w:rsid w:val="008F2D62"/>
    <w:rsid w:val="008F2DD0"/>
    <w:rsid w:val="008F2E12"/>
    <w:rsid w:val="008F3ACC"/>
    <w:rsid w:val="008F41AC"/>
    <w:rsid w:val="008F43AB"/>
    <w:rsid w:val="008F456A"/>
    <w:rsid w:val="008F5165"/>
    <w:rsid w:val="008F546A"/>
    <w:rsid w:val="008F6609"/>
    <w:rsid w:val="008F6DB9"/>
    <w:rsid w:val="008F6F92"/>
    <w:rsid w:val="008F7B8C"/>
    <w:rsid w:val="008F7D29"/>
    <w:rsid w:val="008F7D2A"/>
    <w:rsid w:val="00900468"/>
    <w:rsid w:val="00900B56"/>
    <w:rsid w:val="00900CE4"/>
    <w:rsid w:val="009011CE"/>
    <w:rsid w:val="0090122F"/>
    <w:rsid w:val="00901A83"/>
    <w:rsid w:val="00901B4D"/>
    <w:rsid w:val="00901BFB"/>
    <w:rsid w:val="0090212A"/>
    <w:rsid w:val="009023F9"/>
    <w:rsid w:val="009024A3"/>
    <w:rsid w:val="00902746"/>
    <w:rsid w:val="00902BA2"/>
    <w:rsid w:val="009031FC"/>
    <w:rsid w:val="009039AA"/>
    <w:rsid w:val="00903A4B"/>
    <w:rsid w:val="00903D2B"/>
    <w:rsid w:val="00904841"/>
    <w:rsid w:val="00904DD7"/>
    <w:rsid w:val="009069DF"/>
    <w:rsid w:val="00906AEA"/>
    <w:rsid w:val="00906C5D"/>
    <w:rsid w:val="00906E6B"/>
    <w:rsid w:val="0090707D"/>
    <w:rsid w:val="009071D9"/>
    <w:rsid w:val="0090734C"/>
    <w:rsid w:val="00907AB7"/>
    <w:rsid w:val="00907DF7"/>
    <w:rsid w:val="009102F2"/>
    <w:rsid w:val="009105C0"/>
    <w:rsid w:val="00910C4E"/>
    <w:rsid w:val="00911280"/>
    <w:rsid w:val="00911524"/>
    <w:rsid w:val="00911589"/>
    <w:rsid w:val="00911611"/>
    <w:rsid w:val="009117E7"/>
    <w:rsid w:val="009118BC"/>
    <w:rsid w:val="00911E40"/>
    <w:rsid w:val="00911F5A"/>
    <w:rsid w:val="0091212F"/>
    <w:rsid w:val="00912AA4"/>
    <w:rsid w:val="00912BEA"/>
    <w:rsid w:val="00913250"/>
    <w:rsid w:val="009133DE"/>
    <w:rsid w:val="009136CB"/>
    <w:rsid w:val="00913EA6"/>
    <w:rsid w:val="0091448F"/>
    <w:rsid w:val="0091453B"/>
    <w:rsid w:val="0091512C"/>
    <w:rsid w:val="00915365"/>
    <w:rsid w:val="00915964"/>
    <w:rsid w:val="00915D91"/>
    <w:rsid w:val="00915EC7"/>
    <w:rsid w:val="009164B5"/>
    <w:rsid w:val="00916643"/>
    <w:rsid w:val="00916760"/>
    <w:rsid w:val="009167D5"/>
    <w:rsid w:val="00916F2E"/>
    <w:rsid w:val="00917032"/>
    <w:rsid w:val="00917309"/>
    <w:rsid w:val="00917A6F"/>
    <w:rsid w:val="00917CC6"/>
    <w:rsid w:val="00920235"/>
    <w:rsid w:val="00920877"/>
    <w:rsid w:val="00920AD0"/>
    <w:rsid w:val="00920D01"/>
    <w:rsid w:val="00920D46"/>
    <w:rsid w:val="00920DFC"/>
    <w:rsid w:val="009210DD"/>
    <w:rsid w:val="009211A7"/>
    <w:rsid w:val="009215EE"/>
    <w:rsid w:val="00921BF5"/>
    <w:rsid w:val="009225F5"/>
    <w:rsid w:val="00922E7F"/>
    <w:rsid w:val="009233F0"/>
    <w:rsid w:val="009234C5"/>
    <w:rsid w:val="00923E16"/>
    <w:rsid w:val="00923EBC"/>
    <w:rsid w:val="00924219"/>
    <w:rsid w:val="00924379"/>
    <w:rsid w:val="009250D7"/>
    <w:rsid w:val="009250E4"/>
    <w:rsid w:val="009251A2"/>
    <w:rsid w:val="009251B8"/>
    <w:rsid w:val="00925567"/>
    <w:rsid w:val="009255FB"/>
    <w:rsid w:val="00925ADE"/>
    <w:rsid w:val="00925F54"/>
    <w:rsid w:val="00926075"/>
    <w:rsid w:val="0092619C"/>
    <w:rsid w:val="009265D4"/>
    <w:rsid w:val="009265EA"/>
    <w:rsid w:val="00926BEF"/>
    <w:rsid w:val="00926BF3"/>
    <w:rsid w:val="00926C15"/>
    <w:rsid w:val="00926DB6"/>
    <w:rsid w:val="00927AB2"/>
    <w:rsid w:val="00927BF8"/>
    <w:rsid w:val="00927CE1"/>
    <w:rsid w:val="00930A38"/>
    <w:rsid w:val="00930B5D"/>
    <w:rsid w:val="00931064"/>
    <w:rsid w:val="00931066"/>
    <w:rsid w:val="00931833"/>
    <w:rsid w:val="00931877"/>
    <w:rsid w:val="00931D16"/>
    <w:rsid w:val="0093258D"/>
    <w:rsid w:val="009326AD"/>
    <w:rsid w:val="00932A85"/>
    <w:rsid w:val="0093306B"/>
    <w:rsid w:val="009334C2"/>
    <w:rsid w:val="0093380A"/>
    <w:rsid w:val="00934E3F"/>
    <w:rsid w:val="009351A4"/>
    <w:rsid w:val="009354D9"/>
    <w:rsid w:val="009359FF"/>
    <w:rsid w:val="00935B67"/>
    <w:rsid w:val="00936134"/>
    <w:rsid w:val="0093669C"/>
    <w:rsid w:val="009368C3"/>
    <w:rsid w:val="00936ACC"/>
    <w:rsid w:val="00936EA8"/>
    <w:rsid w:val="00937049"/>
    <w:rsid w:val="009371B0"/>
    <w:rsid w:val="009373EE"/>
    <w:rsid w:val="0093754C"/>
    <w:rsid w:val="0093777E"/>
    <w:rsid w:val="00937932"/>
    <w:rsid w:val="00940133"/>
    <w:rsid w:val="00940253"/>
    <w:rsid w:val="00940F91"/>
    <w:rsid w:val="0094117C"/>
    <w:rsid w:val="009412AF"/>
    <w:rsid w:val="009417C6"/>
    <w:rsid w:val="00941EBB"/>
    <w:rsid w:val="009420B7"/>
    <w:rsid w:val="00942379"/>
    <w:rsid w:val="00942457"/>
    <w:rsid w:val="009425D3"/>
    <w:rsid w:val="0094294E"/>
    <w:rsid w:val="0094298D"/>
    <w:rsid w:val="00942CAA"/>
    <w:rsid w:val="00942F27"/>
    <w:rsid w:val="00944369"/>
    <w:rsid w:val="00944CF0"/>
    <w:rsid w:val="00945818"/>
    <w:rsid w:val="00945AAD"/>
    <w:rsid w:val="00946055"/>
    <w:rsid w:val="00946278"/>
    <w:rsid w:val="00946574"/>
    <w:rsid w:val="009468C6"/>
    <w:rsid w:val="00946AE4"/>
    <w:rsid w:val="00946C50"/>
    <w:rsid w:val="00946E3B"/>
    <w:rsid w:val="00946EE1"/>
    <w:rsid w:val="009471EA"/>
    <w:rsid w:val="00947268"/>
    <w:rsid w:val="00947470"/>
    <w:rsid w:val="009474E8"/>
    <w:rsid w:val="009476E4"/>
    <w:rsid w:val="00947827"/>
    <w:rsid w:val="00947EAB"/>
    <w:rsid w:val="009511E9"/>
    <w:rsid w:val="009514FF"/>
    <w:rsid w:val="00951C76"/>
    <w:rsid w:val="00951CD0"/>
    <w:rsid w:val="00951DAA"/>
    <w:rsid w:val="00952329"/>
    <w:rsid w:val="009523AD"/>
    <w:rsid w:val="00952666"/>
    <w:rsid w:val="009526C6"/>
    <w:rsid w:val="00952D89"/>
    <w:rsid w:val="0095306F"/>
    <w:rsid w:val="009531E1"/>
    <w:rsid w:val="0095341D"/>
    <w:rsid w:val="0095391C"/>
    <w:rsid w:val="009539A3"/>
    <w:rsid w:val="0095413F"/>
    <w:rsid w:val="0095443A"/>
    <w:rsid w:val="0095494A"/>
    <w:rsid w:val="00954AEF"/>
    <w:rsid w:val="00955230"/>
    <w:rsid w:val="00955375"/>
    <w:rsid w:val="00955957"/>
    <w:rsid w:val="00956C7E"/>
    <w:rsid w:val="0095713F"/>
    <w:rsid w:val="0095731B"/>
    <w:rsid w:val="009574F6"/>
    <w:rsid w:val="00957612"/>
    <w:rsid w:val="00957723"/>
    <w:rsid w:val="00957908"/>
    <w:rsid w:val="00957D94"/>
    <w:rsid w:val="0096016D"/>
    <w:rsid w:val="00960A30"/>
    <w:rsid w:val="00961169"/>
    <w:rsid w:val="00962680"/>
    <w:rsid w:val="009629A9"/>
    <w:rsid w:val="009629D6"/>
    <w:rsid w:val="00962A4D"/>
    <w:rsid w:val="00962A66"/>
    <w:rsid w:val="00962CE6"/>
    <w:rsid w:val="00963265"/>
    <w:rsid w:val="009634E7"/>
    <w:rsid w:val="00963858"/>
    <w:rsid w:val="00963DA2"/>
    <w:rsid w:val="009649A9"/>
    <w:rsid w:val="00964A02"/>
    <w:rsid w:val="00964D15"/>
    <w:rsid w:val="00965188"/>
    <w:rsid w:val="00965515"/>
    <w:rsid w:val="00965668"/>
    <w:rsid w:val="009657D2"/>
    <w:rsid w:val="0096593B"/>
    <w:rsid w:val="00965EC4"/>
    <w:rsid w:val="00966034"/>
    <w:rsid w:val="00966A96"/>
    <w:rsid w:val="009670E4"/>
    <w:rsid w:val="0096733C"/>
    <w:rsid w:val="009675AD"/>
    <w:rsid w:val="00967745"/>
    <w:rsid w:val="00967CEB"/>
    <w:rsid w:val="00970132"/>
    <w:rsid w:val="009702A4"/>
    <w:rsid w:val="0097041F"/>
    <w:rsid w:val="009708D1"/>
    <w:rsid w:val="00970942"/>
    <w:rsid w:val="009712D0"/>
    <w:rsid w:val="00971A58"/>
    <w:rsid w:val="00971B91"/>
    <w:rsid w:val="00972385"/>
    <w:rsid w:val="0097239A"/>
    <w:rsid w:val="00972407"/>
    <w:rsid w:val="009728C2"/>
    <w:rsid w:val="00972DE2"/>
    <w:rsid w:val="00972FD9"/>
    <w:rsid w:val="0097361B"/>
    <w:rsid w:val="00973F59"/>
    <w:rsid w:val="0097402F"/>
    <w:rsid w:val="00974292"/>
    <w:rsid w:val="00974489"/>
    <w:rsid w:val="0097448C"/>
    <w:rsid w:val="0097468E"/>
    <w:rsid w:val="0097495C"/>
    <w:rsid w:val="00974C66"/>
    <w:rsid w:val="00974DA3"/>
    <w:rsid w:val="00974E39"/>
    <w:rsid w:val="00975585"/>
    <w:rsid w:val="00975BFC"/>
    <w:rsid w:val="00976576"/>
    <w:rsid w:val="0097690A"/>
    <w:rsid w:val="009769C1"/>
    <w:rsid w:val="00976ADC"/>
    <w:rsid w:val="00976AEF"/>
    <w:rsid w:val="00976D40"/>
    <w:rsid w:val="00976DCA"/>
    <w:rsid w:val="00976E42"/>
    <w:rsid w:val="00976E68"/>
    <w:rsid w:val="00977227"/>
    <w:rsid w:val="009776C7"/>
    <w:rsid w:val="00977979"/>
    <w:rsid w:val="009779A4"/>
    <w:rsid w:val="00980333"/>
    <w:rsid w:val="009806C2"/>
    <w:rsid w:val="009809BF"/>
    <w:rsid w:val="00980BA3"/>
    <w:rsid w:val="00980BD8"/>
    <w:rsid w:val="00980D01"/>
    <w:rsid w:val="00981424"/>
    <w:rsid w:val="0098144E"/>
    <w:rsid w:val="0098160E"/>
    <w:rsid w:val="009816D4"/>
    <w:rsid w:val="00981745"/>
    <w:rsid w:val="009819F4"/>
    <w:rsid w:val="00981C59"/>
    <w:rsid w:val="00981EB9"/>
    <w:rsid w:val="00981F97"/>
    <w:rsid w:val="0098203E"/>
    <w:rsid w:val="009823E8"/>
    <w:rsid w:val="00982D4F"/>
    <w:rsid w:val="0098309D"/>
    <w:rsid w:val="00983232"/>
    <w:rsid w:val="009837D2"/>
    <w:rsid w:val="009845A5"/>
    <w:rsid w:val="009846CF"/>
    <w:rsid w:val="00984D09"/>
    <w:rsid w:val="009852B6"/>
    <w:rsid w:val="00985478"/>
    <w:rsid w:val="009857D9"/>
    <w:rsid w:val="009858DE"/>
    <w:rsid w:val="00985C66"/>
    <w:rsid w:val="00985CD0"/>
    <w:rsid w:val="00985D24"/>
    <w:rsid w:val="009860E6"/>
    <w:rsid w:val="0098630D"/>
    <w:rsid w:val="0098685E"/>
    <w:rsid w:val="00986CCC"/>
    <w:rsid w:val="009870C3"/>
    <w:rsid w:val="009870C9"/>
    <w:rsid w:val="009874F8"/>
    <w:rsid w:val="00987677"/>
    <w:rsid w:val="009903B6"/>
    <w:rsid w:val="00990784"/>
    <w:rsid w:val="00990822"/>
    <w:rsid w:val="00990DD8"/>
    <w:rsid w:val="00991313"/>
    <w:rsid w:val="00991588"/>
    <w:rsid w:val="00991A59"/>
    <w:rsid w:val="00991C01"/>
    <w:rsid w:val="00991E47"/>
    <w:rsid w:val="00992076"/>
    <w:rsid w:val="00992537"/>
    <w:rsid w:val="00992642"/>
    <w:rsid w:val="00992CCC"/>
    <w:rsid w:val="00993324"/>
    <w:rsid w:val="0099347B"/>
    <w:rsid w:val="00993A20"/>
    <w:rsid w:val="00993A2B"/>
    <w:rsid w:val="00993B28"/>
    <w:rsid w:val="00994004"/>
    <w:rsid w:val="0099438C"/>
    <w:rsid w:val="00994742"/>
    <w:rsid w:val="0099474B"/>
    <w:rsid w:val="009947CB"/>
    <w:rsid w:val="00994AC0"/>
    <w:rsid w:val="00994F38"/>
    <w:rsid w:val="009952DA"/>
    <w:rsid w:val="009953D3"/>
    <w:rsid w:val="009955FF"/>
    <w:rsid w:val="0099561C"/>
    <w:rsid w:val="009958D5"/>
    <w:rsid w:val="00995A16"/>
    <w:rsid w:val="00995E92"/>
    <w:rsid w:val="0099667F"/>
    <w:rsid w:val="00996921"/>
    <w:rsid w:val="00996946"/>
    <w:rsid w:val="0099721E"/>
    <w:rsid w:val="0099780D"/>
    <w:rsid w:val="009A02A1"/>
    <w:rsid w:val="009A098F"/>
    <w:rsid w:val="009A0DC2"/>
    <w:rsid w:val="009A14AF"/>
    <w:rsid w:val="009A1524"/>
    <w:rsid w:val="009A16C4"/>
    <w:rsid w:val="009A188E"/>
    <w:rsid w:val="009A1DF7"/>
    <w:rsid w:val="009A2154"/>
    <w:rsid w:val="009A316A"/>
    <w:rsid w:val="009A3C2A"/>
    <w:rsid w:val="009A4061"/>
    <w:rsid w:val="009A4AB5"/>
    <w:rsid w:val="009A535F"/>
    <w:rsid w:val="009A5436"/>
    <w:rsid w:val="009A5781"/>
    <w:rsid w:val="009A5927"/>
    <w:rsid w:val="009A5BD4"/>
    <w:rsid w:val="009A5E0D"/>
    <w:rsid w:val="009A624A"/>
    <w:rsid w:val="009A6846"/>
    <w:rsid w:val="009A69AD"/>
    <w:rsid w:val="009A6A59"/>
    <w:rsid w:val="009A6CD6"/>
    <w:rsid w:val="009A7164"/>
    <w:rsid w:val="009A7254"/>
    <w:rsid w:val="009A7A13"/>
    <w:rsid w:val="009A7B1C"/>
    <w:rsid w:val="009A7EB7"/>
    <w:rsid w:val="009B042D"/>
    <w:rsid w:val="009B04D8"/>
    <w:rsid w:val="009B0525"/>
    <w:rsid w:val="009B0E16"/>
    <w:rsid w:val="009B1214"/>
    <w:rsid w:val="009B12D3"/>
    <w:rsid w:val="009B2171"/>
    <w:rsid w:val="009B28F3"/>
    <w:rsid w:val="009B2A41"/>
    <w:rsid w:val="009B2C3F"/>
    <w:rsid w:val="009B2D0D"/>
    <w:rsid w:val="009B2EAB"/>
    <w:rsid w:val="009B2F43"/>
    <w:rsid w:val="009B361E"/>
    <w:rsid w:val="009B3B9B"/>
    <w:rsid w:val="009B437B"/>
    <w:rsid w:val="009B49FD"/>
    <w:rsid w:val="009B4BD3"/>
    <w:rsid w:val="009B4DC7"/>
    <w:rsid w:val="009B50DC"/>
    <w:rsid w:val="009B54C2"/>
    <w:rsid w:val="009B559A"/>
    <w:rsid w:val="009B5D88"/>
    <w:rsid w:val="009B5DAD"/>
    <w:rsid w:val="009B664E"/>
    <w:rsid w:val="009B694D"/>
    <w:rsid w:val="009B6A06"/>
    <w:rsid w:val="009B6DAB"/>
    <w:rsid w:val="009B777C"/>
    <w:rsid w:val="009B7A92"/>
    <w:rsid w:val="009B7BDE"/>
    <w:rsid w:val="009B7C44"/>
    <w:rsid w:val="009B7C9C"/>
    <w:rsid w:val="009B7E9B"/>
    <w:rsid w:val="009C08AF"/>
    <w:rsid w:val="009C0AA5"/>
    <w:rsid w:val="009C0C65"/>
    <w:rsid w:val="009C0E58"/>
    <w:rsid w:val="009C1520"/>
    <w:rsid w:val="009C189E"/>
    <w:rsid w:val="009C18E6"/>
    <w:rsid w:val="009C1ADB"/>
    <w:rsid w:val="009C1B5F"/>
    <w:rsid w:val="009C1DF0"/>
    <w:rsid w:val="009C254D"/>
    <w:rsid w:val="009C3282"/>
    <w:rsid w:val="009C3568"/>
    <w:rsid w:val="009C3679"/>
    <w:rsid w:val="009C3E13"/>
    <w:rsid w:val="009C40D8"/>
    <w:rsid w:val="009C46E4"/>
    <w:rsid w:val="009C4B9B"/>
    <w:rsid w:val="009C50F0"/>
    <w:rsid w:val="009C5FE1"/>
    <w:rsid w:val="009C6437"/>
    <w:rsid w:val="009C69E1"/>
    <w:rsid w:val="009C6B16"/>
    <w:rsid w:val="009C6F90"/>
    <w:rsid w:val="009C72FA"/>
    <w:rsid w:val="009C7426"/>
    <w:rsid w:val="009C79B4"/>
    <w:rsid w:val="009D039D"/>
    <w:rsid w:val="009D0856"/>
    <w:rsid w:val="009D0BFA"/>
    <w:rsid w:val="009D0CA8"/>
    <w:rsid w:val="009D0EDF"/>
    <w:rsid w:val="009D1295"/>
    <w:rsid w:val="009D17FF"/>
    <w:rsid w:val="009D1A6E"/>
    <w:rsid w:val="009D22C7"/>
    <w:rsid w:val="009D2597"/>
    <w:rsid w:val="009D259E"/>
    <w:rsid w:val="009D2B3D"/>
    <w:rsid w:val="009D2DAE"/>
    <w:rsid w:val="009D2E55"/>
    <w:rsid w:val="009D3B90"/>
    <w:rsid w:val="009D3EEA"/>
    <w:rsid w:val="009D3F6A"/>
    <w:rsid w:val="009D40BD"/>
    <w:rsid w:val="009D4568"/>
    <w:rsid w:val="009D53BE"/>
    <w:rsid w:val="009D5530"/>
    <w:rsid w:val="009D5535"/>
    <w:rsid w:val="009D5B51"/>
    <w:rsid w:val="009D61B4"/>
    <w:rsid w:val="009D7740"/>
    <w:rsid w:val="009D7977"/>
    <w:rsid w:val="009D7A2F"/>
    <w:rsid w:val="009D7AB7"/>
    <w:rsid w:val="009D7D03"/>
    <w:rsid w:val="009D7D24"/>
    <w:rsid w:val="009E05DF"/>
    <w:rsid w:val="009E084B"/>
    <w:rsid w:val="009E0A65"/>
    <w:rsid w:val="009E1160"/>
    <w:rsid w:val="009E1269"/>
    <w:rsid w:val="009E1274"/>
    <w:rsid w:val="009E1E2D"/>
    <w:rsid w:val="009E1EDE"/>
    <w:rsid w:val="009E2297"/>
    <w:rsid w:val="009E26E0"/>
    <w:rsid w:val="009E289A"/>
    <w:rsid w:val="009E28E0"/>
    <w:rsid w:val="009E2C00"/>
    <w:rsid w:val="009E31ED"/>
    <w:rsid w:val="009E3394"/>
    <w:rsid w:val="009E35CE"/>
    <w:rsid w:val="009E362B"/>
    <w:rsid w:val="009E3A83"/>
    <w:rsid w:val="009E4338"/>
    <w:rsid w:val="009E48C1"/>
    <w:rsid w:val="009E492C"/>
    <w:rsid w:val="009E4B25"/>
    <w:rsid w:val="009E4C2F"/>
    <w:rsid w:val="009E57DC"/>
    <w:rsid w:val="009E592B"/>
    <w:rsid w:val="009E5BBB"/>
    <w:rsid w:val="009E619D"/>
    <w:rsid w:val="009E6384"/>
    <w:rsid w:val="009E69C0"/>
    <w:rsid w:val="009E6C00"/>
    <w:rsid w:val="009E7AD9"/>
    <w:rsid w:val="009E7B32"/>
    <w:rsid w:val="009F0112"/>
    <w:rsid w:val="009F0A1B"/>
    <w:rsid w:val="009F0AF3"/>
    <w:rsid w:val="009F0FAF"/>
    <w:rsid w:val="009F1388"/>
    <w:rsid w:val="009F21FA"/>
    <w:rsid w:val="009F26E6"/>
    <w:rsid w:val="009F2BB1"/>
    <w:rsid w:val="009F30FD"/>
    <w:rsid w:val="009F31E9"/>
    <w:rsid w:val="009F3363"/>
    <w:rsid w:val="009F338E"/>
    <w:rsid w:val="009F3A89"/>
    <w:rsid w:val="009F3A93"/>
    <w:rsid w:val="009F3E74"/>
    <w:rsid w:val="009F3F42"/>
    <w:rsid w:val="009F4072"/>
    <w:rsid w:val="009F41C3"/>
    <w:rsid w:val="009F4205"/>
    <w:rsid w:val="009F4231"/>
    <w:rsid w:val="009F4519"/>
    <w:rsid w:val="009F483D"/>
    <w:rsid w:val="009F4A7C"/>
    <w:rsid w:val="009F4AD4"/>
    <w:rsid w:val="009F4C1B"/>
    <w:rsid w:val="009F4CFB"/>
    <w:rsid w:val="009F5C3E"/>
    <w:rsid w:val="009F5FB1"/>
    <w:rsid w:val="009F6D2D"/>
    <w:rsid w:val="009F742F"/>
    <w:rsid w:val="009F772E"/>
    <w:rsid w:val="009F77C0"/>
    <w:rsid w:val="009F7C46"/>
    <w:rsid w:val="009F7D65"/>
    <w:rsid w:val="009F7F3A"/>
    <w:rsid w:val="009F7F7E"/>
    <w:rsid w:val="00A000FD"/>
    <w:rsid w:val="00A004FB"/>
    <w:rsid w:val="00A00EEE"/>
    <w:rsid w:val="00A01069"/>
    <w:rsid w:val="00A013A0"/>
    <w:rsid w:val="00A016C4"/>
    <w:rsid w:val="00A01ECD"/>
    <w:rsid w:val="00A022A7"/>
    <w:rsid w:val="00A0277F"/>
    <w:rsid w:val="00A02B38"/>
    <w:rsid w:val="00A031AD"/>
    <w:rsid w:val="00A0329E"/>
    <w:rsid w:val="00A03674"/>
    <w:rsid w:val="00A03A6B"/>
    <w:rsid w:val="00A03BB9"/>
    <w:rsid w:val="00A03C42"/>
    <w:rsid w:val="00A03CA0"/>
    <w:rsid w:val="00A04443"/>
    <w:rsid w:val="00A04543"/>
    <w:rsid w:val="00A0455F"/>
    <w:rsid w:val="00A045C9"/>
    <w:rsid w:val="00A047BA"/>
    <w:rsid w:val="00A04A2C"/>
    <w:rsid w:val="00A053C1"/>
    <w:rsid w:val="00A058A0"/>
    <w:rsid w:val="00A06099"/>
    <w:rsid w:val="00A069AD"/>
    <w:rsid w:val="00A072A2"/>
    <w:rsid w:val="00A072EA"/>
    <w:rsid w:val="00A10005"/>
    <w:rsid w:val="00A106D5"/>
    <w:rsid w:val="00A10CDE"/>
    <w:rsid w:val="00A10E85"/>
    <w:rsid w:val="00A1106A"/>
    <w:rsid w:val="00A110E7"/>
    <w:rsid w:val="00A11112"/>
    <w:rsid w:val="00A111F9"/>
    <w:rsid w:val="00A113D5"/>
    <w:rsid w:val="00A11539"/>
    <w:rsid w:val="00A119B4"/>
    <w:rsid w:val="00A11A0A"/>
    <w:rsid w:val="00A1297C"/>
    <w:rsid w:val="00A12DDC"/>
    <w:rsid w:val="00A12E7F"/>
    <w:rsid w:val="00A130AA"/>
    <w:rsid w:val="00A1323F"/>
    <w:rsid w:val="00A132CA"/>
    <w:rsid w:val="00A13470"/>
    <w:rsid w:val="00A14950"/>
    <w:rsid w:val="00A14E81"/>
    <w:rsid w:val="00A15277"/>
    <w:rsid w:val="00A153D3"/>
    <w:rsid w:val="00A156A7"/>
    <w:rsid w:val="00A1585F"/>
    <w:rsid w:val="00A15B49"/>
    <w:rsid w:val="00A15C41"/>
    <w:rsid w:val="00A15CDC"/>
    <w:rsid w:val="00A15D30"/>
    <w:rsid w:val="00A15DA2"/>
    <w:rsid w:val="00A169C3"/>
    <w:rsid w:val="00A16FE9"/>
    <w:rsid w:val="00A17593"/>
    <w:rsid w:val="00A17C92"/>
    <w:rsid w:val="00A200E9"/>
    <w:rsid w:val="00A2030B"/>
    <w:rsid w:val="00A2045A"/>
    <w:rsid w:val="00A20490"/>
    <w:rsid w:val="00A20F96"/>
    <w:rsid w:val="00A212DD"/>
    <w:rsid w:val="00A214F8"/>
    <w:rsid w:val="00A21692"/>
    <w:rsid w:val="00A21E74"/>
    <w:rsid w:val="00A21FD8"/>
    <w:rsid w:val="00A2235E"/>
    <w:rsid w:val="00A223C5"/>
    <w:rsid w:val="00A22579"/>
    <w:rsid w:val="00A22B23"/>
    <w:rsid w:val="00A22BE1"/>
    <w:rsid w:val="00A230A1"/>
    <w:rsid w:val="00A2323A"/>
    <w:rsid w:val="00A2446A"/>
    <w:rsid w:val="00A245CD"/>
    <w:rsid w:val="00A24875"/>
    <w:rsid w:val="00A2499D"/>
    <w:rsid w:val="00A24CA5"/>
    <w:rsid w:val="00A254F2"/>
    <w:rsid w:val="00A25727"/>
    <w:rsid w:val="00A25B18"/>
    <w:rsid w:val="00A25D0D"/>
    <w:rsid w:val="00A25E24"/>
    <w:rsid w:val="00A264D9"/>
    <w:rsid w:val="00A2673F"/>
    <w:rsid w:val="00A26D43"/>
    <w:rsid w:val="00A2730A"/>
    <w:rsid w:val="00A274B5"/>
    <w:rsid w:val="00A300CC"/>
    <w:rsid w:val="00A300E8"/>
    <w:rsid w:val="00A3011C"/>
    <w:rsid w:val="00A309B2"/>
    <w:rsid w:val="00A3171E"/>
    <w:rsid w:val="00A319CD"/>
    <w:rsid w:val="00A31F4E"/>
    <w:rsid w:val="00A32537"/>
    <w:rsid w:val="00A32582"/>
    <w:rsid w:val="00A3294B"/>
    <w:rsid w:val="00A32A3E"/>
    <w:rsid w:val="00A32BF5"/>
    <w:rsid w:val="00A32C71"/>
    <w:rsid w:val="00A33565"/>
    <w:rsid w:val="00A336E0"/>
    <w:rsid w:val="00A3451D"/>
    <w:rsid w:val="00A345DF"/>
    <w:rsid w:val="00A34893"/>
    <w:rsid w:val="00A349E9"/>
    <w:rsid w:val="00A34C01"/>
    <w:rsid w:val="00A35E80"/>
    <w:rsid w:val="00A35F31"/>
    <w:rsid w:val="00A35F53"/>
    <w:rsid w:val="00A36001"/>
    <w:rsid w:val="00A36814"/>
    <w:rsid w:val="00A36C68"/>
    <w:rsid w:val="00A37037"/>
    <w:rsid w:val="00A37445"/>
    <w:rsid w:val="00A378C8"/>
    <w:rsid w:val="00A40070"/>
    <w:rsid w:val="00A401E2"/>
    <w:rsid w:val="00A4077B"/>
    <w:rsid w:val="00A4093A"/>
    <w:rsid w:val="00A409DA"/>
    <w:rsid w:val="00A415F9"/>
    <w:rsid w:val="00A41CF7"/>
    <w:rsid w:val="00A421B6"/>
    <w:rsid w:val="00A421F9"/>
    <w:rsid w:val="00A42259"/>
    <w:rsid w:val="00A42802"/>
    <w:rsid w:val="00A428E0"/>
    <w:rsid w:val="00A42BAA"/>
    <w:rsid w:val="00A42CD6"/>
    <w:rsid w:val="00A4309C"/>
    <w:rsid w:val="00A4344B"/>
    <w:rsid w:val="00A43828"/>
    <w:rsid w:val="00A441AF"/>
    <w:rsid w:val="00A44899"/>
    <w:rsid w:val="00A4498C"/>
    <w:rsid w:val="00A44DC7"/>
    <w:rsid w:val="00A44E0F"/>
    <w:rsid w:val="00A44FD8"/>
    <w:rsid w:val="00A45289"/>
    <w:rsid w:val="00A45683"/>
    <w:rsid w:val="00A462BD"/>
    <w:rsid w:val="00A46734"/>
    <w:rsid w:val="00A4687E"/>
    <w:rsid w:val="00A46AF0"/>
    <w:rsid w:val="00A46D76"/>
    <w:rsid w:val="00A46F29"/>
    <w:rsid w:val="00A4704D"/>
    <w:rsid w:val="00A47095"/>
    <w:rsid w:val="00A47313"/>
    <w:rsid w:val="00A4752E"/>
    <w:rsid w:val="00A47756"/>
    <w:rsid w:val="00A4784C"/>
    <w:rsid w:val="00A47C92"/>
    <w:rsid w:val="00A47EFC"/>
    <w:rsid w:val="00A50181"/>
    <w:rsid w:val="00A50585"/>
    <w:rsid w:val="00A5065E"/>
    <w:rsid w:val="00A5071E"/>
    <w:rsid w:val="00A508CF"/>
    <w:rsid w:val="00A508EB"/>
    <w:rsid w:val="00A50959"/>
    <w:rsid w:val="00A50A62"/>
    <w:rsid w:val="00A50E1D"/>
    <w:rsid w:val="00A51081"/>
    <w:rsid w:val="00A510C7"/>
    <w:rsid w:val="00A51186"/>
    <w:rsid w:val="00A5134E"/>
    <w:rsid w:val="00A5165E"/>
    <w:rsid w:val="00A516BF"/>
    <w:rsid w:val="00A51A31"/>
    <w:rsid w:val="00A51A32"/>
    <w:rsid w:val="00A51DC3"/>
    <w:rsid w:val="00A51DD3"/>
    <w:rsid w:val="00A52055"/>
    <w:rsid w:val="00A52589"/>
    <w:rsid w:val="00A5338C"/>
    <w:rsid w:val="00A53D6A"/>
    <w:rsid w:val="00A53E78"/>
    <w:rsid w:val="00A53FD3"/>
    <w:rsid w:val="00A54150"/>
    <w:rsid w:val="00A54375"/>
    <w:rsid w:val="00A546AF"/>
    <w:rsid w:val="00A54721"/>
    <w:rsid w:val="00A5476A"/>
    <w:rsid w:val="00A54A43"/>
    <w:rsid w:val="00A54C0F"/>
    <w:rsid w:val="00A54DC1"/>
    <w:rsid w:val="00A54EA8"/>
    <w:rsid w:val="00A54F79"/>
    <w:rsid w:val="00A5558D"/>
    <w:rsid w:val="00A55C59"/>
    <w:rsid w:val="00A55D02"/>
    <w:rsid w:val="00A55DF6"/>
    <w:rsid w:val="00A55E66"/>
    <w:rsid w:val="00A55EEA"/>
    <w:rsid w:val="00A560E8"/>
    <w:rsid w:val="00A56222"/>
    <w:rsid w:val="00A5676E"/>
    <w:rsid w:val="00A56AA4"/>
    <w:rsid w:val="00A56DE2"/>
    <w:rsid w:val="00A56EB4"/>
    <w:rsid w:val="00A57B3C"/>
    <w:rsid w:val="00A57C3C"/>
    <w:rsid w:val="00A60292"/>
    <w:rsid w:val="00A60976"/>
    <w:rsid w:val="00A60E43"/>
    <w:rsid w:val="00A61766"/>
    <w:rsid w:val="00A6181D"/>
    <w:rsid w:val="00A6212A"/>
    <w:rsid w:val="00A627D1"/>
    <w:rsid w:val="00A62B56"/>
    <w:rsid w:val="00A63008"/>
    <w:rsid w:val="00A635E5"/>
    <w:rsid w:val="00A63CA2"/>
    <w:rsid w:val="00A63EEE"/>
    <w:rsid w:val="00A64016"/>
    <w:rsid w:val="00A6416F"/>
    <w:rsid w:val="00A64785"/>
    <w:rsid w:val="00A64CA4"/>
    <w:rsid w:val="00A64CF0"/>
    <w:rsid w:val="00A64CF3"/>
    <w:rsid w:val="00A6552D"/>
    <w:rsid w:val="00A65C63"/>
    <w:rsid w:val="00A65FE6"/>
    <w:rsid w:val="00A66399"/>
    <w:rsid w:val="00A6721F"/>
    <w:rsid w:val="00A673F3"/>
    <w:rsid w:val="00A6741B"/>
    <w:rsid w:val="00A676A8"/>
    <w:rsid w:val="00A67981"/>
    <w:rsid w:val="00A67AAC"/>
    <w:rsid w:val="00A70123"/>
    <w:rsid w:val="00A70340"/>
    <w:rsid w:val="00A705A3"/>
    <w:rsid w:val="00A705CA"/>
    <w:rsid w:val="00A7078A"/>
    <w:rsid w:val="00A709FF"/>
    <w:rsid w:val="00A70D1A"/>
    <w:rsid w:val="00A71267"/>
    <w:rsid w:val="00A71C20"/>
    <w:rsid w:val="00A721D7"/>
    <w:rsid w:val="00A7258F"/>
    <w:rsid w:val="00A72E13"/>
    <w:rsid w:val="00A72F1C"/>
    <w:rsid w:val="00A73418"/>
    <w:rsid w:val="00A73603"/>
    <w:rsid w:val="00A73B42"/>
    <w:rsid w:val="00A749C6"/>
    <w:rsid w:val="00A7547B"/>
    <w:rsid w:val="00A756C0"/>
    <w:rsid w:val="00A76030"/>
    <w:rsid w:val="00A763E4"/>
    <w:rsid w:val="00A769F6"/>
    <w:rsid w:val="00A76AB9"/>
    <w:rsid w:val="00A76ABB"/>
    <w:rsid w:val="00A76B29"/>
    <w:rsid w:val="00A76DBF"/>
    <w:rsid w:val="00A76FA1"/>
    <w:rsid w:val="00A771EA"/>
    <w:rsid w:val="00A772E5"/>
    <w:rsid w:val="00A774D0"/>
    <w:rsid w:val="00A776A3"/>
    <w:rsid w:val="00A77769"/>
    <w:rsid w:val="00A77D0E"/>
    <w:rsid w:val="00A77D2E"/>
    <w:rsid w:val="00A801D4"/>
    <w:rsid w:val="00A80913"/>
    <w:rsid w:val="00A81BFD"/>
    <w:rsid w:val="00A82663"/>
    <w:rsid w:val="00A82905"/>
    <w:rsid w:val="00A83220"/>
    <w:rsid w:val="00A8324C"/>
    <w:rsid w:val="00A83478"/>
    <w:rsid w:val="00A8402A"/>
    <w:rsid w:val="00A847BC"/>
    <w:rsid w:val="00A848A3"/>
    <w:rsid w:val="00A84A0F"/>
    <w:rsid w:val="00A84C6A"/>
    <w:rsid w:val="00A84CD4"/>
    <w:rsid w:val="00A85397"/>
    <w:rsid w:val="00A854A9"/>
    <w:rsid w:val="00A85804"/>
    <w:rsid w:val="00A85A00"/>
    <w:rsid w:val="00A85B23"/>
    <w:rsid w:val="00A85D2D"/>
    <w:rsid w:val="00A85E01"/>
    <w:rsid w:val="00A86732"/>
    <w:rsid w:val="00A868B3"/>
    <w:rsid w:val="00A86A93"/>
    <w:rsid w:val="00A8725B"/>
    <w:rsid w:val="00A872F5"/>
    <w:rsid w:val="00A8731C"/>
    <w:rsid w:val="00A87854"/>
    <w:rsid w:val="00A87943"/>
    <w:rsid w:val="00A900AB"/>
    <w:rsid w:val="00A90F96"/>
    <w:rsid w:val="00A92781"/>
    <w:rsid w:val="00A928E5"/>
    <w:rsid w:val="00A928E6"/>
    <w:rsid w:val="00A92957"/>
    <w:rsid w:val="00A92BD1"/>
    <w:rsid w:val="00A92D3F"/>
    <w:rsid w:val="00A93046"/>
    <w:rsid w:val="00A93141"/>
    <w:rsid w:val="00A931D7"/>
    <w:rsid w:val="00A9336B"/>
    <w:rsid w:val="00A936D3"/>
    <w:rsid w:val="00A93990"/>
    <w:rsid w:val="00A93A07"/>
    <w:rsid w:val="00A93C8A"/>
    <w:rsid w:val="00A93CF0"/>
    <w:rsid w:val="00A93DA1"/>
    <w:rsid w:val="00A948AB"/>
    <w:rsid w:val="00A94B59"/>
    <w:rsid w:val="00A94D6D"/>
    <w:rsid w:val="00A94D70"/>
    <w:rsid w:val="00A950D7"/>
    <w:rsid w:val="00A95291"/>
    <w:rsid w:val="00A95ABE"/>
    <w:rsid w:val="00A95C0A"/>
    <w:rsid w:val="00A960E3"/>
    <w:rsid w:val="00A962C7"/>
    <w:rsid w:val="00A96450"/>
    <w:rsid w:val="00A9677E"/>
    <w:rsid w:val="00A97297"/>
    <w:rsid w:val="00A979EC"/>
    <w:rsid w:val="00A97B12"/>
    <w:rsid w:val="00A97C7D"/>
    <w:rsid w:val="00AA018B"/>
    <w:rsid w:val="00AA0363"/>
    <w:rsid w:val="00AA04EB"/>
    <w:rsid w:val="00AA11C1"/>
    <w:rsid w:val="00AA154C"/>
    <w:rsid w:val="00AA1713"/>
    <w:rsid w:val="00AA1E98"/>
    <w:rsid w:val="00AA28DB"/>
    <w:rsid w:val="00AA2FB3"/>
    <w:rsid w:val="00AA322C"/>
    <w:rsid w:val="00AA3524"/>
    <w:rsid w:val="00AA3663"/>
    <w:rsid w:val="00AA4150"/>
    <w:rsid w:val="00AA4473"/>
    <w:rsid w:val="00AA4739"/>
    <w:rsid w:val="00AA47CF"/>
    <w:rsid w:val="00AA4A34"/>
    <w:rsid w:val="00AA4B6E"/>
    <w:rsid w:val="00AA4CB8"/>
    <w:rsid w:val="00AA53B1"/>
    <w:rsid w:val="00AA56A3"/>
    <w:rsid w:val="00AA62DF"/>
    <w:rsid w:val="00AA6419"/>
    <w:rsid w:val="00AA6710"/>
    <w:rsid w:val="00AA6ACF"/>
    <w:rsid w:val="00AA6C09"/>
    <w:rsid w:val="00AA7368"/>
    <w:rsid w:val="00AA7541"/>
    <w:rsid w:val="00AA795D"/>
    <w:rsid w:val="00AB0308"/>
    <w:rsid w:val="00AB0935"/>
    <w:rsid w:val="00AB1CCF"/>
    <w:rsid w:val="00AB1ED7"/>
    <w:rsid w:val="00AB201B"/>
    <w:rsid w:val="00AB2623"/>
    <w:rsid w:val="00AB2FB3"/>
    <w:rsid w:val="00AB318B"/>
    <w:rsid w:val="00AB338C"/>
    <w:rsid w:val="00AB3592"/>
    <w:rsid w:val="00AB364B"/>
    <w:rsid w:val="00AB3EB5"/>
    <w:rsid w:val="00AB43AE"/>
    <w:rsid w:val="00AB457D"/>
    <w:rsid w:val="00AB4771"/>
    <w:rsid w:val="00AB4932"/>
    <w:rsid w:val="00AB4FE8"/>
    <w:rsid w:val="00AB5904"/>
    <w:rsid w:val="00AB5E23"/>
    <w:rsid w:val="00AB6020"/>
    <w:rsid w:val="00AB6CC7"/>
    <w:rsid w:val="00AB6F80"/>
    <w:rsid w:val="00AB7668"/>
    <w:rsid w:val="00AB770F"/>
    <w:rsid w:val="00AB7B12"/>
    <w:rsid w:val="00AB7D0E"/>
    <w:rsid w:val="00AB7F8B"/>
    <w:rsid w:val="00AC00CF"/>
    <w:rsid w:val="00AC01B9"/>
    <w:rsid w:val="00AC0226"/>
    <w:rsid w:val="00AC0379"/>
    <w:rsid w:val="00AC03E7"/>
    <w:rsid w:val="00AC07DE"/>
    <w:rsid w:val="00AC087B"/>
    <w:rsid w:val="00AC098D"/>
    <w:rsid w:val="00AC0BDF"/>
    <w:rsid w:val="00AC0E4F"/>
    <w:rsid w:val="00AC0FE1"/>
    <w:rsid w:val="00AC10DF"/>
    <w:rsid w:val="00AC13B8"/>
    <w:rsid w:val="00AC14DB"/>
    <w:rsid w:val="00AC1B53"/>
    <w:rsid w:val="00AC1D53"/>
    <w:rsid w:val="00AC2615"/>
    <w:rsid w:val="00AC2D23"/>
    <w:rsid w:val="00AC2F43"/>
    <w:rsid w:val="00AC3883"/>
    <w:rsid w:val="00AC38F8"/>
    <w:rsid w:val="00AC39A8"/>
    <w:rsid w:val="00AC4168"/>
    <w:rsid w:val="00AC41EB"/>
    <w:rsid w:val="00AC4525"/>
    <w:rsid w:val="00AC4891"/>
    <w:rsid w:val="00AC4DF6"/>
    <w:rsid w:val="00AC4F8D"/>
    <w:rsid w:val="00AC5016"/>
    <w:rsid w:val="00AC5406"/>
    <w:rsid w:val="00AC5800"/>
    <w:rsid w:val="00AC5BE2"/>
    <w:rsid w:val="00AC63B5"/>
    <w:rsid w:val="00AC6934"/>
    <w:rsid w:val="00AC6D39"/>
    <w:rsid w:val="00AC6D58"/>
    <w:rsid w:val="00AC7361"/>
    <w:rsid w:val="00AC7514"/>
    <w:rsid w:val="00AC7BA9"/>
    <w:rsid w:val="00AD0074"/>
    <w:rsid w:val="00AD02E8"/>
    <w:rsid w:val="00AD031E"/>
    <w:rsid w:val="00AD03EB"/>
    <w:rsid w:val="00AD08D0"/>
    <w:rsid w:val="00AD0B05"/>
    <w:rsid w:val="00AD0BCC"/>
    <w:rsid w:val="00AD0D2D"/>
    <w:rsid w:val="00AD1514"/>
    <w:rsid w:val="00AD176D"/>
    <w:rsid w:val="00AD1965"/>
    <w:rsid w:val="00AD1DFC"/>
    <w:rsid w:val="00AD22D2"/>
    <w:rsid w:val="00AD2470"/>
    <w:rsid w:val="00AD2932"/>
    <w:rsid w:val="00AD316F"/>
    <w:rsid w:val="00AD32D4"/>
    <w:rsid w:val="00AD35D8"/>
    <w:rsid w:val="00AD3683"/>
    <w:rsid w:val="00AD3F3F"/>
    <w:rsid w:val="00AD3F46"/>
    <w:rsid w:val="00AD465D"/>
    <w:rsid w:val="00AD4943"/>
    <w:rsid w:val="00AD4DE8"/>
    <w:rsid w:val="00AD4E01"/>
    <w:rsid w:val="00AD5042"/>
    <w:rsid w:val="00AD50A3"/>
    <w:rsid w:val="00AD535C"/>
    <w:rsid w:val="00AD5E38"/>
    <w:rsid w:val="00AD5FD5"/>
    <w:rsid w:val="00AD6068"/>
    <w:rsid w:val="00AD6616"/>
    <w:rsid w:val="00AD6768"/>
    <w:rsid w:val="00AD6849"/>
    <w:rsid w:val="00AD6C30"/>
    <w:rsid w:val="00AD6EF2"/>
    <w:rsid w:val="00AD78B2"/>
    <w:rsid w:val="00AD7B03"/>
    <w:rsid w:val="00AD7C5B"/>
    <w:rsid w:val="00AD7D75"/>
    <w:rsid w:val="00AE037F"/>
    <w:rsid w:val="00AE07C4"/>
    <w:rsid w:val="00AE0AA5"/>
    <w:rsid w:val="00AE0FE5"/>
    <w:rsid w:val="00AE114D"/>
    <w:rsid w:val="00AE16A5"/>
    <w:rsid w:val="00AE1A6B"/>
    <w:rsid w:val="00AE1FC9"/>
    <w:rsid w:val="00AE28B0"/>
    <w:rsid w:val="00AE2AD8"/>
    <w:rsid w:val="00AE2E54"/>
    <w:rsid w:val="00AE2F15"/>
    <w:rsid w:val="00AE3228"/>
    <w:rsid w:val="00AE34B8"/>
    <w:rsid w:val="00AE39D9"/>
    <w:rsid w:val="00AE3DE4"/>
    <w:rsid w:val="00AE3F24"/>
    <w:rsid w:val="00AE4155"/>
    <w:rsid w:val="00AE50BE"/>
    <w:rsid w:val="00AE55CA"/>
    <w:rsid w:val="00AE59F1"/>
    <w:rsid w:val="00AE5E27"/>
    <w:rsid w:val="00AE5F74"/>
    <w:rsid w:val="00AE6661"/>
    <w:rsid w:val="00AE66BF"/>
    <w:rsid w:val="00AE688C"/>
    <w:rsid w:val="00AF0FAA"/>
    <w:rsid w:val="00AF103D"/>
    <w:rsid w:val="00AF1659"/>
    <w:rsid w:val="00AF1BAE"/>
    <w:rsid w:val="00AF227D"/>
    <w:rsid w:val="00AF22C1"/>
    <w:rsid w:val="00AF2373"/>
    <w:rsid w:val="00AF27CF"/>
    <w:rsid w:val="00AF285F"/>
    <w:rsid w:val="00AF2EE4"/>
    <w:rsid w:val="00AF30AE"/>
    <w:rsid w:val="00AF3492"/>
    <w:rsid w:val="00AF37A0"/>
    <w:rsid w:val="00AF3C55"/>
    <w:rsid w:val="00AF485F"/>
    <w:rsid w:val="00AF4DDD"/>
    <w:rsid w:val="00AF5370"/>
    <w:rsid w:val="00AF54C7"/>
    <w:rsid w:val="00AF5829"/>
    <w:rsid w:val="00AF5D2C"/>
    <w:rsid w:val="00AF5DC4"/>
    <w:rsid w:val="00AF6309"/>
    <w:rsid w:val="00AF641C"/>
    <w:rsid w:val="00AF654C"/>
    <w:rsid w:val="00AF6C9C"/>
    <w:rsid w:val="00AF72EC"/>
    <w:rsid w:val="00AF748C"/>
    <w:rsid w:val="00AF773B"/>
    <w:rsid w:val="00B00815"/>
    <w:rsid w:val="00B00903"/>
    <w:rsid w:val="00B00AAD"/>
    <w:rsid w:val="00B00D95"/>
    <w:rsid w:val="00B01111"/>
    <w:rsid w:val="00B0281E"/>
    <w:rsid w:val="00B02B74"/>
    <w:rsid w:val="00B02DC7"/>
    <w:rsid w:val="00B03058"/>
    <w:rsid w:val="00B0362A"/>
    <w:rsid w:val="00B037D5"/>
    <w:rsid w:val="00B0381A"/>
    <w:rsid w:val="00B044C7"/>
    <w:rsid w:val="00B047DA"/>
    <w:rsid w:val="00B04A7C"/>
    <w:rsid w:val="00B052AC"/>
    <w:rsid w:val="00B05952"/>
    <w:rsid w:val="00B05AB1"/>
    <w:rsid w:val="00B05C75"/>
    <w:rsid w:val="00B05F32"/>
    <w:rsid w:val="00B066DB"/>
    <w:rsid w:val="00B06A3C"/>
    <w:rsid w:val="00B06BB2"/>
    <w:rsid w:val="00B07011"/>
    <w:rsid w:val="00B0745A"/>
    <w:rsid w:val="00B074A1"/>
    <w:rsid w:val="00B0763A"/>
    <w:rsid w:val="00B0791E"/>
    <w:rsid w:val="00B07A9D"/>
    <w:rsid w:val="00B1074D"/>
    <w:rsid w:val="00B109BB"/>
    <w:rsid w:val="00B109C6"/>
    <w:rsid w:val="00B1171B"/>
    <w:rsid w:val="00B11C09"/>
    <w:rsid w:val="00B11F9A"/>
    <w:rsid w:val="00B12A6A"/>
    <w:rsid w:val="00B13B34"/>
    <w:rsid w:val="00B14056"/>
    <w:rsid w:val="00B1425D"/>
    <w:rsid w:val="00B1426A"/>
    <w:rsid w:val="00B15445"/>
    <w:rsid w:val="00B15A1A"/>
    <w:rsid w:val="00B15EA3"/>
    <w:rsid w:val="00B15FC6"/>
    <w:rsid w:val="00B16A01"/>
    <w:rsid w:val="00B16D2B"/>
    <w:rsid w:val="00B1701A"/>
    <w:rsid w:val="00B17222"/>
    <w:rsid w:val="00B17267"/>
    <w:rsid w:val="00B17467"/>
    <w:rsid w:val="00B174B9"/>
    <w:rsid w:val="00B205F9"/>
    <w:rsid w:val="00B207F1"/>
    <w:rsid w:val="00B20937"/>
    <w:rsid w:val="00B20B8B"/>
    <w:rsid w:val="00B21556"/>
    <w:rsid w:val="00B21A45"/>
    <w:rsid w:val="00B21B55"/>
    <w:rsid w:val="00B21BB3"/>
    <w:rsid w:val="00B21C42"/>
    <w:rsid w:val="00B2205E"/>
    <w:rsid w:val="00B22709"/>
    <w:rsid w:val="00B2280D"/>
    <w:rsid w:val="00B22897"/>
    <w:rsid w:val="00B22919"/>
    <w:rsid w:val="00B23571"/>
    <w:rsid w:val="00B2363D"/>
    <w:rsid w:val="00B239FF"/>
    <w:rsid w:val="00B23C93"/>
    <w:rsid w:val="00B24134"/>
    <w:rsid w:val="00B24BF3"/>
    <w:rsid w:val="00B2510D"/>
    <w:rsid w:val="00B253BE"/>
    <w:rsid w:val="00B2568F"/>
    <w:rsid w:val="00B25C88"/>
    <w:rsid w:val="00B263C8"/>
    <w:rsid w:val="00B26531"/>
    <w:rsid w:val="00B267B5"/>
    <w:rsid w:val="00B268D0"/>
    <w:rsid w:val="00B2698D"/>
    <w:rsid w:val="00B269C0"/>
    <w:rsid w:val="00B26E1F"/>
    <w:rsid w:val="00B26F84"/>
    <w:rsid w:val="00B27286"/>
    <w:rsid w:val="00B2741A"/>
    <w:rsid w:val="00B27828"/>
    <w:rsid w:val="00B2799B"/>
    <w:rsid w:val="00B304AA"/>
    <w:rsid w:val="00B3075D"/>
    <w:rsid w:val="00B30934"/>
    <w:rsid w:val="00B30A77"/>
    <w:rsid w:val="00B30F1D"/>
    <w:rsid w:val="00B32039"/>
    <w:rsid w:val="00B32049"/>
    <w:rsid w:val="00B3219E"/>
    <w:rsid w:val="00B324B7"/>
    <w:rsid w:val="00B3265D"/>
    <w:rsid w:val="00B32A4B"/>
    <w:rsid w:val="00B336DA"/>
    <w:rsid w:val="00B33896"/>
    <w:rsid w:val="00B33AE8"/>
    <w:rsid w:val="00B33C85"/>
    <w:rsid w:val="00B33E06"/>
    <w:rsid w:val="00B34356"/>
    <w:rsid w:val="00B3487D"/>
    <w:rsid w:val="00B349E1"/>
    <w:rsid w:val="00B3534B"/>
    <w:rsid w:val="00B3600D"/>
    <w:rsid w:val="00B36110"/>
    <w:rsid w:val="00B36C15"/>
    <w:rsid w:val="00B3706D"/>
    <w:rsid w:val="00B37280"/>
    <w:rsid w:val="00B3743D"/>
    <w:rsid w:val="00B37779"/>
    <w:rsid w:val="00B37CD0"/>
    <w:rsid w:val="00B400A7"/>
    <w:rsid w:val="00B40762"/>
    <w:rsid w:val="00B40B59"/>
    <w:rsid w:val="00B40E4D"/>
    <w:rsid w:val="00B413F5"/>
    <w:rsid w:val="00B41AC3"/>
    <w:rsid w:val="00B41D0A"/>
    <w:rsid w:val="00B41D1B"/>
    <w:rsid w:val="00B41D62"/>
    <w:rsid w:val="00B41EC7"/>
    <w:rsid w:val="00B42029"/>
    <w:rsid w:val="00B4203F"/>
    <w:rsid w:val="00B423BB"/>
    <w:rsid w:val="00B425A7"/>
    <w:rsid w:val="00B425DE"/>
    <w:rsid w:val="00B4308C"/>
    <w:rsid w:val="00B43F2B"/>
    <w:rsid w:val="00B43FC0"/>
    <w:rsid w:val="00B44822"/>
    <w:rsid w:val="00B449A7"/>
    <w:rsid w:val="00B44B7A"/>
    <w:rsid w:val="00B453A3"/>
    <w:rsid w:val="00B45571"/>
    <w:rsid w:val="00B45FAF"/>
    <w:rsid w:val="00B46472"/>
    <w:rsid w:val="00B46AB8"/>
    <w:rsid w:val="00B46CDC"/>
    <w:rsid w:val="00B47056"/>
    <w:rsid w:val="00B47404"/>
    <w:rsid w:val="00B47781"/>
    <w:rsid w:val="00B479D0"/>
    <w:rsid w:val="00B50044"/>
    <w:rsid w:val="00B50E45"/>
    <w:rsid w:val="00B51139"/>
    <w:rsid w:val="00B5127C"/>
    <w:rsid w:val="00B51E76"/>
    <w:rsid w:val="00B52537"/>
    <w:rsid w:val="00B52543"/>
    <w:rsid w:val="00B52804"/>
    <w:rsid w:val="00B533B2"/>
    <w:rsid w:val="00B5347F"/>
    <w:rsid w:val="00B536B6"/>
    <w:rsid w:val="00B5377E"/>
    <w:rsid w:val="00B54106"/>
    <w:rsid w:val="00B5434A"/>
    <w:rsid w:val="00B54AD1"/>
    <w:rsid w:val="00B5520D"/>
    <w:rsid w:val="00B552F8"/>
    <w:rsid w:val="00B55C49"/>
    <w:rsid w:val="00B567FE"/>
    <w:rsid w:val="00B569A7"/>
    <w:rsid w:val="00B56BA4"/>
    <w:rsid w:val="00B570EC"/>
    <w:rsid w:val="00B571E1"/>
    <w:rsid w:val="00B57483"/>
    <w:rsid w:val="00B5759A"/>
    <w:rsid w:val="00B578AD"/>
    <w:rsid w:val="00B579B0"/>
    <w:rsid w:val="00B605A2"/>
    <w:rsid w:val="00B60C22"/>
    <w:rsid w:val="00B60CBF"/>
    <w:rsid w:val="00B61269"/>
    <w:rsid w:val="00B614B7"/>
    <w:rsid w:val="00B61777"/>
    <w:rsid w:val="00B62A01"/>
    <w:rsid w:val="00B62CF1"/>
    <w:rsid w:val="00B62D0E"/>
    <w:rsid w:val="00B62E1D"/>
    <w:rsid w:val="00B6351A"/>
    <w:rsid w:val="00B636AD"/>
    <w:rsid w:val="00B63C81"/>
    <w:rsid w:val="00B63CBF"/>
    <w:rsid w:val="00B6410A"/>
    <w:rsid w:val="00B6444D"/>
    <w:rsid w:val="00B6445B"/>
    <w:rsid w:val="00B64C94"/>
    <w:rsid w:val="00B64D32"/>
    <w:rsid w:val="00B6565F"/>
    <w:rsid w:val="00B65710"/>
    <w:rsid w:val="00B65855"/>
    <w:rsid w:val="00B65C29"/>
    <w:rsid w:val="00B66168"/>
    <w:rsid w:val="00B66171"/>
    <w:rsid w:val="00B66493"/>
    <w:rsid w:val="00B668DD"/>
    <w:rsid w:val="00B66A78"/>
    <w:rsid w:val="00B66FCF"/>
    <w:rsid w:val="00B67012"/>
    <w:rsid w:val="00B67081"/>
    <w:rsid w:val="00B67160"/>
    <w:rsid w:val="00B6730C"/>
    <w:rsid w:val="00B674CA"/>
    <w:rsid w:val="00B67964"/>
    <w:rsid w:val="00B704FE"/>
    <w:rsid w:val="00B705A3"/>
    <w:rsid w:val="00B70882"/>
    <w:rsid w:val="00B70971"/>
    <w:rsid w:val="00B70AD2"/>
    <w:rsid w:val="00B70B67"/>
    <w:rsid w:val="00B70D0D"/>
    <w:rsid w:val="00B70EBC"/>
    <w:rsid w:val="00B710A4"/>
    <w:rsid w:val="00B71794"/>
    <w:rsid w:val="00B717C8"/>
    <w:rsid w:val="00B720EE"/>
    <w:rsid w:val="00B7245F"/>
    <w:rsid w:val="00B72CAD"/>
    <w:rsid w:val="00B72DD3"/>
    <w:rsid w:val="00B72EA8"/>
    <w:rsid w:val="00B737D5"/>
    <w:rsid w:val="00B7383D"/>
    <w:rsid w:val="00B73F81"/>
    <w:rsid w:val="00B74020"/>
    <w:rsid w:val="00B7449D"/>
    <w:rsid w:val="00B746CD"/>
    <w:rsid w:val="00B74BE4"/>
    <w:rsid w:val="00B75379"/>
    <w:rsid w:val="00B754E8"/>
    <w:rsid w:val="00B75709"/>
    <w:rsid w:val="00B764BB"/>
    <w:rsid w:val="00B765B9"/>
    <w:rsid w:val="00B76CD7"/>
    <w:rsid w:val="00B76E7C"/>
    <w:rsid w:val="00B76F6E"/>
    <w:rsid w:val="00B77075"/>
    <w:rsid w:val="00B7764A"/>
    <w:rsid w:val="00B77B5E"/>
    <w:rsid w:val="00B77EFF"/>
    <w:rsid w:val="00B802EA"/>
    <w:rsid w:val="00B80429"/>
    <w:rsid w:val="00B805AD"/>
    <w:rsid w:val="00B80762"/>
    <w:rsid w:val="00B80844"/>
    <w:rsid w:val="00B80A31"/>
    <w:rsid w:val="00B81030"/>
    <w:rsid w:val="00B81813"/>
    <w:rsid w:val="00B81BB7"/>
    <w:rsid w:val="00B82171"/>
    <w:rsid w:val="00B8270F"/>
    <w:rsid w:val="00B827A4"/>
    <w:rsid w:val="00B82F23"/>
    <w:rsid w:val="00B83080"/>
    <w:rsid w:val="00B8310E"/>
    <w:rsid w:val="00B84351"/>
    <w:rsid w:val="00B8454C"/>
    <w:rsid w:val="00B845F6"/>
    <w:rsid w:val="00B8488C"/>
    <w:rsid w:val="00B84D6E"/>
    <w:rsid w:val="00B850F5"/>
    <w:rsid w:val="00B85E69"/>
    <w:rsid w:val="00B8697D"/>
    <w:rsid w:val="00B86A4E"/>
    <w:rsid w:val="00B86BEB"/>
    <w:rsid w:val="00B8708D"/>
    <w:rsid w:val="00B871C2"/>
    <w:rsid w:val="00B874A8"/>
    <w:rsid w:val="00B8767C"/>
    <w:rsid w:val="00B878DB"/>
    <w:rsid w:val="00B90378"/>
    <w:rsid w:val="00B90750"/>
    <w:rsid w:val="00B91203"/>
    <w:rsid w:val="00B9140C"/>
    <w:rsid w:val="00B914A6"/>
    <w:rsid w:val="00B91615"/>
    <w:rsid w:val="00B91D15"/>
    <w:rsid w:val="00B9244E"/>
    <w:rsid w:val="00B92CEB"/>
    <w:rsid w:val="00B937C0"/>
    <w:rsid w:val="00B943B6"/>
    <w:rsid w:val="00B948DF"/>
    <w:rsid w:val="00B94B03"/>
    <w:rsid w:val="00B94C29"/>
    <w:rsid w:val="00B94E97"/>
    <w:rsid w:val="00B95142"/>
    <w:rsid w:val="00B953DD"/>
    <w:rsid w:val="00B956D7"/>
    <w:rsid w:val="00B964B1"/>
    <w:rsid w:val="00B9663B"/>
    <w:rsid w:val="00B971CC"/>
    <w:rsid w:val="00B97C41"/>
    <w:rsid w:val="00B97E32"/>
    <w:rsid w:val="00B97FCA"/>
    <w:rsid w:val="00BA024B"/>
    <w:rsid w:val="00BA1094"/>
    <w:rsid w:val="00BA1150"/>
    <w:rsid w:val="00BA12A4"/>
    <w:rsid w:val="00BA1525"/>
    <w:rsid w:val="00BA1CD9"/>
    <w:rsid w:val="00BA2AE3"/>
    <w:rsid w:val="00BA3755"/>
    <w:rsid w:val="00BA38D1"/>
    <w:rsid w:val="00BA3A42"/>
    <w:rsid w:val="00BA41CF"/>
    <w:rsid w:val="00BA4CB2"/>
    <w:rsid w:val="00BA54CA"/>
    <w:rsid w:val="00BA6148"/>
    <w:rsid w:val="00BA6299"/>
    <w:rsid w:val="00BA69CA"/>
    <w:rsid w:val="00BA6BEB"/>
    <w:rsid w:val="00BA74B3"/>
    <w:rsid w:val="00BA75B2"/>
    <w:rsid w:val="00BA76D6"/>
    <w:rsid w:val="00BA7C6D"/>
    <w:rsid w:val="00BA7EA9"/>
    <w:rsid w:val="00BB014E"/>
    <w:rsid w:val="00BB0EBB"/>
    <w:rsid w:val="00BB1107"/>
    <w:rsid w:val="00BB180C"/>
    <w:rsid w:val="00BB1EF0"/>
    <w:rsid w:val="00BB245B"/>
    <w:rsid w:val="00BB2D46"/>
    <w:rsid w:val="00BB2F2B"/>
    <w:rsid w:val="00BB30C6"/>
    <w:rsid w:val="00BB372F"/>
    <w:rsid w:val="00BB39D6"/>
    <w:rsid w:val="00BB3E86"/>
    <w:rsid w:val="00BB46AC"/>
    <w:rsid w:val="00BB4EA4"/>
    <w:rsid w:val="00BB4EF7"/>
    <w:rsid w:val="00BB50ED"/>
    <w:rsid w:val="00BB514F"/>
    <w:rsid w:val="00BB5A09"/>
    <w:rsid w:val="00BB5DF9"/>
    <w:rsid w:val="00BB5F1C"/>
    <w:rsid w:val="00BB5F28"/>
    <w:rsid w:val="00BB62B6"/>
    <w:rsid w:val="00BB69E7"/>
    <w:rsid w:val="00BB72B4"/>
    <w:rsid w:val="00BB7519"/>
    <w:rsid w:val="00BB79D9"/>
    <w:rsid w:val="00BB79F7"/>
    <w:rsid w:val="00BB7EA8"/>
    <w:rsid w:val="00BB7F30"/>
    <w:rsid w:val="00BC0785"/>
    <w:rsid w:val="00BC07C2"/>
    <w:rsid w:val="00BC07EF"/>
    <w:rsid w:val="00BC0B21"/>
    <w:rsid w:val="00BC1062"/>
    <w:rsid w:val="00BC10BD"/>
    <w:rsid w:val="00BC16C5"/>
    <w:rsid w:val="00BC175E"/>
    <w:rsid w:val="00BC1BB4"/>
    <w:rsid w:val="00BC24CC"/>
    <w:rsid w:val="00BC2626"/>
    <w:rsid w:val="00BC267A"/>
    <w:rsid w:val="00BC2A2A"/>
    <w:rsid w:val="00BC2C62"/>
    <w:rsid w:val="00BC3A3A"/>
    <w:rsid w:val="00BC3D56"/>
    <w:rsid w:val="00BC3DDC"/>
    <w:rsid w:val="00BC3E46"/>
    <w:rsid w:val="00BC4146"/>
    <w:rsid w:val="00BC4369"/>
    <w:rsid w:val="00BC4D0B"/>
    <w:rsid w:val="00BC4EB8"/>
    <w:rsid w:val="00BC4FDA"/>
    <w:rsid w:val="00BC5056"/>
    <w:rsid w:val="00BC5136"/>
    <w:rsid w:val="00BC51C5"/>
    <w:rsid w:val="00BC5248"/>
    <w:rsid w:val="00BC5468"/>
    <w:rsid w:val="00BC5DBA"/>
    <w:rsid w:val="00BC6C32"/>
    <w:rsid w:val="00BC6D29"/>
    <w:rsid w:val="00BC76EC"/>
    <w:rsid w:val="00BC7B61"/>
    <w:rsid w:val="00BC7F4C"/>
    <w:rsid w:val="00BC7FD1"/>
    <w:rsid w:val="00BD039B"/>
    <w:rsid w:val="00BD0557"/>
    <w:rsid w:val="00BD0BDC"/>
    <w:rsid w:val="00BD0CAD"/>
    <w:rsid w:val="00BD0D5E"/>
    <w:rsid w:val="00BD0E6F"/>
    <w:rsid w:val="00BD118B"/>
    <w:rsid w:val="00BD1457"/>
    <w:rsid w:val="00BD17FE"/>
    <w:rsid w:val="00BD181E"/>
    <w:rsid w:val="00BD18BD"/>
    <w:rsid w:val="00BD1F6C"/>
    <w:rsid w:val="00BD234E"/>
    <w:rsid w:val="00BD25E5"/>
    <w:rsid w:val="00BD2616"/>
    <w:rsid w:val="00BD32B2"/>
    <w:rsid w:val="00BD3738"/>
    <w:rsid w:val="00BD3768"/>
    <w:rsid w:val="00BD37F1"/>
    <w:rsid w:val="00BD3990"/>
    <w:rsid w:val="00BD3BCF"/>
    <w:rsid w:val="00BD3EBF"/>
    <w:rsid w:val="00BD3F7F"/>
    <w:rsid w:val="00BD423A"/>
    <w:rsid w:val="00BD4406"/>
    <w:rsid w:val="00BD4431"/>
    <w:rsid w:val="00BD4A2A"/>
    <w:rsid w:val="00BD4CAB"/>
    <w:rsid w:val="00BD4EFA"/>
    <w:rsid w:val="00BD57CC"/>
    <w:rsid w:val="00BD5DE9"/>
    <w:rsid w:val="00BD5FA8"/>
    <w:rsid w:val="00BD61D5"/>
    <w:rsid w:val="00BD6541"/>
    <w:rsid w:val="00BD668B"/>
    <w:rsid w:val="00BD68CA"/>
    <w:rsid w:val="00BD6DEF"/>
    <w:rsid w:val="00BD6F8B"/>
    <w:rsid w:val="00BD7071"/>
    <w:rsid w:val="00BD731E"/>
    <w:rsid w:val="00BD7424"/>
    <w:rsid w:val="00BD7487"/>
    <w:rsid w:val="00BD75E4"/>
    <w:rsid w:val="00BD7BCB"/>
    <w:rsid w:val="00BD7E10"/>
    <w:rsid w:val="00BD7EEB"/>
    <w:rsid w:val="00BE0445"/>
    <w:rsid w:val="00BE0497"/>
    <w:rsid w:val="00BE04E4"/>
    <w:rsid w:val="00BE0570"/>
    <w:rsid w:val="00BE07E5"/>
    <w:rsid w:val="00BE0BE8"/>
    <w:rsid w:val="00BE17D7"/>
    <w:rsid w:val="00BE1F89"/>
    <w:rsid w:val="00BE2667"/>
    <w:rsid w:val="00BE2CBB"/>
    <w:rsid w:val="00BE2E4A"/>
    <w:rsid w:val="00BE32A8"/>
    <w:rsid w:val="00BE33E1"/>
    <w:rsid w:val="00BE3DAE"/>
    <w:rsid w:val="00BE3E44"/>
    <w:rsid w:val="00BE45E8"/>
    <w:rsid w:val="00BE611D"/>
    <w:rsid w:val="00BE627E"/>
    <w:rsid w:val="00BE6453"/>
    <w:rsid w:val="00BE647C"/>
    <w:rsid w:val="00BE64B1"/>
    <w:rsid w:val="00BE675A"/>
    <w:rsid w:val="00BE6B99"/>
    <w:rsid w:val="00BE6BE6"/>
    <w:rsid w:val="00BE7B4E"/>
    <w:rsid w:val="00BE7B56"/>
    <w:rsid w:val="00BE7E16"/>
    <w:rsid w:val="00BF0202"/>
    <w:rsid w:val="00BF025F"/>
    <w:rsid w:val="00BF0D69"/>
    <w:rsid w:val="00BF0F25"/>
    <w:rsid w:val="00BF1058"/>
    <w:rsid w:val="00BF149F"/>
    <w:rsid w:val="00BF1A17"/>
    <w:rsid w:val="00BF1BFC"/>
    <w:rsid w:val="00BF1F78"/>
    <w:rsid w:val="00BF2070"/>
    <w:rsid w:val="00BF20DE"/>
    <w:rsid w:val="00BF2198"/>
    <w:rsid w:val="00BF2ECA"/>
    <w:rsid w:val="00BF31DB"/>
    <w:rsid w:val="00BF3388"/>
    <w:rsid w:val="00BF35DC"/>
    <w:rsid w:val="00BF37E1"/>
    <w:rsid w:val="00BF3932"/>
    <w:rsid w:val="00BF3E2B"/>
    <w:rsid w:val="00BF4316"/>
    <w:rsid w:val="00BF434E"/>
    <w:rsid w:val="00BF490E"/>
    <w:rsid w:val="00BF5388"/>
    <w:rsid w:val="00BF5EFE"/>
    <w:rsid w:val="00BF5F44"/>
    <w:rsid w:val="00BF634D"/>
    <w:rsid w:val="00BF658C"/>
    <w:rsid w:val="00BF65E6"/>
    <w:rsid w:val="00BF6AEF"/>
    <w:rsid w:val="00BF6D13"/>
    <w:rsid w:val="00BF7A0A"/>
    <w:rsid w:val="00BF7B1A"/>
    <w:rsid w:val="00BF7E43"/>
    <w:rsid w:val="00BF7E55"/>
    <w:rsid w:val="00BF7E7A"/>
    <w:rsid w:val="00C000C8"/>
    <w:rsid w:val="00C00436"/>
    <w:rsid w:val="00C00951"/>
    <w:rsid w:val="00C00CFD"/>
    <w:rsid w:val="00C0179E"/>
    <w:rsid w:val="00C01AB1"/>
    <w:rsid w:val="00C01C5C"/>
    <w:rsid w:val="00C01D56"/>
    <w:rsid w:val="00C028C5"/>
    <w:rsid w:val="00C0292E"/>
    <w:rsid w:val="00C02B8A"/>
    <w:rsid w:val="00C0333A"/>
    <w:rsid w:val="00C039BB"/>
    <w:rsid w:val="00C03CCA"/>
    <w:rsid w:val="00C03D0A"/>
    <w:rsid w:val="00C040BE"/>
    <w:rsid w:val="00C04A4B"/>
    <w:rsid w:val="00C04AA8"/>
    <w:rsid w:val="00C04AC1"/>
    <w:rsid w:val="00C04B10"/>
    <w:rsid w:val="00C05167"/>
    <w:rsid w:val="00C05AD8"/>
    <w:rsid w:val="00C05E78"/>
    <w:rsid w:val="00C05EAC"/>
    <w:rsid w:val="00C05F63"/>
    <w:rsid w:val="00C069A4"/>
    <w:rsid w:val="00C06A94"/>
    <w:rsid w:val="00C071FB"/>
    <w:rsid w:val="00C072BF"/>
    <w:rsid w:val="00C073D4"/>
    <w:rsid w:val="00C075BF"/>
    <w:rsid w:val="00C0793D"/>
    <w:rsid w:val="00C07941"/>
    <w:rsid w:val="00C07A93"/>
    <w:rsid w:val="00C10242"/>
    <w:rsid w:val="00C10253"/>
    <w:rsid w:val="00C1080A"/>
    <w:rsid w:val="00C108E1"/>
    <w:rsid w:val="00C1107C"/>
    <w:rsid w:val="00C114FD"/>
    <w:rsid w:val="00C119C9"/>
    <w:rsid w:val="00C11BCC"/>
    <w:rsid w:val="00C12025"/>
    <w:rsid w:val="00C13422"/>
    <w:rsid w:val="00C13BBF"/>
    <w:rsid w:val="00C13D70"/>
    <w:rsid w:val="00C13E7E"/>
    <w:rsid w:val="00C13ECF"/>
    <w:rsid w:val="00C140D0"/>
    <w:rsid w:val="00C142CD"/>
    <w:rsid w:val="00C1502B"/>
    <w:rsid w:val="00C152AC"/>
    <w:rsid w:val="00C157B2"/>
    <w:rsid w:val="00C15A97"/>
    <w:rsid w:val="00C15DE7"/>
    <w:rsid w:val="00C1637C"/>
    <w:rsid w:val="00C165FA"/>
    <w:rsid w:val="00C16DB2"/>
    <w:rsid w:val="00C17119"/>
    <w:rsid w:val="00C17120"/>
    <w:rsid w:val="00C17135"/>
    <w:rsid w:val="00C17A0E"/>
    <w:rsid w:val="00C17D21"/>
    <w:rsid w:val="00C20445"/>
    <w:rsid w:val="00C20706"/>
    <w:rsid w:val="00C20887"/>
    <w:rsid w:val="00C208B8"/>
    <w:rsid w:val="00C20C96"/>
    <w:rsid w:val="00C21009"/>
    <w:rsid w:val="00C217B8"/>
    <w:rsid w:val="00C21CC7"/>
    <w:rsid w:val="00C21DD2"/>
    <w:rsid w:val="00C21E2B"/>
    <w:rsid w:val="00C220B7"/>
    <w:rsid w:val="00C225A9"/>
    <w:rsid w:val="00C22619"/>
    <w:rsid w:val="00C2265D"/>
    <w:rsid w:val="00C2275A"/>
    <w:rsid w:val="00C23022"/>
    <w:rsid w:val="00C2303E"/>
    <w:rsid w:val="00C2316F"/>
    <w:rsid w:val="00C236E1"/>
    <w:rsid w:val="00C23770"/>
    <w:rsid w:val="00C238FD"/>
    <w:rsid w:val="00C23E4E"/>
    <w:rsid w:val="00C23ED0"/>
    <w:rsid w:val="00C24659"/>
    <w:rsid w:val="00C249AE"/>
    <w:rsid w:val="00C2505A"/>
    <w:rsid w:val="00C25104"/>
    <w:rsid w:val="00C252D7"/>
    <w:rsid w:val="00C255F3"/>
    <w:rsid w:val="00C258F9"/>
    <w:rsid w:val="00C25A2E"/>
    <w:rsid w:val="00C25A3A"/>
    <w:rsid w:val="00C25C8E"/>
    <w:rsid w:val="00C25F20"/>
    <w:rsid w:val="00C2614A"/>
    <w:rsid w:val="00C261A3"/>
    <w:rsid w:val="00C261C1"/>
    <w:rsid w:val="00C26440"/>
    <w:rsid w:val="00C26A87"/>
    <w:rsid w:val="00C2708A"/>
    <w:rsid w:val="00C278F5"/>
    <w:rsid w:val="00C27DC6"/>
    <w:rsid w:val="00C27EAA"/>
    <w:rsid w:val="00C27FA7"/>
    <w:rsid w:val="00C300A4"/>
    <w:rsid w:val="00C305FD"/>
    <w:rsid w:val="00C30AB0"/>
    <w:rsid w:val="00C30D74"/>
    <w:rsid w:val="00C31179"/>
    <w:rsid w:val="00C313CA"/>
    <w:rsid w:val="00C31A0C"/>
    <w:rsid w:val="00C31C6A"/>
    <w:rsid w:val="00C32167"/>
    <w:rsid w:val="00C321A0"/>
    <w:rsid w:val="00C3246A"/>
    <w:rsid w:val="00C326F1"/>
    <w:rsid w:val="00C32750"/>
    <w:rsid w:val="00C32942"/>
    <w:rsid w:val="00C32BE2"/>
    <w:rsid w:val="00C32E29"/>
    <w:rsid w:val="00C33269"/>
    <w:rsid w:val="00C33A25"/>
    <w:rsid w:val="00C34632"/>
    <w:rsid w:val="00C349C0"/>
    <w:rsid w:val="00C34A47"/>
    <w:rsid w:val="00C34E0D"/>
    <w:rsid w:val="00C3512A"/>
    <w:rsid w:val="00C353CC"/>
    <w:rsid w:val="00C354CC"/>
    <w:rsid w:val="00C35634"/>
    <w:rsid w:val="00C35889"/>
    <w:rsid w:val="00C35B91"/>
    <w:rsid w:val="00C35D3B"/>
    <w:rsid w:val="00C360EC"/>
    <w:rsid w:val="00C36350"/>
    <w:rsid w:val="00C36691"/>
    <w:rsid w:val="00C37164"/>
    <w:rsid w:val="00C3729C"/>
    <w:rsid w:val="00C3732E"/>
    <w:rsid w:val="00C3778F"/>
    <w:rsid w:val="00C40598"/>
    <w:rsid w:val="00C40773"/>
    <w:rsid w:val="00C40806"/>
    <w:rsid w:val="00C40EB5"/>
    <w:rsid w:val="00C410B1"/>
    <w:rsid w:val="00C414DC"/>
    <w:rsid w:val="00C415BC"/>
    <w:rsid w:val="00C41748"/>
    <w:rsid w:val="00C417C8"/>
    <w:rsid w:val="00C41C6B"/>
    <w:rsid w:val="00C42435"/>
    <w:rsid w:val="00C4284F"/>
    <w:rsid w:val="00C4287B"/>
    <w:rsid w:val="00C42990"/>
    <w:rsid w:val="00C42A1F"/>
    <w:rsid w:val="00C42C57"/>
    <w:rsid w:val="00C42D74"/>
    <w:rsid w:val="00C43B55"/>
    <w:rsid w:val="00C43BC0"/>
    <w:rsid w:val="00C441EB"/>
    <w:rsid w:val="00C4492B"/>
    <w:rsid w:val="00C44A6C"/>
    <w:rsid w:val="00C44DBF"/>
    <w:rsid w:val="00C451B8"/>
    <w:rsid w:val="00C453F7"/>
    <w:rsid w:val="00C466DC"/>
    <w:rsid w:val="00C46D10"/>
    <w:rsid w:val="00C47110"/>
    <w:rsid w:val="00C47DDA"/>
    <w:rsid w:val="00C50055"/>
    <w:rsid w:val="00C5099D"/>
    <w:rsid w:val="00C5121C"/>
    <w:rsid w:val="00C513E5"/>
    <w:rsid w:val="00C518B0"/>
    <w:rsid w:val="00C51D9F"/>
    <w:rsid w:val="00C51EA3"/>
    <w:rsid w:val="00C52268"/>
    <w:rsid w:val="00C5256D"/>
    <w:rsid w:val="00C52595"/>
    <w:rsid w:val="00C52616"/>
    <w:rsid w:val="00C52B22"/>
    <w:rsid w:val="00C52C28"/>
    <w:rsid w:val="00C53096"/>
    <w:rsid w:val="00C534AB"/>
    <w:rsid w:val="00C535A9"/>
    <w:rsid w:val="00C53654"/>
    <w:rsid w:val="00C53C59"/>
    <w:rsid w:val="00C54044"/>
    <w:rsid w:val="00C5456A"/>
    <w:rsid w:val="00C54B15"/>
    <w:rsid w:val="00C55432"/>
    <w:rsid w:val="00C55829"/>
    <w:rsid w:val="00C5591B"/>
    <w:rsid w:val="00C5592B"/>
    <w:rsid w:val="00C560FE"/>
    <w:rsid w:val="00C561F1"/>
    <w:rsid w:val="00C56259"/>
    <w:rsid w:val="00C5651F"/>
    <w:rsid w:val="00C568EA"/>
    <w:rsid w:val="00C56B37"/>
    <w:rsid w:val="00C56DFB"/>
    <w:rsid w:val="00C56F8A"/>
    <w:rsid w:val="00C572B6"/>
    <w:rsid w:val="00C5765E"/>
    <w:rsid w:val="00C57C40"/>
    <w:rsid w:val="00C60787"/>
    <w:rsid w:val="00C6082E"/>
    <w:rsid w:val="00C60B17"/>
    <w:rsid w:val="00C60E7D"/>
    <w:rsid w:val="00C60F6B"/>
    <w:rsid w:val="00C61319"/>
    <w:rsid w:val="00C613A7"/>
    <w:rsid w:val="00C61614"/>
    <w:rsid w:val="00C61776"/>
    <w:rsid w:val="00C61A43"/>
    <w:rsid w:val="00C621AD"/>
    <w:rsid w:val="00C621B0"/>
    <w:rsid w:val="00C6236B"/>
    <w:rsid w:val="00C62602"/>
    <w:rsid w:val="00C62EC2"/>
    <w:rsid w:val="00C63128"/>
    <w:rsid w:val="00C63164"/>
    <w:rsid w:val="00C64019"/>
    <w:rsid w:val="00C64195"/>
    <w:rsid w:val="00C64574"/>
    <w:rsid w:val="00C64883"/>
    <w:rsid w:val="00C64884"/>
    <w:rsid w:val="00C65979"/>
    <w:rsid w:val="00C66870"/>
    <w:rsid w:val="00C66AAF"/>
    <w:rsid w:val="00C66C34"/>
    <w:rsid w:val="00C66CF6"/>
    <w:rsid w:val="00C66D8A"/>
    <w:rsid w:val="00C67115"/>
    <w:rsid w:val="00C67850"/>
    <w:rsid w:val="00C70AA2"/>
    <w:rsid w:val="00C70CC9"/>
    <w:rsid w:val="00C71694"/>
    <w:rsid w:val="00C7176B"/>
    <w:rsid w:val="00C718BD"/>
    <w:rsid w:val="00C718F5"/>
    <w:rsid w:val="00C71BC4"/>
    <w:rsid w:val="00C71E4C"/>
    <w:rsid w:val="00C72719"/>
    <w:rsid w:val="00C72984"/>
    <w:rsid w:val="00C72FF9"/>
    <w:rsid w:val="00C73060"/>
    <w:rsid w:val="00C73771"/>
    <w:rsid w:val="00C73A5F"/>
    <w:rsid w:val="00C7448F"/>
    <w:rsid w:val="00C746B8"/>
    <w:rsid w:val="00C74A19"/>
    <w:rsid w:val="00C74B0A"/>
    <w:rsid w:val="00C75999"/>
    <w:rsid w:val="00C75BCA"/>
    <w:rsid w:val="00C76100"/>
    <w:rsid w:val="00C76285"/>
    <w:rsid w:val="00C764E6"/>
    <w:rsid w:val="00C769A0"/>
    <w:rsid w:val="00C76AB1"/>
    <w:rsid w:val="00C76BE2"/>
    <w:rsid w:val="00C76DFA"/>
    <w:rsid w:val="00C76E0C"/>
    <w:rsid w:val="00C76E5D"/>
    <w:rsid w:val="00C76F02"/>
    <w:rsid w:val="00C76F55"/>
    <w:rsid w:val="00C76F8B"/>
    <w:rsid w:val="00C770BF"/>
    <w:rsid w:val="00C77146"/>
    <w:rsid w:val="00C771BF"/>
    <w:rsid w:val="00C772F1"/>
    <w:rsid w:val="00C80080"/>
    <w:rsid w:val="00C80169"/>
    <w:rsid w:val="00C803AF"/>
    <w:rsid w:val="00C80E21"/>
    <w:rsid w:val="00C814E7"/>
    <w:rsid w:val="00C8165C"/>
    <w:rsid w:val="00C81B29"/>
    <w:rsid w:val="00C81F3D"/>
    <w:rsid w:val="00C81FC1"/>
    <w:rsid w:val="00C82143"/>
    <w:rsid w:val="00C8232B"/>
    <w:rsid w:val="00C8239C"/>
    <w:rsid w:val="00C82400"/>
    <w:rsid w:val="00C82876"/>
    <w:rsid w:val="00C82A0D"/>
    <w:rsid w:val="00C82ECF"/>
    <w:rsid w:val="00C83A89"/>
    <w:rsid w:val="00C83BF7"/>
    <w:rsid w:val="00C8409F"/>
    <w:rsid w:val="00C848CA"/>
    <w:rsid w:val="00C8493C"/>
    <w:rsid w:val="00C84988"/>
    <w:rsid w:val="00C85AA1"/>
    <w:rsid w:val="00C85CDA"/>
    <w:rsid w:val="00C86215"/>
    <w:rsid w:val="00C86251"/>
    <w:rsid w:val="00C868C6"/>
    <w:rsid w:val="00C86C21"/>
    <w:rsid w:val="00C86F6E"/>
    <w:rsid w:val="00C872DA"/>
    <w:rsid w:val="00C8735F"/>
    <w:rsid w:val="00C874B0"/>
    <w:rsid w:val="00C87956"/>
    <w:rsid w:val="00C87B9C"/>
    <w:rsid w:val="00C87CDA"/>
    <w:rsid w:val="00C87D0E"/>
    <w:rsid w:val="00C87DF9"/>
    <w:rsid w:val="00C87EEE"/>
    <w:rsid w:val="00C902E5"/>
    <w:rsid w:val="00C90626"/>
    <w:rsid w:val="00C907EA"/>
    <w:rsid w:val="00C90DB8"/>
    <w:rsid w:val="00C91247"/>
    <w:rsid w:val="00C91AB6"/>
    <w:rsid w:val="00C91B3D"/>
    <w:rsid w:val="00C91E23"/>
    <w:rsid w:val="00C920CB"/>
    <w:rsid w:val="00C923CA"/>
    <w:rsid w:val="00C92715"/>
    <w:rsid w:val="00C92C5C"/>
    <w:rsid w:val="00C9307E"/>
    <w:rsid w:val="00C933EB"/>
    <w:rsid w:val="00C93D32"/>
    <w:rsid w:val="00C942FC"/>
    <w:rsid w:val="00C94604"/>
    <w:rsid w:val="00C948E2"/>
    <w:rsid w:val="00C94A60"/>
    <w:rsid w:val="00C94AA0"/>
    <w:rsid w:val="00C95380"/>
    <w:rsid w:val="00C95C8A"/>
    <w:rsid w:val="00C95F37"/>
    <w:rsid w:val="00C95F3A"/>
    <w:rsid w:val="00C97112"/>
    <w:rsid w:val="00C97977"/>
    <w:rsid w:val="00C97E47"/>
    <w:rsid w:val="00C97FD6"/>
    <w:rsid w:val="00CA0260"/>
    <w:rsid w:val="00CA0EF9"/>
    <w:rsid w:val="00CA118C"/>
    <w:rsid w:val="00CA16C2"/>
    <w:rsid w:val="00CA16E9"/>
    <w:rsid w:val="00CA1E40"/>
    <w:rsid w:val="00CA207E"/>
    <w:rsid w:val="00CA2177"/>
    <w:rsid w:val="00CA261C"/>
    <w:rsid w:val="00CA2635"/>
    <w:rsid w:val="00CA2F18"/>
    <w:rsid w:val="00CA36BD"/>
    <w:rsid w:val="00CA3EBC"/>
    <w:rsid w:val="00CA40CD"/>
    <w:rsid w:val="00CA43F8"/>
    <w:rsid w:val="00CA4530"/>
    <w:rsid w:val="00CA4A06"/>
    <w:rsid w:val="00CA4F7F"/>
    <w:rsid w:val="00CA5723"/>
    <w:rsid w:val="00CA5944"/>
    <w:rsid w:val="00CA694B"/>
    <w:rsid w:val="00CA6BBD"/>
    <w:rsid w:val="00CA6EB5"/>
    <w:rsid w:val="00CA6F31"/>
    <w:rsid w:val="00CA7215"/>
    <w:rsid w:val="00CA76A7"/>
    <w:rsid w:val="00CA789D"/>
    <w:rsid w:val="00CA7A7E"/>
    <w:rsid w:val="00CA7DAF"/>
    <w:rsid w:val="00CB02C9"/>
    <w:rsid w:val="00CB0756"/>
    <w:rsid w:val="00CB0F4A"/>
    <w:rsid w:val="00CB0F7F"/>
    <w:rsid w:val="00CB15B8"/>
    <w:rsid w:val="00CB1A1A"/>
    <w:rsid w:val="00CB1BE5"/>
    <w:rsid w:val="00CB20B6"/>
    <w:rsid w:val="00CB2E91"/>
    <w:rsid w:val="00CB2EF9"/>
    <w:rsid w:val="00CB2FEB"/>
    <w:rsid w:val="00CB3009"/>
    <w:rsid w:val="00CB32C2"/>
    <w:rsid w:val="00CB3447"/>
    <w:rsid w:val="00CB3CA2"/>
    <w:rsid w:val="00CB3ECE"/>
    <w:rsid w:val="00CB47D7"/>
    <w:rsid w:val="00CB4996"/>
    <w:rsid w:val="00CB4A21"/>
    <w:rsid w:val="00CB4D94"/>
    <w:rsid w:val="00CB4F38"/>
    <w:rsid w:val="00CB5071"/>
    <w:rsid w:val="00CB5811"/>
    <w:rsid w:val="00CB58CB"/>
    <w:rsid w:val="00CB63EA"/>
    <w:rsid w:val="00CB686D"/>
    <w:rsid w:val="00CB6BBD"/>
    <w:rsid w:val="00CB6DC0"/>
    <w:rsid w:val="00CB6EE9"/>
    <w:rsid w:val="00CB7625"/>
    <w:rsid w:val="00CB770F"/>
    <w:rsid w:val="00CB77BD"/>
    <w:rsid w:val="00CB7F33"/>
    <w:rsid w:val="00CC0394"/>
    <w:rsid w:val="00CC0E32"/>
    <w:rsid w:val="00CC1276"/>
    <w:rsid w:val="00CC1483"/>
    <w:rsid w:val="00CC163F"/>
    <w:rsid w:val="00CC1A8F"/>
    <w:rsid w:val="00CC1DB1"/>
    <w:rsid w:val="00CC27DD"/>
    <w:rsid w:val="00CC296A"/>
    <w:rsid w:val="00CC2E8C"/>
    <w:rsid w:val="00CC3768"/>
    <w:rsid w:val="00CC376E"/>
    <w:rsid w:val="00CC3D35"/>
    <w:rsid w:val="00CC40A8"/>
    <w:rsid w:val="00CC494C"/>
    <w:rsid w:val="00CC5302"/>
    <w:rsid w:val="00CC53B3"/>
    <w:rsid w:val="00CC5414"/>
    <w:rsid w:val="00CC54D9"/>
    <w:rsid w:val="00CC56B9"/>
    <w:rsid w:val="00CC697B"/>
    <w:rsid w:val="00CC7EDB"/>
    <w:rsid w:val="00CD0195"/>
    <w:rsid w:val="00CD04C2"/>
    <w:rsid w:val="00CD08B0"/>
    <w:rsid w:val="00CD10B1"/>
    <w:rsid w:val="00CD11E9"/>
    <w:rsid w:val="00CD166F"/>
    <w:rsid w:val="00CD2079"/>
    <w:rsid w:val="00CD237D"/>
    <w:rsid w:val="00CD250E"/>
    <w:rsid w:val="00CD27F1"/>
    <w:rsid w:val="00CD34A8"/>
    <w:rsid w:val="00CD3A14"/>
    <w:rsid w:val="00CD3EC4"/>
    <w:rsid w:val="00CD4001"/>
    <w:rsid w:val="00CD45DF"/>
    <w:rsid w:val="00CD492D"/>
    <w:rsid w:val="00CD4DB8"/>
    <w:rsid w:val="00CD5B12"/>
    <w:rsid w:val="00CD6946"/>
    <w:rsid w:val="00CD6E02"/>
    <w:rsid w:val="00CD7736"/>
    <w:rsid w:val="00CD7A3A"/>
    <w:rsid w:val="00CD7CF5"/>
    <w:rsid w:val="00CE03DA"/>
    <w:rsid w:val="00CE0587"/>
    <w:rsid w:val="00CE07DE"/>
    <w:rsid w:val="00CE0F8A"/>
    <w:rsid w:val="00CE11EE"/>
    <w:rsid w:val="00CE15CF"/>
    <w:rsid w:val="00CE1785"/>
    <w:rsid w:val="00CE17B1"/>
    <w:rsid w:val="00CE1B8C"/>
    <w:rsid w:val="00CE1F5E"/>
    <w:rsid w:val="00CE2286"/>
    <w:rsid w:val="00CE24C2"/>
    <w:rsid w:val="00CE2669"/>
    <w:rsid w:val="00CE33F1"/>
    <w:rsid w:val="00CE38B0"/>
    <w:rsid w:val="00CE3CC7"/>
    <w:rsid w:val="00CE3F0D"/>
    <w:rsid w:val="00CE4276"/>
    <w:rsid w:val="00CE42B9"/>
    <w:rsid w:val="00CE43A9"/>
    <w:rsid w:val="00CE448B"/>
    <w:rsid w:val="00CE4843"/>
    <w:rsid w:val="00CE4A53"/>
    <w:rsid w:val="00CE4BAF"/>
    <w:rsid w:val="00CE4DA6"/>
    <w:rsid w:val="00CE4E88"/>
    <w:rsid w:val="00CE576C"/>
    <w:rsid w:val="00CE57BD"/>
    <w:rsid w:val="00CE59D1"/>
    <w:rsid w:val="00CE5B13"/>
    <w:rsid w:val="00CE5B37"/>
    <w:rsid w:val="00CE5B3F"/>
    <w:rsid w:val="00CE5D94"/>
    <w:rsid w:val="00CE5DF5"/>
    <w:rsid w:val="00CE5F54"/>
    <w:rsid w:val="00CE6BB9"/>
    <w:rsid w:val="00CE6C07"/>
    <w:rsid w:val="00CE725E"/>
    <w:rsid w:val="00CE73AB"/>
    <w:rsid w:val="00CE75C7"/>
    <w:rsid w:val="00CE77D8"/>
    <w:rsid w:val="00CE7D7A"/>
    <w:rsid w:val="00CF0C1B"/>
    <w:rsid w:val="00CF0EE3"/>
    <w:rsid w:val="00CF10AB"/>
    <w:rsid w:val="00CF12C6"/>
    <w:rsid w:val="00CF152E"/>
    <w:rsid w:val="00CF1CA2"/>
    <w:rsid w:val="00CF1D48"/>
    <w:rsid w:val="00CF24F1"/>
    <w:rsid w:val="00CF25E9"/>
    <w:rsid w:val="00CF2A72"/>
    <w:rsid w:val="00CF2AB3"/>
    <w:rsid w:val="00CF2BC4"/>
    <w:rsid w:val="00CF3006"/>
    <w:rsid w:val="00CF31AD"/>
    <w:rsid w:val="00CF333D"/>
    <w:rsid w:val="00CF3561"/>
    <w:rsid w:val="00CF380E"/>
    <w:rsid w:val="00CF42C5"/>
    <w:rsid w:val="00CF4392"/>
    <w:rsid w:val="00CF4730"/>
    <w:rsid w:val="00CF4CB7"/>
    <w:rsid w:val="00CF4E88"/>
    <w:rsid w:val="00CF5359"/>
    <w:rsid w:val="00CF5740"/>
    <w:rsid w:val="00CF5DFC"/>
    <w:rsid w:val="00CF6730"/>
    <w:rsid w:val="00CF6AE2"/>
    <w:rsid w:val="00CF7063"/>
    <w:rsid w:val="00CF7924"/>
    <w:rsid w:val="00CF7FFD"/>
    <w:rsid w:val="00D008C6"/>
    <w:rsid w:val="00D01312"/>
    <w:rsid w:val="00D01353"/>
    <w:rsid w:val="00D017C5"/>
    <w:rsid w:val="00D01C07"/>
    <w:rsid w:val="00D01DE7"/>
    <w:rsid w:val="00D01E80"/>
    <w:rsid w:val="00D0231F"/>
    <w:rsid w:val="00D024CD"/>
    <w:rsid w:val="00D02900"/>
    <w:rsid w:val="00D0298A"/>
    <w:rsid w:val="00D0397B"/>
    <w:rsid w:val="00D03986"/>
    <w:rsid w:val="00D03DC3"/>
    <w:rsid w:val="00D04414"/>
    <w:rsid w:val="00D04610"/>
    <w:rsid w:val="00D04DD5"/>
    <w:rsid w:val="00D04F25"/>
    <w:rsid w:val="00D05073"/>
    <w:rsid w:val="00D0511E"/>
    <w:rsid w:val="00D05812"/>
    <w:rsid w:val="00D059A0"/>
    <w:rsid w:val="00D0609B"/>
    <w:rsid w:val="00D06358"/>
    <w:rsid w:val="00D070DF"/>
    <w:rsid w:val="00D07211"/>
    <w:rsid w:val="00D079C2"/>
    <w:rsid w:val="00D1001C"/>
    <w:rsid w:val="00D101C7"/>
    <w:rsid w:val="00D10321"/>
    <w:rsid w:val="00D10746"/>
    <w:rsid w:val="00D109AB"/>
    <w:rsid w:val="00D10FEF"/>
    <w:rsid w:val="00D11169"/>
    <w:rsid w:val="00D1137A"/>
    <w:rsid w:val="00D11DDC"/>
    <w:rsid w:val="00D125B3"/>
    <w:rsid w:val="00D12D44"/>
    <w:rsid w:val="00D130B6"/>
    <w:rsid w:val="00D13161"/>
    <w:rsid w:val="00D13A7E"/>
    <w:rsid w:val="00D144E3"/>
    <w:rsid w:val="00D14A64"/>
    <w:rsid w:val="00D14BD1"/>
    <w:rsid w:val="00D14BD3"/>
    <w:rsid w:val="00D14DCC"/>
    <w:rsid w:val="00D14F4D"/>
    <w:rsid w:val="00D14F65"/>
    <w:rsid w:val="00D156AF"/>
    <w:rsid w:val="00D15741"/>
    <w:rsid w:val="00D15889"/>
    <w:rsid w:val="00D159C7"/>
    <w:rsid w:val="00D15B60"/>
    <w:rsid w:val="00D15FDC"/>
    <w:rsid w:val="00D16026"/>
    <w:rsid w:val="00D1638D"/>
    <w:rsid w:val="00D164EA"/>
    <w:rsid w:val="00D167DF"/>
    <w:rsid w:val="00D16CDD"/>
    <w:rsid w:val="00D16DD1"/>
    <w:rsid w:val="00D16EA1"/>
    <w:rsid w:val="00D16FD8"/>
    <w:rsid w:val="00D1758D"/>
    <w:rsid w:val="00D176BE"/>
    <w:rsid w:val="00D176C3"/>
    <w:rsid w:val="00D17B48"/>
    <w:rsid w:val="00D2169B"/>
    <w:rsid w:val="00D21AC6"/>
    <w:rsid w:val="00D21DB1"/>
    <w:rsid w:val="00D22631"/>
    <w:rsid w:val="00D22F1B"/>
    <w:rsid w:val="00D22F77"/>
    <w:rsid w:val="00D2302A"/>
    <w:rsid w:val="00D23525"/>
    <w:rsid w:val="00D239B2"/>
    <w:rsid w:val="00D23DC2"/>
    <w:rsid w:val="00D240DF"/>
    <w:rsid w:val="00D241C8"/>
    <w:rsid w:val="00D241F0"/>
    <w:rsid w:val="00D243F4"/>
    <w:rsid w:val="00D2472E"/>
    <w:rsid w:val="00D251F3"/>
    <w:rsid w:val="00D2598F"/>
    <w:rsid w:val="00D25D9C"/>
    <w:rsid w:val="00D26B43"/>
    <w:rsid w:val="00D26DB9"/>
    <w:rsid w:val="00D27287"/>
    <w:rsid w:val="00D2757D"/>
    <w:rsid w:val="00D2761F"/>
    <w:rsid w:val="00D27A03"/>
    <w:rsid w:val="00D27D45"/>
    <w:rsid w:val="00D27F59"/>
    <w:rsid w:val="00D305E9"/>
    <w:rsid w:val="00D30CF4"/>
    <w:rsid w:val="00D30E87"/>
    <w:rsid w:val="00D31540"/>
    <w:rsid w:val="00D316BD"/>
    <w:rsid w:val="00D31E19"/>
    <w:rsid w:val="00D321BE"/>
    <w:rsid w:val="00D32300"/>
    <w:rsid w:val="00D3233B"/>
    <w:rsid w:val="00D33135"/>
    <w:rsid w:val="00D3329A"/>
    <w:rsid w:val="00D33367"/>
    <w:rsid w:val="00D345E6"/>
    <w:rsid w:val="00D34A76"/>
    <w:rsid w:val="00D34A88"/>
    <w:rsid w:val="00D3570F"/>
    <w:rsid w:val="00D35745"/>
    <w:rsid w:val="00D35853"/>
    <w:rsid w:val="00D35B62"/>
    <w:rsid w:val="00D35C47"/>
    <w:rsid w:val="00D35CF7"/>
    <w:rsid w:val="00D35DF4"/>
    <w:rsid w:val="00D36002"/>
    <w:rsid w:val="00D362A5"/>
    <w:rsid w:val="00D3631A"/>
    <w:rsid w:val="00D363CA"/>
    <w:rsid w:val="00D366C9"/>
    <w:rsid w:val="00D368D8"/>
    <w:rsid w:val="00D36E0A"/>
    <w:rsid w:val="00D37123"/>
    <w:rsid w:val="00D3715B"/>
    <w:rsid w:val="00D3720D"/>
    <w:rsid w:val="00D37782"/>
    <w:rsid w:val="00D40250"/>
    <w:rsid w:val="00D4052C"/>
    <w:rsid w:val="00D40BA2"/>
    <w:rsid w:val="00D40CD8"/>
    <w:rsid w:val="00D410AD"/>
    <w:rsid w:val="00D414D1"/>
    <w:rsid w:val="00D415B6"/>
    <w:rsid w:val="00D41A91"/>
    <w:rsid w:val="00D41B5B"/>
    <w:rsid w:val="00D41BC7"/>
    <w:rsid w:val="00D41DE4"/>
    <w:rsid w:val="00D42315"/>
    <w:rsid w:val="00D4275E"/>
    <w:rsid w:val="00D42E74"/>
    <w:rsid w:val="00D43126"/>
    <w:rsid w:val="00D43318"/>
    <w:rsid w:val="00D43772"/>
    <w:rsid w:val="00D437B7"/>
    <w:rsid w:val="00D43CDF"/>
    <w:rsid w:val="00D43DED"/>
    <w:rsid w:val="00D44344"/>
    <w:rsid w:val="00D44F61"/>
    <w:rsid w:val="00D44FCA"/>
    <w:rsid w:val="00D45185"/>
    <w:rsid w:val="00D4520C"/>
    <w:rsid w:val="00D458D0"/>
    <w:rsid w:val="00D458E9"/>
    <w:rsid w:val="00D45D63"/>
    <w:rsid w:val="00D45F25"/>
    <w:rsid w:val="00D45F43"/>
    <w:rsid w:val="00D4650E"/>
    <w:rsid w:val="00D46F51"/>
    <w:rsid w:val="00D47232"/>
    <w:rsid w:val="00D4732F"/>
    <w:rsid w:val="00D47630"/>
    <w:rsid w:val="00D47D8D"/>
    <w:rsid w:val="00D47EA7"/>
    <w:rsid w:val="00D47F5B"/>
    <w:rsid w:val="00D5036C"/>
    <w:rsid w:val="00D50386"/>
    <w:rsid w:val="00D507F6"/>
    <w:rsid w:val="00D50835"/>
    <w:rsid w:val="00D50B90"/>
    <w:rsid w:val="00D5104A"/>
    <w:rsid w:val="00D52414"/>
    <w:rsid w:val="00D5262C"/>
    <w:rsid w:val="00D52634"/>
    <w:rsid w:val="00D526B7"/>
    <w:rsid w:val="00D52948"/>
    <w:rsid w:val="00D53464"/>
    <w:rsid w:val="00D53A8A"/>
    <w:rsid w:val="00D53E05"/>
    <w:rsid w:val="00D53E75"/>
    <w:rsid w:val="00D5424A"/>
    <w:rsid w:val="00D542D0"/>
    <w:rsid w:val="00D5443E"/>
    <w:rsid w:val="00D54E72"/>
    <w:rsid w:val="00D550C4"/>
    <w:rsid w:val="00D552A6"/>
    <w:rsid w:val="00D554AC"/>
    <w:rsid w:val="00D554AD"/>
    <w:rsid w:val="00D5576B"/>
    <w:rsid w:val="00D55852"/>
    <w:rsid w:val="00D55BCE"/>
    <w:rsid w:val="00D55ED4"/>
    <w:rsid w:val="00D56078"/>
    <w:rsid w:val="00D567F3"/>
    <w:rsid w:val="00D568C6"/>
    <w:rsid w:val="00D56AAF"/>
    <w:rsid w:val="00D57118"/>
    <w:rsid w:val="00D575A8"/>
    <w:rsid w:val="00D57632"/>
    <w:rsid w:val="00D57CB2"/>
    <w:rsid w:val="00D608B2"/>
    <w:rsid w:val="00D60AE5"/>
    <w:rsid w:val="00D60F9D"/>
    <w:rsid w:val="00D618C8"/>
    <w:rsid w:val="00D61A59"/>
    <w:rsid w:val="00D61AD4"/>
    <w:rsid w:val="00D61E98"/>
    <w:rsid w:val="00D62440"/>
    <w:rsid w:val="00D6284D"/>
    <w:rsid w:val="00D6290E"/>
    <w:rsid w:val="00D62C63"/>
    <w:rsid w:val="00D62FC1"/>
    <w:rsid w:val="00D6330E"/>
    <w:rsid w:val="00D63CEE"/>
    <w:rsid w:val="00D642A9"/>
    <w:rsid w:val="00D6470C"/>
    <w:rsid w:val="00D64774"/>
    <w:rsid w:val="00D650C9"/>
    <w:rsid w:val="00D65911"/>
    <w:rsid w:val="00D65B44"/>
    <w:rsid w:val="00D669CF"/>
    <w:rsid w:val="00D66DA3"/>
    <w:rsid w:val="00D67298"/>
    <w:rsid w:val="00D6733F"/>
    <w:rsid w:val="00D67926"/>
    <w:rsid w:val="00D67A3A"/>
    <w:rsid w:val="00D67B3C"/>
    <w:rsid w:val="00D67C44"/>
    <w:rsid w:val="00D703ED"/>
    <w:rsid w:val="00D7070D"/>
    <w:rsid w:val="00D709A9"/>
    <w:rsid w:val="00D712AC"/>
    <w:rsid w:val="00D71642"/>
    <w:rsid w:val="00D71C88"/>
    <w:rsid w:val="00D71FEF"/>
    <w:rsid w:val="00D7235B"/>
    <w:rsid w:val="00D723FF"/>
    <w:rsid w:val="00D726C5"/>
    <w:rsid w:val="00D72A06"/>
    <w:rsid w:val="00D72D03"/>
    <w:rsid w:val="00D72F39"/>
    <w:rsid w:val="00D73468"/>
    <w:rsid w:val="00D738F0"/>
    <w:rsid w:val="00D73E71"/>
    <w:rsid w:val="00D74089"/>
    <w:rsid w:val="00D743D2"/>
    <w:rsid w:val="00D7467C"/>
    <w:rsid w:val="00D74C69"/>
    <w:rsid w:val="00D75017"/>
    <w:rsid w:val="00D750DB"/>
    <w:rsid w:val="00D7566A"/>
    <w:rsid w:val="00D75A3A"/>
    <w:rsid w:val="00D75AC5"/>
    <w:rsid w:val="00D75B88"/>
    <w:rsid w:val="00D75CFA"/>
    <w:rsid w:val="00D7669C"/>
    <w:rsid w:val="00D76C71"/>
    <w:rsid w:val="00D7743E"/>
    <w:rsid w:val="00D77645"/>
    <w:rsid w:val="00D77868"/>
    <w:rsid w:val="00D77B72"/>
    <w:rsid w:val="00D77E3E"/>
    <w:rsid w:val="00D808E0"/>
    <w:rsid w:val="00D810F3"/>
    <w:rsid w:val="00D81527"/>
    <w:rsid w:val="00D81579"/>
    <w:rsid w:val="00D81CF8"/>
    <w:rsid w:val="00D82747"/>
    <w:rsid w:val="00D82E49"/>
    <w:rsid w:val="00D82FEA"/>
    <w:rsid w:val="00D835EC"/>
    <w:rsid w:val="00D83740"/>
    <w:rsid w:val="00D843B3"/>
    <w:rsid w:val="00D845B0"/>
    <w:rsid w:val="00D846B2"/>
    <w:rsid w:val="00D84C29"/>
    <w:rsid w:val="00D84EA8"/>
    <w:rsid w:val="00D857AB"/>
    <w:rsid w:val="00D85C79"/>
    <w:rsid w:val="00D85DCD"/>
    <w:rsid w:val="00D86374"/>
    <w:rsid w:val="00D86C50"/>
    <w:rsid w:val="00D871A3"/>
    <w:rsid w:val="00D8744A"/>
    <w:rsid w:val="00D87FF2"/>
    <w:rsid w:val="00D906AC"/>
    <w:rsid w:val="00D906B9"/>
    <w:rsid w:val="00D90AFE"/>
    <w:rsid w:val="00D90EE7"/>
    <w:rsid w:val="00D91DA0"/>
    <w:rsid w:val="00D9207F"/>
    <w:rsid w:val="00D92172"/>
    <w:rsid w:val="00D9234B"/>
    <w:rsid w:val="00D934BD"/>
    <w:rsid w:val="00D934DE"/>
    <w:rsid w:val="00D93566"/>
    <w:rsid w:val="00D9395E"/>
    <w:rsid w:val="00D93F8F"/>
    <w:rsid w:val="00D94481"/>
    <w:rsid w:val="00D94654"/>
    <w:rsid w:val="00D94864"/>
    <w:rsid w:val="00D948FF"/>
    <w:rsid w:val="00D94CC8"/>
    <w:rsid w:val="00D94DEB"/>
    <w:rsid w:val="00D94F37"/>
    <w:rsid w:val="00D95060"/>
    <w:rsid w:val="00D95A69"/>
    <w:rsid w:val="00D95C8F"/>
    <w:rsid w:val="00D96506"/>
    <w:rsid w:val="00D971F0"/>
    <w:rsid w:val="00D973B9"/>
    <w:rsid w:val="00D97B8D"/>
    <w:rsid w:val="00D97C3E"/>
    <w:rsid w:val="00D97FC8"/>
    <w:rsid w:val="00DA02EF"/>
    <w:rsid w:val="00DA0746"/>
    <w:rsid w:val="00DA0D56"/>
    <w:rsid w:val="00DA1EF5"/>
    <w:rsid w:val="00DA2511"/>
    <w:rsid w:val="00DA2612"/>
    <w:rsid w:val="00DA274A"/>
    <w:rsid w:val="00DA31F2"/>
    <w:rsid w:val="00DA3784"/>
    <w:rsid w:val="00DA40DA"/>
    <w:rsid w:val="00DA413A"/>
    <w:rsid w:val="00DA4190"/>
    <w:rsid w:val="00DA4257"/>
    <w:rsid w:val="00DA42C5"/>
    <w:rsid w:val="00DA440E"/>
    <w:rsid w:val="00DA44FF"/>
    <w:rsid w:val="00DA4755"/>
    <w:rsid w:val="00DA4790"/>
    <w:rsid w:val="00DA4C30"/>
    <w:rsid w:val="00DA4E85"/>
    <w:rsid w:val="00DA5473"/>
    <w:rsid w:val="00DA548A"/>
    <w:rsid w:val="00DA5BBA"/>
    <w:rsid w:val="00DA648B"/>
    <w:rsid w:val="00DA6688"/>
    <w:rsid w:val="00DA75F4"/>
    <w:rsid w:val="00DA792F"/>
    <w:rsid w:val="00DA7B2A"/>
    <w:rsid w:val="00DB01E5"/>
    <w:rsid w:val="00DB1458"/>
    <w:rsid w:val="00DB24D2"/>
    <w:rsid w:val="00DB2877"/>
    <w:rsid w:val="00DB3113"/>
    <w:rsid w:val="00DB34FA"/>
    <w:rsid w:val="00DB388E"/>
    <w:rsid w:val="00DB3B36"/>
    <w:rsid w:val="00DB3E77"/>
    <w:rsid w:val="00DB4AAC"/>
    <w:rsid w:val="00DB4C92"/>
    <w:rsid w:val="00DB4F32"/>
    <w:rsid w:val="00DB5006"/>
    <w:rsid w:val="00DB50B6"/>
    <w:rsid w:val="00DB50BB"/>
    <w:rsid w:val="00DB565F"/>
    <w:rsid w:val="00DB5F11"/>
    <w:rsid w:val="00DB621C"/>
    <w:rsid w:val="00DB638A"/>
    <w:rsid w:val="00DB6929"/>
    <w:rsid w:val="00DB6B15"/>
    <w:rsid w:val="00DB6DD3"/>
    <w:rsid w:val="00DB7040"/>
    <w:rsid w:val="00DB76F3"/>
    <w:rsid w:val="00DB7C68"/>
    <w:rsid w:val="00DC0750"/>
    <w:rsid w:val="00DC1368"/>
    <w:rsid w:val="00DC1608"/>
    <w:rsid w:val="00DC16D0"/>
    <w:rsid w:val="00DC18EB"/>
    <w:rsid w:val="00DC1B1F"/>
    <w:rsid w:val="00DC2A10"/>
    <w:rsid w:val="00DC2C3E"/>
    <w:rsid w:val="00DC31D4"/>
    <w:rsid w:val="00DC33F3"/>
    <w:rsid w:val="00DC3F39"/>
    <w:rsid w:val="00DC4423"/>
    <w:rsid w:val="00DC48A5"/>
    <w:rsid w:val="00DC4975"/>
    <w:rsid w:val="00DC4D56"/>
    <w:rsid w:val="00DC4D96"/>
    <w:rsid w:val="00DC4E4B"/>
    <w:rsid w:val="00DC6A23"/>
    <w:rsid w:val="00DC6A2F"/>
    <w:rsid w:val="00DC7110"/>
    <w:rsid w:val="00DC7C4B"/>
    <w:rsid w:val="00DC7CEE"/>
    <w:rsid w:val="00DD012C"/>
    <w:rsid w:val="00DD0283"/>
    <w:rsid w:val="00DD0468"/>
    <w:rsid w:val="00DD098B"/>
    <w:rsid w:val="00DD0D68"/>
    <w:rsid w:val="00DD10C7"/>
    <w:rsid w:val="00DD11CB"/>
    <w:rsid w:val="00DD16FF"/>
    <w:rsid w:val="00DD1809"/>
    <w:rsid w:val="00DD1AE4"/>
    <w:rsid w:val="00DD1E32"/>
    <w:rsid w:val="00DD2177"/>
    <w:rsid w:val="00DD24BD"/>
    <w:rsid w:val="00DD2A02"/>
    <w:rsid w:val="00DD2BB4"/>
    <w:rsid w:val="00DD2C31"/>
    <w:rsid w:val="00DD2D21"/>
    <w:rsid w:val="00DD2F8B"/>
    <w:rsid w:val="00DD31DE"/>
    <w:rsid w:val="00DD36AF"/>
    <w:rsid w:val="00DD3933"/>
    <w:rsid w:val="00DD42E4"/>
    <w:rsid w:val="00DD4761"/>
    <w:rsid w:val="00DD4E77"/>
    <w:rsid w:val="00DD52B2"/>
    <w:rsid w:val="00DD5394"/>
    <w:rsid w:val="00DD59EA"/>
    <w:rsid w:val="00DD59F5"/>
    <w:rsid w:val="00DD5D3C"/>
    <w:rsid w:val="00DD5D55"/>
    <w:rsid w:val="00DD5E38"/>
    <w:rsid w:val="00DD5F80"/>
    <w:rsid w:val="00DD621D"/>
    <w:rsid w:val="00DD626F"/>
    <w:rsid w:val="00DD6471"/>
    <w:rsid w:val="00DD64FD"/>
    <w:rsid w:val="00DD659F"/>
    <w:rsid w:val="00DD68F6"/>
    <w:rsid w:val="00DD6DAF"/>
    <w:rsid w:val="00DD6DF1"/>
    <w:rsid w:val="00DD6F54"/>
    <w:rsid w:val="00DD75C2"/>
    <w:rsid w:val="00DD79F1"/>
    <w:rsid w:val="00DD7E28"/>
    <w:rsid w:val="00DE06F0"/>
    <w:rsid w:val="00DE0D3E"/>
    <w:rsid w:val="00DE0FDD"/>
    <w:rsid w:val="00DE1653"/>
    <w:rsid w:val="00DE1815"/>
    <w:rsid w:val="00DE1922"/>
    <w:rsid w:val="00DE1A7B"/>
    <w:rsid w:val="00DE219D"/>
    <w:rsid w:val="00DE2791"/>
    <w:rsid w:val="00DE2862"/>
    <w:rsid w:val="00DE2869"/>
    <w:rsid w:val="00DE2877"/>
    <w:rsid w:val="00DE2928"/>
    <w:rsid w:val="00DE2D30"/>
    <w:rsid w:val="00DE2E00"/>
    <w:rsid w:val="00DE2F72"/>
    <w:rsid w:val="00DE34BB"/>
    <w:rsid w:val="00DE34E3"/>
    <w:rsid w:val="00DE350F"/>
    <w:rsid w:val="00DE36D0"/>
    <w:rsid w:val="00DE379E"/>
    <w:rsid w:val="00DE3C09"/>
    <w:rsid w:val="00DE414D"/>
    <w:rsid w:val="00DE44A1"/>
    <w:rsid w:val="00DE47CF"/>
    <w:rsid w:val="00DE4B0A"/>
    <w:rsid w:val="00DE5025"/>
    <w:rsid w:val="00DE5FA1"/>
    <w:rsid w:val="00DE6416"/>
    <w:rsid w:val="00DE710C"/>
    <w:rsid w:val="00DE7859"/>
    <w:rsid w:val="00DF0580"/>
    <w:rsid w:val="00DF0929"/>
    <w:rsid w:val="00DF0996"/>
    <w:rsid w:val="00DF1094"/>
    <w:rsid w:val="00DF1143"/>
    <w:rsid w:val="00DF1216"/>
    <w:rsid w:val="00DF179F"/>
    <w:rsid w:val="00DF1A7F"/>
    <w:rsid w:val="00DF1C4F"/>
    <w:rsid w:val="00DF2172"/>
    <w:rsid w:val="00DF2283"/>
    <w:rsid w:val="00DF24E6"/>
    <w:rsid w:val="00DF37B9"/>
    <w:rsid w:val="00DF3D90"/>
    <w:rsid w:val="00DF3E66"/>
    <w:rsid w:val="00DF3F75"/>
    <w:rsid w:val="00DF423E"/>
    <w:rsid w:val="00DF4A2C"/>
    <w:rsid w:val="00DF4D85"/>
    <w:rsid w:val="00DF5412"/>
    <w:rsid w:val="00DF5732"/>
    <w:rsid w:val="00DF6600"/>
    <w:rsid w:val="00DF6ABC"/>
    <w:rsid w:val="00DF6B57"/>
    <w:rsid w:val="00DF6DB7"/>
    <w:rsid w:val="00DF7110"/>
    <w:rsid w:val="00DF7511"/>
    <w:rsid w:val="00DF78F3"/>
    <w:rsid w:val="00DF7972"/>
    <w:rsid w:val="00E000C1"/>
    <w:rsid w:val="00E003C6"/>
    <w:rsid w:val="00E0042A"/>
    <w:rsid w:val="00E00AD2"/>
    <w:rsid w:val="00E01010"/>
    <w:rsid w:val="00E01C86"/>
    <w:rsid w:val="00E01E7E"/>
    <w:rsid w:val="00E02209"/>
    <w:rsid w:val="00E02252"/>
    <w:rsid w:val="00E027E5"/>
    <w:rsid w:val="00E02B4F"/>
    <w:rsid w:val="00E02B7B"/>
    <w:rsid w:val="00E03699"/>
    <w:rsid w:val="00E03A51"/>
    <w:rsid w:val="00E042DF"/>
    <w:rsid w:val="00E04C7D"/>
    <w:rsid w:val="00E04F72"/>
    <w:rsid w:val="00E054A6"/>
    <w:rsid w:val="00E05857"/>
    <w:rsid w:val="00E05CE3"/>
    <w:rsid w:val="00E05D90"/>
    <w:rsid w:val="00E063B7"/>
    <w:rsid w:val="00E06DCF"/>
    <w:rsid w:val="00E0764F"/>
    <w:rsid w:val="00E0783C"/>
    <w:rsid w:val="00E101E3"/>
    <w:rsid w:val="00E1072F"/>
    <w:rsid w:val="00E11124"/>
    <w:rsid w:val="00E11562"/>
    <w:rsid w:val="00E11A68"/>
    <w:rsid w:val="00E120A4"/>
    <w:rsid w:val="00E12E28"/>
    <w:rsid w:val="00E12FF9"/>
    <w:rsid w:val="00E139D2"/>
    <w:rsid w:val="00E13DBD"/>
    <w:rsid w:val="00E14086"/>
    <w:rsid w:val="00E145F3"/>
    <w:rsid w:val="00E1472D"/>
    <w:rsid w:val="00E149A8"/>
    <w:rsid w:val="00E14C11"/>
    <w:rsid w:val="00E14C77"/>
    <w:rsid w:val="00E15381"/>
    <w:rsid w:val="00E15E74"/>
    <w:rsid w:val="00E15F12"/>
    <w:rsid w:val="00E15F3A"/>
    <w:rsid w:val="00E16124"/>
    <w:rsid w:val="00E164A7"/>
    <w:rsid w:val="00E167F2"/>
    <w:rsid w:val="00E169E8"/>
    <w:rsid w:val="00E17810"/>
    <w:rsid w:val="00E20141"/>
    <w:rsid w:val="00E20175"/>
    <w:rsid w:val="00E20A7F"/>
    <w:rsid w:val="00E20C0E"/>
    <w:rsid w:val="00E20C91"/>
    <w:rsid w:val="00E215F8"/>
    <w:rsid w:val="00E21E60"/>
    <w:rsid w:val="00E221FD"/>
    <w:rsid w:val="00E2246A"/>
    <w:rsid w:val="00E22DDF"/>
    <w:rsid w:val="00E22E0C"/>
    <w:rsid w:val="00E22FEB"/>
    <w:rsid w:val="00E23441"/>
    <w:rsid w:val="00E234FF"/>
    <w:rsid w:val="00E23566"/>
    <w:rsid w:val="00E235EB"/>
    <w:rsid w:val="00E237EF"/>
    <w:rsid w:val="00E23832"/>
    <w:rsid w:val="00E24262"/>
    <w:rsid w:val="00E24271"/>
    <w:rsid w:val="00E24D51"/>
    <w:rsid w:val="00E251E1"/>
    <w:rsid w:val="00E25B8A"/>
    <w:rsid w:val="00E25C51"/>
    <w:rsid w:val="00E26155"/>
    <w:rsid w:val="00E26351"/>
    <w:rsid w:val="00E26518"/>
    <w:rsid w:val="00E268FA"/>
    <w:rsid w:val="00E269C7"/>
    <w:rsid w:val="00E26D0A"/>
    <w:rsid w:val="00E26D58"/>
    <w:rsid w:val="00E27068"/>
    <w:rsid w:val="00E2717D"/>
    <w:rsid w:val="00E271CE"/>
    <w:rsid w:val="00E2756F"/>
    <w:rsid w:val="00E27661"/>
    <w:rsid w:val="00E2782C"/>
    <w:rsid w:val="00E27E5D"/>
    <w:rsid w:val="00E306AB"/>
    <w:rsid w:val="00E30A92"/>
    <w:rsid w:val="00E30E1F"/>
    <w:rsid w:val="00E30FAD"/>
    <w:rsid w:val="00E31438"/>
    <w:rsid w:val="00E31C8D"/>
    <w:rsid w:val="00E3201E"/>
    <w:rsid w:val="00E32539"/>
    <w:rsid w:val="00E32AC7"/>
    <w:rsid w:val="00E3309B"/>
    <w:rsid w:val="00E343CC"/>
    <w:rsid w:val="00E34D5F"/>
    <w:rsid w:val="00E3528F"/>
    <w:rsid w:val="00E35621"/>
    <w:rsid w:val="00E35933"/>
    <w:rsid w:val="00E35F17"/>
    <w:rsid w:val="00E361D7"/>
    <w:rsid w:val="00E36601"/>
    <w:rsid w:val="00E36C97"/>
    <w:rsid w:val="00E372B9"/>
    <w:rsid w:val="00E37C53"/>
    <w:rsid w:val="00E400B4"/>
    <w:rsid w:val="00E40354"/>
    <w:rsid w:val="00E4053B"/>
    <w:rsid w:val="00E408A7"/>
    <w:rsid w:val="00E40DCD"/>
    <w:rsid w:val="00E4107B"/>
    <w:rsid w:val="00E411B8"/>
    <w:rsid w:val="00E41733"/>
    <w:rsid w:val="00E4192C"/>
    <w:rsid w:val="00E41C6F"/>
    <w:rsid w:val="00E41D07"/>
    <w:rsid w:val="00E420D7"/>
    <w:rsid w:val="00E4217C"/>
    <w:rsid w:val="00E422A2"/>
    <w:rsid w:val="00E42319"/>
    <w:rsid w:val="00E42ADB"/>
    <w:rsid w:val="00E42E93"/>
    <w:rsid w:val="00E43784"/>
    <w:rsid w:val="00E43C29"/>
    <w:rsid w:val="00E43C95"/>
    <w:rsid w:val="00E43E45"/>
    <w:rsid w:val="00E44070"/>
    <w:rsid w:val="00E440A4"/>
    <w:rsid w:val="00E44101"/>
    <w:rsid w:val="00E4410B"/>
    <w:rsid w:val="00E44646"/>
    <w:rsid w:val="00E45080"/>
    <w:rsid w:val="00E45115"/>
    <w:rsid w:val="00E45184"/>
    <w:rsid w:val="00E45242"/>
    <w:rsid w:val="00E452AC"/>
    <w:rsid w:val="00E45338"/>
    <w:rsid w:val="00E45439"/>
    <w:rsid w:val="00E456FD"/>
    <w:rsid w:val="00E45854"/>
    <w:rsid w:val="00E45A64"/>
    <w:rsid w:val="00E45C8D"/>
    <w:rsid w:val="00E45DC9"/>
    <w:rsid w:val="00E461C7"/>
    <w:rsid w:val="00E46552"/>
    <w:rsid w:val="00E465C5"/>
    <w:rsid w:val="00E46D2F"/>
    <w:rsid w:val="00E471AB"/>
    <w:rsid w:val="00E47C27"/>
    <w:rsid w:val="00E47EBA"/>
    <w:rsid w:val="00E504F5"/>
    <w:rsid w:val="00E5066A"/>
    <w:rsid w:val="00E507E3"/>
    <w:rsid w:val="00E50BBF"/>
    <w:rsid w:val="00E50EF3"/>
    <w:rsid w:val="00E51035"/>
    <w:rsid w:val="00E515BE"/>
    <w:rsid w:val="00E516EE"/>
    <w:rsid w:val="00E51982"/>
    <w:rsid w:val="00E51AC8"/>
    <w:rsid w:val="00E52123"/>
    <w:rsid w:val="00E52248"/>
    <w:rsid w:val="00E52354"/>
    <w:rsid w:val="00E525CF"/>
    <w:rsid w:val="00E5297A"/>
    <w:rsid w:val="00E52B47"/>
    <w:rsid w:val="00E52CB6"/>
    <w:rsid w:val="00E52E64"/>
    <w:rsid w:val="00E5336B"/>
    <w:rsid w:val="00E53726"/>
    <w:rsid w:val="00E53C23"/>
    <w:rsid w:val="00E53FF4"/>
    <w:rsid w:val="00E54863"/>
    <w:rsid w:val="00E54A46"/>
    <w:rsid w:val="00E54B1C"/>
    <w:rsid w:val="00E54C81"/>
    <w:rsid w:val="00E54C86"/>
    <w:rsid w:val="00E54F90"/>
    <w:rsid w:val="00E55194"/>
    <w:rsid w:val="00E553B9"/>
    <w:rsid w:val="00E55748"/>
    <w:rsid w:val="00E56746"/>
    <w:rsid w:val="00E567ED"/>
    <w:rsid w:val="00E56DFA"/>
    <w:rsid w:val="00E57313"/>
    <w:rsid w:val="00E57749"/>
    <w:rsid w:val="00E5776D"/>
    <w:rsid w:val="00E57C72"/>
    <w:rsid w:val="00E60133"/>
    <w:rsid w:val="00E602F9"/>
    <w:rsid w:val="00E6076F"/>
    <w:rsid w:val="00E6139E"/>
    <w:rsid w:val="00E61845"/>
    <w:rsid w:val="00E61F43"/>
    <w:rsid w:val="00E62F88"/>
    <w:rsid w:val="00E62F92"/>
    <w:rsid w:val="00E63577"/>
    <w:rsid w:val="00E638D1"/>
    <w:rsid w:val="00E63BBC"/>
    <w:rsid w:val="00E63C00"/>
    <w:rsid w:val="00E652BC"/>
    <w:rsid w:val="00E653A3"/>
    <w:rsid w:val="00E65734"/>
    <w:rsid w:val="00E658F5"/>
    <w:rsid w:val="00E65928"/>
    <w:rsid w:val="00E666D2"/>
    <w:rsid w:val="00E66997"/>
    <w:rsid w:val="00E66B2B"/>
    <w:rsid w:val="00E66EA1"/>
    <w:rsid w:val="00E66EB0"/>
    <w:rsid w:val="00E67A05"/>
    <w:rsid w:val="00E708F7"/>
    <w:rsid w:val="00E70F05"/>
    <w:rsid w:val="00E7104C"/>
    <w:rsid w:val="00E711C9"/>
    <w:rsid w:val="00E712E6"/>
    <w:rsid w:val="00E71839"/>
    <w:rsid w:val="00E719AD"/>
    <w:rsid w:val="00E71F08"/>
    <w:rsid w:val="00E721B7"/>
    <w:rsid w:val="00E7227D"/>
    <w:rsid w:val="00E72475"/>
    <w:rsid w:val="00E725C6"/>
    <w:rsid w:val="00E728FF"/>
    <w:rsid w:val="00E72AB5"/>
    <w:rsid w:val="00E72B74"/>
    <w:rsid w:val="00E73036"/>
    <w:rsid w:val="00E7386F"/>
    <w:rsid w:val="00E742A9"/>
    <w:rsid w:val="00E744ED"/>
    <w:rsid w:val="00E74DC4"/>
    <w:rsid w:val="00E75404"/>
    <w:rsid w:val="00E75D8F"/>
    <w:rsid w:val="00E75DC6"/>
    <w:rsid w:val="00E75EE4"/>
    <w:rsid w:val="00E7626E"/>
    <w:rsid w:val="00E767A4"/>
    <w:rsid w:val="00E768E6"/>
    <w:rsid w:val="00E773DF"/>
    <w:rsid w:val="00E7787A"/>
    <w:rsid w:val="00E8004D"/>
    <w:rsid w:val="00E8029E"/>
    <w:rsid w:val="00E80408"/>
    <w:rsid w:val="00E8051C"/>
    <w:rsid w:val="00E80852"/>
    <w:rsid w:val="00E80AD0"/>
    <w:rsid w:val="00E80BD9"/>
    <w:rsid w:val="00E81180"/>
    <w:rsid w:val="00E811FE"/>
    <w:rsid w:val="00E81A37"/>
    <w:rsid w:val="00E81AC1"/>
    <w:rsid w:val="00E81C46"/>
    <w:rsid w:val="00E82242"/>
    <w:rsid w:val="00E828DD"/>
    <w:rsid w:val="00E82A95"/>
    <w:rsid w:val="00E82C7B"/>
    <w:rsid w:val="00E82DC2"/>
    <w:rsid w:val="00E82E33"/>
    <w:rsid w:val="00E82F41"/>
    <w:rsid w:val="00E83022"/>
    <w:rsid w:val="00E832A3"/>
    <w:rsid w:val="00E8334B"/>
    <w:rsid w:val="00E8342A"/>
    <w:rsid w:val="00E8347C"/>
    <w:rsid w:val="00E83627"/>
    <w:rsid w:val="00E83763"/>
    <w:rsid w:val="00E83CBB"/>
    <w:rsid w:val="00E83CD0"/>
    <w:rsid w:val="00E83DCF"/>
    <w:rsid w:val="00E83F7E"/>
    <w:rsid w:val="00E83FEB"/>
    <w:rsid w:val="00E843E1"/>
    <w:rsid w:val="00E84609"/>
    <w:rsid w:val="00E84BE1"/>
    <w:rsid w:val="00E84FEB"/>
    <w:rsid w:val="00E85005"/>
    <w:rsid w:val="00E856EF"/>
    <w:rsid w:val="00E857E5"/>
    <w:rsid w:val="00E8598B"/>
    <w:rsid w:val="00E85B5F"/>
    <w:rsid w:val="00E85F3A"/>
    <w:rsid w:val="00E86057"/>
    <w:rsid w:val="00E86420"/>
    <w:rsid w:val="00E86659"/>
    <w:rsid w:val="00E86774"/>
    <w:rsid w:val="00E86987"/>
    <w:rsid w:val="00E86BD0"/>
    <w:rsid w:val="00E86EA8"/>
    <w:rsid w:val="00E871A0"/>
    <w:rsid w:val="00E879AF"/>
    <w:rsid w:val="00E907EE"/>
    <w:rsid w:val="00E90A80"/>
    <w:rsid w:val="00E90CEE"/>
    <w:rsid w:val="00E91061"/>
    <w:rsid w:val="00E91B03"/>
    <w:rsid w:val="00E91D5A"/>
    <w:rsid w:val="00E91DB2"/>
    <w:rsid w:val="00E92420"/>
    <w:rsid w:val="00E92673"/>
    <w:rsid w:val="00E9281F"/>
    <w:rsid w:val="00E92830"/>
    <w:rsid w:val="00E92F16"/>
    <w:rsid w:val="00E932CD"/>
    <w:rsid w:val="00E9386D"/>
    <w:rsid w:val="00E9452E"/>
    <w:rsid w:val="00E945EF"/>
    <w:rsid w:val="00E94B66"/>
    <w:rsid w:val="00E94D58"/>
    <w:rsid w:val="00E94FA6"/>
    <w:rsid w:val="00E95376"/>
    <w:rsid w:val="00E953B2"/>
    <w:rsid w:val="00E9546E"/>
    <w:rsid w:val="00E95B56"/>
    <w:rsid w:val="00E95C03"/>
    <w:rsid w:val="00E95D5A"/>
    <w:rsid w:val="00E95E83"/>
    <w:rsid w:val="00E968E6"/>
    <w:rsid w:val="00E96F5C"/>
    <w:rsid w:val="00E971F2"/>
    <w:rsid w:val="00E973B5"/>
    <w:rsid w:val="00E97404"/>
    <w:rsid w:val="00E976CC"/>
    <w:rsid w:val="00E97C3C"/>
    <w:rsid w:val="00EA0B22"/>
    <w:rsid w:val="00EA11F0"/>
    <w:rsid w:val="00EA1C03"/>
    <w:rsid w:val="00EA1C90"/>
    <w:rsid w:val="00EA1F0D"/>
    <w:rsid w:val="00EA1FFE"/>
    <w:rsid w:val="00EA20D0"/>
    <w:rsid w:val="00EA2554"/>
    <w:rsid w:val="00EA2BD8"/>
    <w:rsid w:val="00EA38D5"/>
    <w:rsid w:val="00EA4097"/>
    <w:rsid w:val="00EA410E"/>
    <w:rsid w:val="00EA4154"/>
    <w:rsid w:val="00EA42A5"/>
    <w:rsid w:val="00EA477B"/>
    <w:rsid w:val="00EA4CCC"/>
    <w:rsid w:val="00EA4F3D"/>
    <w:rsid w:val="00EA4F57"/>
    <w:rsid w:val="00EA516E"/>
    <w:rsid w:val="00EA59AB"/>
    <w:rsid w:val="00EA5A45"/>
    <w:rsid w:val="00EA5B5E"/>
    <w:rsid w:val="00EA60EE"/>
    <w:rsid w:val="00EA669B"/>
    <w:rsid w:val="00EA6BAD"/>
    <w:rsid w:val="00EA7295"/>
    <w:rsid w:val="00EA757E"/>
    <w:rsid w:val="00EB0219"/>
    <w:rsid w:val="00EB0545"/>
    <w:rsid w:val="00EB087B"/>
    <w:rsid w:val="00EB09E9"/>
    <w:rsid w:val="00EB0A9A"/>
    <w:rsid w:val="00EB100F"/>
    <w:rsid w:val="00EB119F"/>
    <w:rsid w:val="00EB173B"/>
    <w:rsid w:val="00EB19BE"/>
    <w:rsid w:val="00EB1A0D"/>
    <w:rsid w:val="00EB1AF5"/>
    <w:rsid w:val="00EB249D"/>
    <w:rsid w:val="00EB29BD"/>
    <w:rsid w:val="00EB342C"/>
    <w:rsid w:val="00EB3638"/>
    <w:rsid w:val="00EB37CB"/>
    <w:rsid w:val="00EB3DC7"/>
    <w:rsid w:val="00EB3FC4"/>
    <w:rsid w:val="00EB4605"/>
    <w:rsid w:val="00EB477E"/>
    <w:rsid w:val="00EB5157"/>
    <w:rsid w:val="00EB557F"/>
    <w:rsid w:val="00EB56D8"/>
    <w:rsid w:val="00EB5D36"/>
    <w:rsid w:val="00EB6156"/>
    <w:rsid w:val="00EB6301"/>
    <w:rsid w:val="00EB6DFA"/>
    <w:rsid w:val="00EB7F00"/>
    <w:rsid w:val="00EC013A"/>
    <w:rsid w:val="00EC0B84"/>
    <w:rsid w:val="00EC0F84"/>
    <w:rsid w:val="00EC1618"/>
    <w:rsid w:val="00EC199E"/>
    <w:rsid w:val="00EC1F09"/>
    <w:rsid w:val="00EC2117"/>
    <w:rsid w:val="00EC27A2"/>
    <w:rsid w:val="00EC27F9"/>
    <w:rsid w:val="00EC2BC8"/>
    <w:rsid w:val="00EC2CA4"/>
    <w:rsid w:val="00EC3468"/>
    <w:rsid w:val="00EC348E"/>
    <w:rsid w:val="00EC3AD2"/>
    <w:rsid w:val="00EC41CD"/>
    <w:rsid w:val="00EC4B74"/>
    <w:rsid w:val="00EC4BFD"/>
    <w:rsid w:val="00EC4CF4"/>
    <w:rsid w:val="00EC4E51"/>
    <w:rsid w:val="00EC4F8C"/>
    <w:rsid w:val="00EC5915"/>
    <w:rsid w:val="00EC6A7B"/>
    <w:rsid w:val="00EC70C3"/>
    <w:rsid w:val="00EC72ED"/>
    <w:rsid w:val="00EC733C"/>
    <w:rsid w:val="00EC760F"/>
    <w:rsid w:val="00EC7DA8"/>
    <w:rsid w:val="00ED013E"/>
    <w:rsid w:val="00ED0213"/>
    <w:rsid w:val="00ED0782"/>
    <w:rsid w:val="00ED12B5"/>
    <w:rsid w:val="00ED156D"/>
    <w:rsid w:val="00ED1643"/>
    <w:rsid w:val="00ED17AE"/>
    <w:rsid w:val="00ED203B"/>
    <w:rsid w:val="00ED323E"/>
    <w:rsid w:val="00ED33FC"/>
    <w:rsid w:val="00ED395B"/>
    <w:rsid w:val="00ED3A4C"/>
    <w:rsid w:val="00ED4347"/>
    <w:rsid w:val="00ED43C8"/>
    <w:rsid w:val="00ED485B"/>
    <w:rsid w:val="00ED492C"/>
    <w:rsid w:val="00ED4D55"/>
    <w:rsid w:val="00ED502E"/>
    <w:rsid w:val="00ED5D0D"/>
    <w:rsid w:val="00ED6425"/>
    <w:rsid w:val="00ED65F3"/>
    <w:rsid w:val="00ED6695"/>
    <w:rsid w:val="00ED718A"/>
    <w:rsid w:val="00ED73A8"/>
    <w:rsid w:val="00ED7A9E"/>
    <w:rsid w:val="00EE0590"/>
    <w:rsid w:val="00EE0AE3"/>
    <w:rsid w:val="00EE1090"/>
    <w:rsid w:val="00EE1323"/>
    <w:rsid w:val="00EE1460"/>
    <w:rsid w:val="00EE2185"/>
    <w:rsid w:val="00EE21A4"/>
    <w:rsid w:val="00EE2426"/>
    <w:rsid w:val="00EE27DA"/>
    <w:rsid w:val="00EE2841"/>
    <w:rsid w:val="00EE2A15"/>
    <w:rsid w:val="00EE2AE1"/>
    <w:rsid w:val="00EE2BA4"/>
    <w:rsid w:val="00EE3222"/>
    <w:rsid w:val="00EE3BF9"/>
    <w:rsid w:val="00EE40B4"/>
    <w:rsid w:val="00EE40DB"/>
    <w:rsid w:val="00EE4224"/>
    <w:rsid w:val="00EE4AC3"/>
    <w:rsid w:val="00EE530C"/>
    <w:rsid w:val="00EE57C0"/>
    <w:rsid w:val="00EE5C7F"/>
    <w:rsid w:val="00EE63E8"/>
    <w:rsid w:val="00EE649D"/>
    <w:rsid w:val="00EE66B1"/>
    <w:rsid w:val="00EE6872"/>
    <w:rsid w:val="00EE7190"/>
    <w:rsid w:val="00EE71C5"/>
    <w:rsid w:val="00EE7740"/>
    <w:rsid w:val="00EE793C"/>
    <w:rsid w:val="00EE79A8"/>
    <w:rsid w:val="00EE7A13"/>
    <w:rsid w:val="00EF01F7"/>
    <w:rsid w:val="00EF059C"/>
    <w:rsid w:val="00EF0811"/>
    <w:rsid w:val="00EF0A66"/>
    <w:rsid w:val="00EF17AF"/>
    <w:rsid w:val="00EF184C"/>
    <w:rsid w:val="00EF1C1D"/>
    <w:rsid w:val="00EF2EE4"/>
    <w:rsid w:val="00EF35D7"/>
    <w:rsid w:val="00EF38B6"/>
    <w:rsid w:val="00EF3A5C"/>
    <w:rsid w:val="00EF3DBB"/>
    <w:rsid w:val="00EF486E"/>
    <w:rsid w:val="00EF4A01"/>
    <w:rsid w:val="00EF4B13"/>
    <w:rsid w:val="00EF4C06"/>
    <w:rsid w:val="00EF4CA7"/>
    <w:rsid w:val="00EF5004"/>
    <w:rsid w:val="00EF52E6"/>
    <w:rsid w:val="00EF5486"/>
    <w:rsid w:val="00EF5603"/>
    <w:rsid w:val="00EF56E3"/>
    <w:rsid w:val="00EF5866"/>
    <w:rsid w:val="00EF58D1"/>
    <w:rsid w:val="00EF5E0A"/>
    <w:rsid w:val="00EF6214"/>
    <w:rsid w:val="00EF63F5"/>
    <w:rsid w:val="00EF65E6"/>
    <w:rsid w:val="00EF67A4"/>
    <w:rsid w:val="00EF71C0"/>
    <w:rsid w:val="00EF7C57"/>
    <w:rsid w:val="00EF7DFB"/>
    <w:rsid w:val="00F0024C"/>
    <w:rsid w:val="00F006EB"/>
    <w:rsid w:val="00F01054"/>
    <w:rsid w:val="00F02116"/>
    <w:rsid w:val="00F02867"/>
    <w:rsid w:val="00F02B7E"/>
    <w:rsid w:val="00F02C79"/>
    <w:rsid w:val="00F02CC4"/>
    <w:rsid w:val="00F02CF0"/>
    <w:rsid w:val="00F0345A"/>
    <w:rsid w:val="00F03DAB"/>
    <w:rsid w:val="00F044E0"/>
    <w:rsid w:val="00F0484C"/>
    <w:rsid w:val="00F04B62"/>
    <w:rsid w:val="00F04F5B"/>
    <w:rsid w:val="00F057EF"/>
    <w:rsid w:val="00F05A0B"/>
    <w:rsid w:val="00F062EC"/>
    <w:rsid w:val="00F065DC"/>
    <w:rsid w:val="00F069A0"/>
    <w:rsid w:val="00F06BE7"/>
    <w:rsid w:val="00F0708A"/>
    <w:rsid w:val="00F07257"/>
    <w:rsid w:val="00F072D3"/>
    <w:rsid w:val="00F079DB"/>
    <w:rsid w:val="00F079EB"/>
    <w:rsid w:val="00F07EFD"/>
    <w:rsid w:val="00F1009D"/>
    <w:rsid w:val="00F1058B"/>
    <w:rsid w:val="00F10A58"/>
    <w:rsid w:val="00F10AFD"/>
    <w:rsid w:val="00F10BE8"/>
    <w:rsid w:val="00F1106C"/>
    <w:rsid w:val="00F1110D"/>
    <w:rsid w:val="00F114C5"/>
    <w:rsid w:val="00F11A98"/>
    <w:rsid w:val="00F11C6C"/>
    <w:rsid w:val="00F11C81"/>
    <w:rsid w:val="00F1210F"/>
    <w:rsid w:val="00F1235F"/>
    <w:rsid w:val="00F1238A"/>
    <w:rsid w:val="00F12D44"/>
    <w:rsid w:val="00F13D0F"/>
    <w:rsid w:val="00F14FDC"/>
    <w:rsid w:val="00F15CE4"/>
    <w:rsid w:val="00F16234"/>
    <w:rsid w:val="00F16396"/>
    <w:rsid w:val="00F16C60"/>
    <w:rsid w:val="00F16D93"/>
    <w:rsid w:val="00F16FD9"/>
    <w:rsid w:val="00F17409"/>
    <w:rsid w:val="00F17756"/>
    <w:rsid w:val="00F177D6"/>
    <w:rsid w:val="00F17A41"/>
    <w:rsid w:val="00F17DFA"/>
    <w:rsid w:val="00F2002F"/>
    <w:rsid w:val="00F20670"/>
    <w:rsid w:val="00F20866"/>
    <w:rsid w:val="00F21171"/>
    <w:rsid w:val="00F21305"/>
    <w:rsid w:val="00F218F8"/>
    <w:rsid w:val="00F219F5"/>
    <w:rsid w:val="00F22693"/>
    <w:rsid w:val="00F22A37"/>
    <w:rsid w:val="00F22BF6"/>
    <w:rsid w:val="00F22D1D"/>
    <w:rsid w:val="00F22F34"/>
    <w:rsid w:val="00F237DC"/>
    <w:rsid w:val="00F2445A"/>
    <w:rsid w:val="00F24866"/>
    <w:rsid w:val="00F24A45"/>
    <w:rsid w:val="00F25060"/>
    <w:rsid w:val="00F2544F"/>
    <w:rsid w:val="00F25606"/>
    <w:rsid w:val="00F25857"/>
    <w:rsid w:val="00F25C8A"/>
    <w:rsid w:val="00F26423"/>
    <w:rsid w:val="00F26557"/>
    <w:rsid w:val="00F26622"/>
    <w:rsid w:val="00F267F2"/>
    <w:rsid w:val="00F2680F"/>
    <w:rsid w:val="00F2687F"/>
    <w:rsid w:val="00F26CDF"/>
    <w:rsid w:val="00F273E0"/>
    <w:rsid w:val="00F27633"/>
    <w:rsid w:val="00F278F0"/>
    <w:rsid w:val="00F27F09"/>
    <w:rsid w:val="00F27F5B"/>
    <w:rsid w:val="00F301B2"/>
    <w:rsid w:val="00F304BA"/>
    <w:rsid w:val="00F308E1"/>
    <w:rsid w:val="00F309A0"/>
    <w:rsid w:val="00F30A71"/>
    <w:rsid w:val="00F30FA9"/>
    <w:rsid w:val="00F31156"/>
    <w:rsid w:val="00F3152F"/>
    <w:rsid w:val="00F31B9B"/>
    <w:rsid w:val="00F31C25"/>
    <w:rsid w:val="00F31CB2"/>
    <w:rsid w:val="00F32A03"/>
    <w:rsid w:val="00F33163"/>
    <w:rsid w:val="00F33415"/>
    <w:rsid w:val="00F338FA"/>
    <w:rsid w:val="00F33BCF"/>
    <w:rsid w:val="00F33BDE"/>
    <w:rsid w:val="00F341E9"/>
    <w:rsid w:val="00F34316"/>
    <w:rsid w:val="00F3467E"/>
    <w:rsid w:val="00F34CC8"/>
    <w:rsid w:val="00F34ECA"/>
    <w:rsid w:val="00F34FC6"/>
    <w:rsid w:val="00F35E2C"/>
    <w:rsid w:val="00F35EEC"/>
    <w:rsid w:val="00F35F98"/>
    <w:rsid w:val="00F36476"/>
    <w:rsid w:val="00F36830"/>
    <w:rsid w:val="00F36ACA"/>
    <w:rsid w:val="00F36B2F"/>
    <w:rsid w:val="00F36B87"/>
    <w:rsid w:val="00F36F80"/>
    <w:rsid w:val="00F37269"/>
    <w:rsid w:val="00F372DF"/>
    <w:rsid w:val="00F37BE0"/>
    <w:rsid w:val="00F37CB1"/>
    <w:rsid w:val="00F40211"/>
    <w:rsid w:val="00F40465"/>
    <w:rsid w:val="00F40792"/>
    <w:rsid w:val="00F40946"/>
    <w:rsid w:val="00F4100E"/>
    <w:rsid w:val="00F411C3"/>
    <w:rsid w:val="00F412C0"/>
    <w:rsid w:val="00F41847"/>
    <w:rsid w:val="00F41BD0"/>
    <w:rsid w:val="00F42634"/>
    <w:rsid w:val="00F430AF"/>
    <w:rsid w:val="00F43805"/>
    <w:rsid w:val="00F43CA6"/>
    <w:rsid w:val="00F43CCC"/>
    <w:rsid w:val="00F44AAE"/>
    <w:rsid w:val="00F44BCC"/>
    <w:rsid w:val="00F44C1D"/>
    <w:rsid w:val="00F4531E"/>
    <w:rsid w:val="00F453AB"/>
    <w:rsid w:val="00F46220"/>
    <w:rsid w:val="00F46BF1"/>
    <w:rsid w:val="00F46BFA"/>
    <w:rsid w:val="00F46DA7"/>
    <w:rsid w:val="00F46F6E"/>
    <w:rsid w:val="00F4761F"/>
    <w:rsid w:val="00F47812"/>
    <w:rsid w:val="00F47ABB"/>
    <w:rsid w:val="00F47C7D"/>
    <w:rsid w:val="00F47E32"/>
    <w:rsid w:val="00F47FC3"/>
    <w:rsid w:val="00F500C1"/>
    <w:rsid w:val="00F50BFC"/>
    <w:rsid w:val="00F50E86"/>
    <w:rsid w:val="00F5251E"/>
    <w:rsid w:val="00F528D2"/>
    <w:rsid w:val="00F52D3A"/>
    <w:rsid w:val="00F52E76"/>
    <w:rsid w:val="00F53779"/>
    <w:rsid w:val="00F53835"/>
    <w:rsid w:val="00F5410A"/>
    <w:rsid w:val="00F54150"/>
    <w:rsid w:val="00F54918"/>
    <w:rsid w:val="00F54B02"/>
    <w:rsid w:val="00F54B8A"/>
    <w:rsid w:val="00F54E38"/>
    <w:rsid w:val="00F55241"/>
    <w:rsid w:val="00F5533E"/>
    <w:rsid w:val="00F553E8"/>
    <w:rsid w:val="00F559C6"/>
    <w:rsid w:val="00F56102"/>
    <w:rsid w:val="00F56343"/>
    <w:rsid w:val="00F56BC9"/>
    <w:rsid w:val="00F56DC8"/>
    <w:rsid w:val="00F572A1"/>
    <w:rsid w:val="00F575BC"/>
    <w:rsid w:val="00F575F9"/>
    <w:rsid w:val="00F57856"/>
    <w:rsid w:val="00F57B16"/>
    <w:rsid w:val="00F57F42"/>
    <w:rsid w:val="00F60261"/>
    <w:rsid w:val="00F60615"/>
    <w:rsid w:val="00F60AB1"/>
    <w:rsid w:val="00F60EF4"/>
    <w:rsid w:val="00F60FD5"/>
    <w:rsid w:val="00F6156A"/>
    <w:rsid w:val="00F6158B"/>
    <w:rsid w:val="00F621FD"/>
    <w:rsid w:val="00F62B25"/>
    <w:rsid w:val="00F6339D"/>
    <w:rsid w:val="00F63AB9"/>
    <w:rsid w:val="00F63D1E"/>
    <w:rsid w:val="00F646E5"/>
    <w:rsid w:val="00F64985"/>
    <w:rsid w:val="00F6498E"/>
    <w:rsid w:val="00F650A4"/>
    <w:rsid w:val="00F65411"/>
    <w:rsid w:val="00F65590"/>
    <w:rsid w:val="00F655D8"/>
    <w:rsid w:val="00F6571A"/>
    <w:rsid w:val="00F65BAB"/>
    <w:rsid w:val="00F66513"/>
    <w:rsid w:val="00F674EB"/>
    <w:rsid w:val="00F675D6"/>
    <w:rsid w:val="00F67D08"/>
    <w:rsid w:val="00F67DF5"/>
    <w:rsid w:val="00F70118"/>
    <w:rsid w:val="00F70641"/>
    <w:rsid w:val="00F70DE8"/>
    <w:rsid w:val="00F70F7F"/>
    <w:rsid w:val="00F7156C"/>
    <w:rsid w:val="00F7165F"/>
    <w:rsid w:val="00F71B94"/>
    <w:rsid w:val="00F71F79"/>
    <w:rsid w:val="00F72656"/>
    <w:rsid w:val="00F72948"/>
    <w:rsid w:val="00F72AA6"/>
    <w:rsid w:val="00F733F2"/>
    <w:rsid w:val="00F739DF"/>
    <w:rsid w:val="00F73DB9"/>
    <w:rsid w:val="00F73EB0"/>
    <w:rsid w:val="00F7435F"/>
    <w:rsid w:val="00F743DE"/>
    <w:rsid w:val="00F74E82"/>
    <w:rsid w:val="00F75252"/>
    <w:rsid w:val="00F75819"/>
    <w:rsid w:val="00F75C37"/>
    <w:rsid w:val="00F75EFA"/>
    <w:rsid w:val="00F76658"/>
    <w:rsid w:val="00F768F9"/>
    <w:rsid w:val="00F76AD6"/>
    <w:rsid w:val="00F76DB7"/>
    <w:rsid w:val="00F7708B"/>
    <w:rsid w:val="00F77387"/>
    <w:rsid w:val="00F77A65"/>
    <w:rsid w:val="00F77AC3"/>
    <w:rsid w:val="00F77E65"/>
    <w:rsid w:val="00F800CA"/>
    <w:rsid w:val="00F8020C"/>
    <w:rsid w:val="00F8092A"/>
    <w:rsid w:val="00F81CED"/>
    <w:rsid w:val="00F81E37"/>
    <w:rsid w:val="00F81E3E"/>
    <w:rsid w:val="00F82004"/>
    <w:rsid w:val="00F8238B"/>
    <w:rsid w:val="00F8241D"/>
    <w:rsid w:val="00F827BB"/>
    <w:rsid w:val="00F82A05"/>
    <w:rsid w:val="00F82E11"/>
    <w:rsid w:val="00F830FB"/>
    <w:rsid w:val="00F83721"/>
    <w:rsid w:val="00F83C02"/>
    <w:rsid w:val="00F83F28"/>
    <w:rsid w:val="00F84099"/>
    <w:rsid w:val="00F841FF"/>
    <w:rsid w:val="00F8431A"/>
    <w:rsid w:val="00F85147"/>
    <w:rsid w:val="00F855EC"/>
    <w:rsid w:val="00F8565D"/>
    <w:rsid w:val="00F85BA3"/>
    <w:rsid w:val="00F85D43"/>
    <w:rsid w:val="00F85DF5"/>
    <w:rsid w:val="00F860CC"/>
    <w:rsid w:val="00F861B5"/>
    <w:rsid w:val="00F862D7"/>
    <w:rsid w:val="00F867B3"/>
    <w:rsid w:val="00F870AE"/>
    <w:rsid w:val="00F8761D"/>
    <w:rsid w:val="00F878CA"/>
    <w:rsid w:val="00F87B1F"/>
    <w:rsid w:val="00F87D22"/>
    <w:rsid w:val="00F87DF1"/>
    <w:rsid w:val="00F9036E"/>
    <w:rsid w:val="00F903B4"/>
    <w:rsid w:val="00F905FF"/>
    <w:rsid w:val="00F912B9"/>
    <w:rsid w:val="00F9181B"/>
    <w:rsid w:val="00F91EE1"/>
    <w:rsid w:val="00F920DA"/>
    <w:rsid w:val="00F92201"/>
    <w:rsid w:val="00F922AC"/>
    <w:rsid w:val="00F92379"/>
    <w:rsid w:val="00F92743"/>
    <w:rsid w:val="00F92A1F"/>
    <w:rsid w:val="00F92CC0"/>
    <w:rsid w:val="00F92DEA"/>
    <w:rsid w:val="00F92F5C"/>
    <w:rsid w:val="00F9304A"/>
    <w:rsid w:val="00F93286"/>
    <w:rsid w:val="00F9412E"/>
    <w:rsid w:val="00F942C0"/>
    <w:rsid w:val="00F943AF"/>
    <w:rsid w:val="00F944CB"/>
    <w:rsid w:val="00F9472D"/>
    <w:rsid w:val="00F94C37"/>
    <w:rsid w:val="00F95683"/>
    <w:rsid w:val="00F95B4C"/>
    <w:rsid w:val="00F95C9E"/>
    <w:rsid w:val="00F96667"/>
    <w:rsid w:val="00F96A5F"/>
    <w:rsid w:val="00F96BC8"/>
    <w:rsid w:val="00F96BF8"/>
    <w:rsid w:val="00F975E5"/>
    <w:rsid w:val="00F97813"/>
    <w:rsid w:val="00F97C77"/>
    <w:rsid w:val="00FA00E1"/>
    <w:rsid w:val="00FA0780"/>
    <w:rsid w:val="00FA0ACD"/>
    <w:rsid w:val="00FA1239"/>
    <w:rsid w:val="00FA134C"/>
    <w:rsid w:val="00FA1387"/>
    <w:rsid w:val="00FA14A5"/>
    <w:rsid w:val="00FA171B"/>
    <w:rsid w:val="00FA22A1"/>
    <w:rsid w:val="00FA2328"/>
    <w:rsid w:val="00FA2998"/>
    <w:rsid w:val="00FA2C1D"/>
    <w:rsid w:val="00FA2C57"/>
    <w:rsid w:val="00FA3E68"/>
    <w:rsid w:val="00FA43FC"/>
    <w:rsid w:val="00FA4D96"/>
    <w:rsid w:val="00FA4FF1"/>
    <w:rsid w:val="00FA53D7"/>
    <w:rsid w:val="00FA550F"/>
    <w:rsid w:val="00FA55AF"/>
    <w:rsid w:val="00FA580C"/>
    <w:rsid w:val="00FA5B32"/>
    <w:rsid w:val="00FA7A1D"/>
    <w:rsid w:val="00FA7A66"/>
    <w:rsid w:val="00FA7AD7"/>
    <w:rsid w:val="00FA7F24"/>
    <w:rsid w:val="00FA7F80"/>
    <w:rsid w:val="00FB0034"/>
    <w:rsid w:val="00FB0441"/>
    <w:rsid w:val="00FB11EE"/>
    <w:rsid w:val="00FB191A"/>
    <w:rsid w:val="00FB1C0D"/>
    <w:rsid w:val="00FB1EAB"/>
    <w:rsid w:val="00FB21B8"/>
    <w:rsid w:val="00FB308C"/>
    <w:rsid w:val="00FB31D3"/>
    <w:rsid w:val="00FB36C8"/>
    <w:rsid w:val="00FB3893"/>
    <w:rsid w:val="00FB3EB1"/>
    <w:rsid w:val="00FB48DA"/>
    <w:rsid w:val="00FB498E"/>
    <w:rsid w:val="00FB49AE"/>
    <w:rsid w:val="00FB4CD9"/>
    <w:rsid w:val="00FB4F3F"/>
    <w:rsid w:val="00FB55CC"/>
    <w:rsid w:val="00FB5849"/>
    <w:rsid w:val="00FB5BFE"/>
    <w:rsid w:val="00FB66F3"/>
    <w:rsid w:val="00FB6F46"/>
    <w:rsid w:val="00FB72DC"/>
    <w:rsid w:val="00FB760B"/>
    <w:rsid w:val="00FB7BD3"/>
    <w:rsid w:val="00FB7E92"/>
    <w:rsid w:val="00FC0189"/>
    <w:rsid w:val="00FC0201"/>
    <w:rsid w:val="00FC0E09"/>
    <w:rsid w:val="00FC0E8A"/>
    <w:rsid w:val="00FC1125"/>
    <w:rsid w:val="00FC176C"/>
    <w:rsid w:val="00FC1814"/>
    <w:rsid w:val="00FC19C5"/>
    <w:rsid w:val="00FC1C2A"/>
    <w:rsid w:val="00FC1C7A"/>
    <w:rsid w:val="00FC1D16"/>
    <w:rsid w:val="00FC1D71"/>
    <w:rsid w:val="00FC1D9D"/>
    <w:rsid w:val="00FC220F"/>
    <w:rsid w:val="00FC2E02"/>
    <w:rsid w:val="00FC2E81"/>
    <w:rsid w:val="00FC3060"/>
    <w:rsid w:val="00FC32EA"/>
    <w:rsid w:val="00FC330C"/>
    <w:rsid w:val="00FC35DE"/>
    <w:rsid w:val="00FC3C04"/>
    <w:rsid w:val="00FC417A"/>
    <w:rsid w:val="00FC481E"/>
    <w:rsid w:val="00FC48A0"/>
    <w:rsid w:val="00FC4936"/>
    <w:rsid w:val="00FC4A71"/>
    <w:rsid w:val="00FC4CA8"/>
    <w:rsid w:val="00FC5119"/>
    <w:rsid w:val="00FC5A48"/>
    <w:rsid w:val="00FC5AB8"/>
    <w:rsid w:val="00FC65BF"/>
    <w:rsid w:val="00FC6B16"/>
    <w:rsid w:val="00FC71CC"/>
    <w:rsid w:val="00FC73EA"/>
    <w:rsid w:val="00FC75D3"/>
    <w:rsid w:val="00FC777A"/>
    <w:rsid w:val="00FC7B31"/>
    <w:rsid w:val="00FC7B96"/>
    <w:rsid w:val="00FC7EE8"/>
    <w:rsid w:val="00FD01C2"/>
    <w:rsid w:val="00FD041B"/>
    <w:rsid w:val="00FD0449"/>
    <w:rsid w:val="00FD13B4"/>
    <w:rsid w:val="00FD1DBE"/>
    <w:rsid w:val="00FD2047"/>
    <w:rsid w:val="00FD2680"/>
    <w:rsid w:val="00FD272A"/>
    <w:rsid w:val="00FD28AD"/>
    <w:rsid w:val="00FD2A89"/>
    <w:rsid w:val="00FD2DA2"/>
    <w:rsid w:val="00FD3369"/>
    <w:rsid w:val="00FD3529"/>
    <w:rsid w:val="00FD3B32"/>
    <w:rsid w:val="00FD3DED"/>
    <w:rsid w:val="00FD41DE"/>
    <w:rsid w:val="00FD430E"/>
    <w:rsid w:val="00FD44CD"/>
    <w:rsid w:val="00FD484F"/>
    <w:rsid w:val="00FD492C"/>
    <w:rsid w:val="00FD49E6"/>
    <w:rsid w:val="00FD57B6"/>
    <w:rsid w:val="00FD58B6"/>
    <w:rsid w:val="00FD5F8A"/>
    <w:rsid w:val="00FD5FD3"/>
    <w:rsid w:val="00FD6008"/>
    <w:rsid w:val="00FD6354"/>
    <w:rsid w:val="00FD67F9"/>
    <w:rsid w:val="00FD6878"/>
    <w:rsid w:val="00FD692E"/>
    <w:rsid w:val="00FD6F52"/>
    <w:rsid w:val="00FE0A76"/>
    <w:rsid w:val="00FE0E2B"/>
    <w:rsid w:val="00FE123F"/>
    <w:rsid w:val="00FE1344"/>
    <w:rsid w:val="00FE1389"/>
    <w:rsid w:val="00FE14CD"/>
    <w:rsid w:val="00FE1DA6"/>
    <w:rsid w:val="00FE2782"/>
    <w:rsid w:val="00FE31F7"/>
    <w:rsid w:val="00FE386E"/>
    <w:rsid w:val="00FE39A3"/>
    <w:rsid w:val="00FE3AF7"/>
    <w:rsid w:val="00FE3E6A"/>
    <w:rsid w:val="00FE3F96"/>
    <w:rsid w:val="00FE4805"/>
    <w:rsid w:val="00FE4A7A"/>
    <w:rsid w:val="00FE5141"/>
    <w:rsid w:val="00FE61F6"/>
    <w:rsid w:val="00FE64EE"/>
    <w:rsid w:val="00FE6B8A"/>
    <w:rsid w:val="00FE6B93"/>
    <w:rsid w:val="00FE6FF4"/>
    <w:rsid w:val="00FE74DD"/>
    <w:rsid w:val="00FE769E"/>
    <w:rsid w:val="00FE77E4"/>
    <w:rsid w:val="00FE7FFD"/>
    <w:rsid w:val="00FF00D7"/>
    <w:rsid w:val="00FF036F"/>
    <w:rsid w:val="00FF08DE"/>
    <w:rsid w:val="00FF08F6"/>
    <w:rsid w:val="00FF09ED"/>
    <w:rsid w:val="00FF0B12"/>
    <w:rsid w:val="00FF0EC2"/>
    <w:rsid w:val="00FF1298"/>
    <w:rsid w:val="00FF189A"/>
    <w:rsid w:val="00FF199A"/>
    <w:rsid w:val="00FF217D"/>
    <w:rsid w:val="00FF2737"/>
    <w:rsid w:val="00FF2832"/>
    <w:rsid w:val="00FF2992"/>
    <w:rsid w:val="00FF2B76"/>
    <w:rsid w:val="00FF2C7E"/>
    <w:rsid w:val="00FF2DE7"/>
    <w:rsid w:val="00FF2FFD"/>
    <w:rsid w:val="00FF3411"/>
    <w:rsid w:val="00FF346C"/>
    <w:rsid w:val="00FF35B7"/>
    <w:rsid w:val="00FF35D9"/>
    <w:rsid w:val="00FF35F3"/>
    <w:rsid w:val="00FF3CFE"/>
    <w:rsid w:val="00FF3D30"/>
    <w:rsid w:val="00FF433B"/>
    <w:rsid w:val="00FF466A"/>
    <w:rsid w:val="00FF4788"/>
    <w:rsid w:val="00FF490B"/>
    <w:rsid w:val="00FF52A8"/>
    <w:rsid w:val="00FF53E2"/>
    <w:rsid w:val="00FF55A2"/>
    <w:rsid w:val="00FF56D7"/>
    <w:rsid w:val="00FF5AE9"/>
    <w:rsid w:val="00FF75E4"/>
    <w:rsid w:val="00FF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7BB4A93"/>
  <w15:docId w15:val="{EF3F2627-B740-4661-B191-53FD62A3F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46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657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657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657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9657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657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657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657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657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657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657D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9657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657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657D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9657D2"/>
    <w:rPr>
      <w:rFonts w:cs="Times New Roman"/>
      <w:b/>
      <w:bCs/>
    </w:rPr>
  </w:style>
  <w:style w:type="paragraph" w:styleId="ListBullet">
    <w:name w:val="List Bullet"/>
    <w:basedOn w:val="Normal"/>
    <w:rsid w:val="009657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657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657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657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657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657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657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657D2"/>
    <w:pPr>
      <w:ind w:left="284"/>
    </w:pPr>
  </w:style>
  <w:style w:type="paragraph" w:customStyle="1" w:styleId="AAFrameAddress">
    <w:name w:val="AA Frame Address"/>
    <w:basedOn w:val="Heading1"/>
    <w:rsid w:val="009657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657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657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657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657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657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657D2"/>
    <w:pPr>
      <w:ind w:left="851" w:hanging="284"/>
    </w:pPr>
  </w:style>
  <w:style w:type="paragraph" w:styleId="Index4">
    <w:name w:val="index 4"/>
    <w:basedOn w:val="Normal"/>
    <w:next w:val="Normal"/>
    <w:semiHidden/>
    <w:rsid w:val="009657D2"/>
    <w:pPr>
      <w:ind w:left="1135" w:hanging="284"/>
    </w:pPr>
  </w:style>
  <w:style w:type="paragraph" w:styleId="Index6">
    <w:name w:val="index 6"/>
    <w:basedOn w:val="Normal"/>
    <w:next w:val="Normal"/>
    <w:semiHidden/>
    <w:rsid w:val="009657D2"/>
    <w:pPr>
      <w:ind w:left="1702" w:hanging="284"/>
    </w:pPr>
  </w:style>
  <w:style w:type="paragraph" w:styleId="Index5">
    <w:name w:val="index 5"/>
    <w:basedOn w:val="Normal"/>
    <w:next w:val="Normal"/>
    <w:semiHidden/>
    <w:rsid w:val="009657D2"/>
    <w:pPr>
      <w:ind w:left="1418" w:hanging="284"/>
    </w:pPr>
  </w:style>
  <w:style w:type="paragraph" w:styleId="Index7">
    <w:name w:val="index 7"/>
    <w:basedOn w:val="Normal"/>
    <w:next w:val="Normal"/>
    <w:semiHidden/>
    <w:rsid w:val="009657D2"/>
    <w:pPr>
      <w:ind w:left="1985" w:hanging="284"/>
    </w:pPr>
  </w:style>
  <w:style w:type="paragraph" w:styleId="Index8">
    <w:name w:val="index 8"/>
    <w:basedOn w:val="Normal"/>
    <w:next w:val="Normal"/>
    <w:semiHidden/>
    <w:rsid w:val="009657D2"/>
    <w:pPr>
      <w:ind w:left="2269" w:hanging="284"/>
    </w:pPr>
  </w:style>
  <w:style w:type="paragraph" w:styleId="Index9">
    <w:name w:val="index 9"/>
    <w:basedOn w:val="Normal"/>
    <w:next w:val="Normal"/>
    <w:semiHidden/>
    <w:rsid w:val="009657D2"/>
    <w:pPr>
      <w:ind w:left="2552" w:hanging="284"/>
    </w:pPr>
  </w:style>
  <w:style w:type="paragraph" w:styleId="TOC2">
    <w:name w:val="toc 2"/>
    <w:basedOn w:val="Normal"/>
    <w:next w:val="Normal"/>
    <w:semiHidden/>
    <w:rsid w:val="009657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657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657D2"/>
    <w:pPr>
      <w:ind w:left="851"/>
    </w:pPr>
  </w:style>
  <w:style w:type="paragraph" w:styleId="TOC5">
    <w:name w:val="toc 5"/>
    <w:basedOn w:val="Normal"/>
    <w:next w:val="Normal"/>
    <w:semiHidden/>
    <w:rsid w:val="009657D2"/>
    <w:pPr>
      <w:ind w:left="1134"/>
    </w:pPr>
  </w:style>
  <w:style w:type="paragraph" w:styleId="TOC6">
    <w:name w:val="toc 6"/>
    <w:basedOn w:val="Normal"/>
    <w:next w:val="Normal"/>
    <w:semiHidden/>
    <w:rsid w:val="009657D2"/>
    <w:pPr>
      <w:ind w:left="1418"/>
    </w:pPr>
  </w:style>
  <w:style w:type="paragraph" w:styleId="TOC7">
    <w:name w:val="toc 7"/>
    <w:basedOn w:val="Normal"/>
    <w:next w:val="Normal"/>
    <w:semiHidden/>
    <w:rsid w:val="009657D2"/>
    <w:pPr>
      <w:ind w:left="1701"/>
    </w:pPr>
  </w:style>
  <w:style w:type="paragraph" w:styleId="TOC8">
    <w:name w:val="toc 8"/>
    <w:basedOn w:val="Normal"/>
    <w:next w:val="Normal"/>
    <w:semiHidden/>
    <w:rsid w:val="009657D2"/>
    <w:pPr>
      <w:ind w:left="1985"/>
    </w:pPr>
  </w:style>
  <w:style w:type="paragraph" w:styleId="TOC9">
    <w:name w:val="toc 9"/>
    <w:basedOn w:val="Normal"/>
    <w:next w:val="Normal"/>
    <w:semiHidden/>
    <w:rsid w:val="009657D2"/>
    <w:pPr>
      <w:ind w:left="2268"/>
    </w:pPr>
  </w:style>
  <w:style w:type="paragraph" w:styleId="TableofFigures">
    <w:name w:val="table of figures"/>
    <w:basedOn w:val="Normal"/>
    <w:next w:val="Normal"/>
    <w:semiHidden/>
    <w:rsid w:val="009657D2"/>
    <w:pPr>
      <w:ind w:left="567" w:hanging="567"/>
    </w:pPr>
  </w:style>
  <w:style w:type="paragraph" w:styleId="ListBullet5">
    <w:name w:val="List Bullet 5"/>
    <w:basedOn w:val="Normal"/>
    <w:rsid w:val="009657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657D2"/>
    <w:pPr>
      <w:spacing w:after="120"/>
    </w:pPr>
    <w:rPr>
      <w:lang w:val="x-none" w:eastAsia="x-none"/>
    </w:rPr>
  </w:style>
  <w:style w:type="paragraph" w:styleId="BodyTextFirstIndent">
    <w:name w:val="Body Text First Indent"/>
    <w:basedOn w:val="BodyText"/>
    <w:link w:val="BodyTextFirstIndentChar"/>
    <w:rsid w:val="009657D2"/>
    <w:pPr>
      <w:ind w:firstLine="284"/>
    </w:pPr>
  </w:style>
  <w:style w:type="paragraph" w:styleId="BodyTextIndent">
    <w:name w:val="Body Text Indent"/>
    <w:basedOn w:val="Normal"/>
    <w:link w:val="BodyTextIndentChar"/>
    <w:rsid w:val="009657D2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9657D2"/>
    <w:pPr>
      <w:ind w:left="284" w:firstLine="284"/>
    </w:pPr>
  </w:style>
  <w:style w:type="character" w:styleId="Strong">
    <w:name w:val="Strong"/>
    <w:qFormat/>
    <w:rsid w:val="009657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657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657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657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657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657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657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657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657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657D2"/>
    <w:pPr>
      <w:framePr w:h="1054" w:wrap="around" w:y="5920"/>
    </w:pPr>
  </w:style>
  <w:style w:type="paragraph" w:customStyle="1" w:styleId="ReportHeading3">
    <w:name w:val="ReportHeading3"/>
    <w:basedOn w:val="ReportHeading2"/>
    <w:rsid w:val="009657D2"/>
    <w:pPr>
      <w:framePr w:h="443" w:wrap="around" w:y="8223"/>
    </w:pPr>
  </w:style>
  <w:style w:type="paragraph" w:customStyle="1" w:styleId="a">
    <w:name w:val="¢éÍ¤ÇÒÁ"/>
    <w:basedOn w:val="Normal"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ook Antiqu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657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657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657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657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657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657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9657D2"/>
  </w:style>
  <w:style w:type="paragraph" w:customStyle="1" w:styleId="3">
    <w:name w:val="µÒÃÒ§3ªèÍ§"/>
    <w:basedOn w:val="Normal"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EndnoteText">
    <w:name w:val="endnote text"/>
    <w:basedOn w:val="Normal"/>
    <w:link w:val="EndnoteTextChar"/>
    <w:semiHidden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 w:eastAsia="x-none"/>
    </w:rPr>
  </w:style>
  <w:style w:type="paragraph" w:customStyle="1" w:styleId="ASSETS">
    <w:name w:val="ASSETS"/>
    <w:basedOn w:val="Normal"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3">
    <w:name w:val="Body Text 3"/>
    <w:basedOn w:val="Normal"/>
    <w:link w:val="BodyText3Char"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/>
      <w:sz w:val="30"/>
      <w:szCs w:val="30"/>
      <w:lang w:val="x-none" w:eastAsia="x-none"/>
    </w:rPr>
  </w:style>
  <w:style w:type="paragraph" w:customStyle="1" w:styleId="a1">
    <w:name w:val="???????"/>
    <w:basedOn w:val="Normal"/>
    <w:rsid w:val="009004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0">
    <w:name w:val="Å§ª×èÍ E"/>
    <w:basedOn w:val="Normal"/>
    <w:rsid w:val="005A3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D4520C"/>
    <w:rPr>
      <w:rFonts w:ascii="Tahoma" w:hAnsi="Tahoma"/>
      <w:sz w:val="16"/>
      <w:lang w:val="x-none" w:eastAsia="x-none"/>
    </w:rPr>
  </w:style>
  <w:style w:type="table" w:styleId="TableGrid">
    <w:name w:val="Table Grid"/>
    <w:basedOn w:val="TableNormal"/>
    <w:uiPriority w:val="39"/>
    <w:rsid w:val="004921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"/>
    <w:basedOn w:val="Normal"/>
    <w:rsid w:val="004921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lockText">
    <w:name w:val="Block Text"/>
    <w:basedOn w:val="Normal"/>
    <w:rsid w:val="00D35C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Times New Roman" w:hAnsi="Times New Roman" w:cs="Cordia New"/>
      <w:sz w:val="28"/>
      <w:szCs w:val="28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B605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  <w:lang w:val="en-US" w:eastAsia="en-US"/>
    </w:rPr>
  </w:style>
  <w:style w:type="character" w:customStyle="1" w:styleId="AccPolicyHeadingCharChar">
    <w:name w:val="Acc Policy Heading Char Char"/>
    <w:link w:val="AccPolicyHeadingChar"/>
    <w:rsid w:val="00B605A2"/>
    <w:rPr>
      <w:rFonts w:ascii="Arial" w:hAnsi="Arial" w:cs="Angsana New"/>
      <w:sz w:val="28"/>
      <w:szCs w:val="28"/>
      <w:lang w:val="en-US" w:eastAsia="en-US" w:bidi="th-TH"/>
    </w:rPr>
  </w:style>
  <w:style w:type="paragraph" w:customStyle="1" w:styleId="a3">
    <w:name w:val="???"/>
    <w:basedOn w:val="Normal"/>
    <w:rsid w:val="00DA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customStyle="1" w:styleId="gm">
    <w:name w:val="gm"/>
    <w:semiHidden/>
    <w:rsid w:val="00145CB4"/>
    <w:rPr>
      <w:rFonts w:ascii="Arial" w:hAnsi="Arial" w:cs="Cordia New"/>
      <w:color w:val="auto"/>
      <w:sz w:val="20"/>
      <w:szCs w:val="23"/>
    </w:rPr>
  </w:style>
  <w:style w:type="paragraph" w:customStyle="1" w:styleId="a4">
    <w:name w:val="Åº"/>
    <w:basedOn w:val="Normal"/>
    <w:rsid w:val="00F16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columnheading">
    <w:name w:val="acct column heading"/>
    <w:aliases w:val="ac"/>
    <w:basedOn w:val="Normal"/>
    <w:rsid w:val="007C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C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830E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paragraph" w:customStyle="1" w:styleId="Char1">
    <w:name w:val="Char1"/>
    <w:basedOn w:val="Normal"/>
    <w:rsid w:val="00295C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09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rsid w:val="001C74D7"/>
    <w:rPr>
      <w:color w:val="80008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41C32"/>
    <w:pPr>
      <w:ind w:left="720"/>
      <w:contextualSpacing/>
    </w:pPr>
    <w:rPr>
      <w:szCs w:val="22"/>
    </w:rPr>
  </w:style>
  <w:style w:type="paragraph" w:customStyle="1" w:styleId="block">
    <w:name w:val="block"/>
    <w:aliases w:val="b"/>
    <w:basedOn w:val="BodyText"/>
    <w:rsid w:val="00E507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CE07D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CE07DE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E07DE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E07D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CE07DE"/>
    <w:rPr>
      <w:rFonts w:cs="Wingdings"/>
      <w:b/>
      <w:bCs/>
      <w:sz w:val="32"/>
      <w:szCs w:val="32"/>
    </w:rPr>
  </w:style>
  <w:style w:type="character" w:customStyle="1" w:styleId="Heading6Char">
    <w:name w:val="Heading 6 Char"/>
    <w:link w:val="Heading6"/>
    <w:rsid w:val="00CE07DE"/>
    <w:rPr>
      <w:rFonts w:cs="Wingdings"/>
      <w:b/>
      <w:bCs/>
      <w:sz w:val="32"/>
      <w:szCs w:val="32"/>
    </w:rPr>
  </w:style>
  <w:style w:type="character" w:customStyle="1" w:styleId="Heading7Char">
    <w:name w:val="Heading 7 Char"/>
    <w:link w:val="Heading7"/>
    <w:rsid w:val="00CE07DE"/>
    <w:rPr>
      <w:rFonts w:cs="Wingdings"/>
      <w:b/>
      <w:bCs/>
      <w:sz w:val="30"/>
      <w:szCs w:val="30"/>
    </w:rPr>
  </w:style>
  <w:style w:type="character" w:customStyle="1" w:styleId="Heading8Char">
    <w:name w:val="Heading 8 Char"/>
    <w:link w:val="Heading8"/>
    <w:rsid w:val="00CE07DE"/>
    <w:rPr>
      <w:rFonts w:cs="Wingdings"/>
      <w:b/>
      <w:bCs/>
      <w:sz w:val="28"/>
      <w:szCs w:val="28"/>
    </w:rPr>
  </w:style>
  <w:style w:type="character" w:customStyle="1" w:styleId="Heading9Char">
    <w:name w:val="Heading 9 Char"/>
    <w:link w:val="Heading9"/>
    <w:rsid w:val="00CE07DE"/>
    <w:rPr>
      <w:rFonts w:cs="Wingdings"/>
      <w:sz w:val="28"/>
      <w:szCs w:val="28"/>
      <w:lang w:val="th-TH"/>
    </w:rPr>
  </w:style>
  <w:style w:type="character" w:customStyle="1" w:styleId="HeaderChar">
    <w:name w:val="Header Char"/>
    <w:link w:val="Header"/>
    <w:rsid w:val="00CE07DE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E07DE"/>
    <w:rPr>
      <w:rFonts w:ascii="Arial" w:hAnsi="Arial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rsid w:val="00CE07DE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CE07DE"/>
    <w:rPr>
      <w:rFonts w:ascii="Arial" w:hAnsi="Arial"/>
      <w:sz w:val="18"/>
      <w:szCs w:val="18"/>
    </w:rPr>
  </w:style>
  <w:style w:type="character" w:customStyle="1" w:styleId="BodyTextIndentChar">
    <w:name w:val="Body Text Indent Char"/>
    <w:link w:val="BodyTextIndent"/>
    <w:rsid w:val="00CE07DE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CE07D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E07DE"/>
    <w:rPr>
      <w:rFonts w:ascii="Book Antiqua" w:hAnsi="Book Antiqua"/>
      <w:sz w:val="22"/>
      <w:szCs w:val="22"/>
    </w:rPr>
  </w:style>
  <w:style w:type="character" w:customStyle="1" w:styleId="EndnoteTextChar">
    <w:name w:val="Endnote Text Char"/>
    <w:link w:val="EndnoteText"/>
    <w:semiHidden/>
    <w:rsid w:val="00CE07DE"/>
    <w:rPr>
      <w:rFonts w:ascii="Book Antiqua" w:hAnsi="Book Antiqua"/>
      <w:lang w:val="th-TH"/>
    </w:rPr>
  </w:style>
  <w:style w:type="character" w:customStyle="1" w:styleId="BodyText3Char">
    <w:name w:val="Body Text 3 Char"/>
    <w:link w:val="BodyText3"/>
    <w:rsid w:val="00CE07DE"/>
    <w:rPr>
      <w:rFonts w:cs="Wingdings"/>
      <w:sz w:val="30"/>
      <w:szCs w:val="30"/>
    </w:rPr>
  </w:style>
  <w:style w:type="character" w:customStyle="1" w:styleId="BalloonTextChar">
    <w:name w:val="Balloon Text Char"/>
    <w:link w:val="BalloonText"/>
    <w:semiHidden/>
    <w:rsid w:val="00CE07DE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link w:val="HTMLPreformatted"/>
    <w:rsid w:val="00CE07DE"/>
    <w:rPr>
      <w:rFonts w:ascii="Tahoma" w:hAnsi="Tahoma" w:cs="Tahoma"/>
    </w:rPr>
  </w:style>
  <w:style w:type="paragraph" w:customStyle="1" w:styleId="Char11">
    <w:name w:val="Char11"/>
    <w:basedOn w:val="Normal"/>
    <w:rsid w:val="00CE07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CE07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3E1F4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E1F48"/>
    <w:rPr>
      <w:rFonts w:ascii="Arial" w:hAnsi="Arial"/>
      <w:sz w:val="16"/>
    </w:rPr>
  </w:style>
  <w:style w:type="paragraph" w:customStyle="1" w:styleId="a5">
    <w:name w:val="ข้อความ"/>
    <w:basedOn w:val="Normal"/>
    <w:uiPriority w:val="99"/>
    <w:rsid w:val="00730A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paragraph" w:customStyle="1" w:styleId="acctmergecolhdg">
    <w:name w:val="acct merge col hdg"/>
    <w:aliases w:val="mh"/>
    <w:basedOn w:val="Normal"/>
    <w:rsid w:val="00F21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0">
    <w:name w:val="?????3????"/>
    <w:basedOn w:val="Normal"/>
    <w:rsid w:val="00A93A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147D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2E655-54DB-4632-ACCC-9AD4D267C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28989</TotalTime>
  <Pages>61</Pages>
  <Words>16815</Words>
  <Characters>95851</Characters>
  <Application>Microsoft Office Word</Application>
  <DocSecurity>0</DocSecurity>
  <Lines>798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UNIQ</vt:lpstr>
    </vt:vector>
  </TitlesOfParts>
  <Company>BTA</Company>
  <LinksUpToDate>false</LinksUpToDate>
  <CharactersWithSpaces>112442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UNIQ</dc:title>
  <dc:subject/>
  <dc:creator>Siriwan R.</dc:creator>
  <cp:keywords/>
  <dc:description/>
  <cp:lastModifiedBy>Yupaphun Sirichainarumitr</cp:lastModifiedBy>
  <cp:revision>2209</cp:revision>
  <cp:lastPrinted>2024-02-28T03:12:00Z</cp:lastPrinted>
  <dcterms:created xsi:type="dcterms:W3CDTF">2016-02-01T09:58:00Z</dcterms:created>
  <dcterms:modified xsi:type="dcterms:W3CDTF">2024-02-29T06:14:00Z</dcterms:modified>
</cp:coreProperties>
</file>