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684FE" w14:textId="77777777" w:rsidR="00783487" w:rsidRDefault="00783487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4268CC48" w14:textId="77777777" w:rsidR="001631EF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971AEFC" w14:textId="77777777" w:rsidR="001631EF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952E8AB" w14:textId="77777777" w:rsidR="00E064E7" w:rsidRDefault="00E064E7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CB4A9E8" w14:textId="77777777" w:rsidR="001631EF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9E7158D" w14:textId="29C74355" w:rsidR="003E6A5C" w:rsidRPr="00950A13" w:rsidRDefault="003E6A5C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950A13">
        <w:rPr>
          <w:rFonts w:ascii="Angsana New" w:hAnsi="Angsana New"/>
          <w:sz w:val="52"/>
          <w:szCs w:val="52"/>
          <w:cs/>
        </w:rPr>
        <w:t xml:space="preserve">บริษัท </w:t>
      </w:r>
      <w:r w:rsidR="00BB549B" w:rsidRPr="00950A13">
        <w:rPr>
          <w:rFonts w:ascii="Angsana New" w:hAnsi="Angsana New" w:hint="cs"/>
          <w:sz w:val="52"/>
          <w:szCs w:val="52"/>
          <w:cs/>
        </w:rPr>
        <w:t xml:space="preserve">ซินเน็ค </w:t>
      </w:r>
      <w:r w:rsidR="00BB549B" w:rsidRPr="00950A13">
        <w:rPr>
          <w:rFonts w:ascii="Angsana New" w:hAnsi="Angsana New"/>
          <w:sz w:val="52"/>
          <w:szCs w:val="52"/>
        </w:rPr>
        <w:t>(</w:t>
      </w:r>
      <w:r w:rsidR="00BB549B" w:rsidRPr="00950A13">
        <w:rPr>
          <w:rFonts w:ascii="Angsana New" w:hAnsi="Angsana New" w:hint="cs"/>
          <w:sz w:val="52"/>
          <w:szCs w:val="52"/>
          <w:cs/>
        </w:rPr>
        <w:t>ประเทศไทย</w:t>
      </w:r>
      <w:r w:rsidR="00BB549B" w:rsidRPr="00950A13">
        <w:rPr>
          <w:rFonts w:ascii="Angsana New" w:hAnsi="Angsana New"/>
          <w:sz w:val="52"/>
          <w:szCs w:val="52"/>
        </w:rPr>
        <w:t>)</w:t>
      </w:r>
      <w:r w:rsidRPr="00950A13">
        <w:rPr>
          <w:rFonts w:ascii="Angsana New" w:hAnsi="Angsana New"/>
          <w:sz w:val="52"/>
          <w:szCs w:val="52"/>
        </w:rPr>
        <w:t xml:space="preserve"> </w:t>
      </w:r>
      <w:r w:rsidRPr="00950A13">
        <w:rPr>
          <w:rFonts w:ascii="Angsana New" w:hAnsi="Angsana New"/>
          <w:sz w:val="52"/>
          <w:szCs w:val="52"/>
          <w:cs/>
        </w:rPr>
        <w:t>จำกัด</w:t>
      </w:r>
      <w:r w:rsidRPr="00950A13">
        <w:rPr>
          <w:rFonts w:ascii="Angsana New" w:hAnsi="Angsana New"/>
          <w:sz w:val="52"/>
          <w:szCs w:val="52"/>
        </w:rPr>
        <w:t xml:space="preserve"> </w:t>
      </w:r>
      <w:r w:rsidRPr="00950A13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6132AE31" w14:textId="77777777" w:rsidR="003E6A5C" w:rsidRPr="00950A13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051842F" w14:textId="0226CC09" w:rsidR="003E6A5C" w:rsidRPr="00950A13" w:rsidRDefault="003E6A5C" w:rsidP="005B289D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70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950A13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="00620F97" w:rsidRPr="00950A13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711E7F" w:rsidRPr="00950A13">
        <w:rPr>
          <w:rFonts w:ascii="Angsana New" w:hAnsi="Angsana New"/>
          <w:b w:val="0"/>
          <w:bCs w:val="0"/>
          <w:sz w:val="32"/>
          <w:szCs w:val="32"/>
        </w:rPr>
        <w:t>31</w:t>
      </w:r>
      <w:r w:rsidR="00620F97" w:rsidRPr="00950A13">
        <w:rPr>
          <w:rFonts w:ascii="Angsana New" w:hAnsi="Angsana New"/>
          <w:b w:val="0"/>
          <w:bCs w:val="0"/>
          <w:sz w:val="32"/>
          <w:szCs w:val="32"/>
          <w:cs/>
        </w:rPr>
        <w:t xml:space="preserve"> ธันวาคม</w:t>
      </w:r>
      <w:r w:rsidR="006F221B" w:rsidRPr="00950A13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711E7F" w:rsidRPr="00950A13">
        <w:rPr>
          <w:rFonts w:ascii="Angsana New" w:hAnsi="Angsana New"/>
          <w:b w:val="0"/>
          <w:bCs w:val="0"/>
          <w:sz w:val="32"/>
          <w:szCs w:val="32"/>
        </w:rPr>
        <w:t>2</w:t>
      </w:r>
      <w:r w:rsidR="005E492A" w:rsidRPr="00950A13">
        <w:rPr>
          <w:rFonts w:ascii="Angsana New" w:hAnsi="Angsana New"/>
          <w:b w:val="0"/>
          <w:bCs w:val="0"/>
          <w:sz w:val="32"/>
          <w:szCs w:val="32"/>
        </w:rPr>
        <w:t>5</w:t>
      </w:r>
      <w:r w:rsidR="00DA2305" w:rsidRPr="00950A13">
        <w:rPr>
          <w:rFonts w:ascii="Angsana New" w:hAnsi="Angsana New"/>
          <w:b w:val="0"/>
          <w:bCs w:val="0"/>
          <w:sz w:val="32"/>
          <w:szCs w:val="32"/>
        </w:rPr>
        <w:t>6</w:t>
      </w:r>
      <w:r w:rsidR="005279CE">
        <w:rPr>
          <w:rFonts w:ascii="Angsana New" w:hAnsi="Angsana New"/>
          <w:b w:val="0"/>
          <w:bCs w:val="0"/>
          <w:sz w:val="32"/>
          <w:szCs w:val="32"/>
        </w:rPr>
        <w:t>6</w:t>
      </w:r>
    </w:p>
    <w:p w14:paraId="0248FEFB" w14:textId="77777777" w:rsidR="003E6A5C" w:rsidRPr="00950A13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950A13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456A990F" w14:textId="77777777" w:rsidR="003E6A5C" w:rsidRPr="00950A13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950A13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="00BF21B9" w:rsidRPr="00950A13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950A13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57E9EEF" w14:textId="77777777" w:rsidR="003E6A5C" w:rsidRPr="00950A13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05A3F013" w14:textId="77777777" w:rsidR="003E6A5C" w:rsidRPr="00950A13" w:rsidRDefault="003E6A5C" w:rsidP="003A258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/>
          <w:b w:val="0"/>
          <w:bCs w:val="0"/>
          <w:sz w:val="32"/>
          <w:szCs w:val="32"/>
          <w:cs/>
        </w:rPr>
        <w:sectPr w:rsidR="003E6A5C" w:rsidRPr="00950A13" w:rsidSect="009418B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D3DB3AF" w14:textId="77777777" w:rsidR="001631EF" w:rsidRPr="00930793" w:rsidRDefault="001631EF" w:rsidP="00783487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  <w:bookmarkStart w:id="0" w:name="_Ref46730557"/>
      <w:bookmarkEnd w:id="0"/>
    </w:p>
    <w:p w14:paraId="432335E9" w14:textId="77777777" w:rsidR="00994C1D" w:rsidRPr="00930793" w:rsidRDefault="00994C1D" w:rsidP="00783487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38D816DE" w14:textId="77777777" w:rsidR="00994C1D" w:rsidRPr="00930793" w:rsidRDefault="00994C1D" w:rsidP="00783487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1FDE084C" w14:textId="77777777" w:rsidR="00930793" w:rsidRDefault="00930793" w:rsidP="00783487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0228DA8B" w14:textId="77777777" w:rsidR="007D2684" w:rsidRPr="00950A13" w:rsidRDefault="007D2684" w:rsidP="007D2684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950A13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454BB18" w14:textId="77777777" w:rsidR="007D2684" w:rsidRPr="00950A13" w:rsidRDefault="007D2684" w:rsidP="007D2684">
      <w:pPr>
        <w:rPr>
          <w:rFonts w:ascii="Angsana New" w:hAnsi="Angsana New"/>
          <w:b/>
          <w:bCs/>
          <w:sz w:val="30"/>
          <w:szCs w:val="30"/>
        </w:rPr>
      </w:pPr>
    </w:p>
    <w:p w14:paraId="719A7530" w14:textId="77777777" w:rsidR="007D2684" w:rsidRPr="00950A13" w:rsidRDefault="00C22B71" w:rsidP="007D2684">
      <w:pPr>
        <w:rPr>
          <w:rFonts w:ascii="Angsana New" w:hAnsi="Angsana New"/>
          <w:b/>
          <w:bCs/>
          <w:sz w:val="30"/>
          <w:szCs w:val="30"/>
        </w:rPr>
      </w:pPr>
      <w:r w:rsidRPr="00950A13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ซินเน็ค</w:t>
      </w:r>
      <w:r w:rsidRPr="00950A13">
        <w:rPr>
          <w:rFonts w:ascii="Angsana New" w:hAnsi="Angsana New" w:hint="cs"/>
          <w:b/>
          <w:bCs/>
          <w:sz w:val="30"/>
          <w:szCs w:val="30"/>
          <w:cs/>
        </w:rPr>
        <w:t xml:space="preserve"> (ประเทศไทย) จำกัด (มหาชน)</w:t>
      </w:r>
    </w:p>
    <w:p w14:paraId="4D8EB1BD" w14:textId="77777777" w:rsidR="00C22B71" w:rsidRPr="00950A13" w:rsidRDefault="00C22B71" w:rsidP="007D2684">
      <w:pPr>
        <w:rPr>
          <w:rFonts w:ascii="Angsana New" w:hAnsi="Angsana New"/>
          <w:b/>
          <w:bCs/>
          <w:sz w:val="30"/>
          <w:szCs w:val="30"/>
          <w:cs/>
        </w:rPr>
      </w:pPr>
    </w:p>
    <w:p w14:paraId="764590E0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65D3CCD2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965806A" w14:textId="06D084A1" w:rsidR="007D2684" w:rsidRPr="00950A13" w:rsidRDefault="007D2684" w:rsidP="007D2684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</w:t>
      </w:r>
      <w:r w:rsidR="00C22B71" w:rsidRPr="00950A13">
        <w:rPr>
          <w:rFonts w:ascii="Angsana New" w:eastAsia="Calibri" w:hAnsi="Angsana New"/>
          <w:sz w:val="30"/>
          <w:szCs w:val="30"/>
          <w:cs/>
        </w:rPr>
        <w:t>งินรวมและงบการเงินเฉพาะกิจการ</w:t>
      </w:r>
      <w:r w:rsidR="00C22B71" w:rsidRPr="00950A13">
        <w:rPr>
          <w:rFonts w:ascii="Angsana New" w:eastAsia="Calibri" w:hAnsi="Angsana New" w:hint="cs"/>
          <w:sz w:val="30"/>
          <w:szCs w:val="30"/>
          <w:cs/>
        </w:rPr>
        <w:t xml:space="preserve">ของบริษัท ซินเน็ค (ประเทศไทย) จำกัด (มหาชน) และบริษัทย่อย (กลุ่มบริษัท) </w:t>
      </w:r>
      <w:r w:rsidRPr="00950A13">
        <w:rPr>
          <w:rFonts w:ascii="Angsana New" w:eastAsia="Calibri" w:hAnsi="Angsana New"/>
          <w:sz w:val="30"/>
          <w:szCs w:val="30"/>
          <w:cs/>
        </w:rPr>
        <w:t>และ</w:t>
      </w:r>
      <w:r w:rsidR="00C22B71" w:rsidRPr="00950A13">
        <w:rPr>
          <w:rFonts w:ascii="Angsana New" w:eastAsia="Calibri" w:hAnsi="Angsana New" w:hint="cs"/>
          <w:sz w:val="30"/>
          <w:szCs w:val="30"/>
          <w:cs/>
        </w:rPr>
        <w:t>ของเฉพาะบริษัท ซินเน็ค (ประเทศไทย) จำกัด (มหาชน)</w:t>
      </w:r>
      <w:r w:rsidR="009260DB" w:rsidRPr="00950A1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6C25E7" w:rsidRPr="00950A13">
        <w:rPr>
          <w:rFonts w:ascii="Angsana New" w:eastAsia="Calibri" w:hAnsi="Angsana New"/>
          <w:sz w:val="30"/>
          <w:szCs w:val="30"/>
        </w:rPr>
        <w:t>(</w:t>
      </w:r>
      <w:r w:rsidR="006C25E7" w:rsidRPr="00950A13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6C25E7" w:rsidRPr="00950A13">
        <w:rPr>
          <w:rFonts w:ascii="Angsana New" w:eastAsia="Calibri" w:hAnsi="Angsana New"/>
          <w:sz w:val="30"/>
          <w:szCs w:val="30"/>
        </w:rPr>
        <w:t xml:space="preserve">) </w:t>
      </w:r>
      <w:r w:rsidR="009260DB" w:rsidRPr="00950A13">
        <w:rPr>
          <w:rFonts w:ascii="Angsana New" w:eastAsia="Calibri" w:hAnsi="Angsana New" w:hint="cs"/>
          <w:sz w:val="30"/>
          <w:szCs w:val="30"/>
          <w:cs/>
        </w:rPr>
        <w:t>ตามลำดับ</w:t>
      </w:r>
      <w:r w:rsidR="00AC476F" w:rsidRPr="00950A13">
        <w:rPr>
          <w:rFonts w:ascii="Angsana New" w:eastAsia="Calibri" w:hAnsi="Angsana New"/>
          <w:sz w:val="30"/>
          <w:szCs w:val="30"/>
        </w:rPr>
        <w:t xml:space="preserve"> </w:t>
      </w:r>
      <w:r w:rsidR="00C22B71" w:rsidRPr="00950A13">
        <w:rPr>
          <w:rFonts w:ascii="Angsana New" w:eastAsia="Calibri" w:hAnsi="Angsana New" w:hint="cs"/>
          <w:sz w:val="30"/>
          <w:szCs w:val="30"/>
          <w:cs/>
        </w:rPr>
        <w:t xml:space="preserve">ซึ่งประกอบด้วย </w:t>
      </w:r>
      <w:r w:rsidRPr="00950A13">
        <w:rPr>
          <w:rFonts w:ascii="Angsana New" w:eastAsia="Calibri" w:hAnsi="Angsana New"/>
          <w:sz w:val="30"/>
          <w:szCs w:val="30"/>
          <w:rtl/>
          <w:cs/>
        </w:rPr>
        <w:t>งบแสดงฐานะการเงินรวมและงบแสดงฐานะการเงินเฉพาะกิจการ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ณ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0F0E34" w:rsidRPr="00950A13">
        <w:rPr>
          <w:rFonts w:ascii="Angsana New" w:eastAsia="Calibri" w:hAnsi="Angsana New"/>
          <w:sz w:val="30"/>
          <w:szCs w:val="30"/>
        </w:rPr>
        <w:t>31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ธันวาคม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="000F0E34" w:rsidRPr="00950A13">
        <w:rPr>
          <w:rFonts w:ascii="Angsana New" w:eastAsia="Calibri" w:hAnsi="Angsana New"/>
          <w:sz w:val="30"/>
          <w:szCs w:val="30"/>
        </w:rPr>
        <w:t>256</w:t>
      </w:r>
      <w:r w:rsidR="005279CE">
        <w:rPr>
          <w:rFonts w:ascii="Angsana New" w:eastAsia="Calibri" w:hAnsi="Angsana New"/>
          <w:sz w:val="30"/>
          <w:szCs w:val="30"/>
        </w:rPr>
        <w:t>6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15FC1A1C" w14:textId="77777777" w:rsidR="007D2684" w:rsidRPr="00950A13" w:rsidRDefault="007D2684" w:rsidP="007D2684">
      <w:pPr>
        <w:rPr>
          <w:rFonts w:ascii="Angsana New" w:hAnsi="Angsana New"/>
          <w:b/>
          <w:bCs/>
          <w:sz w:val="30"/>
          <w:szCs w:val="30"/>
        </w:rPr>
      </w:pPr>
    </w:p>
    <w:p w14:paraId="03824F1C" w14:textId="34B4500D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วันที่</w:t>
      </w:r>
      <w:r w:rsidRPr="00950A13">
        <w:rPr>
          <w:rFonts w:ascii="Angsana New" w:eastAsia="Calibri" w:hAnsi="Angsana New"/>
          <w:sz w:val="30"/>
          <w:szCs w:val="30"/>
        </w:rPr>
        <w:t xml:space="preserve"> 31 </w:t>
      </w:r>
      <w:r w:rsidRPr="00950A13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CA4E8B" w:rsidRPr="00950A13">
        <w:rPr>
          <w:rFonts w:ascii="Angsana New" w:eastAsia="Calibri" w:hAnsi="Angsana New"/>
          <w:sz w:val="30"/>
          <w:szCs w:val="30"/>
        </w:rPr>
        <w:t>256</w:t>
      </w:r>
      <w:r w:rsidR="005279CE">
        <w:rPr>
          <w:rFonts w:ascii="Angsana New" w:eastAsia="Calibri" w:hAnsi="Angsana New"/>
          <w:sz w:val="30"/>
          <w:szCs w:val="30"/>
        </w:rPr>
        <w:t>6</w:t>
      </w:r>
      <w:r w:rsidR="00385D7B"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สำหรับ</w:t>
      </w:r>
      <w:r w:rsidRPr="00950A13">
        <w:rPr>
          <w:rFonts w:ascii="Angsana New" w:hAnsi="Angsana New"/>
          <w:sz w:val="30"/>
          <w:szCs w:val="30"/>
          <w:cs/>
        </w:rPr>
        <w:t>ปีสิ้นสุดวันเดียวกัน</w:t>
      </w:r>
      <w:r w:rsidRPr="00950A1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950A13">
        <w:rPr>
          <w:rFonts w:ascii="Angsana New" w:hAnsi="Angsana New"/>
          <w:sz w:val="30"/>
          <w:szCs w:val="30"/>
          <w:cs/>
        </w:rPr>
        <w:t>น</w:t>
      </w:r>
    </w:p>
    <w:p w14:paraId="39219BB8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  <w:rtl/>
          <w:cs/>
        </w:rPr>
      </w:pPr>
    </w:p>
    <w:p w14:paraId="595FC4AC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A08EABA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321BF28" w14:textId="2A23FC85" w:rsidR="007D2684" w:rsidRPr="00950A13" w:rsidRDefault="007D2684" w:rsidP="007D2684">
      <w:pPr>
        <w:autoSpaceDE w:val="0"/>
        <w:autoSpaceDN w:val="0"/>
        <w:adjustRightInd w:val="0"/>
        <w:jc w:val="thaiDistribute"/>
        <w:rPr>
          <w:i/>
          <w:iCs/>
          <w:color w:val="000000"/>
          <w:sz w:val="22"/>
          <w:szCs w:val="22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70E56" w:rsidRPr="00950A13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7C4856">
        <w:rPr>
          <w:rFonts w:ascii="Angsana New" w:eastAsia="Calibri" w:hAnsi="Angsana New"/>
          <w:sz w:val="30"/>
          <w:szCs w:val="30"/>
          <w:cs/>
        </w:rPr>
        <w:br/>
      </w:r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950A13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</w:t>
      </w:r>
      <w:r w:rsidRPr="007C4856">
        <w:rPr>
          <w:rFonts w:ascii="Angsana New" w:eastAsia="Calibri" w:hAnsi="Angsana New" w:hint="cs"/>
          <w:sz w:val="30"/>
          <w:szCs w:val="30"/>
          <w:cs/>
        </w:rPr>
        <w:t>บริษัทตาม</w:t>
      </w:r>
      <w:r w:rsidR="007C4856" w:rsidRPr="007C4856">
        <w:rPr>
          <w:rFonts w:ascii="Angsana New" w:hAnsi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7C4856" w:rsidRPr="007C4856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C4856" w:rsidRPr="007C4856">
        <w:rPr>
          <w:rFonts w:ascii="Angsana New" w:hAnsi="Angsana New" w:hint="cs"/>
          <w:i/>
          <w:iCs/>
          <w:sz w:val="30"/>
          <w:szCs w:val="30"/>
          <w:cs/>
        </w:rPr>
        <w:t>รวมถึง</w:t>
      </w:r>
      <w:r w:rsidR="007C4856" w:rsidRPr="007C4856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C4856" w:rsidRPr="007C4856">
        <w:rPr>
          <w:rFonts w:ascii="Angsana New" w:hAnsi="Angsana New" w:hint="cs"/>
          <w:i/>
          <w:iCs/>
          <w:sz w:val="30"/>
          <w:szCs w:val="30"/>
          <w:cs/>
        </w:rPr>
        <w:t>มาตรฐานเรื่องความเป็นอิสระ</w:t>
      </w:r>
      <w:r w:rsidR="007C4856" w:rsidRPr="007C4856">
        <w:rPr>
          <w:rFonts w:ascii="Angsana New" w:hAnsi="Angsana New" w:hint="cs"/>
          <w:sz w:val="30"/>
          <w:szCs w:val="30"/>
        </w:rPr>
        <w:t xml:space="preserve"> </w:t>
      </w:r>
      <w:r w:rsidR="007C4856" w:rsidRPr="007C4856">
        <w:rPr>
          <w:rFonts w:ascii="Angsana New" w:hAnsi="Angsana New" w:hint="cs"/>
          <w:sz w:val="30"/>
          <w:szCs w:val="30"/>
          <w:cs/>
        </w:rPr>
        <w:t>ที่กำหนดโดยสภาวิชาชีพบัญชี</w:t>
      </w:r>
      <w:r w:rsidR="007C4856" w:rsidRPr="007C4856">
        <w:rPr>
          <w:rFonts w:ascii="Angsana New" w:hAnsi="Angsana New" w:hint="cs"/>
          <w:sz w:val="30"/>
          <w:szCs w:val="30"/>
        </w:rPr>
        <w:t xml:space="preserve"> (</w:t>
      </w:r>
      <w:r w:rsidR="007C4856" w:rsidRPr="007C4856">
        <w:rPr>
          <w:rFonts w:ascii="Angsana New" w:hAnsi="Angsana New" w:hint="cs"/>
          <w:sz w:val="30"/>
          <w:szCs w:val="30"/>
          <w:cs/>
        </w:rPr>
        <w:t>ประมวลจรรยาบรรณของผู้ประกอบวิชาชีพบัญชี)</w:t>
      </w:r>
      <w:r w:rsidR="007C4856">
        <w:rPr>
          <w:rFonts w:ascii="Angsana New" w:hAnsi="Angsana New"/>
          <w:sz w:val="30"/>
          <w:szCs w:val="30"/>
        </w:rPr>
        <w:t xml:space="preserve"> </w:t>
      </w:r>
      <w:r w:rsidRPr="007C4856">
        <w:rPr>
          <w:rFonts w:ascii="Angsana New" w:eastAsia="Calibri" w:hAnsi="Angsana New" w:hint="cs"/>
          <w:sz w:val="30"/>
          <w:szCs w:val="30"/>
          <w:cs/>
        </w:rPr>
        <w:t>ในส่วนที่เกี่ยวข้อง</w:t>
      </w:r>
      <w:r w:rsidRPr="00950A13">
        <w:rPr>
          <w:rFonts w:ascii="Angsana New" w:eastAsia="Calibri" w:hAnsi="Angsana New"/>
          <w:sz w:val="30"/>
          <w:szCs w:val="30"/>
          <w:cs/>
        </w:rPr>
        <w:t>กับ</w:t>
      </w:r>
      <w:r w:rsidRPr="007C4856">
        <w:rPr>
          <w:rFonts w:ascii="Angsana New" w:eastAsia="Calibri" w:hAnsi="Angsana New" w:hint="cs"/>
          <w:sz w:val="30"/>
          <w:szCs w:val="30"/>
          <w:cs/>
        </w:rPr>
        <w:t>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</w:t>
      </w:r>
      <w:r w:rsidR="007C4856" w:rsidRPr="007C4856">
        <w:rPr>
          <w:rFonts w:ascii="Angsana New" w:eastAsia="Calibri" w:hAnsi="Angsana New" w:hint="cs"/>
          <w:sz w:val="30"/>
          <w:szCs w:val="30"/>
        </w:rPr>
        <w:t xml:space="preserve"> </w:t>
      </w:r>
      <w:r w:rsidR="007C4856" w:rsidRPr="007C4856">
        <w:rPr>
          <w:rFonts w:ascii="Angsana New" w:hAnsi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7C4856">
        <w:rPr>
          <w:rFonts w:ascii="Angsana New" w:eastAsia="Calibri" w:hAnsi="Angsana New" w:hint="cs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</w:t>
      </w:r>
      <w:r w:rsidRPr="00950A13">
        <w:rPr>
          <w:rFonts w:ascii="Angsana New" w:eastAsia="Calibri" w:hAnsi="Angsana New"/>
          <w:sz w:val="30"/>
          <w:szCs w:val="30"/>
          <w:cs/>
        </w:rPr>
        <w:t>และเหมาะสมเพื่อใช้เป็นเกณฑ์ในการแสดงความเห็นของข้าพเจ้า</w:t>
      </w:r>
    </w:p>
    <w:p w14:paraId="50AF3659" w14:textId="77777777" w:rsidR="007D2684" w:rsidRPr="00950A13" w:rsidRDefault="007D2684" w:rsidP="007D2684">
      <w:pPr>
        <w:pStyle w:val="RNormal"/>
        <w:jc w:val="thaiDistribute"/>
        <w:sectPr w:rsidR="007D2684" w:rsidRPr="00950A13" w:rsidSect="00F82861">
          <w:headerReference w:type="default" r:id="rId16"/>
          <w:footerReference w:type="default" r:id="rId17"/>
          <w:footerReference w:type="first" r:id="rId18"/>
          <w:pgSz w:w="11909" w:h="16834" w:code="9"/>
          <w:pgMar w:top="691" w:right="1152" w:bottom="720" w:left="1152" w:header="720" w:footer="720" w:gutter="0"/>
          <w:paperSrc w:first="15" w:other="15"/>
          <w:cols w:space="720"/>
          <w:noEndnote/>
        </w:sectPr>
      </w:pPr>
    </w:p>
    <w:p w14:paraId="6CC4E5D9" w14:textId="0561F78D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bookmarkStart w:id="1" w:name="_Hlk126249187"/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8B296CA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64F9F05" w14:textId="77777777" w:rsidR="007D2684" w:rsidRPr="00950A13" w:rsidRDefault="007D2684" w:rsidP="007C4856">
      <w:pPr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7946246" w14:textId="77777777" w:rsidR="007D2684" w:rsidRPr="00950A13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0" w:type="auto"/>
        <w:tblInd w:w="-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7D2684" w:rsidRPr="00950A13" w14:paraId="49B25A94" w14:textId="77777777" w:rsidTr="00CD692D">
        <w:tc>
          <w:tcPr>
            <w:tcW w:w="9350" w:type="dxa"/>
            <w:gridSpan w:val="2"/>
            <w:shd w:val="clear" w:color="auto" w:fill="auto"/>
          </w:tcPr>
          <w:p w14:paraId="228B0101" w14:textId="55C9B383" w:rsidR="007D2684" w:rsidRPr="00950A13" w:rsidRDefault="003A4004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4004">
              <w:rPr>
                <w:rFonts w:ascii="Angsana New" w:hAnsi="Angsana New"/>
                <w:sz w:val="30"/>
                <w:szCs w:val="30"/>
                <w:cs/>
              </w:rPr>
              <w:t>การวัดมูลค่าผลขาดทุนด้านเครดิตที่คาดว่าจะเกิดขึ้นของลูกหนี้การค้า</w:t>
            </w:r>
          </w:p>
        </w:tc>
      </w:tr>
      <w:tr w:rsidR="007D2684" w:rsidRPr="00950A13" w14:paraId="5BDAA487" w14:textId="77777777" w:rsidTr="00CD692D">
        <w:tc>
          <w:tcPr>
            <w:tcW w:w="9350" w:type="dxa"/>
            <w:gridSpan w:val="2"/>
            <w:shd w:val="clear" w:color="auto" w:fill="auto"/>
          </w:tcPr>
          <w:p w14:paraId="5A49CA16" w14:textId="1F5D1FD8" w:rsidR="007D2684" w:rsidRPr="00950A13" w:rsidRDefault="009606EC" w:rsidP="00806A3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6EC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อ้างถึงหมายเหตุประกอบงบ</w:t>
            </w:r>
            <w:r w:rsidRPr="003C5044">
              <w:rPr>
                <w:rFonts w:ascii="Angsana New" w:hAnsi="Angsana New"/>
                <w:sz w:val="30"/>
                <w:szCs w:val="30"/>
                <w:cs/>
              </w:rPr>
              <w:t xml:space="preserve">การเงินข้อ </w:t>
            </w:r>
            <w:r w:rsidR="003C5044">
              <w:rPr>
                <w:rFonts w:ascii="Angsana New" w:hAnsi="Angsana New"/>
                <w:sz w:val="30"/>
                <w:szCs w:val="30"/>
              </w:rPr>
              <w:t>3</w:t>
            </w:r>
            <w:r w:rsidRPr="003C5044">
              <w:rPr>
                <w:rFonts w:ascii="Angsana New" w:hAnsi="Angsana New"/>
                <w:sz w:val="30"/>
                <w:szCs w:val="30"/>
                <w:cs/>
              </w:rPr>
              <w:t>(ฉ)</w:t>
            </w:r>
            <w:r w:rsidRPr="003C5044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3C5044">
              <w:rPr>
                <w:rFonts w:ascii="Angsana New" w:hAnsi="Angsana New"/>
                <w:sz w:val="30"/>
                <w:szCs w:val="30"/>
              </w:rPr>
              <w:t>6</w:t>
            </w:r>
            <w:r w:rsidRPr="003C5044">
              <w:rPr>
                <w:rFonts w:ascii="Angsana New" w:hAnsi="Angsana New"/>
                <w:sz w:val="30"/>
                <w:szCs w:val="30"/>
                <w:cs/>
              </w:rPr>
              <w:t xml:space="preserve"> และ</w:t>
            </w:r>
            <w:r w:rsidR="006313C8" w:rsidRPr="003C5044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="00FF657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D2684" w:rsidRPr="00950A13" w14:paraId="3B4B486C" w14:textId="77777777" w:rsidTr="00CD692D">
        <w:tc>
          <w:tcPr>
            <w:tcW w:w="4675" w:type="dxa"/>
            <w:shd w:val="clear" w:color="auto" w:fill="auto"/>
          </w:tcPr>
          <w:p w14:paraId="6DE6B684" w14:textId="77777777" w:rsidR="007D2684" w:rsidRPr="00950A13" w:rsidRDefault="007D2684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46F4E03C" w14:textId="77777777" w:rsidR="007D2684" w:rsidRPr="00950A13" w:rsidRDefault="007D2684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606EC" w:rsidRPr="00950A13" w14:paraId="28A17C82" w14:textId="77777777" w:rsidTr="00CD692D">
        <w:trPr>
          <w:trHeight w:val="8700"/>
        </w:trPr>
        <w:tc>
          <w:tcPr>
            <w:tcW w:w="4675" w:type="dxa"/>
            <w:shd w:val="clear" w:color="auto" w:fill="auto"/>
          </w:tcPr>
          <w:p w14:paraId="7D05EBD6" w14:textId="60EA7D73" w:rsidR="003A7213" w:rsidRPr="00A050BE" w:rsidRDefault="003A7213" w:rsidP="003A7213">
            <w:pPr>
              <w:spacing w:before="12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กลุ่มบริษัทประกอบธุรกิจจัดจำหน่ายผลิตภัณฑ์ประเภทสินค้าเทคโนโลยีคอมพิวเตอร์ระบบสารสนเทศ</w:t>
            </w:r>
            <w:r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และอุปกรณ์สื่อสารหลากหลายประเภทซึ่งมีฐานลูกค้ามาก</w:t>
            </w:r>
            <w:r w:rsidR="00D27358">
              <w:rPr>
                <w:rFonts w:ascii="Angsana New" w:eastAsia="Arial" w:hAnsi="Angsana New" w:hint="cs"/>
                <w:sz w:val="30"/>
                <w:szCs w:val="30"/>
                <w:cs/>
              </w:rPr>
              <w:t>มาย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ทั่วประเทศ เช่น ร้านค้าปลีก และร้านค้าส่ง ซึ่งรวมถึงกลุ่มลูกค้าบริษัทเอกชน และโครงการของภาครัฐ</w:t>
            </w:r>
            <w:r w:rsidRPr="00A050BE">
              <w:rPr>
                <w:rFonts w:ascii="Angsana New" w:eastAsia="Arial" w:hAnsi="Angsana New" w:hint="cs"/>
                <w:sz w:val="30"/>
                <w:szCs w:val="30"/>
              </w:rPr>
              <w:t xml:space="preserve"> 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ดังนั้น กลุ่มบริษัทมีมูลค่าของลูกหนี้การค้าที่มียอดคงเหลืออย่างเป็นสาระสำคัญ </w:t>
            </w:r>
          </w:p>
          <w:p w14:paraId="67357118" w14:textId="08E49406" w:rsidR="003A7213" w:rsidRPr="00A050BE" w:rsidRDefault="003A7213" w:rsidP="003A7213">
            <w:pPr>
              <w:spacing w:before="12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กลุ่มบริษัทวัดมูลค่าผลขาดทุนด้านเครดิตที่คาดว่าจะเกิดขึ้นของลูกหนี้การค้าจากการประมาณผลขาดทุนด้านเครดิตที่คาดว่าจะเกิดขึ้นตลอดอายุโดยผู้บริหาร ซึ่งประมาณการโดยการใช้ข้อมูลด้านเครดิตในอดีตของลูกค้าของกลุ่มบริษัท สภาวการณ์ของตลาดในปัจจุบันและข้อมูลเฉพาะเจาะจงของลูกค้า</w:t>
            </w:r>
          </w:p>
          <w:p w14:paraId="0C1EB5F4" w14:textId="08B3BDF4" w:rsidR="007C4856" w:rsidRPr="00A050BE" w:rsidRDefault="007C4856" w:rsidP="00A050BE">
            <w:pPr>
              <w:spacing w:before="12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14:paraId="077E598E" w14:textId="2658968C" w:rsidR="009606EC" w:rsidRPr="00950A13" w:rsidRDefault="009606EC" w:rsidP="00A050BE">
            <w:pPr>
              <w:pStyle w:val="BodyText"/>
              <w:spacing w:before="120"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6EC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ในการประเมินการวัดมูลค่าผลขาดทุนด้านเครดิตที่คาดว่าจะเกิดขึ้นของลูกหนี้</w:t>
            </w:r>
            <w:r w:rsidRPr="00A050BE">
              <w:rPr>
                <w:rFonts w:ascii="Angsana New" w:eastAsia="Arial" w:hAnsi="Angsana New"/>
                <w:sz w:val="30"/>
                <w:szCs w:val="30"/>
                <w:cs/>
              </w:rPr>
              <w:t>การค้า รวมถึง</w:t>
            </w:r>
          </w:p>
          <w:p w14:paraId="2567BC73" w14:textId="27013210" w:rsidR="009606EC" w:rsidRPr="009606EC" w:rsidRDefault="009606EC" w:rsidP="00C45563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6EC">
              <w:rPr>
                <w:rFonts w:ascii="Angsana New" w:hAnsi="Angsana New"/>
                <w:sz w:val="30"/>
                <w:szCs w:val="30"/>
                <w:cs/>
              </w:rPr>
              <w:t>การทำความเข้าใจ</w:t>
            </w:r>
            <w:r w:rsidR="005D6AEE">
              <w:rPr>
                <w:rFonts w:ascii="Angsana New" w:hAnsi="Angsana New" w:hint="cs"/>
                <w:sz w:val="30"/>
                <w:szCs w:val="30"/>
                <w:cs/>
              </w:rPr>
              <w:t>กระบวน</w:t>
            </w:r>
            <w:r w:rsidRPr="009606EC">
              <w:rPr>
                <w:rFonts w:ascii="Angsana New" w:hAnsi="Angsana New"/>
                <w:sz w:val="30"/>
                <w:szCs w:val="30"/>
                <w:cs/>
              </w:rPr>
              <w:t>การวัดมูลค่าผลขาดทุนด้านเครดิตที่คาดว่าจะเกิดขึ้นของลูกหนี้การค้า</w:t>
            </w:r>
            <w:r w:rsidR="005D6AEE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  <w:r w:rsidRPr="009606EC">
              <w:rPr>
                <w:rFonts w:ascii="Angsana New" w:hAnsi="Angsana New"/>
                <w:sz w:val="30"/>
                <w:szCs w:val="30"/>
                <w:cs/>
              </w:rPr>
              <w:t xml:space="preserve"> ซึ่งรวมถึงการอนุมัติเครดิต การทบทวนการวิเคราะห์อายุลูกหนี้ การสำรองเพิ่มเติมโดยผู้บริหารและการประมาณการค่าเผื่อผลขาดทุนด้านเครดิตที่คาดว่าจะเกิดขึ้น</w:t>
            </w:r>
          </w:p>
          <w:p w14:paraId="7CDC4073" w14:textId="06AC863B" w:rsidR="001A1598" w:rsidRPr="00950A13" w:rsidRDefault="009606EC" w:rsidP="00331EB2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6EC">
              <w:rPr>
                <w:rFonts w:ascii="Angsana New" w:hAnsi="Angsana New"/>
                <w:sz w:val="30"/>
                <w:szCs w:val="30"/>
                <w:cs/>
              </w:rPr>
              <w:t>ประเมินผลการประมาณการย้อนหลังโดยเปรียบเทียบข้อมูลประมาณการในอดีตกับผลที่เกิดขึ้นจริงเพื่อประเมินความเหมาะสมของข้อสมมติที่ใช้สำหรับปีปัจจุบัน</w:t>
            </w:r>
          </w:p>
        </w:tc>
      </w:tr>
      <w:tr w:rsidR="00A2522F" w:rsidRPr="00950A13" w14:paraId="31B4C4B4" w14:textId="77777777" w:rsidTr="00CD692D">
        <w:trPr>
          <w:trHeight w:val="379"/>
        </w:trPr>
        <w:tc>
          <w:tcPr>
            <w:tcW w:w="4675" w:type="dxa"/>
            <w:shd w:val="clear" w:color="auto" w:fill="auto"/>
          </w:tcPr>
          <w:p w14:paraId="56323D19" w14:textId="77777777" w:rsidR="00A2522F" w:rsidRPr="00950A13" w:rsidRDefault="00A2522F" w:rsidP="00A2522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605ED8EC" w14:textId="77777777" w:rsidR="00A2522F" w:rsidRPr="00950A13" w:rsidRDefault="00A2522F" w:rsidP="00A2522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2522F" w:rsidRPr="00950A13" w14:paraId="6A689199" w14:textId="77777777" w:rsidTr="00CD692D">
        <w:trPr>
          <w:trHeight w:val="4395"/>
        </w:trPr>
        <w:tc>
          <w:tcPr>
            <w:tcW w:w="4675" w:type="dxa"/>
            <w:shd w:val="clear" w:color="auto" w:fill="auto"/>
          </w:tcPr>
          <w:p w14:paraId="7EEB079A" w14:textId="5DA90975" w:rsidR="00A2522F" w:rsidRPr="00A050BE" w:rsidRDefault="006A2145" w:rsidP="00A050BE">
            <w:pPr>
              <w:spacing w:before="120"/>
              <w:jc w:val="thaiDistribute"/>
              <w:rPr>
                <w:rFonts w:ascii="Angsana New" w:eastAsia="Arial" w:hAnsi="Angsana New"/>
                <w:sz w:val="30"/>
                <w:szCs w:val="30"/>
                <w:cs/>
              </w:rPr>
            </w:pP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ข้าพเจ้าระบุให้การวัดมูลค่าผลขาดทุนด้านเครดิตที่คาดว่าจะเกิดขึ้นเป็นเรื่องสำคัญในการตรวจสอบเนื่องจากลูกหนี้การค้ามีสาระสำคัญต่อกลุ่มบริษัทและการรับรู้ผลขาดทุนด้านเครดิตที่คาดว่าจะเกิดขึ้นนั้นต้องใช้ดุลยพินิจที่สำคัญของผู้บริหาร</w:t>
            </w:r>
            <w:r w:rsidRPr="00A050BE">
              <w:rPr>
                <w:rFonts w:ascii="Angsana New" w:eastAsia="Arial" w:hAnsi="Angsana New" w:hint="cs"/>
                <w:sz w:val="30"/>
                <w:szCs w:val="30"/>
              </w:rPr>
              <w:t xml:space="preserve"> 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ซึ่งเป็นเรื่องที่ข้าพเจ้าพิจารณาว่าเป็นความเสี่ยงที่มีนัยสำคัญ</w:t>
            </w:r>
            <w:r w:rsidRPr="00A050BE">
              <w:rPr>
                <w:rFonts w:ascii="Angsana New" w:eastAsia="Arial" w:hAnsi="Angsana New" w:hint="cs"/>
                <w:sz w:val="30"/>
                <w:szCs w:val="30"/>
              </w:rPr>
              <w:t xml:space="preserve"> 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และเป็นเรื่องสำคัญในการตรวจสอบของข้าพเจ้า</w:t>
            </w:r>
          </w:p>
        </w:tc>
        <w:tc>
          <w:tcPr>
            <w:tcW w:w="4675" w:type="dxa"/>
            <w:shd w:val="clear" w:color="auto" w:fill="auto"/>
          </w:tcPr>
          <w:p w14:paraId="7E6A6B4B" w14:textId="23A62BF3" w:rsidR="00A050BE" w:rsidRPr="00A050BE" w:rsidRDefault="007D695D" w:rsidP="00C45563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695D">
              <w:rPr>
                <w:rFonts w:ascii="Angsana New" w:hAnsi="Angsana New"/>
                <w:sz w:val="30"/>
                <w:szCs w:val="30"/>
                <w:cs/>
              </w:rPr>
              <w:t>ทดสอบข้อมูลการผิดนัดชำระหนี้ด้วยการประเมินการจัดประเภทอายุลูกหนี้ในรายงานการจำแนกอายุลูกหนี้โดยการสุ่มตัวอย่างลูกหนี้เปรียบเทียบกับเอกสารที่เกี่ยวข้อง</w:t>
            </w:r>
          </w:p>
          <w:p w14:paraId="2FD3CC23" w14:textId="796CAC31" w:rsidR="006A2145" w:rsidRPr="006A2145" w:rsidRDefault="006A2145" w:rsidP="00C45563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45">
              <w:rPr>
                <w:rFonts w:ascii="Angsana New" w:hAnsi="Angsana New"/>
                <w:sz w:val="30"/>
                <w:szCs w:val="30"/>
                <w:cs/>
              </w:rPr>
              <w:t>ประเมินข้อมูลและข้อสมมติโดยรวมที่ใช้ในการประมาณการของผู้บริหารว่าข้อสมมติที่ใช้ในการประมาณการทางบัญชีมีความสมเหตุสมผลหรือไม่ ซึ่งรวมถึงความเกี่ยวเนื่องกันและความสอดคล้องกันของข้อมูลภายในประมาณการทางบัญชีดังกล่าว</w:t>
            </w:r>
          </w:p>
          <w:p w14:paraId="388BE8A3" w14:textId="74935C81" w:rsidR="00A2522F" w:rsidRPr="007D695D" w:rsidRDefault="006A2145" w:rsidP="00C45563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45">
              <w:rPr>
                <w:rFonts w:ascii="Angsana New" w:hAnsi="Angsana New"/>
                <w:sz w:val="30"/>
                <w:szCs w:val="30"/>
                <w:cs/>
              </w:rPr>
              <w:t>พิจารณาความเพียงพอของการเปิดเผยข้อมูลตามข้อกำหนดของมาตรฐานการรายงานทางการเงิน</w:t>
            </w:r>
          </w:p>
        </w:tc>
      </w:tr>
    </w:tbl>
    <w:p w14:paraId="1430A802" w14:textId="77777777" w:rsidR="009811E1" w:rsidRPr="00950A13" w:rsidRDefault="009811E1" w:rsidP="007D268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7D2684" w:rsidRPr="00950A13" w14:paraId="1AA79DC5" w14:textId="77777777" w:rsidTr="001A77EA">
        <w:tc>
          <w:tcPr>
            <w:tcW w:w="9350" w:type="dxa"/>
            <w:gridSpan w:val="2"/>
            <w:shd w:val="clear" w:color="auto" w:fill="auto"/>
          </w:tcPr>
          <w:p w14:paraId="3A564526" w14:textId="77777777" w:rsidR="007D2684" w:rsidRPr="00950A13" w:rsidRDefault="007D2684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7D2684" w:rsidRPr="00950A13" w14:paraId="104F8FCA" w14:textId="77777777" w:rsidTr="001A77EA">
        <w:tc>
          <w:tcPr>
            <w:tcW w:w="9350" w:type="dxa"/>
            <w:gridSpan w:val="2"/>
            <w:shd w:val="clear" w:color="auto" w:fill="auto"/>
          </w:tcPr>
          <w:p w14:paraId="2B5C55AD" w14:textId="71AAC7E8" w:rsidR="007D2684" w:rsidRPr="00950A13" w:rsidRDefault="006A2145" w:rsidP="00806A3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45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3C5044">
              <w:rPr>
                <w:rFonts w:ascii="Angsana New" w:hAnsi="Angsana New"/>
                <w:sz w:val="30"/>
                <w:szCs w:val="30"/>
              </w:rPr>
              <w:t>3</w:t>
            </w:r>
            <w:r w:rsidRPr="006A2145">
              <w:rPr>
                <w:rFonts w:ascii="Angsana New" w:hAnsi="Angsana New"/>
                <w:sz w:val="30"/>
                <w:szCs w:val="30"/>
                <w:cs/>
              </w:rPr>
              <w:t>(ช) และ</w:t>
            </w:r>
            <w:r w:rsidR="006313C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C5044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050BE" w:rsidRPr="00950A13" w14:paraId="3CB5115B" w14:textId="77777777" w:rsidTr="001A77EA">
        <w:tc>
          <w:tcPr>
            <w:tcW w:w="4675" w:type="dxa"/>
            <w:shd w:val="clear" w:color="auto" w:fill="auto"/>
          </w:tcPr>
          <w:p w14:paraId="574BE5DD" w14:textId="0D76FCFD" w:rsidR="00A050BE" w:rsidRPr="00950A13" w:rsidRDefault="00A050BE" w:rsidP="00A050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15BE32F1" w14:textId="6EDA05E9" w:rsidR="00A050BE" w:rsidRPr="00950A13" w:rsidRDefault="00A050BE" w:rsidP="00A050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1A77EA" w:rsidRPr="00950A13" w14:paraId="47C5FE48" w14:textId="77777777" w:rsidTr="001A77EA">
        <w:tc>
          <w:tcPr>
            <w:tcW w:w="4675" w:type="dxa"/>
            <w:shd w:val="clear" w:color="auto" w:fill="auto"/>
          </w:tcPr>
          <w:p w14:paraId="3047C07E" w14:textId="7E5B2D12" w:rsidR="001A77EA" w:rsidRPr="00143DFA" w:rsidRDefault="001A77EA" w:rsidP="00D27358">
            <w:pPr>
              <w:spacing w:before="120"/>
              <w:jc w:val="thaiDistribute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143DFA">
              <w:rPr>
                <w:rFonts w:ascii="Angsana New" w:eastAsia="Arial" w:hAnsi="Angsana New"/>
                <w:sz w:val="30"/>
                <w:szCs w:val="30"/>
                <w:cs/>
              </w:rPr>
              <w:t>กลุ่มบริษัทมีมูลค่าของสินค้าคงเหลือที่มียอดคงเหลืออย่างเป็นสาระสำคัญโดยสินค้าคงเหลือของกลุ่มบริษัทเป็นสินค้าเกี่ยวกับ</w:t>
            </w:r>
            <w:r w:rsidR="00A050BE" w:rsidRPr="00143DFA">
              <w:rPr>
                <w:rFonts w:ascii="Angsana New" w:eastAsia="Arial" w:hAnsi="Angsana New"/>
                <w:sz w:val="30"/>
                <w:szCs w:val="30"/>
                <w:cs/>
              </w:rPr>
              <w:t>สินค้าเทคโนโลยีคอมพิวเตอร์</w:t>
            </w:r>
            <w:r w:rsidR="00A050BE" w:rsidRPr="00143DFA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</w:t>
            </w:r>
            <w:r w:rsidR="00A050BE" w:rsidRPr="00143DFA">
              <w:rPr>
                <w:rFonts w:ascii="Angsana New" w:eastAsia="Arial" w:hAnsi="Angsana New"/>
                <w:sz w:val="30"/>
                <w:szCs w:val="30"/>
                <w:cs/>
              </w:rPr>
              <w:t>ระบบสารสนเทศ</w:t>
            </w:r>
            <w:r w:rsidR="00A050BE" w:rsidRPr="00143DFA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</w:t>
            </w:r>
            <w:r w:rsidR="00A050BE" w:rsidRPr="00143DFA">
              <w:rPr>
                <w:rFonts w:ascii="Angsana New" w:eastAsia="Arial" w:hAnsi="Angsana New"/>
                <w:sz w:val="30"/>
                <w:szCs w:val="30"/>
                <w:cs/>
              </w:rPr>
              <w:t>และอุปกรณ์สื่อสาร</w:t>
            </w:r>
            <w:r w:rsidR="00A050BE" w:rsidRPr="00143DFA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</w:t>
            </w:r>
            <w:r w:rsidRPr="00143DFA">
              <w:rPr>
                <w:rFonts w:ascii="Angsana New" w:eastAsia="Arial" w:hAnsi="Angsana New"/>
                <w:sz w:val="30"/>
                <w:szCs w:val="30"/>
                <w:cs/>
              </w:rPr>
              <w:t>ซึ่งมีการเปลี่ยนแปลงอย่างรวดเร็วเพื่อตอบสนองพฤติกรรมของผู้บริโภคที่เปลี่ยนไปตามแนวโน้มของเทคโนโลยี</w:t>
            </w:r>
          </w:p>
        </w:tc>
        <w:tc>
          <w:tcPr>
            <w:tcW w:w="4675" w:type="dxa"/>
            <w:shd w:val="clear" w:color="auto" w:fill="auto"/>
          </w:tcPr>
          <w:p w14:paraId="2B82007F" w14:textId="77777777" w:rsidR="001A77EA" w:rsidRPr="00143DFA" w:rsidRDefault="001A77EA" w:rsidP="001A77EA">
            <w:pPr>
              <w:pStyle w:val="BodyText"/>
              <w:spacing w:before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3DFA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วิธีการตรวจสอบของข้าพเจ้าในการประเมินการวัดมูลค่าของสินค้าคงเหลือ</w:t>
            </w:r>
            <w:r w:rsidRPr="00143D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3DFA">
              <w:rPr>
                <w:rFonts w:ascii="Angsana New" w:hAnsi="Angsana New"/>
                <w:sz w:val="30"/>
                <w:szCs w:val="30"/>
                <w:cs/>
              </w:rPr>
              <w:t>รวมถึง</w:t>
            </w:r>
          </w:p>
          <w:p w14:paraId="3559E593" w14:textId="77777777" w:rsidR="001A77EA" w:rsidRPr="00143DFA" w:rsidRDefault="001A77EA" w:rsidP="00C45563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3DFA">
              <w:rPr>
                <w:rFonts w:ascii="Angsana New" w:hAnsi="Angsana New"/>
                <w:sz w:val="30"/>
                <w:szCs w:val="30"/>
                <w:cs/>
              </w:rPr>
              <w:t>สอบถามผู้บริหารเพื่อให้ได้มาซึ่งความเข้าใจในระบบการประมาณการมูลค่าสุทธิที่คาดว่าจะได้รับของสินค้าคงเหลือ</w:t>
            </w:r>
          </w:p>
          <w:p w14:paraId="433CC5EB" w14:textId="0DDB14EB" w:rsidR="000A5CDC" w:rsidRPr="000A5CDC" w:rsidRDefault="001A77EA" w:rsidP="000A5CDC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3DFA">
              <w:rPr>
                <w:rFonts w:ascii="Angsana New" w:hAnsi="Angsana New"/>
                <w:sz w:val="30"/>
                <w:szCs w:val="30"/>
                <w:cs/>
              </w:rPr>
              <w:t>ประเมินการออกแบบและการปฏิบัติตามการควบคุมเกี่ยวกับการจัดประเภทอายุสินค้าคงเหลือ และการประมาณการมูลค่าสุทธิที่จะได้รับของสินค้าคงเหลือ</w:t>
            </w:r>
          </w:p>
          <w:p w14:paraId="4BB05BFE" w14:textId="37BC05F1" w:rsidR="000A5CDC" w:rsidRPr="00143DFA" w:rsidRDefault="000A5CDC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4309C383" w14:textId="42EBCFDD" w:rsidR="000A5CDC" w:rsidRDefault="000A5CDC" w:rsidP="007D2684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029255A2" w14:textId="6187938F" w:rsidR="001A77EA" w:rsidRDefault="000A5CDC" w:rsidP="000A5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5"/>
        <w:gridCol w:w="4680"/>
      </w:tblGrid>
      <w:tr w:rsidR="000A5CDC" w14:paraId="30CA89B6" w14:textId="77777777" w:rsidTr="000A5CDC">
        <w:tc>
          <w:tcPr>
            <w:tcW w:w="4585" w:type="dxa"/>
          </w:tcPr>
          <w:p w14:paraId="2C79644C" w14:textId="088D8077" w:rsidR="000A5CDC" w:rsidRDefault="000A5CDC" w:rsidP="000A5CDC">
            <w:pPr>
              <w:snapToGrid w:val="0"/>
              <w:spacing w:after="120"/>
              <w:ind w:left="-111" w:firstLine="88"/>
              <w:jc w:val="thaiDistribute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0A5C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0" w:type="dxa"/>
          </w:tcPr>
          <w:p w14:paraId="4809889B" w14:textId="3786137F" w:rsidR="000A5CDC" w:rsidRDefault="000A5CDC" w:rsidP="000A5CDC">
            <w:pPr>
              <w:snapToGrid w:val="0"/>
              <w:spacing w:after="120"/>
              <w:jc w:val="thaiDistribute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0A5C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A5CDC" w14:paraId="6B660D0A" w14:textId="77777777" w:rsidTr="000A5CDC">
        <w:tc>
          <w:tcPr>
            <w:tcW w:w="4585" w:type="dxa"/>
          </w:tcPr>
          <w:p w14:paraId="2DA6C6CE" w14:textId="77777777" w:rsidR="000A5CDC" w:rsidRPr="000A5CDC" w:rsidRDefault="000A5CDC" w:rsidP="00404258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A5CDC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กลุ่มบริษัทมีนโยบายในการตั้งค่าเผื่อมูลค่าสินค้าลดลง เพื่อให้สะท้อนมูลค่าสุทธิที่จะได้รับของสินค้าคงเหลือ ในการประมาณการมูลค่าสุทธิที่จะได้รับของสินค้าคงเหลือจำเป็นต้องใช้การแบ่งช่วงอายุของสินค้าคงเหลือ ประกอบกับการใช้ดุลยพินิจที่สำคัญของผู้บริหาร ซึ่งเป็นเรื่องที่ข้าพเจ้าพิจารณาว่าเป็นความเสี่ยงที่มีนัยสำคัญ</w:t>
            </w:r>
            <w:r w:rsidRPr="000A5CD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A5CDC">
              <w:rPr>
                <w:rFonts w:ascii="Angsana New" w:hAnsi="Angsana New" w:cs="Angsana New"/>
                <w:sz w:val="30"/>
                <w:szCs w:val="30"/>
                <w:cs/>
              </w:rPr>
              <w:t>และเป็นเรื่องสำคัญในการตรวจสอบของข้าพเจ้า</w:t>
            </w:r>
          </w:p>
          <w:p w14:paraId="7225943D" w14:textId="77777777" w:rsidR="000A5CDC" w:rsidRPr="000A5CDC" w:rsidRDefault="000A5CDC" w:rsidP="000A5CDC">
            <w:pPr>
              <w:pStyle w:val="Defaul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  <w:p w14:paraId="26B4EC56" w14:textId="77777777" w:rsidR="000A5CDC" w:rsidRPr="00950A13" w:rsidRDefault="000A5CDC" w:rsidP="000A5CD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5DB629B" w14:textId="77777777" w:rsidR="000A5CDC" w:rsidRPr="00950A13" w:rsidRDefault="000A5CDC" w:rsidP="000A5CD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6511D811" w14:textId="77777777" w:rsidR="000A5CDC" w:rsidRDefault="000A5CDC" w:rsidP="000A5CDC">
            <w:pPr>
              <w:snapToGrid w:val="0"/>
              <w:spacing w:after="120"/>
              <w:jc w:val="thaiDistribute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</w:tcPr>
          <w:p w14:paraId="4C629319" w14:textId="0ADCF916" w:rsidR="000A5CDC" w:rsidRPr="00E72814" w:rsidRDefault="000A5CDC" w:rsidP="000A5CDC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2814">
              <w:rPr>
                <w:rFonts w:ascii="Angsana New" w:hAnsi="Angsana New"/>
                <w:sz w:val="30"/>
                <w:szCs w:val="30"/>
                <w:cs/>
              </w:rPr>
              <w:t>ประเมินผลการประมาณการย้อนหลังโดยเปรียบเทียบข้อมูลประมาณการในอดีตกับผลที่เกิดขึ้นจริงเพื่อประเมินความเหมาะสมของข้อสมมติที่ใช้สำหรับปีปัจจุบัน</w:t>
            </w:r>
          </w:p>
          <w:p w14:paraId="7CB20829" w14:textId="5A4C8A0C" w:rsidR="000A5CDC" w:rsidRPr="00E72814" w:rsidRDefault="000A5CDC" w:rsidP="000A5CDC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2814">
              <w:rPr>
                <w:rFonts w:ascii="Angsana New" w:hAnsi="Angsana New"/>
                <w:sz w:val="30"/>
                <w:szCs w:val="30"/>
                <w:cs/>
              </w:rPr>
              <w:t>สุ่มทดสอบความเหมาะสมของรายงานแสดงอายุของสินค้าคงเหลือซึ่งเป็นข้อมูลที่ได้มาจากระบบบัญชี โดย</w:t>
            </w:r>
            <w:r w:rsidR="00AF333C">
              <w:rPr>
                <w:rFonts w:ascii="Angsana New" w:hAnsi="Angsana New" w:hint="cs"/>
                <w:sz w:val="30"/>
                <w:szCs w:val="30"/>
                <w:cs/>
              </w:rPr>
              <w:t>วิธีสุ่มตัวอย่าง</w:t>
            </w:r>
          </w:p>
          <w:p w14:paraId="3FE61184" w14:textId="77777777" w:rsidR="000A5CDC" w:rsidRPr="00E72814" w:rsidRDefault="000A5CDC" w:rsidP="000A5CDC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2814">
              <w:rPr>
                <w:rFonts w:ascii="Angsana New" w:hAnsi="Angsana New"/>
                <w:sz w:val="30"/>
                <w:szCs w:val="30"/>
                <w:cs/>
              </w:rPr>
              <w:t>พิจารณาความเพียงพอของการเปิดเผยข้อมูลเกี่ยวกับสินค้าคงเหลือของกลุ่มบริษัทในเรื่องการประมาณการค่าเผื่อของการลดลงในมูลค่าของสินค้าคงเหลือตามมาตรฐานการรายงานทางการเงิน</w:t>
            </w:r>
          </w:p>
          <w:p w14:paraId="789AF2EB" w14:textId="77777777" w:rsidR="000A5CDC" w:rsidRDefault="000A5CDC" w:rsidP="000A5CDC">
            <w:pPr>
              <w:snapToGrid w:val="0"/>
              <w:spacing w:after="120"/>
              <w:jc w:val="thaiDistribute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</w:p>
        </w:tc>
      </w:tr>
      <w:bookmarkEnd w:id="1"/>
    </w:tbl>
    <w:p w14:paraId="1B1A7E34" w14:textId="77777777" w:rsidR="000A5CDC" w:rsidRPr="000A5CDC" w:rsidRDefault="000A5CDC" w:rsidP="007D2684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FE07B99" w14:textId="30D6FF38" w:rsidR="007D2684" w:rsidRPr="00950A13" w:rsidRDefault="007D2684" w:rsidP="007D2684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21F26D22" w14:textId="77777777" w:rsidR="007D2684" w:rsidRPr="00950A13" w:rsidRDefault="007D2684" w:rsidP="007D2684">
      <w:pPr>
        <w:pStyle w:val="Default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C516EF1" w14:textId="77777777" w:rsidR="007D2684" w:rsidRPr="00950A13" w:rsidRDefault="007D2684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950A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950A13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950A13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แต่ไม่รวมถึงงบการเงินรวม</w:t>
      </w:r>
      <w:r w:rsidR="00A2522F" w:rsidRPr="00950A13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950A1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B19F93B" w14:textId="77777777" w:rsidR="007D2684" w:rsidRPr="00950A13" w:rsidRDefault="007D2684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E7B12A3" w14:textId="77777777" w:rsidR="007D2684" w:rsidRPr="00950A13" w:rsidRDefault="007D2684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950A13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5286FEFC" w14:textId="1E7348AC" w:rsidR="007D2684" w:rsidRDefault="007D2684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7B7B6A4" w14:textId="386E1FE1" w:rsidR="005E351C" w:rsidRDefault="005E351C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3C9D732" w14:textId="21519EEA" w:rsidR="00190932" w:rsidRDefault="00190932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34A3353" w14:textId="32C5F2CA" w:rsidR="002B51E1" w:rsidRDefault="002B5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color w:val="000000"/>
          <w:sz w:val="30"/>
          <w:szCs w:val="30"/>
        </w:rPr>
      </w:pPr>
      <w:r>
        <w:rPr>
          <w:rFonts w:ascii="Angsana New" w:eastAsia="Calibri" w:hAnsi="Angsana New"/>
          <w:color w:val="000000"/>
          <w:sz w:val="30"/>
          <w:szCs w:val="30"/>
        </w:rPr>
        <w:br w:type="page"/>
      </w:r>
    </w:p>
    <w:p w14:paraId="1FF0E87C" w14:textId="77777777" w:rsidR="00995AB3" w:rsidRPr="00950A13" w:rsidRDefault="007D2684" w:rsidP="007B0EC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950A1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950A1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50A13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781395D7" w14:textId="77777777" w:rsidR="003C3221" w:rsidRPr="00950A13" w:rsidRDefault="003C3221" w:rsidP="007B0EC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2684D2C" w14:textId="77777777" w:rsidR="003C3221" w:rsidRPr="00950A13" w:rsidRDefault="003C3221" w:rsidP="003C322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950A13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6655266" w14:textId="77777777" w:rsidR="0053169E" w:rsidRPr="00950A13" w:rsidRDefault="0053169E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816DC7C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0155B30" w14:textId="77777777" w:rsidR="007D2684" w:rsidRPr="00077378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E58079F" w14:textId="77777777" w:rsidR="007D2684" w:rsidRPr="00950A13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22927AB" w14:textId="77777777" w:rsidR="007D2684" w:rsidRPr="00077378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FE39AD9" w14:textId="77777777" w:rsidR="007D2684" w:rsidRPr="00950A13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</w:t>
      </w:r>
      <w:r w:rsidR="00DC1283" w:rsidRPr="00950A1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AA7439" w:rsidRPr="00950A13">
        <w:rPr>
          <w:rFonts w:ascii="Angsana New" w:eastAsia="Calibri" w:hAnsi="Angsana New" w:hint="cs"/>
          <w:sz w:val="30"/>
          <w:szCs w:val="30"/>
          <w:cs/>
        </w:rPr>
        <w:t>(ตามความเหมาะสม) และการใช้เกณฑ์</w:t>
      </w:r>
      <w:r w:rsidRPr="00950A13">
        <w:rPr>
          <w:rFonts w:ascii="Angsana New" w:eastAsia="Calibri" w:hAnsi="Angsana New"/>
          <w:sz w:val="30"/>
          <w:szCs w:val="30"/>
          <w:rtl/>
          <w:cs/>
        </w:rPr>
        <w:t>การบัญชีสำหรับการดำเนินงานต่อเนื่องเว้น</w:t>
      </w:r>
      <w:r w:rsidRPr="00950A13">
        <w:rPr>
          <w:rFonts w:ascii="Angsana New" w:eastAsia="Calibri" w:hAnsi="Angsana New"/>
          <w:sz w:val="30"/>
          <w:szCs w:val="30"/>
          <w:cs/>
        </w:rPr>
        <w:t>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9B83480" w14:textId="77777777" w:rsidR="007D2684" w:rsidRPr="00950A13" w:rsidRDefault="007D2684" w:rsidP="007D2684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1AC2D8C9" w14:textId="77777777" w:rsidR="007D2684" w:rsidRPr="00950A13" w:rsidRDefault="007D2684" w:rsidP="007D2684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7304FB24" w14:textId="77777777" w:rsidR="009811E1" w:rsidRDefault="009811E1" w:rsidP="007D268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B7B62B8" w14:textId="71E18054" w:rsidR="007D2684" w:rsidRPr="00950A13" w:rsidRDefault="007D2684" w:rsidP="007D2684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950A13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7870C61" w14:textId="77777777" w:rsidR="007D2684" w:rsidRPr="00077378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2F2AF6C" w14:textId="77777777" w:rsidR="00C37F6F" w:rsidRPr="00950A13" w:rsidRDefault="007D2684" w:rsidP="00995AB3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50A1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950A1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50A13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</w:t>
      </w:r>
      <w:r w:rsidR="00C37F6F" w:rsidRPr="00950A13">
        <w:rPr>
          <w:rFonts w:ascii="Angsana New" w:hAnsi="Angsana New"/>
          <w:sz w:val="30"/>
          <w:szCs w:val="30"/>
          <w:cs/>
        </w:rPr>
        <w:t>มและงบการเงินเฉพาะกิจการเหล่านี้</w:t>
      </w:r>
    </w:p>
    <w:p w14:paraId="49EDE46E" w14:textId="77777777" w:rsidR="007D2684" w:rsidRPr="00950A13" w:rsidRDefault="00DB5303" w:rsidP="00995AB3">
      <w:pPr>
        <w:jc w:val="thaiDistribute"/>
        <w:rPr>
          <w:rFonts w:ascii="Angsana New" w:eastAsia="Calibri" w:hAnsi="Angsana New"/>
          <w:sz w:val="30"/>
          <w:szCs w:val="30"/>
        </w:rPr>
      </w:pPr>
      <w:r w:rsidRPr="00950A13">
        <w:rPr>
          <w:rFonts w:ascii="Angsana New" w:eastAsia="Calibri" w:hAnsi="Angsana New" w:hint="cs"/>
          <w:sz w:val="30"/>
          <w:szCs w:val="30"/>
          <w:cs/>
        </w:rPr>
        <w:lastRenderedPageBreak/>
        <w:t>ในการตรวจ</w:t>
      </w:r>
      <w:r w:rsidR="007D2684" w:rsidRPr="00950A13">
        <w:rPr>
          <w:rFonts w:ascii="Angsana New" w:eastAsia="Calibri" w:hAnsi="Angsana New"/>
          <w:sz w:val="30"/>
          <w:szCs w:val="30"/>
          <w:cs/>
        </w:rPr>
        <w:t>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661339E" w14:textId="77777777" w:rsidR="00464E15" w:rsidRPr="00950A13" w:rsidRDefault="00464E15" w:rsidP="00995AB3">
      <w:pPr>
        <w:jc w:val="thaiDistribute"/>
        <w:rPr>
          <w:rFonts w:ascii="Angsana New" w:hAnsi="Angsana New"/>
          <w:sz w:val="20"/>
          <w:szCs w:val="20"/>
        </w:rPr>
      </w:pPr>
    </w:p>
    <w:p w14:paraId="1A05FE35" w14:textId="77777777" w:rsidR="007D2684" w:rsidRPr="00950A13" w:rsidRDefault="007D2684" w:rsidP="00C4556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50A13">
        <w:rPr>
          <w:rFonts w:ascii="Angsana New" w:hAnsi="Angsana New"/>
          <w:sz w:val="30"/>
          <w:szCs w:val="30"/>
          <w:cs/>
        </w:rPr>
        <w:t>รวมและ</w:t>
      </w:r>
      <w:r w:rsidR="002A5EF7" w:rsidRPr="00950A13">
        <w:rPr>
          <w:rFonts w:ascii="Angsana New" w:hAnsi="Angsana New" w:hint="cs"/>
          <w:sz w:val="30"/>
          <w:szCs w:val="30"/>
          <w:cs/>
        </w:rPr>
        <w:t xml:space="preserve">         </w:t>
      </w:r>
      <w:r w:rsidR="00D71F37" w:rsidRPr="00950A13">
        <w:rPr>
          <w:rFonts w:ascii="Angsana New" w:hAnsi="Angsana New"/>
          <w:sz w:val="30"/>
          <w:szCs w:val="30"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950A13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50A13">
        <w:rPr>
          <w:rFonts w:ascii="Angsana New" w:hAnsi="Angsana New"/>
          <w:sz w:val="30"/>
          <w:szCs w:val="30"/>
          <w:cs/>
        </w:rPr>
        <w:t>ายใน</w:t>
      </w:r>
    </w:p>
    <w:p w14:paraId="72F5E781" w14:textId="77777777" w:rsidR="007D2684" w:rsidRPr="00950A13" w:rsidRDefault="007D2684" w:rsidP="00C4556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950A13">
        <w:rPr>
          <w:rFonts w:ascii="Angsana New" w:hAnsi="Angsana New"/>
          <w:sz w:val="30"/>
          <w:szCs w:val="30"/>
          <w:cs/>
        </w:rPr>
        <w:t>บริษัท</w:t>
      </w:r>
    </w:p>
    <w:p w14:paraId="5EBF3F2A" w14:textId="77777777" w:rsidR="007D2684" w:rsidRPr="00950A13" w:rsidRDefault="007D2684" w:rsidP="00C4556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950A1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9E71F79" w14:textId="60DCC19A" w:rsidR="007D2684" w:rsidRPr="00950A13" w:rsidRDefault="007D2684" w:rsidP="00C4556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7C4856">
        <w:rPr>
          <w:rFonts w:ascii="Angsana New" w:hAnsi="Angsana New"/>
          <w:sz w:val="30"/>
          <w:szCs w:val="30"/>
        </w:rPr>
        <w:br/>
      </w:r>
      <w:r w:rsidRPr="00950A13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E31A77" w:rsidRPr="00950A13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950A13">
        <w:rPr>
          <w:rFonts w:ascii="Angsana New" w:hAnsi="Angsana New"/>
          <w:sz w:val="30"/>
          <w:szCs w:val="30"/>
          <w:cs/>
        </w:rPr>
        <w:t>ถึงการเปิดเผย</w:t>
      </w:r>
      <w:r w:rsidR="00930820" w:rsidRPr="00950A13">
        <w:rPr>
          <w:rFonts w:ascii="Angsana New" w:hAnsi="Angsana New" w:hint="cs"/>
          <w:sz w:val="30"/>
          <w:szCs w:val="30"/>
          <w:cs/>
        </w:rPr>
        <w:t>ข้อมูล</w:t>
      </w:r>
      <w:r w:rsidRPr="00950A13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="00E31A77" w:rsidRPr="00950A13">
        <w:rPr>
          <w:rFonts w:ascii="Angsana New" w:hAnsi="Angsana New"/>
          <w:sz w:val="30"/>
          <w:szCs w:val="30"/>
          <w:cs/>
        </w:rPr>
        <w:t>ที่เกี่ยวข้อง</w:t>
      </w:r>
      <w:r w:rsidRPr="00950A13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930820" w:rsidRPr="00950A13">
        <w:rPr>
          <w:rFonts w:ascii="Angsana New" w:hAnsi="Angsana New" w:hint="cs"/>
          <w:sz w:val="30"/>
          <w:szCs w:val="30"/>
          <w:cs/>
        </w:rPr>
        <w:t>ข้อมูล</w:t>
      </w:r>
      <w:r w:rsidRPr="00950A13">
        <w:rPr>
          <w:rFonts w:ascii="Angsana New" w:hAnsi="Angsana New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62AF5067" w14:textId="77777777" w:rsidR="007D2684" w:rsidRPr="00950A13" w:rsidRDefault="007D2684" w:rsidP="00C4556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930820" w:rsidRPr="00950A13">
        <w:rPr>
          <w:rFonts w:ascii="Angsana New" w:hAnsi="Angsana New" w:hint="cs"/>
          <w:sz w:val="30"/>
          <w:szCs w:val="30"/>
          <w:cs/>
        </w:rPr>
        <w:t>ข้อมูล</w:t>
      </w:r>
      <w:r w:rsidRPr="00950A13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930820" w:rsidRPr="00950A13">
        <w:rPr>
          <w:rFonts w:ascii="Angsana New" w:hAnsi="Angsana New"/>
          <w:sz w:val="30"/>
          <w:szCs w:val="30"/>
          <w:cs/>
        </w:rPr>
        <w:t>เสนอข้อมูลโดยถูกต้องตามที่ควรหรือไม่</w:t>
      </w:r>
    </w:p>
    <w:p w14:paraId="7AAC6B63" w14:textId="77777777" w:rsidR="007D2684" w:rsidRPr="00950A13" w:rsidRDefault="007D2684" w:rsidP="00C4556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950A13">
        <w:rPr>
          <w:rFonts w:ascii="Angsana New" w:hAnsi="Angsana New"/>
          <w:sz w:val="30"/>
          <w:szCs w:val="30"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950A13">
        <w:rPr>
          <w:rFonts w:ascii="Angsana New" w:hAnsi="Angsana New"/>
          <w:sz w:val="30"/>
          <w:szCs w:val="30"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950A13">
        <w:rPr>
          <w:rFonts w:ascii="Angsana New" w:hAnsi="Angsana New"/>
          <w:sz w:val="30"/>
          <w:szCs w:val="30"/>
        </w:rPr>
        <w:t xml:space="preserve"> </w:t>
      </w:r>
    </w:p>
    <w:p w14:paraId="43A0AB5A" w14:textId="1D766BFA" w:rsidR="005C48FA" w:rsidRDefault="005C48FA" w:rsidP="007D2684">
      <w:pPr>
        <w:jc w:val="thaiDistribute"/>
        <w:rPr>
          <w:rFonts w:ascii="Angsana New" w:hAnsi="Angsana New"/>
          <w:sz w:val="30"/>
          <w:szCs w:val="30"/>
        </w:rPr>
      </w:pPr>
    </w:p>
    <w:p w14:paraId="6319149C" w14:textId="77777777" w:rsidR="00B51EAA" w:rsidRPr="00950A13" w:rsidRDefault="00B51EAA" w:rsidP="007D2684">
      <w:pPr>
        <w:jc w:val="thaiDistribute"/>
        <w:rPr>
          <w:rFonts w:ascii="Angsana New" w:hAnsi="Angsana New"/>
          <w:sz w:val="30"/>
          <w:szCs w:val="30"/>
        </w:rPr>
      </w:pPr>
    </w:p>
    <w:p w14:paraId="05DA753D" w14:textId="558C77CA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="00930820" w:rsidRPr="00950A13">
        <w:rPr>
          <w:rFonts w:ascii="Angsana New" w:eastAsia="Calibri" w:hAnsi="Angsana New" w:hint="cs"/>
          <w:sz w:val="30"/>
          <w:szCs w:val="30"/>
          <w:cs/>
        </w:rPr>
        <w:t>ในเรื่อ</w:t>
      </w:r>
      <w:r w:rsidR="000E4DE7" w:rsidRPr="00950A13">
        <w:rPr>
          <w:rFonts w:ascii="Angsana New" w:eastAsia="Calibri" w:hAnsi="Angsana New" w:hint="cs"/>
          <w:sz w:val="30"/>
          <w:szCs w:val="30"/>
          <w:cs/>
        </w:rPr>
        <w:t>ง</w:t>
      </w:r>
      <w:r w:rsidR="00930820" w:rsidRPr="00950A13">
        <w:rPr>
          <w:rFonts w:ascii="Angsana New" w:eastAsia="Calibri" w:hAnsi="Angsana New" w:hint="cs"/>
          <w:sz w:val="30"/>
          <w:szCs w:val="30"/>
          <w:cs/>
        </w:rPr>
        <w:t>ต่างๆ</w:t>
      </w:r>
      <w:r w:rsidR="007C4856">
        <w:rPr>
          <w:rFonts w:ascii="Angsana New" w:eastAsia="Calibri" w:hAnsi="Angsana New"/>
          <w:sz w:val="30"/>
          <w:szCs w:val="30"/>
        </w:rPr>
        <w:t xml:space="preserve"> </w:t>
      </w:r>
      <w:r w:rsidR="00930820" w:rsidRPr="00950A13">
        <w:rPr>
          <w:rFonts w:ascii="Angsana New" w:eastAsia="Calibri" w:hAnsi="Angsana New" w:hint="cs"/>
          <w:sz w:val="30"/>
          <w:szCs w:val="30"/>
          <w:cs/>
        </w:rPr>
        <w:t>ที่สำคัญซึ่งรวมถึง</w:t>
      </w:r>
      <w:r w:rsidRPr="00950A13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930820" w:rsidRPr="00950A13">
        <w:rPr>
          <w:rFonts w:ascii="Angsana New" w:eastAsia="Calibri" w:hAnsi="Angsana New" w:hint="cs"/>
          <w:sz w:val="30"/>
          <w:szCs w:val="30"/>
          <w:cs/>
        </w:rPr>
        <w:t>หาก</w:t>
      </w:r>
      <w:r w:rsidRPr="00950A13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950A13">
        <w:rPr>
          <w:rFonts w:ascii="Angsana New" w:hAnsi="Angsana New"/>
          <w:sz w:val="30"/>
          <w:szCs w:val="30"/>
          <w:cs/>
        </w:rPr>
        <w:t>งข้าพเจ้า</w:t>
      </w:r>
    </w:p>
    <w:p w14:paraId="17966B0A" w14:textId="77777777" w:rsidR="00B51EAA" w:rsidRDefault="00B51EAA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C3E52E0" w14:textId="1C9D3AC1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7B032D" w:rsidRPr="007B032D">
        <w:rPr>
          <w:rFonts w:ascii="Angsana New" w:eastAsia="Calibri" w:hAnsi="Angsana New" w:hint="cs"/>
          <w:sz w:val="30"/>
          <w:szCs w:val="30"/>
          <w:cs/>
        </w:rPr>
        <w:t>และ</w:t>
      </w:r>
      <w:r w:rsidR="007B032D" w:rsidRPr="007B032D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0D81D203" w14:textId="77777777" w:rsidR="005C48FA" w:rsidRPr="00950A13" w:rsidRDefault="005C48FA" w:rsidP="007D2684">
      <w:pPr>
        <w:jc w:val="thaiDistribute"/>
        <w:rPr>
          <w:rFonts w:ascii="Angsana New" w:hAnsi="Angsana New"/>
          <w:sz w:val="30"/>
          <w:szCs w:val="30"/>
        </w:rPr>
      </w:pPr>
    </w:p>
    <w:p w14:paraId="48627297" w14:textId="47540D71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A877F9"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="005E351C">
        <w:rPr>
          <w:rFonts w:ascii="Angsana New" w:hAnsi="Angsana New"/>
          <w:sz w:val="30"/>
          <w:szCs w:val="30"/>
        </w:rPr>
        <w:br/>
      </w:r>
      <w:r w:rsidRPr="00950A13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3D2D8DC" w14:textId="77777777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</w:p>
    <w:p w14:paraId="4AD626C5" w14:textId="77777777" w:rsidR="007D2684" w:rsidRPr="00950A13" w:rsidRDefault="007D2684" w:rsidP="007D2684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49A2BE9" w14:textId="77777777" w:rsidR="007D2684" w:rsidRPr="00950A13" w:rsidRDefault="007D2684" w:rsidP="007D2684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</w:p>
    <w:p w14:paraId="603DB92A" w14:textId="66964D16" w:rsidR="003C103C" w:rsidRPr="00950A13" w:rsidRDefault="003C103C" w:rsidP="003C103C">
      <w:pPr>
        <w:jc w:val="thaiDistribute"/>
        <w:rPr>
          <w:rFonts w:ascii="Angsana New" w:hAnsi="Angsana New"/>
          <w:sz w:val="30"/>
          <w:szCs w:val="30"/>
          <w:cs/>
        </w:rPr>
      </w:pPr>
      <w:r w:rsidRPr="00950A13">
        <w:rPr>
          <w:rFonts w:ascii="Angsana New" w:hAnsi="Angsana New"/>
          <w:sz w:val="30"/>
          <w:szCs w:val="30"/>
        </w:rPr>
        <w:t>(</w:t>
      </w:r>
      <w:r w:rsidR="00DA3AD1" w:rsidRPr="003A7213">
        <w:rPr>
          <w:rFonts w:ascii="Angsana New" w:hAnsi="Angsana New" w:hint="cs"/>
          <w:sz w:val="30"/>
          <w:szCs w:val="30"/>
          <w:cs/>
        </w:rPr>
        <w:t>มาริษา ธราธรบรรพกุล</w:t>
      </w:r>
      <w:r w:rsidRPr="00950A13">
        <w:rPr>
          <w:rFonts w:ascii="Angsana New" w:hAnsi="Angsana New" w:hint="cs"/>
          <w:sz w:val="30"/>
          <w:szCs w:val="30"/>
          <w:cs/>
        </w:rPr>
        <w:t>)</w:t>
      </w:r>
    </w:p>
    <w:p w14:paraId="3AF57406" w14:textId="77777777" w:rsidR="003C103C" w:rsidRPr="00950A13" w:rsidRDefault="003C103C" w:rsidP="003C103C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570D601" w14:textId="7E742F3C" w:rsidR="003C103C" w:rsidRPr="00950A13" w:rsidRDefault="003C103C" w:rsidP="003C103C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DA3AD1">
        <w:rPr>
          <w:rFonts w:ascii="Angsana New" w:hAnsi="Angsana New"/>
          <w:sz w:val="30"/>
          <w:szCs w:val="30"/>
        </w:rPr>
        <w:t>5752</w:t>
      </w:r>
    </w:p>
    <w:p w14:paraId="16EA4519" w14:textId="77777777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</w:p>
    <w:p w14:paraId="34698E0C" w14:textId="77777777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07B4484" w14:textId="77777777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40053D9" w14:textId="3DC5992A" w:rsidR="001111B4" w:rsidRPr="00950A13" w:rsidRDefault="004F4137" w:rsidP="00783487">
      <w:pPr>
        <w:jc w:val="both"/>
        <w:rPr>
          <w:rFonts w:ascii="Angsana New" w:hAnsi="Angsana New"/>
          <w:color w:val="0000FF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22</w:t>
      </w:r>
      <w:r w:rsidR="00F769E1" w:rsidRPr="00950A13">
        <w:rPr>
          <w:rFonts w:ascii="Angsana New" w:hAnsi="Angsana New"/>
          <w:sz w:val="30"/>
          <w:szCs w:val="30"/>
        </w:rPr>
        <w:t xml:space="preserve"> </w:t>
      </w:r>
      <w:r w:rsidR="00F769E1" w:rsidRPr="00950A13">
        <w:rPr>
          <w:rFonts w:ascii="Angsana New" w:hAnsi="Angsana New"/>
          <w:sz w:val="30"/>
          <w:szCs w:val="30"/>
          <w:cs/>
        </w:rPr>
        <w:t>กุมภาพันธ์</w:t>
      </w:r>
      <w:r w:rsidR="00F769E1"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="00385D7B" w:rsidRPr="00950A13">
        <w:rPr>
          <w:rFonts w:ascii="Angsana New" w:hAnsi="Angsana New"/>
          <w:sz w:val="30"/>
          <w:szCs w:val="30"/>
        </w:rPr>
        <w:t>256</w:t>
      </w:r>
      <w:r w:rsidR="005279CE">
        <w:rPr>
          <w:rFonts w:ascii="Angsana New" w:hAnsi="Angsana New"/>
          <w:sz w:val="30"/>
          <w:szCs w:val="30"/>
        </w:rPr>
        <w:t>7</w:t>
      </w:r>
    </w:p>
    <w:p w14:paraId="0E8062C7" w14:textId="77777777" w:rsidR="003E6A5C" w:rsidRDefault="003E6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1BB46684" w14:textId="77777777" w:rsidR="0078411E" w:rsidRPr="00D70B3F" w:rsidRDefault="0078411E" w:rsidP="002B51E1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</w:p>
    <w:sectPr w:rsidR="0078411E" w:rsidRPr="00D70B3F" w:rsidSect="002B51E1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9FB28" w14:textId="77777777" w:rsidR="00A17384" w:rsidRDefault="00A17384">
      <w:r>
        <w:separator/>
      </w:r>
    </w:p>
  </w:endnote>
  <w:endnote w:type="continuationSeparator" w:id="0">
    <w:p w14:paraId="08F1090A" w14:textId="77777777" w:rsidR="00A17384" w:rsidRDefault="00A17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918FF" w14:textId="77777777" w:rsidR="00B83A99" w:rsidRDefault="00B83A99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33</w:t>
    </w:r>
    <w:r>
      <w:rPr>
        <w:rStyle w:val="PageNumber"/>
      </w:rPr>
      <w:fldChar w:fldCharType="end"/>
    </w:r>
  </w:p>
  <w:p w14:paraId="2D10C016" w14:textId="77777777" w:rsidR="00B83A99" w:rsidRDefault="00B83A9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BB2E8" w14:textId="77777777" w:rsidR="00B83A99" w:rsidRPr="00005ACB" w:rsidRDefault="00B83A99" w:rsidP="0078348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005ACB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005AC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005ACB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74B5F59" w14:textId="77777777" w:rsidR="00B83A99" w:rsidRPr="002E241D" w:rsidRDefault="00B83A99" w:rsidP="00DE5A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34EEB" w14:textId="77777777" w:rsidR="00B83A99" w:rsidRDefault="00B83A99" w:rsidP="00F2000C">
    <w:pPr>
      <w:pStyle w:val="Footer"/>
      <w:framePr w:wrap="around" w:vAnchor="text" w:hAnchor="margin" w:xAlign="right" w:y="1"/>
      <w:rPr>
        <w:rStyle w:val="PageNumber"/>
      </w:rPr>
    </w:pPr>
  </w:p>
  <w:p w14:paraId="7C173C6C" w14:textId="77777777" w:rsidR="00B83A99" w:rsidRPr="002E241D" w:rsidRDefault="00B83A99" w:rsidP="00DE5A5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344C8" w14:textId="77777777" w:rsidR="00B83A99" w:rsidRDefault="00B83A99" w:rsidP="00F82861">
    <w:pPr>
      <w:pStyle w:val="Footer"/>
      <w:framePr w:wrap="around" w:vAnchor="text" w:hAnchor="margin" w:xAlign="right" w:y="1"/>
      <w:rPr>
        <w:rStyle w:val="PageNumber"/>
      </w:rPr>
    </w:pPr>
  </w:p>
  <w:p w14:paraId="49926BBF" w14:textId="77777777" w:rsidR="00B83A99" w:rsidRPr="0047604B" w:rsidRDefault="00B83A99" w:rsidP="00F82861">
    <w:pPr>
      <w:pStyle w:val="Footer"/>
      <w:ind w:right="360"/>
      <w:jc w:val="both"/>
      <w:rPr>
        <w:i/>
        <w:iCs/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B3E9F" w14:textId="34931607" w:rsidR="00B83A99" w:rsidRDefault="00B83A99" w:rsidP="00F828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14:paraId="745E3BB1" w14:textId="64488255" w:rsidR="00B83A99" w:rsidRPr="005665E4" w:rsidRDefault="00B83A99" w:rsidP="00F82861">
    <w:pPr>
      <w:pStyle w:val="Footer"/>
      <w:rPr>
        <w:i/>
        <w:iCs/>
      </w:rPr>
    </w:pPr>
    <w:r w:rsidRPr="005665E4">
      <w:rPr>
        <w:i/>
        <w:iCs/>
      </w:rPr>
      <w:fldChar w:fldCharType="begin"/>
    </w:r>
    <w:r w:rsidRPr="005665E4">
      <w:rPr>
        <w:i/>
        <w:iCs/>
      </w:rPr>
      <w:instrText xml:space="preserve"> FILENAME </w:instrText>
    </w:r>
    <w:r w:rsidRPr="005665E4">
      <w:rPr>
        <w:i/>
        <w:iCs/>
      </w:rPr>
      <w:fldChar w:fldCharType="separate"/>
    </w:r>
    <w:r w:rsidR="001C7359">
      <w:rPr>
        <w:i/>
        <w:iCs/>
        <w:noProof/>
      </w:rPr>
      <w:t>1258160 - 2022 Dec-FSA-Synnex (Thailand) -12t_2023.02</w:t>
    </w:r>
    <w:r w:rsidRPr="005665E4">
      <w:rPr>
        <w:i/>
        <w:i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5221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31A85122" w14:textId="4AD5A855" w:rsidR="002B51E1" w:rsidRPr="002B51E1" w:rsidRDefault="002B51E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B51E1">
          <w:rPr>
            <w:rFonts w:ascii="Angsana New" w:hAnsi="Angsana New"/>
            <w:sz w:val="30"/>
            <w:szCs w:val="30"/>
          </w:rPr>
          <w:fldChar w:fldCharType="begin"/>
        </w:r>
        <w:r w:rsidRPr="002B51E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2B51E1">
          <w:rPr>
            <w:rFonts w:ascii="Angsana New" w:hAnsi="Angsana New"/>
            <w:sz w:val="30"/>
            <w:szCs w:val="30"/>
          </w:rPr>
          <w:fldChar w:fldCharType="separate"/>
        </w:r>
        <w:r w:rsidRPr="002B51E1">
          <w:rPr>
            <w:rFonts w:ascii="Angsana New" w:hAnsi="Angsana New"/>
            <w:noProof/>
            <w:sz w:val="30"/>
            <w:szCs w:val="30"/>
          </w:rPr>
          <w:t>2</w:t>
        </w:r>
        <w:r w:rsidRPr="002B51E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139A2" w14:textId="77777777" w:rsidR="00A17384" w:rsidRDefault="00A17384">
      <w:r>
        <w:separator/>
      </w:r>
    </w:p>
  </w:footnote>
  <w:footnote w:type="continuationSeparator" w:id="0">
    <w:p w14:paraId="668FB1BA" w14:textId="77777777" w:rsidR="00A17384" w:rsidRDefault="00A17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8E40B" w14:textId="77777777" w:rsidR="00B83A99" w:rsidRDefault="00D27358">
    <w:pPr>
      <w:pStyle w:val="Header"/>
    </w:pPr>
    <w:r>
      <w:rPr>
        <w:noProof/>
      </w:rPr>
      <w:pict w14:anchorId="1EABDFA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A4070" w14:textId="77777777" w:rsidR="00B83A99" w:rsidRDefault="00B83A99">
    <w:pPr>
      <w:pStyle w:val="Header"/>
    </w:pPr>
  </w:p>
  <w:p w14:paraId="027EECB9" w14:textId="694C28B8" w:rsidR="00B83A99" w:rsidRDefault="00B83A99">
    <w:pPr>
      <w:pStyle w:val="Header"/>
    </w:pPr>
  </w:p>
  <w:p w14:paraId="29C3132E" w14:textId="3BC39A9C" w:rsidR="00B83A99" w:rsidRDefault="00B83A99">
    <w:pPr>
      <w:pStyle w:val="Header"/>
    </w:pPr>
  </w:p>
  <w:p w14:paraId="5A0F36C6" w14:textId="14B53D8C" w:rsidR="00B83A99" w:rsidRDefault="00B83A99">
    <w:pPr>
      <w:pStyle w:val="Header"/>
    </w:pPr>
  </w:p>
  <w:p w14:paraId="0806E1C1" w14:textId="77777777" w:rsidR="00B83A99" w:rsidRDefault="00B83A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44A51" w14:textId="77777777" w:rsidR="00B83A99" w:rsidRDefault="00B83A9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EF3FB11" w14:textId="77777777" w:rsidR="00B83A99" w:rsidRPr="00005ACB" w:rsidRDefault="00B83A9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628C3" w14:textId="71BEE0D6" w:rsidR="00331EB2" w:rsidRDefault="00331EB2">
    <w:pPr>
      <w:pStyle w:val="Header"/>
      <w:rPr>
        <w:rFonts w:ascii="Angsana New" w:hAnsi="Angsana New"/>
        <w:sz w:val="32"/>
        <w:szCs w:val="32"/>
      </w:rPr>
    </w:pPr>
  </w:p>
  <w:p w14:paraId="42C47517" w14:textId="77777777" w:rsidR="00930793" w:rsidRDefault="00930793">
    <w:pPr>
      <w:pStyle w:val="Header"/>
      <w:rPr>
        <w:rFonts w:ascii="Angsana New" w:hAnsi="Angsana New"/>
        <w:sz w:val="32"/>
        <w:szCs w:val="32"/>
      </w:rPr>
    </w:pPr>
  </w:p>
  <w:p w14:paraId="7768A051" w14:textId="03DB3FBC" w:rsidR="00930793" w:rsidRDefault="00930793">
    <w:pPr>
      <w:pStyle w:val="Header"/>
      <w:rPr>
        <w:rFonts w:ascii="Angsana New" w:hAnsi="Angsana New"/>
        <w:sz w:val="32"/>
        <w:szCs w:val="32"/>
      </w:rPr>
    </w:pPr>
  </w:p>
  <w:p w14:paraId="0D28CFF7" w14:textId="77777777" w:rsidR="00930793" w:rsidRPr="00930793" w:rsidRDefault="00930793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D0B73" w14:textId="44B42B3E" w:rsidR="00B83A99" w:rsidRDefault="00B83A99" w:rsidP="003760C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4EEBCEFA" w14:textId="47703B6A" w:rsidR="002B51E1" w:rsidRDefault="002B51E1" w:rsidP="003760C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7A42F3E" w14:textId="30B54048" w:rsidR="002B51E1" w:rsidRDefault="002B51E1" w:rsidP="003760C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46FCD11" w14:textId="77777777" w:rsidR="002B51E1" w:rsidRPr="00700E8E" w:rsidRDefault="002B51E1" w:rsidP="003760C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37F7E"/>
    <w:multiLevelType w:val="hybridMultilevel"/>
    <w:tmpl w:val="14D6BA1C"/>
    <w:lvl w:ilvl="0" w:tplc="433A98CA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E848D75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B1449"/>
    <w:multiLevelType w:val="hybridMultilevel"/>
    <w:tmpl w:val="F43A105E"/>
    <w:lvl w:ilvl="0" w:tplc="EECED4C4">
      <w:start w:val="4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3184DED"/>
    <w:multiLevelType w:val="hybridMultilevel"/>
    <w:tmpl w:val="23D4DB34"/>
    <w:lvl w:ilvl="0" w:tplc="7EF04E66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AB478AD"/>
    <w:multiLevelType w:val="multilevel"/>
    <w:tmpl w:val="BC221F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B3D3121"/>
    <w:multiLevelType w:val="multilevel"/>
    <w:tmpl w:val="0E9A80B4"/>
    <w:lvl w:ilvl="0">
      <w:start w:val="1"/>
      <w:numFmt w:val="decimal"/>
      <w:lvlText w:val="(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7F495B50"/>
    <w:multiLevelType w:val="singleLevel"/>
    <w:tmpl w:val="40021DE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30"/>
        <w:szCs w:val="30"/>
      </w:rPr>
    </w:lvl>
  </w:abstractNum>
  <w:abstractNum w:abstractNumId="1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487669618">
    <w:abstractNumId w:val="0"/>
  </w:num>
  <w:num w:numId="2" w16cid:durableId="2105952800">
    <w:abstractNumId w:val="5"/>
  </w:num>
  <w:num w:numId="3" w16cid:durableId="854883169">
    <w:abstractNumId w:val="16"/>
  </w:num>
  <w:num w:numId="4" w16cid:durableId="916088257">
    <w:abstractNumId w:val="12"/>
  </w:num>
  <w:num w:numId="5" w16cid:durableId="1992098731">
    <w:abstractNumId w:val="6"/>
  </w:num>
  <w:num w:numId="6" w16cid:durableId="206912281">
    <w:abstractNumId w:val="3"/>
  </w:num>
  <w:num w:numId="7" w16cid:durableId="640815644">
    <w:abstractNumId w:val="4"/>
  </w:num>
  <w:num w:numId="8" w16cid:durableId="1368291154">
    <w:abstractNumId w:val="14"/>
  </w:num>
  <w:num w:numId="9" w16cid:durableId="642273636">
    <w:abstractNumId w:val="8"/>
  </w:num>
  <w:num w:numId="10" w16cid:durableId="390035510">
    <w:abstractNumId w:val="17"/>
  </w:num>
  <w:num w:numId="11" w16cid:durableId="2123113230">
    <w:abstractNumId w:val="10"/>
  </w:num>
  <w:num w:numId="12" w16cid:durableId="965820963">
    <w:abstractNumId w:val="13"/>
  </w:num>
  <w:num w:numId="13" w16cid:durableId="351423501">
    <w:abstractNumId w:val="9"/>
  </w:num>
  <w:num w:numId="14" w16cid:durableId="407191856">
    <w:abstractNumId w:val="15"/>
  </w:num>
  <w:num w:numId="15" w16cid:durableId="1793547766">
    <w:abstractNumId w:val="2"/>
  </w:num>
  <w:num w:numId="16" w16cid:durableId="1935552099">
    <w:abstractNumId w:val="7"/>
  </w:num>
  <w:num w:numId="17" w16cid:durableId="1270505159">
    <w:abstractNumId w:val="11"/>
  </w:num>
  <w:num w:numId="18" w16cid:durableId="1797523516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EFE"/>
    <w:rsid w:val="0000100B"/>
    <w:rsid w:val="00001154"/>
    <w:rsid w:val="000012AE"/>
    <w:rsid w:val="00001498"/>
    <w:rsid w:val="00001B47"/>
    <w:rsid w:val="00001BEF"/>
    <w:rsid w:val="00001EFF"/>
    <w:rsid w:val="00001F9E"/>
    <w:rsid w:val="00002638"/>
    <w:rsid w:val="0000293E"/>
    <w:rsid w:val="000029A0"/>
    <w:rsid w:val="00002BC5"/>
    <w:rsid w:val="00002D6B"/>
    <w:rsid w:val="00002EB8"/>
    <w:rsid w:val="000036DA"/>
    <w:rsid w:val="00003A40"/>
    <w:rsid w:val="0000412F"/>
    <w:rsid w:val="0000464A"/>
    <w:rsid w:val="000047C2"/>
    <w:rsid w:val="0000493E"/>
    <w:rsid w:val="00004EBB"/>
    <w:rsid w:val="000051E9"/>
    <w:rsid w:val="00005ACB"/>
    <w:rsid w:val="00005BAB"/>
    <w:rsid w:val="000062FF"/>
    <w:rsid w:val="00006A22"/>
    <w:rsid w:val="00006DD5"/>
    <w:rsid w:val="0000737B"/>
    <w:rsid w:val="00007613"/>
    <w:rsid w:val="00007814"/>
    <w:rsid w:val="00007B57"/>
    <w:rsid w:val="00007D32"/>
    <w:rsid w:val="0001027D"/>
    <w:rsid w:val="00010374"/>
    <w:rsid w:val="00010BBA"/>
    <w:rsid w:val="00010C16"/>
    <w:rsid w:val="00010D97"/>
    <w:rsid w:val="00010F04"/>
    <w:rsid w:val="0001192B"/>
    <w:rsid w:val="00012125"/>
    <w:rsid w:val="000122A5"/>
    <w:rsid w:val="0001272F"/>
    <w:rsid w:val="00012C82"/>
    <w:rsid w:val="00012E48"/>
    <w:rsid w:val="000135F7"/>
    <w:rsid w:val="0001364C"/>
    <w:rsid w:val="00013717"/>
    <w:rsid w:val="00013A0A"/>
    <w:rsid w:val="0001430C"/>
    <w:rsid w:val="000143EB"/>
    <w:rsid w:val="00014831"/>
    <w:rsid w:val="00014923"/>
    <w:rsid w:val="00014A59"/>
    <w:rsid w:val="00014BF1"/>
    <w:rsid w:val="00014DC1"/>
    <w:rsid w:val="00015111"/>
    <w:rsid w:val="0001532E"/>
    <w:rsid w:val="000154EB"/>
    <w:rsid w:val="00015628"/>
    <w:rsid w:val="0001578E"/>
    <w:rsid w:val="00015B7C"/>
    <w:rsid w:val="00015C52"/>
    <w:rsid w:val="00015CEA"/>
    <w:rsid w:val="00017147"/>
    <w:rsid w:val="00017172"/>
    <w:rsid w:val="00017323"/>
    <w:rsid w:val="000176C5"/>
    <w:rsid w:val="000179F5"/>
    <w:rsid w:val="00020021"/>
    <w:rsid w:val="00020116"/>
    <w:rsid w:val="0002055E"/>
    <w:rsid w:val="00020E35"/>
    <w:rsid w:val="00020FB5"/>
    <w:rsid w:val="000210F0"/>
    <w:rsid w:val="00021255"/>
    <w:rsid w:val="00021392"/>
    <w:rsid w:val="0002168A"/>
    <w:rsid w:val="00021CAD"/>
    <w:rsid w:val="00022087"/>
    <w:rsid w:val="00022990"/>
    <w:rsid w:val="00022B3E"/>
    <w:rsid w:val="00022D2A"/>
    <w:rsid w:val="00022DC6"/>
    <w:rsid w:val="0002303D"/>
    <w:rsid w:val="000233FD"/>
    <w:rsid w:val="000236CA"/>
    <w:rsid w:val="00023CE6"/>
    <w:rsid w:val="00023E3C"/>
    <w:rsid w:val="00023FEF"/>
    <w:rsid w:val="000241C6"/>
    <w:rsid w:val="0002423D"/>
    <w:rsid w:val="0002456F"/>
    <w:rsid w:val="00024627"/>
    <w:rsid w:val="00024953"/>
    <w:rsid w:val="00024C24"/>
    <w:rsid w:val="00024CE1"/>
    <w:rsid w:val="00024F30"/>
    <w:rsid w:val="0002549D"/>
    <w:rsid w:val="000257F9"/>
    <w:rsid w:val="00025852"/>
    <w:rsid w:val="000258AD"/>
    <w:rsid w:val="00025E4D"/>
    <w:rsid w:val="00025F83"/>
    <w:rsid w:val="00026132"/>
    <w:rsid w:val="000261A2"/>
    <w:rsid w:val="0002666D"/>
    <w:rsid w:val="000267B0"/>
    <w:rsid w:val="00026FC7"/>
    <w:rsid w:val="000270A8"/>
    <w:rsid w:val="000270EB"/>
    <w:rsid w:val="00027276"/>
    <w:rsid w:val="00027479"/>
    <w:rsid w:val="000279A1"/>
    <w:rsid w:val="00030007"/>
    <w:rsid w:val="00030742"/>
    <w:rsid w:val="0003091A"/>
    <w:rsid w:val="00030952"/>
    <w:rsid w:val="00030CB4"/>
    <w:rsid w:val="00030EEF"/>
    <w:rsid w:val="0003105E"/>
    <w:rsid w:val="00031980"/>
    <w:rsid w:val="00031ADE"/>
    <w:rsid w:val="00031C60"/>
    <w:rsid w:val="00031F7A"/>
    <w:rsid w:val="000324DE"/>
    <w:rsid w:val="0003284C"/>
    <w:rsid w:val="00032CE1"/>
    <w:rsid w:val="00032FA8"/>
    <w:rsid w:val="000335A3"/>
    <w:rsid w:val="00033874"/>
    <w:rsid w:val="00033D2E"/>
    <w:rsid w:val="00033EFB"/>
    <w:rsid w:val="000346AA"/>
    <w:rsid w:val="0003500D"/>
    <w:rsid w:val="000351D6"/>
    <w:rsid w:val="0003573A"/>
    <w:rsid w:val="00035A15"/>
    <w:rsid w:val="00035ABC"/>
    <w:rsid w:val="0003617D"/>
    <w:rsid w:val="000365C5"/>
    <w:rsid w:val="00036BE0"/>
    <w:rsid w:val="00036ECA"/>
    <w:rsid w:val="00036F14"/>
    <w:rsid w:val="000377A0"/>
    <w:rsid w:val="000377E6"/>
    <w:rsid w:val="00037D86"/>
    <w:rsid w:val="00037F98"/>
    <w:rsid w:val="00040791"/>
    <w:rsid w:val="0004090D"/>
    <w:rsid w:val="00040952"/>
    <w:rsid w:val="00040A8A"/>
    <w:rsid w:val="00040E59"/>
    <w:rsid w:val="0004131E"/>
    <w:rsid w:val="0004178A"/>
    <w:rsid w:val="00041C82"/>
    <w:rsid w:val="00041D1B"/>
    <w:rsid w:val="00041E72"/>
    <w:rsid w:val="00042210"/>
    <w:rsid w:val="00042424"/>
    <w:rsid w:val="000424D2"/>
    <w:rsid w:val="000425E3"/>
    <w:rsid w:val="00042A02"/>
    <w:rsid w:val="00042CAA"/>
    <w:rsid w:val="00042EF6"/>
    <w:rsid w:val="00042F74"/>
    <w:rsid w:val="000434F1"/>
    <w:rsid w:val="00043A33"/>
    <w:rsid w:val="00043D7F"/>
    <w:rsid w:val="00043DC8"/>
    <w:rsid w:val="00043DDD"/>
    <w:rsid w:val="00043DF3"/>
    <w:rsid w:val="00043F17"/>
    <w:rsid w:val="0004445C"/>
    <w:rsid w:val="000444A8"/>
    <w:rsid w:val="00044583"/>
    <w:rsid w:val="00044EC7"/>
    <w:rsid w:val="00045164"/>
    <w:rsid w:val="000453B0"/>
    <w:rsid w:val="0004575E"/>
    <w:rsid w:val="00045E6A"/>
    <w:rsid w:val="00046107"/>
    <w:rsid w:val="00046195"/>
    <w:rsid w:val="00046213"/>
    <w:rsid w:val="0004628C"/>
    <w:rsid w:val="000466A1"/>
    <w:rsid w:val="00047128"/>
    <w:rsid w:val="000500CE"/>
    <w:rsid w:val="00050496"/>
    <w:rsid w:val="000506C5"/>
    <w:rsid w:val="00050935"/>
    <w:rsid w:val="00050DDE"/>
    <w:rsid w:val="00051008"/>
    <w:rsid w:val="000510D2"/>
    <w:rsid w:val="00051417"/>
    <w:rsid w:val="00051527"/>
    <w:rsid w:val="000516EE"/>
    <w:rsid w:val="00051A81"/>
    <w:rsid w:val="00052251"/>
    <w:rsid w:val="00052931"/>
    <w:rsid w:val="000529D0"/>
    <w:rsid w:val="000529F4"/>
    <w:rsid w:val="00052AF2"/>
    <w:rsid w:val="00052BCF"/>
    <w:rsid w:val="0005382F"/>
    <w:rsid w:val="00053B53"/>
    <w:rsid w:val="00053E8C"/>
    <w:rsid w:val="00054433"/>
    <w:rsid w:val="000545F8"/>
    <w:rsid w:val="00054A0E"/>
    <w:rsid w:val="00054D76"/>
    <w:rsid w:val="00054DB0"/>
    <w:rsid w:val="00054EE3"/>
    <w:rsid w:val="000553C0"/>
    <w:rsid w:val="0005542F"/>
    <w:rsid w:val="000555EF"/>
    <w:rsid w:val="000558C4"/>
    <w:rsid w:val="00055A67"/>
    <w:rsid w:val="00055C21"/>
    <w:rsid w:val="00055EF8"/>
    <w:rsid w:val="000560F8"/>
    <w:rsid w:val="00056120"/>
    <w:rsid w:val="000562A9"/>
    <w:rsid w:val="000562C8"/>
    <w:rsid w:val="0005661E"/>
    <w:rsid w:val="00056751"/>
    <w:rsid w:val="000567E7"/>
    <w:rsid w:val="00056C59"/>
    <w:rsid w:val="00056FF1"/>
    <w:rsid w:val="0005718D"/>
    <w:rsid w:val="0005756E"/>
    <w:rsid w:val="00057699"/>
    <w:rsid w:val="00060352"/>
    <w:rsid w:val="000607D6"/>
    <w:rsid w:val="00060A88"/>
    <w:rsid w:val="00060A9B"/>
    <w:rsid w:val="00060FA0"/>
    <w:rsid w:val="00061076"/>
    <w:rsid w:val="00061AA7"/>
    <w:rsid w:val="00061B0E"/>
    <w:rsid w:val="00061CDD"/>
    <w:rsid w:val="00061D5E"/>
    <w:rsid w:val="00061E95"/>
    <w:rsid w:val="00061FC3"/>
    <w:rsid w:val="000620B5"/>
    <w:rsid w:val="00062324"/>
    <w:rsid w:val="00062766"/>
    <w:rsid w:val="0006276B"/>
    <w:rsid w:val="00062B25"/>
    <w:rsid w:val="00062E0C"/>
    <w:rsid w:val="00063143"/>
    <w:rsid w:val="00063490"/>
    <w:rsid w:val="000635F7"/>
    <w:rsid w:val="000635FF"/>
    <w:rsid w:val="0006389F"/>
    <w:rsid w:val="000639A9"/>
    <w:rsid w:val="000643EC"/>
    <w:rsid w:val="00064B29"/>
    <w:rsid w:val="00065008"/>
    <w:rsid w:val="00065187"/>
    <w:rsid w:val="000652D7"/>
    <w:rsid w:val="0006537A"/>
    <w:rsid w:val="00065604"/>
    <w:rsid w:val="0006578E"/>
    <w:rsid w:val="00065C34"/>
    <w:rsid w:val="00065C76"/>
    <w:rsid w:val="00065DFB"/>
    <w:rsid w:val="00065FB4"/>
    <w:rsid w:val="00066100"/>
    <w:rsid w:val="00066864"/>
    <w:rsid w:val="00066E87"/>
    <w:rsid w:val="00066E99"/>
    <w:rsid w:val="00066F67"/>
    <w:rsid w:val="00066F99"/>
    <w:rsid w:val="000672F9"/>
    <w:rsid w:val="000675C1"/>
    <w:rsid w:val="00067861"/>
    <w:rsid w:val="0007004A"/>
    <w:rsid w:val="000711EE"/>
    <w:rsid w:val="00071422"/>
    <w:rsid w:val="00071642"/>
    <w:rsid w:val="00071CDD"/>
    <w:rsid w:val="00071E82"/>
    <w:rsid w:val="000722D2"/>
    <w:rsid w:val="000724CC"/>
    <w:rsid w:val="00072629"/>
    <w:rsid w:val="00073367"/>
    <w:rsid w:val="00073464"/>
    <w:rsid w:val="00073A8D"/>
    <w:rsid w:val="00073AB1"/>
    <w:rsid w:val="0007468D"/>
    <w:rsid w:val="00074B38"/>
    <w:rsid w:val="00074CBA"/>
    <w:rsid w:val="00074F14"/>
    <w:rsid w:val="00075548"/>
    <w:rsid w:val="000758C3"/>
    <w:rsid w:val="00075927"/>
    <w:rsid w:val="00075FFE"/>
    <w:rsid w:val="00076018"/>
    <w:rsid w:val="000762D6"/>
    <w:rsid w:val="00076626"/>
    <w:rsid w:val="0007695A"/>
    <w:rsid w:val="00077378"/>
    <w:rsid w:val="000773F9"/>
    <w:rsid w:val="00077919"/>
    <w:rsid w:val="000779CD"/>
    <w:rsid w:val="00077E75"/>
    <w:rsid w:val="00077FCD"/>
    <w:rsid w:val="0008002E"/>
    <w:rsid w:val="0008011E"/>
    <w:rsid w:val="000807D9"/>
    <w:rsid w:val="000809AE"/>
    <w:rsid w:val="00080C77"/>
    <w:rsid w:val="00080E2F"/>
    <w:rsid w:val="00080F12"/>
    <w:rsid w:val="0008115A"/>
    <w:rsid w:val="0008129F"/>
    <w:rsid w:val="00081CB6"/>
    <w:rsid w:val="00081D35"/>
    <w:rsid w:val="00082092"/>
    <w:rsid w:val="00082880"/>
    <w:rsid w:val="00082881"/>
    <w:rsid w:val="0008288B"/>
    <w:rsid w:val="00082A85"/>
    <w:rsid w:val="00083513"/>
    <w:rsid w:val="000842DE"/>
    <w:rsid w:val="0008452B"/>
    <w:rsid w:val="00084D71"/>
    <w:rsid w:val="00084E43"/>
    <w:rsid w:val="00084E93"/>
    <w:rsid w:val="00084F27"/>
    <w:rsid w:val="000851E0"/>
    <w:rsid w:val="00085B9E"/>
    <w:rsid w:val="00085C93"/>
    <w:rsid w:val="00085EAB"/>
    <w:rsid w:val="00086220"/>
    <w:rsid w:val="00086329"/>
    <w:rsid w:val="00086446"/>
    <w:rsid w:val="0008651C"/>
    <w:rsid w:val="00086754"/>
    <w:rsid w:val="00086960"/>
    <w:rsid w:val="00086A94"/>
    <w:rsid w:val="00086CCE"/>
    <w:rsid w:val="00086D2B"/>
    <w:rsid w:val="00087870"/>
    <w:rsid w:val="00087D01"/>
    <w:rsid w:val="000901E2"/>
    <w:rsid w:val="00090236"/>
    <w:rsid w:val="00090720"/>
    <w:rsid w:val="000908C2"/>
    <w:rsid w:val="00090EBA"/>
    <w:rsid w:val="00090F48"/>
    <w:rsid w:val="00090F67"/>
    <w:rsid w:val="00090FB8"/>
    <w:rsid w:val="000913A0"/>
    <w:rsid w:val="000914A7"/>
    <w:rsid w:val="00091B2A"/>
    <w:rsid w:val="00091E20"/>
    <w:rsid w:val="00091FCE"/>
    <w:rsid w:val="00092224"/>
    <w:rsid w:val="000928B6"/>
    <w:rsid w:val="00092A81"/>
    <w:rsid w:val="00092B09"/>
    <w:rsid w:val="00092C8A"/>
    <w:rsid w:val="000933DB"/>
    <w:rsid w:val="0009353D"/>
    <w:rsid w:val="0009364E"/>
    <w:rsid w:val="000936C1"/>
    <w:rsid w:val="00093854"/>
    <w:rsid w:val="000941DE"/>
    <w:rsid w:val="0009470A"/>
    <w:rsid w:val="00094832"/>
    <w:rsid w:val="00094BAF"/>
    <w:rsid w:val="00094FB4"/>
    <w:rsid w:val="00094FD7"/>
    <w:rsid w:val="000950F2"/>
    <w:rsid w:val="00095590"/>
    <w:rsid w:val="00095A5F"/>
    <w:rsid w:val="00095ADE"/>
    <w:rsid w:val="00095C21"/>
    <w:rsid w:val="000963F7"/>
    <w:rsid w:val="000964C4"/>
    <w:rsid w:val="000967D6"/>
    <w:rsid w:val="000968DD"/>
    <w:rsid w:val="0009693D"/>
    <w:rsid w:val="00096994"/>
    <w:rsid w:val="00096A4A"/>
    <w:rsid w:val="00096EC0"/>
    <w:rsid w:val="0009746D"/>
    <w:rsid w:val="00097659"/>
    <w:rsid w:val="000976F1"/>
    <w:rsid w:val="000978C0"/>
    <w:rsid w:val="00097A61"/>
    <w:rsid w:val="00097C54"/>
    <w:rsid w:val="000A045E"/>
    <w:rsid w:val="000A0559"/>
    <w:rsid w:val="000A084B"/>
    <w:rsid w:val="000A0BB9"/>
    <w:rsid w:val="000A0EF4"/>
    <w:rsid w:val="000A0FBB"/>
    <w:rsid w:val="000A102E"/>
    <w:rsid w:val="000A12A1"/>
    <w:rsid w:val="000A171A"/>
    <w:rsid w:val="000A18FE"/>
    <w:rsid w:val="000A1CB5"/>
    <w:rsid w:val="000A1DA2"/>
    <w:rsid w:val="000A1E4E"/>
    <w:rsid w:val="000A1E66"/>
    <w:rsid w:val="000A208B"/>
    <w:rsid w:val="000A221F"/>
    <w:rsid w:val="000A2297"/>
    <w:rsid w:val="000A2524"/>
    <w:rsid w:val="000A2679"/>
    <w:rsid w:val="000A2BD4"/>
    <w:rsid w:val="000A2CF9"/>
    <w:rsid w:val="000A324B"/>
    <w:rsid w:val="000A3294"/>
    <w:rsid w:val="000A3495"/>
    <w:rsid w:val="000A3DEC"/>
    <w:rsid w:val="000A49E1"/>
    <w:rsid w:val="000A4D19"/>
    <w:rsid w:val="000A4D66"/>
    <w:rsid w:val="000A5255"/>
    <w:rsid w:val="000A5CDC"/>
    <w:rsid w:val="000A5F59"/>
    <w:rsid w:val="000A64EC"/>
    <w:rsid w:val="000A66BE"/>
    <w:rsid w:val="000A6B19"/>
    <w:rsid w:val="000A6BBA"/>
    <w:rsid w:val="000A71FD"/>
    <w:rsid w:val="000A747A"/>
    <w:rsid w:val="000A7758"/>
    <w:rsid w:val="000A7801"/>
    <w:rsid w:val="000A78E1"/>
    <w:rsid w:val="000A7D24"/>
    <w:rsid w:val="000A7EE3"/>
    <w:rsid w:val="000B013E"/>
    <w:rsid w:val="000B04B0"/>
    <w:rsid w:val="000B0A5B"/>
    <w:rsid w:val="000B0C39"/>
    <w:rsid w:val="000B0D32"/>
    <w:rsid w:val="000B0D92"/>
    <w:rsid w:val="000B0EA2"/>
    <w:rsid w:val="000B1004"/>
    <w:rsid w:val="000B142E"/>
    <w:rsid w:val="000B18E8"/>
    <w:rsid w:val="000B1B75"/>
    <w:rsid w:val="000B1BC5"/>
    <w:rsid w:val="000B1BD4"/>
    <w:rsid w:val="000B1CB9"/>
    <w:rsid w:val="000B1D06"/>
    <w:rsid w:val="000B1E19"/>
    <w:rsid w:val="000B2127"/>
    <w:rsid w:val="000B244D"/>
    <w:rsid w:val="000B24C5"/>
    <w:rsid w:val="000B2673"/>
    <w:rsid w:val="000B2823"/>
    <w:rsid w:val="000B287F"/>
    <w:rsid w:val="000B2A70"/>
    <w:rsid w:val="000B2BC6"/>
    <w:rsid w:val="000B2D3E"/>
    <w:rsid w:val="000B33FE"/>
    <w:rsid w:val="000B3E24"/>
    <w:rsid w:val="000B40DA"/>
    <w:rsid w:val="000B4511"/>
    <w:rsid w:val="000B4949"/>
    <w:rsid w:val="000B4953"/>
    <w:rsid w:val="000B4EED"/>
    <w:rsid w:val="000B57F9"/>
    <w:rsid w:val="000B5A36"/>
    <w:rsid w:val="000B5D3D"/>
    <w:rsid w:val="000B5DB9"/>
    <w:rsid w:val="000B5E4D"/>
    <w:rsid w:val="000B601A"/>
    <w:rsid w:val="000B61D3"/>
    <w:rsid w:val="000B634E"/>
    <w:rsid w:val="000B66A2"/>
    <w:rsid w:val="000B6880"/>
    <w:rsid w:val="000B6C08"/>
    <w:rsid w:val="000B6E71"/>
    <w:rsid w:val="000B7270"/>
    <w:rsid w:val="000B7292"/>
    <w:rsid w:val="000B72B1"/>
    <w:rsid w:val="000B7375"/>
    <w:rsid w:val="000B7E47"/>
    <w:rsid w:val="000C000D"/>
    <w:rsid w:val="000C00BB"/>
    <w:rsid w:val="000C0535"/>
    <w:rsid w:val="000C0552"/>
    <w:rsid w:val="000C10F8"/>
    <w:rsid w:val="000C1276"/>
    <w:rsid w:val="000C1616"/>
    <w:rsid w:val="000C1A93"/>
    <w:rsid w:val="000C1EBB"/>
    <w:rsid w:val="000C1ED9"/>
    <w:rsid w:val="000C2252"/>
    <w:rsid w:val="000C256E"/>
    <w:rsid w:val="000C2963"/>
    <w:rsid w:val="000C29F6"/>
    <w:rsid w:val="000C3066"/>
    <w:rsid w:val="000C33EC"/>
    <w:rsid w:val="000C3A6C"/>
    <w:rsid w:val="000C3F4C"/>
    <w:rsid w:val="000C3FA6"/>
    <w:rsid w:val="000C40BB"/>
    <w:rsid w:val="000C43D2"/>
    <w:rsid w:val="000C463A"/>
    <w:rsid w:val="000C463C"/>
    <w:rsid w:val="000C4970"/>
    <w:rsid w:val="000C4DF0"/>
    <w:rsid w:val="000C4F9C"/>
    <w:rsid w:val="000C5079"/>
    <w:rsid w:val="000C5261"/>
    <w:rsid w:val="000C539F"/>
    <w:rsid w:val="000C5491"/>
    <w:rsid w:val="000C54E9"/>
    <w:rsid w:val="000C55F6"/>
    <w:rsid w:val="000C60CC"/>
    <w:rsid w:val="000C6188"/>
    <w:rsid w:val="000C61BE"/>
    <w:rsid w:val="000C6932"/>
    <w:rsid w:val="000C6B3B"/>
    <w:rsid w:val="000C7179"/>
    <w:rsid w:val="000C73EF"/>
    <w:rsid w:val="000D03DE"/>
    <w:rsid w:val="000D08C7"/>
    <w:rsid w:val="000D08E0"/>
    <w:rsid w:val="000D0AE2"/>
    <w:rsid w:val="000D0B16"/>
    <w:rsid w:val="000D0CDC"/>
    <w:rsid w:val="000D0F50"/>
    <w:rsid w:val="000D1118"/>
    <w:rsid w:val="000D111C"/>
    <w:rsid w:val="000D14FA"/>
    <w:rsid w:val="000D1947"/>
    <w:rsid w:val="000D1B23"/>
    <w:rsid w:val="000D1D0D"/>
    <w:rsid w:val="000D1F12"/>
    <w:rsid w:val="000D2842"/>
    <w:rsid w:val="000D2D9B"/>
    <w:rsid w:val="000D3259"/>
    <w:rsid w:val="000D339C"/>
    <w:rsid w:val="000D3629"/>
    <w:rsid w:val="000D3A4E"/>
    <w:rsid w:val="000D3E07"/>
    <w:rsid w:val="000D3F3E"/>
    <w:rsid w:val="000D40E5"/>
    <w:rsid w:val="000D486C"/>
    <w:rsid w:val="000D4870"/>
    <w:rsid w:val="000D4AED"/>
    <w:rsid w:val="000D4B45"/>
    <w:rsid w:val="000D4C21"/>
    <w:rsid w:val="000D4CEA"/>
    <w:rsid w:val="000D4E2B"/>
    <w:rsid w:val="000D4FE8"/>
    <w:rsid w:val="000D572F"/>
    <w:rsid w:val="000D5F63"/>
    <w:rsid w:val="000D5FE9"/>
    <w:rsid w:val="000D629E"/>
    <w:rsid w:val="000D639F"/>
    <w:rsid w:val="000D64F6"/>
    <w:rsid w:val="000D6696"/>
    <w:rsid w:val="000D6805"/>
    <w:rsid w:val="000D6971"/>
    <w:rsid w:val="000D69ED"/>
    <w:rsid w:val="000D6BD2"/>
    <w:rsid w:val="000D6EF6"/>
    <w:rsid w:val="000D6FCB"/>
    <w:rsid w:val="000D711F"/>
    <w:rsid w:val="000D71DA"/>
    <w:rsid w:val="000D7497"/>
    <w:rsid w:val="000D7855"/>
    <w:rsid w:val="000D7B29"/>
    <w:rsid w:val="000D7F54"/>
    <w:rsid w:val="000D7F72"/>
    <w:rsid w:val="000E0129"/>
    <w:rsid w:val="000E01BB"/>
    <w:rsid w:val="000E069E"/>
    <w:rsid w:val="000E07C3"/>
    <w:rsid w:val="000E0DFA"/>
    <w:rsid w:val="000E1087"/>
    <w:rsid w:val="000E14C0"/>
    <w:rsid w:val="000E2859"/>
    <w:rsid w:val="000E2A73"/>
    <w:rsid w:val="000E2F85"/>
    <w:rsid w:val="000E352A"/>
    <w:rsid w:val="000E3ED0"/>
    <w:rsid w:val="000E4213"/>
    <w:rsid w:val="000E428B"/>
    <w:rsid w:val="000E46CB"/>
    <w:rsid w:val="000E4A02"/>
    <w:rsid w:val="000E4DE7"/>
    <w:rsid w:val="000E55C8"/>
    <w:rsid w:val="000E56AF"/>
    <w:rsid w:val="000E5828"/>
    <w:rsid w:val="000E5B41"/>
    <w:rsid w:val="000E5B65"/>
    <w:rsid w:val="000E5BB6"/>
    <w:rsid w:val="000E5F36"/>
    <w:rsid w:val="000E5F52"/>
    <w:rsid w:val="000E6788"/>
    <w:rsid w:val="000E69B6"/>
    <w:rsid w:val="000E6B41"/>
    <w:rsid w:val="000E6EF7"/>
    <w:rsid w:val="000E74F3"/>
    <w:rsid w:val="000E7CD7"/>
    <w:rsid w:val="000E7DF4"/>
    <w:rsid w:val="000F0043"/>
    <w:rsid w:val="000F045B"/>
    <w:rsid w:val="000F073A"/>
    <w:rsid w:val="000F08D1"/>
    <w:rsid w:val="000F0BC6"/>
    <w:rsid w:val="000F0E34"/>
    <w:rsid w:val="000F0E56"/>
    <w:rsid w:val="000F1323"/>
    <w:rsid w:val="000F14D4"/>
    <w:rsid w:val="000F1706"/>
    <w:rsid w:val="000F1A27"/>
    <w:rsid w:val="000F1A6F"/>
    <w:rsid w:val="000F1DA4"/>
    <w:rsid w:val="000F21B9"/>
    <w:rsid w:val="000F2259"/>
    <w:rsid w:val="000F2593"/>
    <w:rsid w:val="000F2868"/>
    <w:rsid w:val="000F2C64"/>
    <w:rsid w:val="000F2EDE"/>
    <w:rsid w:val="000F3300"/>
    <w:rsid w:val="000F3406"/>
    <w:rsid w:val="000F45FE"/>
    <w:rsid w:val="000F47C0"/>
    <w:rsid w:val="000F47D7"/>
    <w:rsid w:val="000F4D5A"/>
    <w:rsid w:val="000F4D8C"/>
    <w:rsid w:val="000F51E3"/>
    <w:rsid w:val="000F53FD"/>
    <w:rsid w:val="000F635B"/>
    <w:rsid w:val="000F63C3"/>
    <w:rsid w:val="000F64BE"/>
    <w:rsid w:val="000F671C"/>
    <w:rsid w:val="000F6780"/>
    <w:rsid w:val="000F67E1"/>
    <w:rsid w:val="000F6884"/>
    <w:rsid w:val="000F6F02"/>
    <w:rsid w:val="000F744C"/>
    <w:rsid w:val="000F7558"/>
    <w:rsid w:val="000F7B6D"/>
    <w:rsid w:val="00100142"/>
    <w:rsid w:val="0010076E"/>
    <w:rsid w:val="00101032"/>
    <w:rsid w:val="001010B7"/>
    <w:rsid w:val="001015C0"/>
    <w:rsid w:val="0010163B"/>
    <w:rsid w:val="00101A2A"/>
    <w:rsid w:val="00101CB4"/>
    <w:rsid w:val="00101D86"/>
    <w:rsid w:val="00101E1D"/>
    <w:rsid w:val="00102952"/>
    <w:rsid w:val="00102F84"/>
    <w:rsid w:val="0010357A"/>
    <w:rsid w:val="00103D1D"/>
    <w:rsid w:val="00103E86"/>
    <w:rsid w:val="00104284"/>
    <w:rsid w:val="00104320"/>
    <w:rsid w:val="00104960"/>
    <w:rsid w:val="00104B52"/>
    <w:rsid w:val="00104C56"/>
    <w:rsid w:val="001050C7"/>
    <w:rsid w:val="0010551E"/>
    <w:rsid w:val="00105685"/>
    <w:rsid w:val="001056D8"/>
    <w:rsid w:val="001056E6"/>
    <w:rsid w:val="00105757"/>
    <w:rsid w:val="00105B75"/>
    <w:rsid w:val="001066EC"/>
    <w:rsid w:val="0010686B"/>
    <w:rsid w:val="00106A7C"/>
    <w:rsid w:val="0010711B"/>
    <w:rsid w:val="00107476"/>
    <w:rsid w:val="001077EF"/>
    <w:rsid w:val="00110298"/>
    <w:rsid w:val="0011043D"/>
    <w:rsid w:val="00110A03"/>
    <w:rsid w:val="00110C30"/>
    <w:rsid w:val="00110C31"/>
    <w:rsid w:val="001111B4"/>
    <w:rsid w:val="001111E1"/>
    <w:rsid w:val="001121C7"/>
    <w:rsid w:val="001129C4"/>
    <w:rsid w:val="00113C46"/>
    <w:rsid w:val="00113FF0"/>
    <w:rsid w:val="00113FFB"/>
    <w:rsid w:val="001141D8"/>
    <w:rsid w:val="00114296"/>
    <w:rsid w:val="001144ED"/>
    <w:rsid w:val="00114699"/>
    <w:rsid w:val="00115332"/>
    <w:rsid w:val="00115609"/>
    <w:rsid w:val="00115676"/>
    <w:rsid w:val="00115D9F"/>
    <w:rsid w:val="0011604C"/>
    <w:rsid w:val="00116279"/>
    <w:rsid w:val="001166AF"/>
    <w:rsid w:val="00116A61"/>
    <w:rsid w:val="00116ACA"/>
    <w:rsid w:val="00116E6F"/>
    <w:rsid w:val="00116EC2"/>
    <w:rsid w:val="00116FDD"/>
    <w:rsid w:val="0011723F"/>
    <w:rsid w:val="0011735B"/>
    <w:rsid w:val="00117384"/>
    <w:rsid w:val="00117499"/>
    <w:rsid w:val="00117FF5"/>
    <w:rsid w:val="0012051A"/>
    <w:rsid w:val="00120584"/>
    <w:rsid w:val="00120C4E"/>
    <w:rsid w:val="00120E7C"/>
    <w:rsid w:val="00120FBA"/>
    <w:rsid w:val="00121125"/>
    <w:rsid w:val="0012160F"/>
    <w:rsid w:val="00121791"/>
    <w:rsid w:val="00121944"/>
    <w:rsid w:val="00121FC0"/>
    <w:rsid w:val="00122055"/>
    <w:rsid w:val="001222A0"/>
    <w:rsid w:val="00122355"/>
    <w:rsid w:val="001224A9"/>
    <w:rsid w:val="00122A35"/>
    <w:rsid w:val="00122DFE"/>
    <w:rsid w:val="0012303C"/>
    <w:rsid w:val="00123587"/>
    <w:rsid w:val="00123867"/>
    <w:rsid w:val="001239BC"/>
    <w:rsid w:val="00123D3D"/>
    <w:rsid w:val="00123EA8"/>
    <w:rsid w:val="00123F1C"/>
    <w:rsid w:val="0012432F"/>
    <w:rsid w:val="001243C5"/>
    <w:rsid w:val="0012493B"/>
    <w:rsid w:val="00124D8E"/>
    <w:rsid w:val="001254A4"/>
    <w:rsid w:val="001255F7"/>
    <w:rsid w:val="001260B3"/>
    <w:rsid w:val="001264E2"/>
    <w:rsid w:val="00126915"/>
    <w:rsid w:val="00126AD8"/>
    <w:rsid w:val="00126B5D"/>
    <w:rsid w:val="00126C96"/>
    <w:rsid w:val="00126DE2"/>
    <w:rsid w:val="0012744E"/>
    <w:rsid w:val="00127786"/>
    <w:rsid w:val="001279D3"/>
    <w:rsid w:val="00127E53"/>
    <w:rsid w:val="0013013B"/>
    <w:rsid w:val="001304B6"/>
    <w:rsid w:val="00130BC9"/>
    <w:rsid w:val="001311D3"/>
    <w:rsid w:val="00131892"/>
    <w:rsid w:val="00131993"/>
    <w:rsid w:val="00131B88"/>
    <w:rsid w:val="00131EB2"/>
    <w:rsid w:val="001321DE"/>
    <w:rsid w:val="00132222"/>
    <w:rsid w:val="001326B0"/>
    <w:rsid w:val="0013288E"/>
    <w:rsid w:val="00132C37"/>
    <w:rsid w:val="00132F57"/>
    <w:rsid w:val="00133368"/>
    <w:rsid w:val="0013355F"/>
    <w:rsid w:val="001337DF"/>
    <w:rsid w:val="00133F11"/>
    <w:rsid w:val="00133FB6"/>
    <w:rsid w:val="0013412C"/>
    <w:rsid w:val="001344A9"/>
    <w:rsid w:val="0013463D"/>
    <w:rsid w:val="001346D4"/>
    <w:rsid w:val="001349B7"/>
    <w:rsid w:val="00134D5F"/>
    <w:rsid w:val="00134F04"/>
    <w:rsid w:val="00135138"/>
    <w:rsid w:val="0013549D"/>
    <w:rsid w:val="0013657B"/>
    <w:rsid w:val="00136C10"/>
    <w:rsid w:val="00136C7F"/>
    <w:rsid w:val="00136EDE"/>
    <w:rsid w:val="0013706B"/>
    <w:rsid w:val="00137083"/>
    <w:rsid w:val="0013717D"/>
    <w:rsid w:val="001372A4"/>
    <w:rsid w:val="00137F50"/>
    <w:rsid w:val="001400CC"/>
    <w:rsid w:val="001401E0"/>
    <w:rsid w:val="00140292"/>
    <w:rsid w:val="00140520"/>
    <w:rsid w:val="00140655"/>
    <w:rsid w:val="00140D6C"/>
    <w:rsid w:val="00140D82"/>
    <w:rsid w:val="00141184"/>
    <w:rsid w:val="00141286"/>
    <w:rsid w:val="00141A20"/>
    <w:rsid w:val="001422FE"/>
    <w:rsid w:val="00142931"/>
    <w:rsid w:val="00142CA2"/>
    <w:rsid w:val="00142DBC"/>
    <w:rsid w:val="0014324C"/>
    <w:rsid w:val="0014341E"/>
    <w:rsid w:val="00143461"/>
    <w:rsid w:val="001434DB"/>
    <w:rsid w:val="001435C0"/>
    <w:rsid w:val="00143DFA"/>
    <w:rsid w:val="00143F22"/>
    <w:rsid w:val="00143F40"/>
    <w:rsid w:val="0014412F"/>
    <w:rsid w:val="0014442A"/>
    <w:rsid w:val="00144C73"/>
    <w:rsid w:val="00144D4C"/>
    <w:rsid w:val="0014517B"/>
    <w:rsid w:val="001452DA"/>
    <w:rsid w:val="001454A3"/>
    <w:rsid w:val="0014581D"/>
    <w:rsid w:val="00145AB3"/>
    <w:rsid w:val="00146207"/>
    <w:rsid w:val="00146366"/>
    <w:rsid w:val="001468B8"/>
    <w:rsid w:val="00146D04"/>
    <w:rsid w:val="00146D8F"/>
    <w:rsid w:val="00146F86"/>
    <w:rsid w:val="001476E8"/>
    <w:rsid w:val="001477FB"/>
    <w:rsid w:val="00147A72"/>
    <w:rsid w:val="00147C10"/>
    <w:rsid w:val="001503DF"/>
    <w:rsid w:val="0015093A"/>
    <w:rsid w:val="00150EC1"/>
    <w:rsid w:val="001515E3"/>
    <w:rsid w:val="00151A23"/>
    <w:rsid w:val="00151AC7"/>
    <w:rsid w:val="00151CA8"/>
    <w:rsid w:val="0015214F"/>
    <w:rsid w:val="00152AC5"/>
    <w:rsid w:val="00152AD6"/>
    <w:rsid w:val="00152BD8"/>
    <w:rsid w:val="00152E00"/>
    <w:rsid w:val="001538B4"/>
    <w:rsid w:val="00153E26"/>
    <w:rsid w:val="00153EF0"/>
    <w:rsid w:val="001544E3"/>
    <w:rsid w:val="0015451C"/>
    <w:rsid w:val="00154776"/>
    <w:rsid w:val="00154A39"/>
    <w:rsid w:val="00154BC1"/>
    <w:rsid w:val="001550B0"/>
    <w:rsid w:val="00155479"/>
    <w:rsid w:val="001556BE"/>
    <w:rsid w:val="00156011"/>
    <w:rsid w:val="001564D3"/>
    <w:rsid w:val="0015671E"/>
    <w:rsid w:val="00156735"/>
    <w:rsid w:val="00156B77"/>
    <w:rsid w:val="00157627"/>
    <w:rsid w:val="0015778D"/>
    <w:rsid w:val="00157CAD"/>
    <w:rsid w:val="00157D39"/>
    <w:rsid w:val="00157D7B"/>
    <w:rsid w:val="00157E8A"/>
    <w:rsid w:val="001604C6"/>
    <w:rsid w:val="001605CC"/>
    <w:rsid w:val="00160722"/>
    <w:rsid w:val="00160C15"/>
    <w:rsid w:val="00160CEE"/>
    <w:rsid w:val="00160E19"/>
    <w:rsid w:val="00160F62"/>
    <w:rsid w:val="00160FEB"/>
    <w:rsid w:val="00161024"/>
    <w:rsid w:val="0016113B"/>
    <w:rsid w:val="001615DE"/>
    <w:rsid w:val="0016165A"/>
    <w:rsid w:val="0016166D"/>
    <w:rsid w:val="00161A0D"/>
    <w:rsid w:val="00161AC9"/>
    <w:rsid w:val="00161DD3"/>
    <w:rsid w:val="00162019"/>
    <w:rsid w:val="0016218A"/>
    <w:rsid w:val="001623BD"/>
    <w:rsid w:val="0016265A"/>
    <w:rsid w:val="0016293A"/>
    <w:rsid w:val="00162A02"/>
    <w:rsid w:val="00162E95"/>
    <w:rsid w:val="00162FFF"/>
    <w:rsid w:val="001631EF"/>
    <w:rsid w:val="001635D1"/>
    <w:rsid w:val="0016376D"/>
    <w:rsid w:val="00163D3A"/>
    <w:rsid w:val="00163FFF"/>
    <w:rsid w:val="00164299"/>
    <w:rsid w:val="00164354"/>
    <w:rsid w:val="00164766"/>
    <w:rsid w:val="00164B33"/>
    <w:rsid w:val="00164BF3"/>
    <w:rsid w:val="00164D80"/>
    <w:rsid w:val="00164DD8"/>
    <w:rsid w:val="00164F40"/>
    <w:rsid w:val="001656D7"/>
    <w:rsid w:val="00165A2C"/>
    <w:rsid w:val="00165EC3"/>
    <w:rsid w:val="00166BC7"/>
    <w:rsid w:val="00166E0B"/>
    <w:rsid w:val="0016743B"/>
    <w:rsid w:val="00167728"/>
    <w:rsid w:val="001678A4"/>
    <w:rsid w:val="00167BC2"/>
    <w:rsid w:val="00167EB5"/>
    <w:rsid w:val="00167FB7"/>
    <w:rsid w:val="0017003C"/>
    <w:rsid w:val="0017023E"/>
    <w:rsid w:val="00170693"/>
    <w:rsid w:val="00170801"/>
    <w:rsid w:val="00170AF8"/>
    <w:rsid w:val="00170CE3"/>
    <w:rsid w:val="00170EB5"/>
    <w:rsid w:val="00170F06"/>
    <w:rsid w:val="00171361"/>
    <w:rsid w:val="00171745"/>
    <w:rsid w:val="00171936"/>
    <w:rsid w:val="001719AF"/>
    <w:rsid w:val="00171B91"/>
    <w:rsid w:val="00172157"/>
    <w:rsid w:val="0017285C"/>
    <w:rsid w:val="00172A30"/>
    <w:rsid w:val="00173059"/>
    <w:rsid w:val="00173117"/>
    <w:rsid w:val="00173436"/>
    <w:rsid w:val="001734BB"/>
    <w:rsid w:val="001737EE"/>
    <w:rsid w:val="0017397E"/>
    <w:rsid w:val="00173B9C"/>
    <w:rsid w:val="00173C00"/>
    <w:rsid w:val="001740AF"/>
    <w:rsid w:val="00174886"/>
    <w:rsid w:val="001751A8"/>
    <w:rsid w:val="0017522E"/>
    <w:rsid w:val="0017596F"/>
    <w:rsid w:val="001759AC"/>
    <w:rsid w:val="00175E89"/>
    <w:rsid w:val="00175F1A"/>
    <w:rsid w:val="0017663C"/>
    <w:rsid w:val="00176884"/>
    <w:rsid w:val="00176D96"/>
    <w:rsid w:val="0017740E"/>
    <w:rsid w:val="0017765D"/>
    <w:rsid w:val="00180172"/>
    <w:rsid w:val="0018075B"/>
    <w:rsid w:val="0018099A"/>
    <w:rsid w:val="001809C4"/>
    <w:rsid w:val="00180B8A"/>
    <w:rsid w:val="00180D6C"/>
    <w:rsid w:val="00180E1D"/>
    <w:rsid w:val="00180EA8"/>
    <w:rsid w:val="001810C7"/>
    <w:rsid w:val="001814F1"/>
    <w:rsid w:val="001818D0"/>
    <w:rsid w:val="00181B3F"/>
    <w:rsid w:val="00181BFA"/>
    <w:rsid w:val="001820B6"/>
    <w:rsid w:val="001823EF"/>
    <w:rsid w:val="00182655"/>
    <w:rsid w:val="00182711"/>
    <w:rsid w:val="00182C14"/>
    <w:rsid w:val="00182D71"/>
    <w:rsid w:val="00183473"/>
    <w:rsid w:val="0018350B"/>
    <w:rsid w:val="0018355A"/>
    <w:rsid w:val="001838F1"/>
    <w:rsid w:val="001848EA"/>
    <w:rsid w:val="00184C14"/>
    <w:rsid w:val="00184C3F"/>
    <w:rsid w:val="00184CCD"/>
    <w:rsid w:val="00184DFD"/>
    <w:rsid w:val="001854AE"/>
    <w:rsid w:val="001859EB"/>
    <w:rsid w:val="00185EE4"/>
    <w:rsid w:val="00185FDB"/>
    <w:rsid w:val="001864C2"/>
    <w:rsid w:val="0018673B"/>
    <w:rsid w:val="0018681D"/>
    <w:rsid w:val="00186E89"/>
    <w:rsid w:val="00187389"/>
    <w:rsid w:val="001876D1"/>
    <w:rsid w:val="001879E7"/>
    <w:rsid w:val="00187CE8"/>
    <w:rsid w:val="00187EB3"/>
    <w:rsid w:val="001901D3"/>
    <w:rsid w:val="001908FC"/>
    <w:rsid w:val="00190932"/>
    <w:rsid w:val="00191564"/>
    <w:rsid w:val="00191565"/>
    <w:rsid w:val="0019164E"/>
    <w:rsid w:val="00191940"/>
    <w:rsid w:val="00191AC4"/>
    <w:rsid w:val="00191B7A"/>
    <w:rsid w:val="00191C73"/>
    <w:rsid w:val="001920C5"/>
    <w:rsid w:val="001926B1"/>
    <w:rsid w:val="00192723"/>
    <w:rsid w:val="001927C3"/>
    <w:rsid w:val="001928E6"/>
    <w:rsid w:val="00192AEC"/>
    <w:rsid w:val="00192E47"/>
    <w:rsid w:val="00192F3E"/>
    <w:rsid w:val="001930F8"/>
    <w:rsid w:val="001931DA"/>
    <w:rsid w:val="00193668"/>
    <w:rsid w:val="00193732"/>
    <w:rsid w:val="00193BFA"/>
    <w:rsid w:val="00193CCD"/>
    <w:rsid w:val="001941C3"/>
    <w:rsid w:val="001941DA"/>
    <w:rsid w:val="001947A7"/>
    <w:rsid w:val="0019488A"/>
    <w:rsid w:val="00194959"/>
    <w:rsid w:val="001949BC"/>
    <w:rsid w:val="00194B5E"/>
    <w:rsid w:val="00194D77"/>
    <w:rsid w:val="00195304"/>
    <w:rsid w:val="0019534E"/>
    <w:rsid w:val="001953B7"/>
    <w:rsid w:val="001956EE"/>
    <w:rsid w:val="00195DC1"/>
    <w:rsid w:val="00196228"/>
    <w:rsid w:val="00196ADF"/>
    <w:rsid w:val="0019739F"/>
    <w:rsid w:val="001978EE"/>
    <w:rsid w:val="00197BBA"/>
    <w:rsid w:val="00197CDA"/>
    <w:rsid w:val="001A0009"/>
    <w:rsid w:val="001A01A6"/>
    <w:rsid w:val="001A06DC"/>
    <w:rsid w:val="001A08CB"/>
    <w:rsid w:val="001A1227"/>
    <w:rsid w:val="001A1598"/>
    <w:rsid w:val="001A1766"/>
    <w:rsid w:val="001A187C"/>
    <w:rsid w:val="001A1F2F"/>
    <w:rsid w:val="001A2072"/>
    <w:rsid w:val="001A2126"/>
    <w:rsid w:val="001A28FA"/>
    <w:rsid w:val="001A2ACE"/>
    <w:rsid w:val="001A2B76"/>
    <w:rsid w:val="001A2C38"/>
    <w:rsid w:val="001A2C79"/>
    <w:rsid w:val="001A2F6A"/>
    <w:rsid w:val="001A348B"/>
    <w:rsid w:val="001A355F"/>
    <w:rsid w:val="001A377A"/>
    <w:rsid w:val="001A3C27"/>
    <w:rsid w:val="001A3E75"/>
    <w:rsid w:val="001A40B3"/>
    <w:rsid w:val="001A4415"/>
    <w:rsid w:val="001A485D"/>
    <w:rsid w:val="001A496E"/>
    <w:rsid w:val="001A49BF"/>
    <w:rsid w:val="001A4E71"/>
    <w:rsid w:val="001A5034"/>
    <w:rsid w:val="001A54C3"/>
    <w:rsid w:val="001A598A"/>
    <w:rsid w:val="001A5BB4"/>
    <w:rsid w:val="001A5C48"/>
    <w:rsid w:val="001A5E71"/>
    <w:rsid w:val="001A60EF"/>
    <w:rsid w:val="001A6236"/>
    <w:rsid w:val="001A6460"/>
    <w:rsid w:val="001A66F7"/>
    <w:rsid w:val="001A6977"/>
    <w:rsid w:val="001A6BB5"/>
    <w:rsid w:val="001A6DE7"/>
    <w:rsid w:val="001A6E1E"/>
    <w:rsid w:val="001A6F7D"/>
    <w:rsid w:val="001A77EA"/>
    <w:rsid w:val="001A78C5"/>
    <w:rsid w:val="001A7C3C"/>
    <w:rsid w:val="001A7C47"/>
    <w:rsid w:val="001A7D6F"/>
    <w:rsid w:val="001B01F9"/>
    <w:rsid w:val="001B0966"/>
    <w:rsid w:val="001B09A9"/>
    <w:rsid w:val="001B0B11"/>
    <w:rsid w:val="001B0B48"/>
    <w:rsid w:val="001B1480"/>
    <w:rsid w:val="001B15BE"/>
    <w:rsid w:val="001B1DC3"/>
    <w:rsid w:val="001B1EFC"/>
    <w:rsid w:val="001B1F26"/>
    <w:rsid w:val="001B21F5"/>
    <w:rsid w:val="001B2443"/>
    <w:rsid w:val="001B2905"/>
    <w:rsid w:val="001B2937"/>
    <w:rsid w:val="001B2F2B"/>
    <w:rsid w:val="001B2F40"/>
    <w:rsid w:val="001B3B1C"/>
    <w:rsid w:val="001B3DB8"/>
    <w:rsid w:val="001B3E11"/>
    <w:rsid w:val="001B42E4"/>
    <w:rsid w:val="001B4582"/>
    <w:rsid w:val="001B494B"/>
    <w:rsid w:val="001B4F5D"/>
    <w:rsid w:val="001B502B"/>
    <w:rsid w:val="001B50A6"/>
    <w:rsid w:val="001B5258"/>
    <w:rsid w:val="001B5301"/>
    <w:rsid w:val="001B5605"/>
    <w:rsid w:val="001B5B7F"/>
    <w:rsid w:val="001B63D9"/>
    <w:rsid w:val="001B662B"/>
    <w:rsid w:val="001B6662"/>
    <w:rsid w:val="001B771D"/>
    <w:rsid w:val="001B7900"/>
    <w:rsid w:val="001B7C76"/>
    <w:rsid w:val="001C01BF"/>
    <w:rsid w:val="001C0525"/>
    <w:rsid w:val="001C069E"/>
    <w:rsid w:val="001C07C3"/>
    <w:rsid w:val="001C0A91"/>
    <w:rsid w:val="001C0AFB"/>
    <w:rsid w:val="001C1069"/>
    <w:rsid w:val="001C13FA"/>
    <w:rsid w:val="001C1415"/>
    <w:rsid w:val="001C19FB"/>
    <w:rsid w:val="001C1B25"/>
    <w:rsid w:val="001C246C"/>
    <w:rsid w:val="001C2814"/>
    <w:rsid w:val="001C2BE9"/>
    <w:rsid w:val="001C30C8"/>
    <w:rsid w:val="001C3136"/>
    <w:rsid w:val="001C3442"/>
    <w:rsid w:val="001C351A"/>
    <w:rsid w:val="001C35B7"/>
    <w:rsid w:val="001C3962"/>
    <w:rsid w:val="001C3AE2"/>
    <w:rsid w:val="001C3C65"/>
    <w:rsid w:val="001C401E"/>
    <w:rsid w:val="001C42E2"/>
    <w:rsid w:val="001C4439"/>
    <w:rsid w:val="001C4752"/>
    <w:rsid w:val="001C4A2F"/>
    <w:rsid w:val="001C4BB3"/>
    <w:rsid w:val="001C50A3"/>
    <w:rsid w:val="001C5760"/>
    <w:rsid w:val="001C69B8"/>
    <w:rsid w:val="001C6B2D"/>
    <w:rsid w:val="001C7129"/>
    <w:rsid w:val="001C72E7"/>
    <w:rsid w:val="001C7359"/>
    <w:rsid w:val="001C74F5"/>
    <w:rsid w:val="001C77F6"/>
    <w:rsid w:val="001C7C10"/>
    <w:rsid w:val="001C7DCE"/>
    <w:rsid w:val="001D0411"/>
    <w:rsid w:val="001D06B6"/>
    <w:rsid w:val="001D0EFA"/>
    <w:rsid w:val="001D1161"/>
    <w:rsid w:val="001D13A9"/>
    <w:rsid w:val="001D16CA"/>
    <w:rsid w:val="001D1889"/>
    <w:rsid w:val="001D1F3E"/>
    <w:rsid w:val="001D225E"/>
    <w:rsid w:val="001D26F1"/>
    <w:rsid w:val="001D2AA7"/>
    <w:rsid w:val="001D3247"/>
    <w:rsid w:val="001D367C"/>
    <w:rsid w:val="001D3712"/>
    <w:rsid w:val="001D3EEE"/>
    <w:rsid w:val="001D43EC"/>
    <w:rsid w:val="001D455D"/>
    <w:rsid w:val="001D46DB"/>
    <w:rsid w:val="001D4892"/>
    <w:rsid w:val="001D5200"/>
    <w:rsid w:val="001D520E"/>
    <w:rsid w:val="001D522E"/>
    <w:rsid w:val="001D58E8"/>
    <w:rsid w:val="001D5D99"/>
    <w:rsid w:val="001D5F2C"/>
    <w:rsid w:val="001D68F2"/>
    <w:rsid w:val="001D703D"/>
    <w:rsid w:val="001D70E3"/>
    <w:rsid w:val="001D7634"/>
    <w:rsid w:val="001D7671"/>
    <w:rsid w:val="001D78C7"/>
    <w:rsid w:val="001D7BF8"/>
    <w:rsid w:val="001D7D4A"/>
    <w:rsid w:val="001E0850"/>
    <w:rsid w:val="001E0890"/>
    <w:rsid w:val="001E08DF"/>
    <w:rsid w:val="001E0CE4"/>
    <w:rsid w:val="001E105B"/>
    <w:rsid w:val="001E1330"/>
    <w:rsid w:val="001E152F"/>
    <w:rsid w:val="001E1AC6"/>
    <w:rsid w:val="001E1C32"/>
    <w:rsid w:val="001E20B7"/>
    <w:rsid w:val="001E218C"/>
    <w:rsid w:val="001E2323"/>
    <w:rsid w:val="001E253B"/>
    <w:rsid w:val="001E2994"/>
    <w:rsid w:val="001E2AEB"/>
    <w:rsid w:val="001E2E44"/>
    <w:rsid w:val="001E3181"/>
    <w:rsid w:val="001E36F2"/>
    <w:rsid w:val="001E3958"/>
    <w:rsid w:val="001E3A7E"/>
    <w:rsid w:val="001E4585"/>
    <w:rsid w:val="001E4733"/>
    <w:rsid w:val="001E4E53"/>
    <w:rsid w:val="001E4F32"/>
    <w:rsid w:val="001E4FB5"/>
    <w:rsid w:val="001E55CD"/>
    <w:rsid w:val="001E56F2"/>
    <w:rsid w:val="001E57EA"/>
    <w:rsid w:val="001E5A65"/>
    <w:rsid w:val="001E5D60"/>
    <w:rsid w:val="001E5D70"/>
    <w:rsid w:val="001E625E"/>
    <w:rsid w:val="001E6CCA"/>
    <w:rsid w:val="001E711F"/>
    <w:rsid w:val="001E7747"/>
    <w:rsid w:val="001E7987"/>
    <w:rsid w:val="001E7EF8"/>
    <w:rsid w:val="001F057B"/>
    <w:rsid w:val="001F0636"/>
    <w:rsid w:val="001F0A06"/>
    <w:rsid w:val="001F0E00"/>
    <w:rsid w:val="001F0E9A"/>
    <w:rsid w:val="001F0EB4"/>
    <w:rsid w:val="001F1321"/>
    <w:rsid w:val="001F134A"/>
    <w:rsid w:val="001F13CD"/>
    <w:rsid w:val="001F160F"/>
    <w:rsid w:val="001F1678"/>
    <w:rsid w:val="001F18CF"/>
    <w:rsid w:val="001F1915"/>
    <w:rsid w:val="001F1BF6"/>
    <w:rsid w:val="001F1C27"/>
    <w:rsid w:val="001F1E21"/>
    <w:rsid w:val="001F1EF5"/>
    <w:rsid w:val="001F21C6"/>
    <w:rsid w:val="001F2343"/>
    <w:rsid w:val="001F248C"/>
    <w:rsid w:val="001F24BB"/>
    <w:rsid w:val="001F2537"/>
    <w:rsid w:val="001F2E68"/>
    <w:rsid w:val="001F3AF6"/>
    <w:rsid w:val="001F3CB8"/>
    <w:rsid w:val="001F400B"/>
    <w:rsid w:val="001F4363"/>
    <w:rsid w:val="001F4CCA"/>
    <w:rsid w:val="001F4EC0"/>
    <w:rsid w:val="001F50B0"/>
    <w:rsid w:val="001F55A6"/>
    <w:rsid w:val="001F568E"/>
    <w:rsid w:val="001F56E1"/>
    <w:rsid w:val="001F5791"/>
    <w:rsid w:val="001F5BBE"/>
    <w:rsid w:val="001F5C19"/>
    <w:rsid w:val="001F5C3D"/>
    <w:rsid w:val="001F5F5F"/>
    <w:rsid w:val="001F60F7"/>
    <w:rsid w:val="001F624B"/>
    <w:rsid w:val="001F6556"/>
    <w:rsid w:val="001F6651"/>
    <w:rsid w:val="001F6A92"/>
    <w:rsid w:val="001F6DAD"/>
    <w:rsid w:val="001F6FD5"/>
    <w:rsid w:val="001F74FB"/>
    <w:rsid w:val="001F75F1"/>
    <w:rsid w:val="001F78F8"/>
    <w:rsid w:val="001F7CA1"/>
    <w:rsid w:val="001F7D02"/>
    <w:rsid w:val="002002D0"/>
    <w:rsid w:val="00200861"/>
    <w:rsid w:val="00200880"/>
    <w:rsid w:val="00201129"/>
    <w:rsid w:val="00201484"/>
    <w:rsid w:val="002016E3"/>
    <w:rsid w:val="00201A61"/>
    <w:rsid w:val="00201D08"/>
    <w:rsid w:val="002021CC"/>
    <w:rsid w:val="00202814"/>
    <w:rsid w:val="00202DF4"/>
    <w:rsid w:val="00203105"/>
    <w:rsid w:val="002031FE"/>
    <w:rsid w:val="0020346E"/>
    <w:rsid w:val="00203999"/>
    <w:rsid w:val="00203B9F"/>
    <w:rsid w:val="00203C96"/>
    <w:rsid w:val="00204832"/>
    <w:rsid w:val="00204C1F"/>
    <w:rsid w:val="00204E6B"/>
    <w:rsid w:val="00204E7A"/>
    <w:rsid w:val="00204EA3"/>
    <w:rsid w:val="00205607"/>
    <w:rsid w:val="00205895"/>
    <w:rsid w:val="002059BD"/>
    <w:rsid w:val="00205A96"/>
    <w:rsid w:val="00206200"/>
    <w:rsid w:val="0020668E"/>
    <w:rsid w:val="002068C6"/>
    <w:rsid w:val="0020690E"/>
    <w:rsid w:val="00206975"/>
    <w:rsid w:val="00206CD1"/>
    <w:rsid w:val="00206FB5"/>
    <w:rsid w:val="00207168"/>
    <w:rsid w:val="00207238"/>
    <w:rsid w:val="00207315"/>
    <w:rsid w:val="002078AA"/>
    <w:rsid w:val="0021052D"/>
    <w:rsid w:val="002105C3"/>
    <w:rsid w:val="00210D3D"/>
    <w:rsid w:val="0021108A"/>
    <w:rsid w:val="00212099"/>
    <w:rsid w:val="002120FA"/>
    <w:rsid w:val="0021254B"/>
    <w:rsid w:val="0021287D"/>
    <w:rsid w:val="00212F66"/>
    <w:rsid w:val="0021327E"/>
    <w:rsid w:val="002132D6"/>
    <w:rsid w:val="00213358"/>
    <w:rsid w:val="002134EA"/>
    <w:rsid w:val="00213B00"/>
    <w:rsid w:val="00213FD1"/>
    <w:rsid w:val="00214177"/>
    <w:rsid w:val="002141CA"/>
    <w:rsid w:val="002141F0"/>
    <w:rsid w:val="00214388"/>
    <w:rsid w:val="00214497"/>
    <w:rsid w:val="00214C30"/>
    <w:rsid w:val="00215113"/>
    <w:rsid w:val="0021569A"/>
    <w:rsid w:val="00215E91"/>
    <w:rsid w:val="00216313"/>
    <w:rsid w:val="002166A5"/>
    <w:rsid w:val="00216B75"/>
    <w:rsid w:val="00217287"/>
    <w:rsid w:val="002175E4"/>
    <w:rsid w:val="00217A94"/>
    <w:rsid w:val="00217AB9"/>
    <w:rsid w:val="00217ABD"/>
    <w:rsid w:val="00217E07"/>
    <w:rsid w:val="002200D9"/>
    <w:rsid w:val="00220551"/>
    <w:rsid w:val="00220F81"/>
    <w:rsid w:val="002214DE"/>
    <w:rsid w:val="0022159F"/>
    <w:rsid w:val="00221713"/>
    <w:rsid w:val="00221D4D"/>
    <w:rsid w:val="00221DB1"/>
    <w:rsid w:val="00221EB8"/>
    <w:rsid w:val="00221F0A"/>
    <w:rsid w:val="0022213D"/>
    <w:rsid w:val="00222360"/>
    <w:rsid w:val="00222558"/>
    <w:rsid w:val="00222634"/>
    <w:rsid w:val="00223114"/>
    <w:rsid w:val="00223123"/>
    <w:rsid w:val="00223650"/>
    <w:rsid w:val="0022366A"/>
    <w:rsid w:val="00223AEC"/>
    <w:rsid w:val="00223D19"/>
    <w:rsid w:val="00223D2D"/>
    <w:rsid w:val="00223F14"/>
    <w:rsid w:val="00224044"/>
    <w:rsid w:val="00224881"/>
    <w:rsid w:val="00224BB2"/>
    <w:rsid w:val="00224C78"/>
    <w:rsid w:val="00224D78"/>
    <w:rsid w:val="00224E74"/>
    <w:rsid w:val="002250DC"/>
    <w:rsid w:val="002254D7"/>
    <w:rsid w:val="002255D9"/>
    <w:rsid w:val="00225955"/>
    <w:rsid w:val="00225C64"/>
    <w:rsid w:val="00225D4D"/>
    <w:rsid w:val="00226517"/>
    <w:rsid w:val="002265D8"/>
    <w:rsid w:val="00226A03"/>
    <w:rsid w:val="00226CCC"/>
    <w:rsid w:val="00226E00"/>
    <w:rsid w:val="002271E4"/>
    <w:rsid w:val="00227293"/>
    <w:rsid w:val="0022736F"/>
    <w:rsid w:val="00227844"/>
    <w:rsid w:val="00227969"/>
    <w:rsid w:val="00227B77"/>
    <w:rsid w:val="00230246"/>
    <w:rsid w:val="002303BB"/>
    <w:rsid w:val="002303FE"/>
    <w:rsid w:val="0023041D"/>
    <w:rsid w:val="00230810"/>
    <w:rsid w:val="0023125D"/>
    <w:rsid w:val="0023136A"/>
    <w:rsid w:val="00231934"/>
    <w:rsid w:val="002319E8"/>
    <w:rsid w:val="00231A78"/>
    <w:rsid w:val="00231C4B"/>
    <w:rsid w:val="00232216"/>
    <w:rsid w:val="002323BA"/>
    <w:rsid w:val="0023253B"/>
    <w:rsid w:val="002325E7"/>
    <w:rsid w:val="002329AB"/>
    <w:rsid w:val="002329C5"/>
    <w:rsid w:val="00232A5F"/>
    <w:rsid w:val="00232C6C"/>
    <w:rsid w:val="00232F70"/>
    <w:rsid w:val="002338AE"/>
    <w:rsid w:val="0023412E"/>
    <w:rsid w:val="002346EE"/>
    <w:rsid w:val="002350E6"/>
    <w:rsid w:val="00235FDC"/>
    <w:rsid w:val="002361F3"/>
    <w:rsid w:val="002365E9"/>
    <w:rsid w:val="0023696E"/>
    <w:rsid w:val="00236EFF"/>
    <w:rsid w:val="0023709D"/>
    <w:rsid w:val="0023723F"/>
    <w:rsid w:val="00237643"/>
    <w:rsid w:val="00237D51"/>
    <w:rsid w:val="00237EF0"/>
    <w:rsid w:val="00237F27"/>
    <w:rsid w:val="00240276"/>
    <w:rsid w:val="00240290"/>
    <w:rsid w:val="002403EE"/>
    <w:rsid w:val="002408E4"/>
    <w:rsid w:val="00240B99"/>
    <w:rsid w:val="00240BCE"/>
    <w:rsid w:val="00240D18"/>
    <w:rsid w:val="00240E23"/>
    <w:rsid w:val="00241199"/>
    <w:rsid w:val="00241523"/>
    <w:rsid w:val="0024175D"/>
    <w:rsid w:val="00241772"/>
    <w:rsid w:val="00241F5A"/>
    <w:rsid w:val="00242207"/>
    <w:rsid w:val="00242301"/>
    <w:rsid w:val="0024233F"/>
    <w:rsid w:val="00242AC5"/>
    <w:rsid w:val="00242AF0"/>
    <w:rsid w:val="00243353"/>
    <w:rsid w:val="00243648"/>
    <w:rsid w:val="002437A4"/>
    <w:rsid w:val="0024399A"/>
    <w:rsid w:val="00243AAE"/>
    <w:rsid w:val="00243E5E"/>
    <w:rsid w:val="00243E94"/>
    <w:rsid w:val="0024472B"/>
    <w:rsid w:val="0024499B"/>
    <w:rsid w:val="00244B2F"/>
    <w:rsid w:val="00244D89"/>
    <w:rsid w:val="00244E7D"/>
    <w:rsid w:val="00245B42"/>
    <w:rsid w:val="00245BED"/>
    <w:rsid w:val="0024624E"/>
    <w:rsid w:val="00246411"/>
    <w:rsid w:val="00246CC3"/>
    <w:rsid w:val="00246D71"/>
    <w:rsid w:val="00246E3A"/>
    <w:rsid w:val="00246EDF"/>
    <w:rsid w:val="0024744B"/>
    <w:rsid w:val="002474D9"/>
    <w:rsid w:val="0024788A"/>
    <w:rsid w:val="002479B8"/>
    <w:rsid w:val="00247C63"/>
    <w:rsid w:val="00247DB6"/>
    <w:rsid w:val="00247E1A"/>
    <w:rsid w:val="00250423"/>
    <w:rsid w:val="00250782"/>
    <w:rsid w:val="00250A2A"/>
    <w:rsid w:val="00250A88"/>
    <w:rsid w:val="00250D87"/>
    <w:rsid w:val="00250F64"/>
    <w:rsid w:val="0025105F"/>
    <w:rsid w:val="002512C5"/>
    <w:rsid w:val="00251568"/>
    <w:rsid w:val="0025164D"/>
    <w:rsid w:val="002517B5"/>
    <w:rsid w:val="00251BB8"/>
    <w:rsid w:val="00251BD7"/>
    <w:rsid w:val="00251BEC"/>
    <w:rsid w:val="00251C2C"/>
    <w:rsid w:val="00251D75"/>
    <w:rsid w:val="00252228"/>
    <w:rsid w:val="002524CA"/>
    <w:rsid w:val="00252647"/>
    <w:rsid w:val="00252A57"/>
    <w:rsid w:val="00252A5D"/>
    <w:rsid w:val="00252F24"/>
    <w:rsid w:val="002530AC"/>
    <w:rsid w:val="002532E2"/>
    <w:rsid w:val="002539C6"/>
    <w:rsid w:val="00253CC0"/>
    <w:rsid w:val="00253ECD"/>
    <w:rsid w:val="0025454E"/>
    <w:rsid w:val="002547EC"/>
    <w:rsid w:val="00254C06"/>
    <w:rsid w:val="00254D34"/>
    <w:rsid w:val="00254E93"/>
    <w:rsid w:val="00254FD9"/>
    <w:rsid w:val="0025511F"/>
    <w:rsid w:val="00255332"/>
    <w:rsid w:val="00255352"/>
    <w:rsid w:val="002554EA"/>
    <w:rsid w:val="002558B9"/>
    <w:rsid w:val="00255C1A"/>
    <w:rsid w:val="00255C3F"/>
    <w:rsid w:val="00255CA2"/>
    <w:rsid w:val="00255CF2"/>
    <w:rsid w:val="00255D0A"/>
    <w:rsid w:val="0025607E"/>
    <w:rsid w:val="0025624E"/>
    <w:rsid w:val="00256352"/>
    <w:rsid w:val="002563F3"/>
    <w:rsid w:val="002565CC"/>
    <w:rsid w:val="002571B5"/>
    <w:rsid w:val="002573B5"/>
    <w:rsid w:val="002575D9"/>
    <w:rsid w:val="002576EA"/>
    <w:rsid w:val="0025773B"/>
    <w:rsid w:val="0025773D"/>
    <w:rsid w:val="00257931"/>
    <w:rsid w:val="0025798F"/>
    <w:rsid w:val="00257BD2"/>
    <w:rsid w:val="00257E18"/>
    <w:rsid w:val="002603B1"/>
    <w:rsid w:val="00260555"/>
    <w:rsid w:val="002605D5"/>
    <w:rsid w:val="0026067B"/>
    <w:rsid w:val="00260691"/>
    <w:rsid w:val="0026092F"/>
    <w:rsid w:val="00260F18"/>
    <w:rsid w:val="002614E7"/>
    <w:rsid w:val="002621AD"/>
    <w:rsid w:val="002622F5"/>
    <w:rsid w:val="00262BB2"/>
    <w:rsid w:val="00262C05"/>
    <w:rsid w:val="00263417"/>
    <w:rsid w:val="0026345C"/>
    <w:rsid w:val="0026376C"/>
    <w:rsid w:val="00263870"/>
    <w:rsid w:val="00263918"/>
    <w:rsid w:val="002639F5"/>
    <w:rsid w:val="002643C6"/>
    <w:rsid w:val="00264686"/>
    <w:rsid w:val="0026481F"/>
    <w:rsid w:val="00264F4A"/>
    <w:rsid w:val="00265C04"/>
    <w:rsid w:val="00265F65"/>
    <w:rsid w:val="00266271"/>
    <w:rsid w:val="002662D6"/>
    <w:rsid w:val="0026649A"/>
    <w:rsid w:val="0026684C"/>
    <w:rsid w:val="00266AAF"/>
    <w:rsid w:val="0026734F"/>
    <w:rsid w:val="002674A1"/>
    <w:rsid w:val="0026771A"/>
    <w:rsid w:val="00267C2B"/>
    <w:rsid w:val="00270097"/>
    <w:rsid w:val="00270D84"/>
    <w:rsid w:val="00271216"/>
    <w:rsid w:val="00271F39"/>
    <w:rsid w:val="0027246E"/>
    <w:rsid w:val="0027295F"/>
    <w:rsid w:val="00272A7C"/>
    <w:rsid w:val="00272ABC"/>
    <w:rsid w:val="00272D23"/>
    <w:rsid w:val="00272FE9"/>
    <w:rsid w:val="002734AC"/>
    <w:rsid w:val="0027358C"/>
    <w:rsid w:val="002737AC"/>
    <w:rsid w:val="00273A95"/>
    <w:rsid w:val="00274840"/>
    <w:rsid w:val="00274B49"/>
    <w:rsid w:val="00274BED"/>
    <w:rsid w:val="00274C05"/>
    <w:rsid w:val="00275153"/>
    <w:rsid w:val="0027519D"/>
    <w:rsid w:val="00276171"/>
    <w:rsid w:val="002768B9"/>
    <w:rsid w:val="002768DB"/>
    <w:rsid w:val="002769B3"/>
    <w:rsid w:val="00276F0F"/>
    <w:rsid w:val="0027745D"/>
    <w:rsid w:val="002775DC"/>
    <w:rsid w:val="00277B88"/>
    <w:rsid w:val="00277F39"/>
    <w:rsid w:val="00280733"/>
    <w:rsid w:val="00280B2C"/>
    <w:rsid w:val="0028124C"/>
    <w:rsid w:val="0028126D"/>
    <w:rsid w:val="00281298"/>
    <w:rsid w:val="0028134F"/>
    <w:rsid w:val="0028162F"/>
    <w:rsid w:val="00281663"/>
    <w:rsid w:val="002818A1"/>
    <w:rsid w:val="002818F2"/>
    <w:rsid w:val="002819B6"/>
    <w:rsid w:val="00281ACF"/>
    <w:rsid w:val="00281E3D"/>
    <w:rsid w:val="00282600"/>
    <w:rsid w:val="002827EC"/>
    <w:rsid w:val="00282B16"/>
    <w:rsid w:val="002832DF"/>
    <w:rsid w:val="0028367A"/>
    <w:rsid w:val="0028368F"/>
    <w:rsid w:val="00284A10"/>
    <w:rsid w:val="00284FE0"/>
    <w:rsid w:val="002850DF"/>
    <w:rsid w:val="0028528F"/>
    <w:rsid w:val="00285326"/>
    <w:rsid w:val="002855C0"/>
    <w:rsid w:val="00285DF1"/>
    <w:rsid w:val="00286021"/>
    <w:rsid w:val="00286617"/>
    <w:rsid w:val="00286671"/>
    <w:rsid w:val="00286E8E"/>
    <w:rsid w:val="00286EB5"/>
    <w:rsid w:val="00286F75"/>
    <w:rsid w:val="0028708B"/>
    <w:rsid w:val="0028751E"/>
    <w:rsid w:val="002876A9"/>
    <w:rsid w:val="0028796D"/>
    <w:rsid w:val="00287BD2"/>
    <w:rsid w:val="00287E81"/>
    <w:rsid w:val="002900A6"/>
    <w:rsid w:val="002903BF"/>
    <w:rsid w:val="002904B9"/>
    <w:rsid w:val="00290566"/>
    <w:rsid w:val="00290E37"/>
    <w:rsid w:val="00291420"/>
    <w:rsid w:val="002917DD"/>
    <w:rsid w:val="00291B1E"/>
    <w:rsid w:val="00291C08"/>
    <w:rsid w:val="00291FC2"/>
    <w:rsid w:val="0029225C"/>
    <w:rsid w:val="0029235D"/>
    <w:rsid w:val="00292A86"/>
    <w:rsid w:val="00292DF9"/>
    <w:rsid w:val="00292E48"/>
    <w:rsid w:val="00293041"/>
    <w:rsid w:val="00293128"/>
    <w:rsid w:val="002933D0"/>
    <w:rsid w:val="00293470"/>
    <w:rsid w:val="0029391F"/>
    <w:rsid w:val="00293AC0"/>
    <w:rsid w:val="00293DA6"/>
    <w:rsid w:val="00294551"/>
    <w:rsid w:val="0029489D"/>
    <w:rsid w:val="00294959"/>
    <w:rsid w:val="00294C8E"/>
    <w:rsid w:val="00294E0B"/>
    <w:rsid w:val="002953A7"/>
    <w:rsid w:val="00295B9D"/>
    <w:rsid w:val="0029605B"/>
    <w:rsid w:val="0029672F"/>
    <w:rsid w:val="00296A44"/>
    <w:rsid w:val="0029723D"/>
    <w:rsid w:val="002975B1"/>
    <w:rsid w:val="002975FE"/>
    <w:rsid w:val="00297CE8"/>
    <w:rsid w:val="002A03F0"/>
    <w:rsid w:val="002A0675"/>
    <w:rsid w:val="002A0973"/>
    <w:rsid w:val="002A09C2"/>
    <w:rsid w:val="002A0A8B"/>
    <w:rsid w:val="002A0B24"/>
    <w:rsid w:val="002A0E12"/>
    <w:rsid w:val="002A11D5"/>
    <w:rsid w:val="002A194E"/>
    <w:rsid w:val="002A1DA1"/>
    <w:rsid w:val="002A27DC"/>
    <w:rsid w:val="002A2AF5"/>
    <w:rsid w:val="002A2B2A"/>
    <w:rsid w:val="002A2D02"/>
    <w:rsid w:val="002A2D24"/>
    <w:rsid w:val="002A3050"/>
    <w:rsid w:val="002A3A86"/>
    <w:rsid w:val="002A3AF9"/>
    <w:rsid w:val="002A3B92"/>
    <w:rsid w:val="002A4211"/>
    <w:rsid w:val="002A447F"/>
    <w:rsid w:val="002A46CB"/>
    <w:rsid w:val="002A495F"/>
    <w:rsid w:val="002A4BCE"/>
    <w:rsid w:val="002A4C02"/>
    <w:rsid w:val="002A4C38"/>
    <w:rsid w:val="002A4D97"/>
    <w:rsid w:val="002A5631"/>
    <w:rsid w:val="002A5EF7"/>
    <w:rsid w:val="002A5FBD"/>
    <w:rsid w:val="002A6392"/>
    <w:rsid w:val="002A63E7"/>
    <w:rsid w:val="002A6811"/>
    <w:rsid w:val="002A6930"/>
    <w:rsid w:val="002A6C42"/>
    <w:rsid w:val="002A6FA4"/>
    <w:rsid w:val="002A73F2"/>
    <w:rsid w:val="002A74B3"/>
    <w:rsid w:val="002A7BA5"/>
    <w:rsid w:val="002A7D0F"/>
    <w:rsid w:val="002B0161"/>
    <w:rsid w:val="002B0166"/>
    <w:rsid w:val="002B05C2"/>
    <w:rsid w:val="002B1297"/>
    <w:rsid w:val="002B14B2"/>
    <w:rsid w:val="002B1698"/>
    <w:rsid w:val="002B16E5"/>
    <w:rsid w:val="002B19F7"/>
    <w:rsid w:val="002B1DEF"/>
    <w:rsid w:val="002B207C"/>
    <w:rsid w:val="002B20E2"/>
    <w:rsid w:val="002B2439"/>
    <w:rsid w:val="002B2596"/>
    <w:rsid w:val="002B2B5D"/>
    <w:rsid w:val="002B2B71"/>
    <w:rsid w:val="002B2CE0"/>
    <w:rsid w:val="002B3033"/>
    <w:rsid w:val="002B3323"/>
    <w:rsid w:val="002B35E0"/>
    <w:rsid w:val="002B3F5F"/>
    <w:rsid w:val="002B3FEE"/>
    <w:rsid w:val="002B41AE"/>
    <w:rsid w:val="002B477A"/>
    <w:rsid w:val="002B515D"/>
    <w:rsid w:val="002B51E1"/>
    <w:rsid w:val="002B54F9"/>
    <w:rsid w:val="002B58B2"/>
    <w:rsid w:val="002B5B0E"/>
    <w:rsid w:val="002B5D12"/>
    <w:rsid w:val="002B5D17"/>
    <w:rsid w:val="002B6661"/>
    <w:rsid w:val="002B680E"/>
    <w:rsid w:val="002B6E30"/>
    <w:rsid w:val="002B726C"/>
    <w:rsid w:val="002B72A3"/>
    <w:rsid w:val="002B75DA"/>
    <w:rsid w:val="002B7897"/>
    <w:rsid w:val="002B78AF"/>
    <w:rsid w:val="002B7A8D"/>
    <w:rsid w:val="002B7D87"/>
    <w:rsid w:val="002C03D9"/>
    <w:rsid w:val="002C0537"/>
    <w:rsid w:val="002C0886"/>
    <w:rsid w:val="002C0C5E"/>
    <w:rsid w:val="002C0E4E"/>
    <w:rsid w:val="002C1016"/>
    <w:rsid w:val="002C1217"/>
    <w:rsid w:val="002C16D5"/>
    <w:rsid w:val="002C16E7"/>
    <w:rsid w:val="002C2050"/>
    <w:rsid w:val="002C26CC"/>
    <w:rsid w:val="002C293D"/>
    <w:rsid w:val="002C2A30"/>
    <w:rsid w:val="002C3106"/>
    <w:rsid w:val="002C31B2"/>
    <w:rsid w:val="002C3401"/>
    <w:rsid w:val="002C34E1"/>
    <w:rsid w:val="002C35B0"/>
    <w:rsid w:val="002C35FF"/>
    <w:rsid w:val="002C3A08"/>
    <w:rsid w:val="002C3E77"/>
    <w:rsid w:val="002C3EB7"/>
    <w:rsid w:val="002C45A1"/>
    <w:rsid w:val="002C51E5"/>
    <w:rsid w:val="002C53BA"/>
    <w:rsid w:val="002C5CEF"/>
    <w:rsid w:val="002C60AF"/>
    <w:rsid w:val="002C6143"/>
    <w:rsid w:val="002C6623"/>
    <w:rsid w:val="002C6860"/>
    <w:rsid w:val="002C68F1"/>
    <w:rsid w:val="002C6E0A"/>
    <w:rsid w:val="002C6FDE"/>
    <w:rsid w:val="002C70A0"/>
    <w:rsid w:val="002C714F"/>
    <w:rsid w:val="002C79A4"/>
    <w:rsid w:val="002C7D09"/>
    <w:rsid w:val="002D0358"/>
    <w:rsid w:val="002D07A7"/>
    <w:rsid w:val="002D07E9"/>
    <w:rsid w:val="002D0A2C"/>
    <w:rsid w:val="002D0AA6"/>
    <w:rsid w:val="002D0F39"/>
    <w:rsid w:val="002D0FBE"/>
    <w:rsid w:val="002D1743"/>
    <w:rsid w:val="002D1DA5"/>
    <w:rsid w:val="002D1F7E"/>
    <w:rsid w:val="002D2A52"/>
    <w:rsid w:val="002D3165"/>
    <w:rsid w:val="002D359E"/>
    <w:rsid w:val="002D369B"/>
    <w:rsid w:val="002D3A85"/>
    <w:rsid w:val="002D3F44"/>
    <w:rsid w:val="002D3F80"/>
    <w:rsid w:val="002D4194"/>
    <w:rsid w:val="002D45A1"/>
    <w:rsid w:val="002D4812"/>
    <w:rsid w:val="002D55F8"/>
    <w:rsid w:val="002D55F9"/>
    <w:rsid w:val="002D5733"/>
    <w:rsid w:val="002D604A"/>
    <w:rsid w:val="002D60E2"/>
    <w:rsid w:val="002D66C7"/>
    <w:rsid w:val="002D66D3"/>
    <w:rsid w:val="002D68ED"/>
    <w:rsid w:val="002D6B1F"/>
    <w:rsid w:val="002D6BEB"/>
    <w:rsid w:val="002D6D42"/>
    <w:rsid w:val="002D6FED"/>
    <w:rsid w:val="002D7384"/>
    <w:rsid w:val="002D7FA1"/>
    <w:rsid w:val="002E00A6"/>
    <w:rsid w:val="002E03C5"/>
    <w:rsid w:val="002E03D9"/>
    <w:rsid w:val="002E07B3"/>
    <w:rsid w:val="002E1714"/>
    <w:rsid w:val="002E1CC8"/>
    <w:rsid w:val="002E1DB6"/>
    <w:rsid w:val="002E1DBB"/>
    <w:rsid w:val="002E241D"/>
    <w:rsid w:val="002E2783"/>
    <w:rsid w:val="002E2AD3"/>
    <w:rsid w:val="002E31B2"/>
    <w:rsid w:val="002E399A"/>
    <w:rsid w:val="002E3A0A"/>
    <w:rsid w:val="002E3B58"/>
    <w:rsid w:val="002E3BCD"/>
    <w:rsid w:val="002E3FC1"/>
    <w:rsid w:val="002E454F"/>
    <w:rsid w:val="002E4B23"/>
    <w:rsid w:val="002E4C20"/>
    <w:rsid w:val="002E4C88"/>
    <w:rsid w:val="002E50A6"/>
    <w:rsid w:val="002E57B2"/>
    <w:rsid w:val="002E5916"/>
    <w:rsid w:val="002E6263"/>
    <w:rsid w:val="002E6379"/>
    <w:rsid w:val="002E6539"/>
    <w:rsid w:val="002E654A"/>
    <w:rsid w:val="002E6591"/>
    <w:rsid w:val="002E67FA"/>
    <w:rsid w:val="002E6C6E"/>
    <w:rsid w:val="002E6C97"/>
    <w:rsid w:val="002E75DD"/>
    <w:rsid w:val="002E76FC"/>
    <w:rsid w:val="002E7C5E"/>
    <w:rsid w:val="002E7EB0"/>
    <w:rsid w:val="002F045B"/>
    <w:rsid w:val="002F07AA"/>
    <w:rsid w:val="002F0825"/>
    <w:rsid w:val="002F0F2C"/>
    <w:rsid w:val="002F0F74"/>
    <w:rsid w:val="002F118C"/>
    <w:rsid w:val="002F16A5"/>
    <w:rsid w:val="002F182A"/>
    <w:rsid w:val="002F1A0B"/>
    <w:rsid w:val="002F1CCE"/>
    <w:rsid w:val="002F23ED"/>
    <w:rsid w:val="002F2494"/>
    <w:rsid w:val="002F3181"/>
    <w:rsid w:val="002F3312"/>
    <w:rsid w:val="002F3835"/>
    <w:rsid w:val="002F38AF"/>
    <w:rsid w:val="002F3A5F"/>
    <w:rsid w:val="002F452F"/>
    <w:rsid w:val="002F477A"/>
    <w:rsid w:val="002F4AAA"/>
    <w:rsid w:val="002F4D65"/>
    <w:rsid w:val="002F5204"/>
    <w:rsid w:val="002F5A02"/>
    <w:rsid w:val="002F5D69"/>
    <w:rsid w:val="002F5EE3"/>
    <w:rsid w:val="002F6148"/>
    <w:rsid w:val="002F6696"/>
    <w:rsid w:val="002F675E"/>
    <w:rsid w:val="002F687B"/>
    <w:rsid w:val="002F6A6F"/>
    <w:rsid w:val="002F7444"/>
    <w:rsid w:val="002F74AF"/>
    <w:rsid w:val="002F76C0"/>
    <w:rsid w:val="00300185"/>
    <w:rsid w:val="0030046A"/>
    <w:rsid w:val="00300C6D"/>
    <w:rsid w:val="003011E3"/>
    <w:rsid w:val="00301562"/>
    <w:rsid w:val="00301B18"/>
    <w:rsid w:val="00301B6F"/>
    <w:rsid w:val="00301C74"/>
    <w:rsid w:val="00301C87"/>
    <w:rsid w:val="00301D98"/>
    <w:rsid w:val="00301FB4"/>
    <w:rsid w:val="00301FCC"/>
    <w:rsid w:val="003021AC"/>
    <w:rsid w:val="0030258F"/>
    <w:rsid w:val="00302607"/>
    <w:rsid w:val="0030284A"/>
    <w:rsid w:val="00302D8C"/>
    <w:rsid w:val="003036F8"/>
    <w:rsid w:val="00303EBE"/>
    <w:rsid w:val="0030454F"/>
    <w:rsid w:val="00304559"/>
    <w:rsid w:val="00304642"/>
    <w:rsid w:val="0030490B"/>
    <w:rsid w:val="00304D2A"/>
    <w:rsid w:val="003054BB"/>
    <w:rsid w:val="00305B63"/>
    <w:rsid w:val="00306003"/>
    <w:rsid w:val="0030605C"/>
    <w:rsid w:val="003068A7"/>
    <w:rsid w:val="00306A42"/>
    <w:rsid w:val="00306CC2"/>
    <w:rsid w:val="00307398"/>
    <w:rsid w:val="0030768D"/>
    <w:rsid w:val="00307929"/>
    <w:rsid w:val="00307F01"/>
    <w:rsid w:val="003106C8"/>
    <w:rsid w:val="00310B6D"/>
    <w:rsid w:val="00310BAA"/>
    <w:rsid w:val="00311356"/>
    <w:rsid w:val="0031151C"/>
    <w:rsid w:val="00311C3F"/>
    <w:rsid w:val="003125FF"/>
    <w:rsid w:val="00312821"/>
    <w:rsid w:val="00312D54"/>
    <w:rsid w:val="00313335"/>
    <w:rsid w:val="003133FD"/>
    <w:rsid w:val="0031340A"/>
    <w:rsid w:val="003134FA"/>
    <w:rsid w:val="00313761"/>
    <w:rsid w:val="00313789"/>
    <w:rsid w:val="0031399E"/>
    <w:rsid w:val="00314088"/>
    <w:rsid w:val="00314312"/>
    <w:rsid w:val="003145EB"/>
    <w:rsid w:val="00314C14"/>
    <w:rsid w:val="00315979"/>
    <w:rsid w:val="00315A7C"/>
    <w:rsid w:val="003160AC"/>
    <w:rsid w:val="00316A62"/>
    <w:rsid w:val="00316D6C"/>
    <w:rsid w:val="003177CF"/>
    <w:rsid w:val="00320152"/>
    <w:rsid w:val="0032044C"/>
    <w:rsid w:val="003208E3"/>
    <w:rsid w:val="00320C02"/>
    <w:rsid w:val="00320CCA"/>
    <w:rsid w:val="00320D2D"/>
    <w:rsid w:val="00320D38"/>
    <w:rsid w:val="0032166F"/>
    <w:rsid w:val="003216C4"/>
    <w:rsid w:val="00321924"/>
    <w:rsid w:val="003219C0"/>
    <w:rsid w:val="00321C9A"/>
    <w:rsid w:val="00321EFC"/>
    <w:rsid w:val="00322C72"/>
    <w:rsid w:val="00322D32"/>
    <w:rsid w:val="00323579"/>
    <w:rsid w:val="00323896"/>
    <w:rsid w:val="003238FC"/>
    <w:rsid w:val="00323D29"/>
    <w:rsid w:val="00324055"/>
    <w:rsid w:val="003240A2"/>
    <w:rsid w:val="0032454F"/>
    <w:rsid w:val="0032473A"/>
    <w:rsid w:val="00324CA0"/>
    <w:rsid w:val="0032529C"/>
    <w:rsid w:val="0032545C"/>
    <w:rsid w:val="00325618"/>
    <w:rsid w:val="00325A62"/>
    <w:rsid w:val="00325C89"/>
    <w:rsid w:val="00325EE1"/>
    <w:rsid w:val="00325FA9"/>
    <w:rsid w:val="00326461"/>
    <w:rsid w:val="003266D9"/>
    <w:rsid w:val="00326771"/>
    <w:rsid w:val="00327557"/>
    <w:rsid w:val="00327B73"/>
    <w:rsid w:val="00327FA1"/>
    <w:rsid w:val="00330A18"/>
    <w:rsid w:val="00330ED4"/>
    <w:rsid w:val="00331012"/>
    <w:rsid w:val="00331205"/>
    <w:rsid w:val="003314F7"/>
    <w:rsid w:val="0033174C"/>
    <w:rsid w:val="00331786"/>
    <w:rsid w:val="003319D2"/>
    <w:rsid w:val="00331C9E"/>
    <w:rsid w:val="00331EB2"/>
    <w:rsid w:val="003334DB"/>
    <w:rsid w:val="0033362D"/>
    <w:rsid w:val="00333CEF"/>
    <w:rsid w:val="00333EE0"/>
    <w:rsid w:val="00334573"/>
    <w:rsid w:val="00334FD7"/>
    <w:rsid w:val="003350A2"/>
    <w:rsid w:val="00335EF2"/>
    <w:rsid w:val="00336EF5"/>
    <w:rsid w:val="003371CF"/>
    <w:rsid w:val="00337501"/>
    <w:rsid w:val="003377D5"/>
    <w:rsid w:val="0033781D"/>
    <w:rsid w:val="00337BC6"/>
    <w:rsid w:val="00337F98"/>
    <w:rsid w:val="0034009F"/>
    <w:rsid w:val="00340212"/>
    <w:rsid w:val="00340488"/>
    <w:rsid w:val="003405B7"/>
    <w:rsid w:val="0034070B"/>
    <w:rsid w:val="00340A6E"/>
    <w:rsid w:val="00340BA3"/>
    <w:rsid w:val="00340C52"/>
    <w:rsid w:val="003410EA"/>
    <w:rsid w:val="00341FA7"/>
    <w:rsid w:val="003422CE"/>
    <w:rsid w:val="00342F2A"/>
    <w:rsid w:val="003434C8"/>
    <w:rsid w:val="00343A16"/>
    <w:rsid w:val="00343AD6"/>
    <w:rsid w:val="00343C9C"/>
    <w:rsid w:val="003443D2"/>
    <w:rsid w:val="003449F8"/>
    <w:rsid w:val="00344BC5"/>
    <w:rsid w:val="00344EDD"/>
    <w:rsid w:val="0034514D"/>
    <w:rsid w:val="0034576D"/>
    <w:rsid w:val="00345987"/>
    <w:rsid w:val="00345CDC"/>
    <w:rsid w:val="00345D05"/>
    <w:rsid w:val="00345DAA"/>
    <w:rsid w:val="00345FD9"/>
    <w:rsid w:val="00345FDC"/>
    <w:rsid w:val="0034608F"/>
    <w:rsid w:val="0034614B"/>
    <w:rsid w:val="003463C0"/>
    <w:rsid w:val="00346472"/>
    <w:rsid w:val="00346565"/>
    <w:rsid w:val="00346593"/>
    <w:rsid w:val="003469D4"/>
    <w:rsid w:val="00346B94"/>
    <w:rsid w:val="00346F20"/>
    <w:rsid w:val="003470F8"/>
    <w:rsid w:val="0034745F"/>
    <w:rsid w:val="003475AD"/>
    <w:rsid w:val="00347A53"/>
    <w:rsid w:val="003501A3"/>
    <w:rsid w:val="00350392"/>
    <w:rsid w:val="00350981"/>
    <w:rsid w:val="00350B59"/>
    <w:rsid w:val="00350C17"/>
    <w:rsid w:val="00351182"/>
    <w:rsid w:val="0035126A"/>
    <w:rsid w:val="00351614"/>
    <w:rsid w:val="0035173D"/>
    <w:rsid w:val="00351862"/>
    <w:rsid w:val="00351A84"/>
    <w:rsid w:val="00351D20"/>
    <w:rsid w:val="00352BD6"/>
    <w:rsid w:val="0035374F"/>
    <w:rsid w:val="00353800"/>
    <w:rsid w:val="00353894"/>
    <w:rsid w:val="00353E89"/>
    <w:rsid w:val="00354094"/>
    <w:rsid w:val="00354636"/>
    <w:rsid w:val="00354660"/>
    <w:rsid w:val="003549DB"/>
    <w:rsid w:val="003549DC"/>
    <w:rsid w:val="003549F5"/>
    <w:rsid w:val="00355176"/>
    <w:rsid w:val="0035533A"/>
    <w:rsid w:val="00355515"/>
    <w:rsid w:val="0035585D"/>
    <w:rsid w:val="003559B6"/>
    <w:rsid w:val="00355D31"/>
    <w:rsid w:val="0035634A"/>
    <w:rsid w:val="00356565"/>
    <w:rsid w:val="00356650"/>
    <w:rsid w:val="003569F4"/>
    <w:rsid w:val="00356A42"/>
    <w:rsid w:val="00356BD9"/>
    <w:rsid w:val="00356C62"/>
    <w:rsid w:val="0035766E"/>
    <w:rsid w:val="003604F4"/>
    <w:rsid w:val="0036095F"/>
    <w:rsid w:val="00361582"/>
    <w:rsid w:val="00361B11"/>
    <w:rsid w:val="0036247D"/>
    <w:rsid w:val="00362A1B"/>
    <w:rsid w:val="00362CCF"/>
    <w:rsid w:val="00362D26"/>
    <w:rsid w:val="00362DD2"/>
    <w:rsid w:val="00363C35"/>
    <w:rsid w:val="00363E54"/>
    <w:rsid w:val="003641F1"/>
    <w:rsid w:val="003642E0"/>
    <w:rsid w:val="003649FE"/>
    <w:rsid w:val="00365305"/>
    <w:rsid w:val="00365C86"/>
    <w:rsid w:val="00365F41"/>
    <w:rsid w:val="00366186"/>
    <w:rsid w:val="0036647C"/>
    <w:rsid w:val="00366510"/>
    <w:rsid w:val="00366580"/>
    <w:rsid w:val="00366860"/>
    <w:rsid w:val="00366B19"/>
    <w:rsid w:val="00366D98"/>
    <w:rsid w:val="00366E7D"/>
    <w:rsid w:val="00367133"/>
    <w:rsid w:val="0036764A"/>
    <w:rsid w:val="003678A4"/>
    <w:rsid w:val="003679C8"/>
    <w:rsid w:val="00367C72"/>
    <w:rsid w:val="00367E33"/>
    <w:rsid w:val="00367E9C"/>
    <w:rsid w:val="003700CF"/>
    <w:rsid w:val="00370151"/>
    <w:rsid w:val="0037017B"/>
    <w:rsid w:val="003701CB"/>
    <w:rsid w:val="003702BE"/>
    <w:rsid w:val="00370881"/>
    <w:rsid w:val="0037109C"/>
    <w:rsid w:val="003710D6"/>
    <w:rsid w:val="0037111D"/>
    <w:rsid w:val="00371510"/>
    <w:rsid w:val="003717DA"/>
    <w:rsid w:val="003719B5"/>
    <w:rsid w:val="00371BBF"/>
    <w:rsid w:val="00372177"/>
    <w:rsid w:val="003721E6"/>
    <w:rsid w:val="0037248A"/>
    <w:rsid w:val="003725CE"/>
    <w:rsid w:val="003728E1"/>
    <w:rsid w:val="00372A4F"/>
    <w:rsid w:val="00372AAC"/>
    <w:rsid w:val="00372CB1"/>
    <w:rsid w:val="00372D75"/>
    <w:rsid w:val="00372FE3"/>
    <w:rsid w:val="00373378"/>
    <w:rsid w:val="00373514"/>
    <w:rsid w:val="0037352F"/>
    <w:rsid w:val="00373EE4"/>
    <w:rsid w:val="00374319"/>
    <w:rsid w:val="003743F7"/>
    <w:rsid w:val="00374857"/>
    <w:rsid w:val="0037492B"/>
    <w:rsid w:val="00374B1A"/>
    <w:rsid w:val="00374C9E"/>
    <w:rsid w:val="003751A6"/>
    <w:rsid w:val="0037534A"/>
    <w:rsid w:val="003754D4"/>
    <w:rsid w:val="0037559B"/>
    <w:rsid w:val="0037569D"/>
    <w:rsid w:val="0037587E"/>
    <w:rsid w:val="00375A25"/>
    <w:rsid w:val="003760C7"/>
    <w:rsid w:val="003763E9"/>
    <w:rsid w:val="0037643E"/>
    <w:rsid w:val="003765F3"/>
    <w:rsid w:val="003766F2"/>
    <w:rsid w:val="003766F9"/>
    <w:rsid w:val="00376738"/>
    <w:rsid w:val="003767A7"/>
    <w:rsid w:val="003768CA"/>
    <w:rsid w:val="00376A3A"/>
    <w:rsid w:val="00376A7C"/>
    <w:rsid w:val="00377038"/>
    <w:rsid w:val="00377145"/>
    <w:rsid w:val="00377ABA"/>
    <w:rsid w:val="00377CE9"/>
    <w:rsid w:val="00377ECC"/>
    <w:rsid w:val="00377F8F"/>
    <w:rsid w:val="0038000A"/>
    <w:rsid w:val="00380327"/>
    <w:rsid w:val="0038051B"/>
    <w:rsid w:val="003807EC"/>
    <w:rsid w:val="00381513"/>
    <w:rsid w:val="00382906"/>
    <w:rsid w:val="00382959"/>
    <w:rsid w:val="00382BDA"/>
    <w:rsid w:val="00382E8B"/>
    <w:rsid w:val="003830F0"/>
    <w:rsid w:val="00383170"/>
    <w:rsid w:val="00383858"/>
    <w:rsid w:val="003838C4"/>
    <w:rsid w:val="00383DB5"/>
    <w:rsid w:val="00384667"/>
    <w:rsid w:val="00384B88"/>
    <w:rsid w:val="00384E4A"/>
    <w:rsid w:val="00385576"/>
    <w:rsid w:val="003859BF"/>
    <w:rsid w:val="00385C2A"/>
    <w:rsid w:val="00385CFC"/>
    <w:rsid w:val="00385D3B"/>
    <w:rsid w:val="00385D7B"/>
    <w:rsid w:val="0038605A"/>
    <w:rsid w:val="0038673A"/>
    <w:rsid w:val="0038675B"/>
    <w:rsid w:val="00386926"/>
    <w:rsid w:val="00386942"/>
    <w:rsid w:val="00386A55"/>
    <w:rsid w:val="00386BDD"/>
    <w:rsid w:val="00386CA3"/>
    <w:rsid w:val="00386EC3"/>
    <w:rsid w:val="00387177"/>
    <w:rsid w:val="00387F0F"/>
    <w:rsid w:val="00390F68"/>
    <w:rsid w:val="00391269"/>
    <w:rsid w:val="003914D7"/>
    <w:rsid w:val="00391515"/>
    <w:rsid w:val="00391543"/>
    <w:rsid w:val="00391663"/>
    <w:rsid w:val="00391BC6"/>
    <w:rsid w:val="00391C8F"/>
    <w:rsid w:val="00392B8B"/>
    <w:rsid w:val="00392DF4"/>
    <w:rsid w:val="00392F18"/>
    <w:rsid w:val="003930A5"/>
    <w:rsid w:val="003933F5"/>
    <w:rsid w:val="00393B3D"/>
    <w:rsid w:val="00393CF9"/>
    <w:rsid w:val="00393D4B"/>
    <w:rsid w:val="00394119"/>
    <w:rsid w:val="0039436F"/>
    <w:rsid w:val="0039446B"/>
    <w:rsid w:val="0039495C"/>
    <w:rsid w:val="00394C50"/>
    <w:rsid w:val="003955B1"/>
    <w:rsid w:val="00395D09"/>
    <w:rsid w:val="00396381"/>
    <w:rsid w:val="0039643D"/>
    <w:rsid w:val="00396718"/>
    <w:rsid w:val="0039691F"/>
    <w:rsid w:val="00396930"/>
    <w:rsid w:val="003969A2"/>
    <w:rsid w:val="00396DDB"/>
    <w:rsid w:val="00397082"/>
    <w:rsid w:val="0039757E"/>
    <w:rsid w:val="003976BF"/>
    <w:rsid w:val="003976E0"/>
    <w:rsid w:val="00397864"/>
    <w:rsid w:val="00397BF3"/>
    <w:rsid w:val="003A021D"/>
    <w:rsid w:val="003A04CB"/>
    <w:rsid w:val="003A0AD3"/>
    <w:rsid w:val="003A0CA7"/>
    <w:rsid w:val="003A0E2D"/>
    <w:rsid w:val="003A0EF4"/>
    <w:rsid w:val="003A1095"/>
    <w:rsid w:val="003A1197"/>
    <w:rsid w:val="003A20B0"/>
    <w:rsid w:val="003A211A"/>
    <w:rsid w:val="003A2209"/>
    <w:rsid w:val="003A23E7"/>
    <w:rsid w:val="003A2409"/>
    <w:rsid w:val="003A24E7"/>
    <w:rsid w:val="003A2585"/>
    <w:rsid w:val="003A2785"/>
    <w:rsid w:val="003A28E1"/>
    <w:rsid w:val="003A3354"/>
    <w:rsid w:val="003A3575"/>
    <w:rsid w:val="003A3722"/>
    <w:rsid w:val="003A379B"/>
    <w:rsid w:val="003A3B2C"/>
    <w:rsid w:val="003A4004"/>
    <w:rsid w:val="003A412D"/>
    <w:rsid w:val="003A422E"/>
    <w:rsid w:val="003A44DA"/>
    <w:rsid w:val="003A4876"/>
    <w:rsid w:val="003A4F6D"/>
    <w:rsid w:val="003A52E8"/>
    <w:rsid w:val="003A58E3"/>
    <w:rsid w:val="003A699A"/>
    <w:rsid w:val="003A6EB7"/>
    <w:rsid w:val="003A6F0C"/>
    <w:rsid w:val="003A6F1B"/>
    <w:rsid w:val="003A703D"/>
    <w:rsid w:val="003A7127"/>
    <w:rsid w:val="003A71F4"/>
    <w:rsid w:val="003A7213"/>
    <w:rsid w:val="003A7484"/>
    <w:rsid w:val="003A77C0"/>
    <w:rsid w:val="003A77F8"/>
    <w:rsid w:val="003A7EA7"/>
    <w:rsid w:val="003B007B"/>
    <w:rsid w:val="003B00C4"/>
    <w:rsid w:val="003B0A7A"/>
    <w:rsid w:val="003B0BE2"/>
    <w:rsid w:val="003B0CA7"/>
    <w:rsid w:val="003B0F5F"/>
    <w:rsid w:val="003B12D0"/>
    <w:rsid w:val="003B15D8"/>
    <w:rsid w:val="003B186B"/>
    <w:rsid w:val="003B1936"/>
    <w:rsid w:val="003B22DF"/>
    <w:rsid w:val="003B2448"/>
    <w:rsid w:val="003B3019"/>
    <w:rsid w:val="003B3303"/>
    <w:rsid w:val="003B392D"/>
    <w:rsid w:val="003B3B79"/>
    <w:rsid w:val="003B3ED1"/>
    <w:rsid w:val="003B457A"/>
    <w:rsid w:val="003B4B34"/>
    <w:rsid w:val="003B4D7D"/>
    <w:rsid w:val="003B4F97"/>
    <w:rsid w:val="003B50D2"/>
    <w:rsid w:val="003B58C8"/>
    <w:rsid w:val="003B5F55"/>
    <w:rsid w:val="003B689F"/>
    <w:rsid w:val="003B68CF"/>
    <w:rsid w:val="003B6FCA"/>
    <w:rsid w:val="003B72C0"/>
    <w:rsid w:val="003B78FE"/>
    <w:rsid w:val="003B7A2C"/>
    <w:rsid w:val="003B7A76"/>
    <w:rsid w:val="003B7E41"/>
    <w:rsid w:val="003C00B7"/>
    <w:rsid w:val="003C038B"/>
    <w:rsid w:val="003C0581"/>
    <w:rsid w:val="003C07E2"/>
    <w:rsid w:val="003C08EC"/>
    <w:rsid w:val="003C0E5C"/>
    <w:rsid w:val="003C103C"/>
    <w:rsid w:val="003C1252"/>
    <w:rsid w:val="003C151B"/>
    <w:rsid w:val="003C1C49"/>
    <w:rsid w:val="003C2209"/>
    <w:rsid w:val="003C2662"/>
    <w:rsid w:val="003C27D5"/>
    <w:rsid w:val="003C2A6D"/>
    <w:rsid w:val="003C2D28"/>
    <w:rsid w:val="003C2FBE"/>
    <w:rsid w:val="003C30A1"/>
    <w:rsid w:val="003C30A8"/>
    <w:rsid w:val="003C30D4"/>
    <w:rsid w:val="003C30FC"/>
    <w:rsid w:val="003C3221"/>
    <w:rsid w:val="003C3236"/>
    <w:rsid w:val="003C35CA"/>
    <w:rsid w:val="003C3783"/>
    <w:rsid w:val="003C3AC0"/>
    <w:rsid w:val="003C3E28"/>
    <w:rsid w:val="003C5044"/>
    <w:rsid w:val="003C5219"/>
    <w:rsid w:val="003C5513"/>
    <w:rsid w:val="003C5F19"/>
    <w:rsid w:val="003C6288"/>
    <w:rsid w:val="003C6C59"/>
    <w:rsid w:val="003C6E46"/>
    <w:rsid w:val="003C71E0"/>
    <w:rsid w:val="003C7537"/>
    <w:rsid w:val="003C763B"/>
    <w:rsid w:val="003C78F0"/>
    <w:rsid w:val="003C7BAE"/>
    <w:rsid w:val="003C7DFB"/>
    <w:rsid w:val="003C7F17"/>
    <w:rsid w:val="003C7FBB"/>
    <w:rsid w:val="003D030D"/>
    <w:rsid w:val="003D07A3"/>
    <w:rsid w:val="003D086A"/>
    <w:rsid w:val="003D08E1"/>
    <w:rsid w:val="003D0F8C"/>
    <w:rsid w:val="003D1365"/>
    <w:rsid w:val="003D1952"/>
    <w:rsid w:val="003D1A7D"/>
    <w:rsid w:val="003D1AF0"/>
    <w:rsid w:val="003D1B73"/>
    <w:rsid w:val="003D1C00"/>
    <w:rsid w:val="003D25AA"/>
    <w:rsid w:val="003D31A5"/>
    <w:rsid w:val="003D33E8"/>
    <w:rsid w:val="003D36E9"/>
    <w:rsid w:val="003D380F"/>
    <w:rsid w:val="003D3B95"/>
    <w:rsid w:val="003D3BE2"/>
    <w:rsid w:val="003D3BFF"/>
    <w:rsid w:val="003D3D3C"/>
    <w:rsid w:val="003D3EDD"/>
    <w:rsid w:val="003D441E"/>
    <w:rsid w:val="003D442E"/>
    <w:rsid w:val="003D4504"/>
    <w:rsid w:val="003D4576"/>
    <w:rsid w:val="003D4693"/>
    <w:rsid w:val="003D48D3"/>
    <w:rsid w:val="003D50A7"/>
    <w:rsid w:val="003D51A2"/>
    <w:rsid w:val="003D559A"/>
    <w:rsid w:val="003D55D9"/>
    <w:rsid w:val="003D55E2"/>
    <w:rsid w:val="003D575F"/>
    <w:rsid w:val="003D603D"/>
    <w:rsid w:val="003D6BA4"/>
    <w:rsid w:val="003D7243"/>
    <w:rsid w:val="003D73F0"/>
    <w:rsid w:val="003D79EB"/>
    <w:rsid w:val="003D7ADC"/>
    <w:rsid w:val="003D7DB7"/>
    <w:rsid w:val="003E0536"/>
    <w:rsid w:val="003E0CE4"/>
    <w:rsid w:val="003E0CF6"/>
    <w:rsid w:val="003E0F1E"/>
    <w:rsid w:val="003E0FB3"/>
    <w:rsid w:val="003E109F"/>
    <w:rsid w:val="003E1333"/>
    <w:rsid w:val="003E147E"/>
    <w:rsid w:val="003E1758"/>
    <w:rsid w:val="003E1C63"/>
    <w:rsid w:val="003E2695"/>
    <w:rsid w:val="003E2EF8"/>
    <w:rsid w:val="003E3086"/>
    <w:rsid w:val="003E30FE"/>
    <w:rsid w:val="003E3582"/>
    <w:rsid w:val="003E3A4F"/>
    <w:rsid w:val="003E3AC1"/>
    <w:rsid w:val="003E3B9B"/>
    <w:rsid w:val="003E3BD2"/>
    <w:rsid w:val="003E4242"/>
    <w:rsid w:val="003E467E"/>
    <w:rsid w:val="003E4B15"/>
    <w:rsid w:val="003E4CFA"/>
    <w:rsid w:val="003E4D97"/>
    <w:rsid w:val="003E4FDB"/>
    <w:rsid w:val="003E511B"/>
    <w:rsid w:val="003E5214"/>
    <w:rsid w:val="003E56BF"/>
    <w:rsid w:val="003E5812"/>
    <w:rsid w:val="003E59A0"/>
    <w:rsid w:val="003E5A63"/>
    <w:rsid w:val="003E5D37"/>
    <w:rsid w:val="003E5FF4"/>
    <w:rsid w:val="003E6933"/>
    <w:rsid w:val="003E6A5C"/>
    <w:rsid w:val="003E6D4C"/>
    <w:rsid w:val="003E6D58"/>
    <w:rsid w:val="003E6E04"/>
    <w:rsid w:val="003E70C4"/>
    <w:rsid w:val="003E71AF"/>
    <w:rsid w:val="003E7486"/>
    <w:rsid w:val="003E75A4"/>
    <w:rsid w:val="003E7613"/>
    <w:rsid w:val="003E78F4"/>
    <w:rsid w:val="003E7961"/>
    <w:rsid w:val="003E7E2B"/>
    <w:rsid w:val="003F0231"/>
    <w:rsid w:val="003F02D4"/>
    <w:rsid w:val="003F0519"/>
    <w:rsid w:val="003F05C1"/>
    <w:rsid w:val="003F062A"/>
    <w:rsid w:val="003F06E0"/>
    <w:rsid w:val="003F0726"/>
    <w:rsid w:val="003F0C3C"/>
    <w:rsid w:val="003F148A"/>
    <w:rsid w:val="003F17B4"/>
    <w:rsid w:val="003F181E"/>
    <w:rsid w:val="003F2371"/>
    <w:rsid w:val="003F2A0B"/>
    <w:rsid w:val="003F2B11"/>
    <w:rsid w:val="003F2B69"/>
    <w:rsid w:val="003F2CC0"/>
    <w:rsid w:val="003F2D11"/>
    <w:rsid w:val="003F2DC4"/>
    <w:rsid w:val="003F2DF7"/>
    <w:rsid w:val="003F30FB"/>
    <w:rsid w:val="003F3475"/>
    <w:rsid w:val="003F36D1"/>
    <w:rsid w:val="003F371B"/>
    <w:rsid w:val="003F38E5"/>
    <w:rsid w:val="003F3FD0"/>
    <w:rsid w:val="003F426B"/>
    <w:rsid w:val="003F4703"/>
    <w:rsid w:val="003F47C7"/>
    <w:rsid w:val="003F4D7C"/>
    <w:rsid w:val="003F5313"/>
    <w:rsid w:val="003F593A"/>
    <w:rsid w:val="003F5A1E"/>
    <w:rsid w:val="003F5B93"/>
    <w:rsid w:val="003F6349"/>
    <w:rsid w:val="003F6472"/>
    <w:rsid w:val="003F6A2B"/>
    <w:rsid w:val="003F6A79"/>
    <w:rsid w:val="003F6DDC"/>
    <w:rsid w:val="003F6F2F"/>
    <w:rsid w:val="003F759B"/>
    <w:rsid w:val="003F7644"/>
    <w:rsid w:val="003F7692"/>
    <w:rsid w:val="003F7EB4"/>
    <w:rsid w:val="00400289"/>
    <w:rsid w:val="004003D7"/>
    <w:rsid w:val="00400DD9"/>
    <w:rsid w:val="00401192"/>
    <w:rsid w:val="00401310"/>
    <w:rsid w:val="00401335"/>
    <w:rsid w:val="00401367"/>
    <w:rsid w:val="00401AF7"/>
    <w:rsid w:val="00401D95"/>
    <w:rsid w:val="00401E90"/>
    <w:rsid w:val="0040297E"/>
    <w:rsid w:val="00402B97"/>
    <w:rsid w:val="00402C64"/>
    <w:rsid w:val="00403058"/>
    <w:rsid w:val="0040339F"/>
    <w:rsid w:val="004039A4"/>
    <w:rsid w:val="00404041"/>
    <w:rsid w:val="004040A7"/>
    <w:rsid w:val="00404258"/>
    <w:rsid w:val="004042CB"/>
    <w:rsid w:val="004044F6"/>
    <w:rsid w:val="004046AA"/>
    <w:rsid w:val="00404920"/>
    <w:rsid w:val="00404C0A"/>
    <w:rsid w:val="00405062"/>
    <w:rsid w:val="00405156"/>
    <w:rsid w:val="0040518E"/>
    <w:rsid w:val="004051A8"/>
    <w:rsid w:val="0040570A"/>
    <w:rsid w:val="0040584F"/>
    <w:rsid w:val="00405CB8"/>
    <w:rsid w:val="00405CD1"/>
    <w:rsid w:val="00405EE4"/>
    <w:rsid w:val="00406162"/>
    <w:rsid w:val="004065C3"/>
    <w:rsid w:val="00406BA1"/>
    <w:rsid w:val="0040712C"/>
    <w:rsid w:val="0040725A"/>
    <w:rsid w:val="0040727A"/>
    <w:rsid w:val="00407B00"/>
    <w:rsid w:val="00407BB2"/>
    <w:rsid w:val="00407C17"/>
    <w:rsid w:val="00407CBD"/>
    <w:rsid w:val="00407DC5"/>
    <w:rsid w:val="00407E0D"/>
    <w:rsid w:val="004100AC"/>
    <w:rsid w:val="00410414"/>
    <w:rsid w:val="00410615"/>
    <w:rsid w:val="0041070A"/>
    <w:rsid w:val="00410770"/>
    <w:rsid w:val="00410E02"/>
    <w:rsid w:val="0041106F"/>
    <w:rsid w:val="00411143"/>
    <w:rsid w:val="00411242"/>
    <w:rsid w:val="0041150C"/>
    <w:rsid w:val="00411535"/>
    <w:rsid w:val="004119BC"/>
    <w:rsid w:val="00411C66"/>
    <w:rsid w:val="00411D4F"/>
    <w:rsid w:val="004125D5"/>
    <w:rsid w:val="00412E38"/>
    <w:rsid w:val="004130E8"/>
    <w:rsid w:val="00413666"/>
    <w:rsid w:val="00413814"/>
    <w:rsid w:val="00414007"/>
    <w:rsid w:val="004144C6"/>
    <w:rsid w:val="004145B1"/>
    <w:rsid w:val="00414622"/>
    <w:rsid w:val="004146E0"/>
    <w:rsid w:val="00414835"/>
    <w:rsid w:val="00414843"/>
    <w:rsid w:val="00414D1E"/>
    <w:rsid w:val="0041541C"/>
    <w:rsid w:val="00415AC5"/>
    <w:rsid w:val="00415BA7"/>
    <w:rsid w:val="00415DE4"/>
    <w:rsid w:val="00415E3E"/>
    <w:rsid w:val="0041667F"/>
    <w:rsid w:val="004166AB"/>
    <w:rsid w:val="0041683A"/>
    <w:rsid w:val="00416927"/>
    <w:rsid w:val="004169E9"/>
    <w:rsid w:val="00416BD0"/>
    <w:rsid w:val="00416EC3"/>
    <w:rsid w:val="00416F22"/>
    <w:rsid w:val="004172C7"/>
    <w:rsid w:val="004172D5"/>
    <w:rsid w:val="0041781C"/>
    <w:rsid w:val="00417A39"/>
    <w:rsid w:val="00420121"/>
    <w:rsid w:val="00420300"/>
    <w:rsid w:val="00420584"/>
    <w:rsid w:val="00420763"/>
    <w:rsid w:val="00420896"/>
    <w:rsid w:val="00420897"/>
    <w:rsid w:val="004208D3"/>
    <w:rsid w:val="00420F9F"/>
    <w:rsid w:val="004210F2"/>
    <w:rsid w:val="004211CA"/>
    <w:rsid w:val="00421443"/>
    <w:rsid w:val="00421833"/>
    <w:rsid w:val="004218FD"/>
    <w:rsid w:val="00421DD6"/>
    <w:rsid w:val="00421E99"/>
    <w:rsid w:val="0042267F"/>
    <w:rsid w:val="004227EC"/>
    <w:rsid w:val="00422874"/>
    <w:rsid w:val="004228BB"/>
    <w:rsid w:val="004229AE"/>
    <w:rsid w:val="00422A8F"/>
    <w:rsid w:val="00422AAB"/>
    <w:rsid w:val="004233C0"/>
    <w:rsid w:val="00423BFF"/>
    <w:rsid w:val="00423C72"/>
    <w:rsid w:val="00424279"/>
    <w:rsid w:val="00424423"/>
    <w:rsid w:val="0042491D"/>
    <w:rsid w:val="00424BC6"/>
    <w:rsid w:val="00424C09"/>
    <w:rsid w:val="00424E9A"/>
    <w:rsid w:val="004253A8"/>
    <w:rsid w:val="0042541B"/>
    <w:rsid w:val="004255D4"/>
    <w:rsid w:val="0042560B"/>
    <w:rsid w:val="00425DD0"/>
    <w:rsid w:val="00425E4F"/>
    <w:rsid w:val="0042603B"/>
    <w:rsid w:val="004262A7"/>
    <w:rsid w:val="0042636F"/>
    <w:rsid w:val="0042661F"/>
    <w:rsid w:val="00426902"/>
    <w:rsid w:val="0042693F"/>
    <w:rsid w:val="00426B8C"/>
    <w:rsid w:val="00426F15"/>
    <w:rsid w:val="00426FEC"/>
    <w:rsid w:val="0042765C"/>
    <w:rsid w:val="00427724"/>
    <w:rsid w:val="00427EB9"/>
    <w:rsid w:val="004306D5"/>
    <w:rsid w:val="00430749"/>
    <w:rsid w:val="00430BAE"/>
    <w:rsid w:val="00430F0F"/>
    <w:rsid w:val="00430FA4"/>
    <w:rsid w:val="00431006"/>
    <w:rsid w:val="00431136"/>
    <w:rsid w:val="00431303"/>
    <w:rsid w:val="00431917"/>
    <w:rsid w:val="004319EC"/>
    <w:rsid w:val="00432187"/>
    <w:rsid w:val="00432B27"/>
    <w:rsid w:val="00432BE3"/>
    <w:rsid w:val="00432D61"/>
    <w:rsid w:val="00432F09"/>
    <w:rsid w:val="004332E8"/>
    <w:rsid w:val="00433516"/>
    <w:rsid w:val="004335F0"/>
    <w:rsid w:val="0043378E"/>
    <w:rsid w:val="00433990"/>
    <w:rsid w:val="00433C5F"/>
    <w:rsid w:val="00433D9A"/>
    <w:rsid w:val="00433E24"/>
    <w:rsid w:val="004340BD"/>
    <w:rsid w:val="00434240"/>
    <w:rsid w:val="004342D5"/>
    <w:rsid w:val="00434463"/>
    <w:rsid w:val="00434E96"/>
    <w:rsid w:val="00435958"/>
    <w:rsid w:val="00436296"/>
    <w:rsid w:val="004366B7"/>
    <w:rsid w:val="004367F2"/>
    <w:rsid w:val="00436A0D"/>
    <w:rsid w:val="00436C85"/>
    <w:rsid w:val="00436E0E"/>
    <w:rsid w:val="00436F9B"/>
    <w:rsid w:val="004370DE"/>
    <w:rsid w:val="0043712C"/>
    <w:rsid w:val="0043728C"/>
    <w:rsid w:val="0043740F"/>
    <w:rsid w:val="004376AA"/>
    <w:rsid w:val="00437E09"/>
    <w:rsid w:val="00440002"/>
    <w:rsid w:val="0044007B"/>
    <w:rsid w:val="00440222"/>
    <w:rsid w:val="00440571"/>
    <w:rsid w:val="00440E19"/>
    <w:rsid w:val="00440EA5"/>
    <w:rsid w:val="00440F43"/>
    <w:rsid w:val="00441072"/>
    <w:rsid w:val="004414A1"/>
    <w:rsid w:val="004415F2"/>
    <w:rsid w:val="00441714"/>
    <w:rsid w:val="0044172C"/>
    <w:rsid w:val="00441AAC"/>
    <w:rsid w:val="00441E8F"/>
    <w:rsid w:val="00441F29"/>
    <w:rsid w:val="004420F5"/>
    <w:rsid w:val="004428D3"/>
    <w:rsid w:val="004429E7"/>
    <w:rsid w:val="0044312A"/>
    <w:rsid w:val="004434FD"/>
    <w:rsid w:val="00443AD3"/>
    <w:rsid w:val="00444125"/>
    <w:rsid w:val="004447E4"/>
    <w:rsid w:val="00445196"/>
    <w:rsid w:val="0044589D"/>
    <w:rsid w:val="00445C87"/>
    <w:rsid w:val="00445E6B"/>
    <w:rsid w:val="00446247"/>
    <w:rsid w:val="00446A44"/>
    <w:rsid w:val="00446D63"/>
    <w:rsid w:val="0044718F"/>
    <w:rsid w:val="00447651"/>
    <w:rsid w:val="004477AC"/>
    <w:rsid w:val="00447A32"/>
    <w:rsid w:val="00447A3B"/>
    <w:rsid w:val="00447B5D"/>
    <w:rsid w:val="00447BB8"/>
    <w:rsid w:val="004508BE"/>
    <w:rsid w:val="004511FA"/>
    <w:rsid w:val="0045141E"/>
    <w:rsid w:val="004514A8"/>
    <w:rsid w:val="004516BA"/>
    <w:rsid w:val="00451E72"/>
    <w:rsid w:val="00451EAD"/>
    <w:rsid w:val="004528B4"/>
    <w:rsid w:val="0045296D"/>
    <w:rsid w:val="00452FF5"/>
    <w:rsid w:val="004535A6"/>
    <w:rsid w:val="00453A85"/>
    <w:rsid w:val="00453E25"/>
    <w:rsid w:val="00453F18"/>
    <w:rsid w:val="00453FE2"/>
    <w:rsid w:val="004543C7"/>
    <w:rsid w:val="00454E4A"/>
    <w:rsid w:val="004550BD"/>
    <w:rsid w:val="00455311"/>
    <w:rsid w:val="00455B7C"/>
    <w:rsid w:val="00456351"/>
    <w:rsid w:val="00456394"/>
    <w:rsid w:val="00456826"/>
    <w:rsid w:val="00456A36"/>
    <w:rsid w:val="00456BE3"/>
    <w:rsid w:val="00456BEF"/>
    <w:rsid w:val="00456D39"/>
    <w:rsid w:val="00457197"/>
    <w:rsid w:val="00457330"/>
    <w:rsid w:val="004576F1"/>
    <w:rsid w:val="004577C8"/>
    <w:rsid w:val="0045781A"/>
    <w:rsid w:val="00457B6C"/>
    <w:rsid w:val="00457CE5"/>
    <w:rsid w:val="00457EE5"/>
    <w:rsid w:val="00460722"/>
    <w:rsid w:val="004608B8"/>
    <w:rsid w:val="00460ABC"/>
    <w:rsid w:val="00460B9E"/>
    <w:rsid w:val="00460D5A"/>
    <w:rsid w:val="0046137C"/>
    <w:rsid w:val="00461BAC"/>
    <w:rsid w:val="00461CE1"/>
    <w:rsid w:val="00461EB8"/>
    <w:rsid w:val="00462056"/>
    <w:rsid w:val="0046219B"/>
    <w:rsid w:val="0046246E"/>
    <w:rsid w:val="0046312E"/>
    <w:rsid w:val="00463267"/>
    <w:rsid w:val="0046388C"/>
    <w:rsid w:val="004638AE"/>
    <w:rsid w:val="004638E4"/>
    <w:rsid w:val="00464229"/>
    <w:rsid w:val="0046439B"/>
    <w:rsid w:val="00464D9B"/>
    <w:rsid w:val="00464E15"/>
    <w:rsid w:val="00465258"/>
    <w:rsid w:val="0046536E"/>
    <w:rsid w:val="004655B7"/>
    <w:rsid w:val="004657ED"/>
    <w:rsid w:val="00465BE4"/>
    <w:rsid w:val="00465CF6"/>
    <w:rsid w:val="004661CA"/>
    <w:rsid w:val="00466358"/>
    <w:rsid w:val="00466510"/>
    <w:rsid w:val="00466578"/>
    <w:rsid w:val="00466C02"/>
    <w:rsid w:val="00466C34"/>
    <w:rsid w:val="00466C5E"/>
    <w:rsid w:val="00466E04"/>
    <w:rsid w:val="0046714C"/>
    <w:rsid w:val="00467420"/>
    <w:rsid w:val="004677B8"/>
    <w:rsid w:val="00467CCE"/>
    <w:rsid w:val="00467D5D"/>
    <w:rsid w:val="00470444"/>
    <w:rsid w:val="00470577"/>
    <w:rsid w:val="00470AB0"/>
    <w:rsid w:val="00470AC8"/>
    <w:rsid w:val="00470E45"/>
    <w:rsid w:val="00470E56"/>
    <w:rsid w:val="00470E65"/>
    <w:rsid w:val="00471117"/>
    <w:rsid w:val="004712A2"/>
    <w:rsid w:val="004713CE"/>
    <w:rsid w:val="00471C98"/>
    <w:rsid w:val="00471DC9"/>
    <w:rsid w:val="00471DE3"/>
    <w:rsid w:val="0047202B"/>
    <w:rsid w:val="00472215"/>
    <w:rsid w:val="00472498"/>
    <w:rsid w:val="0047290A"/>
    <w:rsid w:val="00472BB2"/>
    <w:rsid w:val="00473619"/>
    <w:rsid w:val="00473C88"/>
    <w:rsid w:val="00474214"/>
    <w:rsid w:val="0047443D"/>
    <w:rsid w:val="00474490"/>
    <w:rsid w:val="004745E7"/>
    <w:rsid w:val="00474C8A"/>
    <w:rsid w:val="00474CD1"/>
    <w:rsid w:val="00474DF5"/>
    <w:rsid w:val="004750C6"/>
    <w:rsid w:val="004751A1"/>
    <w:rsid w:val="0047531D"/>
    <w:rsid w:val="00475522"/>
    <w:rsid w:val="004756D7"/>
    <w:rsid w:val="004759A4"/>
    <w:rsid w:val="00475A61"/>
    <w:rsid w:val="00475C67"/>
    <w:rsid w:val="0047622E"/>
    <w:rsid w:val="00476317"/>
    <w:rsid w:val="004763C0"/>
    <w:rsid w:val="004764EF"/>
    <w:rsid w:val="00476E54"/>
    <w:rsid w:val="00476F6A"/>
    <w:rsid w:val="00476F9A"/>
    <w:rsid w:val="0047701A"/>
    <w:rsid w:val="004777C4"/>
    <w:rsid w:val="00477D28"/>
    <w:rsid w:val="0048032F"/>
    <w:rsid w:val="00480458"/>
    <w:rsid w:val="0048059E"/>
    <w:rsid w:val="0048068B"/>
    <w:rsid w:val="004807C0"/>
    <w:rsid w:val="00480B23"/>
    <w:rsid w:val="00480BA4"/>
    <w:rsid w:val="004810DD"/>
    <w:rsid w:val="0048126A"/>
    <w:rsid w:val="00481566"/>
    <w:rsid w:val="004816BB"/>
    <w:rsid w:val="00481826"/>
    <w:rsid w:val="004825E8"/>
    <w:rsid w:val="00482975"/>
    <w:rsid w:val="00482DAC"/>
    <w:rsid w:val="004830E6"/>
    <w:rsid w:val="004837CE"/>
    <w:rsid w:val="00483B30"/>
    <w:rsid w:val="00483CFF"/>
    <w:rsid w:val="004843DC"/>
    <w:rsid w:val="0048446F"/>
    <w:rsid w:val="004845C2"/>
    <w:rsid w:val="00484705"/>
    <w:rsid w:val="00484851"/>
    <w:rsid w:val="004850EE"/>
    <w:rsid w:val="004850FF"/>
    <w:rsid w:val="004855F4"/>
    <w:rsid w:val="00485740"/>
    <w:rsid w:val="00485882"/>
    <w:rsid w:val="00485AA2"/>
    <w:rsid w:val="00485F7F"/>
    <w:rsid w:val="00485FD7"/>
    <w:rsid w:val="004862B8"/>
    <w:rsid w:val="004864B5"/>
    <w:rsid w:val="00486725"/>
    <w:rsid w:val="00486D0E"/>
    <w:rsid w:val="00486D61"/>
    <w:rsid w:val="00486FCC"/>
    <w:rsid w:val="00487658"/>
    <w:rsid w:val="00487F3F"/>
    <w:rsid w:val="00490115"/>
    <w:rsid w:val="0049064C"/>
    <w:rsid w:val="00490829"/>
    <w:rsid w:val="004909C8"/>
    <w:rsid w:val="004910CA"/>
    <w:rsid w:val="00491299"/>
    <w:rsid w:val="0049129D"/>
    <w:rsid w:val="004914CD"/>
    <w:rsid w:val="00491503"/>
    <w:rsid w:val="004916E9"/>
    <w:rsid w:val="00491838"/>
    <w:rsid w:val="00491C1F"/>
    <w:rsid w:val="00491FD0"/>
    <w:rsid w:val="004927E7"/>
    <w:rsid w:val="004929F3"/>
    <w:rsid w:val="00493061"/>
    <w:rsid w:val="00493D42"/>
    <w:rsid w:val="00493DEC"/>
    <w:rsid w:val="00493EEC"/>
    <w:rsid w:val="00493FE9"/>
    <w:rsid w:val="00494348"/>
    <w:rsid w:val="00494414"/>
    <w:rsid w:val="00494563"/>
    <w:rsid w:val="004946E0"/>
    <w:rsid w:val="00494973"/>
    <w:rsid w:val="00494AD1"/>
    <w:rsid w:val="00495127"/>
    <w:rsid w:val="004952F5"/>
    <w:rsid w:val="0049533C"/>
    <w:rsid w:val="004953D6"/>
    <w:rsid w:val="00495AB8"/>
    <w:rsid w:val="00495F83"/>
    <w:rsid w:val="00496779"/>
    <w:rsid w:val="0049688E"/>
    <w:rsid w:val="004968A0"/>
    <w:rsid w:val="00497162"/>
    <w:rsid w:val="004973AE"/>
    <w:rsid w:val="00497727"/>
    <w:rsid w:val="0049776B"/>
    <w:rsid w:val="00497E7B"/>
    <w:rsid w:val="00497F33"/>
    <w:rsid w:val="004A03B5"/>
    <w:rsid w:val="004A072D"/>
    <w:rsid w:val="004A0CC2"/>
    <w:rsid w:val="004A0FA8"/>
    <w:rsid w:val="004A101D"/>
    <w:rsid w:val="004A1297"/>
    <w:rsid w:val="004A140B"/>
    <w:rsid w:val="004A145A"/>
    <w:rsid w:val="004A195A"/>
    <w:rsid w:val="004A1BAF"/>
    <w:rsid w:val="004A1ED3"/>
    <w:rsid w:val="004A1F10"/>
    <w:rsid w:val="004A1F32"/>
    <w:rsid w:val="004A239E"/>
    <w:rsid w:val="004A24E0"/>
    <w:rsid w:val="004A2683"/>
    <w:rsid w:val="004A276A"/>
    <w:rsid w:val="004A2945"/>
    <w:rsid w:val="004A2D09"/>
    <w:rsid w:val="004A2DC0"/>
    <w:rsid w:val="004A2E93"/>
    <w:rsid w:val="004A2F5E"/>
    <w:rsid w:val="004A2F86"/>
    <w:rsid w:val="004A30F9"/>
    <w:rsid w:val="004A32E7"/>
    <w:rsid w:val="004A3311"/>
    <w:rsid w:val="004A339F"/>
    <w:rsid w:val="004A33FC"/>
    <w:rsid w:val="004A38FB"/>
    <w:rsid w:val="004A3E5B"/>
    <w:rsid w:val="004A4481"/>
    <w:rsid w:val="004A4572"/>
    <w:rsid w:val="004A4632"/>
    <w:rsid w:val="004A51CD"/>
    <w:rsid w:val="004A5414"/>
    <w:rsid w:val="004A5505"/>
    <w:rsid w:val="004A5676"/>
    <w:rsid w:val="004A5CBA"/>
    <w:rsid w:val="004A5F59"/>
    <w:rsid w:val="004A6098"/>
    <w:rsid w:val="004A6A7D"/>
    <w:rsid w:val="004A6CDE"/>
    <w:rsid w:val="004A6E18"/>
    <w:rsid w:val="004A79A3"/>
    <w:rsid w:val="004A7AB7"/>
    <w:rsid w:val="004A7B84"/>
    <w:rsid w:val="004B10B4"/>
    <w:rsid w:val="004B11CF"/>
    <w:rsid w:val="004B161E"/>
    <w:rsid w:val="004B226C"/>
    <w:rsid w:val="004B24A2"/>
    <w:rsid w:val="004B2648"/>
    <w:rsid w:val="004B27BD"/>
    <w:rsid w:val="004B2913"/>
    <w:rsid w:val="004B2A63"/>
    <w:rsid w:val="004B2C6C"/>
    <w:rsid w:val="004B2FF5"/>
    <w:rsid w:val="004B3124"/>
    <w:rsid w:val="004B31E8"/>
    <w:rsid w:val="004B3573"/>
    <w:rsid w:val="004B359E"/>
    <w:rsid w:val="004B3A98"/>
    <w:rsid w:val="004B3B90"/>
    <w:rsid w:val="004B418E"/>
    <w:rsid w:val="004B4362"/>
    <w:rsid w:val="004B44F1"/>
    <w:rsid w:val="004B5B8D"/>
    <w:rsid w:val="004B5BBB"/>
    <w:rsid w:val="004B5E40"/>
    <w:rsid w:val="004B616A"/>
    <w:rsid w:val="004B6697"/>
    <w:rsid w:val="004B6861"/>
    <w:rsid w:val="004B697A"/>
    <w:rsid w:val="004B6BB8"/>
    <w:rsid w:val="004B6DD6"/>
    <w:rsid w:val="004B757C"/>
    <w:rsid w:val="004B7ACC"/>
    <w:rsid w:val="004C023D"/>
    <w:rsid w:val="004C029E"/>
    <w:rsid w:val="004C07C2"/>
    <w:rsid w:val="004C0B50"/>
    <w:rsid w:val="004C0BC1"/>
    <w:rsid w:val="004C1752"/>
    <w:rsid w:val="004C1808"/>
    <w:rsid w:val="004C1A3D"/>
    <w:rsid w:val="004C1A85"/>
    <w:rsid w:val="004C1C72"/>
    <w:rsid w:val="004C1E95"/>
    <w:rsid w:val="004C218D"/>
    <w:rsid w:val="004C2651"/>
    <w:rsid w:val="004C2BB0"/>
    <w:rsid w:val="004C2E16"/>
    <w:rsid w:val="004C331E"/>
    <w:rsid w:val="004C3D6F"/>
    <w:rsid w:val="004C3F71"/>
    <w:rsid w:val="004C3F86"/>
    <w:rsid w:val="004C4265"/>
    <w:rsid w:val="004C4352"/>
    <w:rsid w:val="004C4408"/>
    <w:rsid w:val="004C455E"/>
    <w:rsid w:val="004C4A98"/>
    <w:rsid w:val="004C4C73"/>
    <w:rsid w:val="004C4CE9"/>
    <w:rsid w:val="004C5026"/>
    <w:rsid w:val="004C5074"/>
    <w:rsid w:val="004C5155"/>
    <w:rsid w:val="004C56B8"/>
    <w:rsid w:val="004C56CA"/>
    <w:rsid w:val="004C59EC"/>
    <w:rsid w:val="004C5D1C"/>
    <w:rsid w:val="004C5F29"/>
    <w:rsid w:val="004C689E"/>
    <w:rsid w:val="004C69DB"/>
    <w:rsid w:val="004C6D55"/>
    <w:rsid w:val="004C7697"/>
    <w:rsid w:val="004C78D5"/>
    <w:rsid w:val="004C793D"/>
    <w:rsid w:val="004C7D71"/>
    <w:rsid w:val="004D013A"/>
    <w:rsid w:val="004D01C2"/>
    <w:rsid w:val="004D046E"/>
    <w:rsid w:val="004D051D"/>
    <w:rsid w:val="004D08A3"/>
    <w:rsid w:val="004D0935"/>
    <w:rsid w:val="004D0C4B"/>
    <w:rsid w:val="004D0D96"/>
    <w:rsid w:val="004D116E"/>
    <w:rsid w:val="004D13E1"/>
    <w:rsid w:val="004D142F"/>
    <w:rsid w:val="004D1723"/>
    <w:rsid w:val="004D1876"/>
    <w:rsid w:val="004D196C"/>
    <w:rsid w:val="004D1B22"/>
    <w:rsid w:val="004D27ED"/>
    <w:rsid w:val="004D29F6"/>
    <w:rsid w:val="004D2AFE"/>
    <w:rsid w:val="004D2E44"/>
    <w:rsid w:val="004D2F54"/>
    <w:rsid w:val="004D3105"/>
    <w:rsid w:val="004D3373"/>
    <w:rsid w:val="004D34E5"/>
    <w:rsid w:val="004D3749"/>
    <w:rsid w:val="004D3FA0"/>
    <w:rsid w:val="004D4CC6"/>
    <w:rsid w:val="004D4F88"/>
    <w:rsid w:val="004D5826"/>
    <w:rsid w:val="004D5878"/>
    <w:rsid w:val="004D5918"/>
    <w:rsid w:val="004D5939"/>
    <w:rsid w:val="004D5C4F"/>
    <w:rsid w:val="004D6202"/>
    <w:rsid w:val="004D6441"/>
    <w:rsid w:val="004D6974"/>
    <w:rsid w:val="004D69E8"/>
    <w:rsid w:val="004D6C49"/>
    <w:rsid w:val="004D749B"/>
    <w:rsid w:val="004D74E8"/>
    <w:rsid w:val="004D7A58"/>
    <w:rsid w:val="004D7DBF"/>
    <w:rsid w:val="004E00D2"/>
    <w:rsid w:val="004E0612"/>
    <w:rsid w:val="004E0C81"/>
    <w:rsid w:val="004E0CBC"/>
    <w:rsid w:val="004E10BF"/>
    <w:rsid w:val="004E1553"/>
    <w:rsid w:val="004E1AEE"/>
    <w:rsid w:val="004E1D09"/>
    <w:rsid w:val="004E237B"/>
    <w:rsid w:val="004E24D3"/>
    <w:rsid w:val="004E2926"/>
    <w:rsid w:val="004E2B41"/>
    <w:rsid w:val="004E2B7E"/>
    <w:rsid w:val="004E2F86"/>
    <w:rsid w:val="004E3343"/>
    <w:rsid w:val="004E34C2"/>
    <w:rsid w:val="004E35A5"/>
    <w:rsid w:val="004E390B"/>
    <w:rsid w:val="004E393A"/>
    <w:rsid w:val="004E3A1B"/>
    <w:rsid w:val="004E3F1E"/>
    <w:rsid w:val="004E3F31"/>
    <w:rsid w:val="004E40FF"/>
    <w:rsid w:val="004E422F"/>
    <w:rsid w:val="004E4918"/>
    <w:rsid w:val="004E4A33"/>
    <w:rsid w:val="004E4B07"/>
    <w:rsid w:val="004E5016"/>
    <w:rsid w:val="004E50AF"/>
    <w:rsid w:val="004E5681"/>
    <w:rsid w:val="004E577F"/>
    <w:rsid w:val="004E58AC"/>
    <w:rsid w:val="004E6230"/>
    <w:rsid w:val="004E6884"/>
    <w:rsid w:val="004E69B8"/>
    <w:rsid w:val="004E6D73"/>
    <w:rsid w:val="004E70DA"/>
    <w:rsid w:val="004E7621"/>
    <w:rsid w:val="004E78C8"/>
    <w:rsid w:val="004E79A7"/>
    <w:rsid w:val="004E7C71"/>
    <w:rsid w:val="004F0074"/>
    <w:rsid w:val="004F0523"/>
    <w:rsid w:val="004F05CA"/>
    <w:rsid w:val="004F0A5B"/>
    <w:rsid w:val="004F0F66"/>
    <w:rsid w:val="004F11F7"/>
    <w:rsid w:val="004F15EE"/>
    <w:rsid w:val="004F1690"/>
    <w:rsid w:val="004F1A07"/>
    <w:rsid w:val="004F1A71"/>
    <w:rsid w:val="004F1EA7"/>
    <w:rsid w:val="004F201A"/>
    <w:rsid w:val="004F20DB"/>
    <w:rsid w:val="004F3151"/>
    <w:rsid w:val="004F3156"/>
    <w:rsid w:val="004F342A"/>
    <w:rsid w:val="004F3597"/>
    <w:rsid w:val="004F3823"/>
    <w:rsid w:val="004F3A1A"/>
    <w:rsid w:val="004F3DEC"/>
    <w:rsid w:val="004F3FA9"/>
    <w:rsid w:val="004F4137"/>
    <w:rsid w:val="004F45E6"/>
    <w:rsid w:val="004F47B9"/>
    <w:rsid w:val="004F47C4"/>
    <w:rsid w:val="004F4B12"/>
    <w:rsid w:val="004F4B1C"/>
    <w:rsid w:val="004F4D3B"/>
    <w:rsid w:val="004F5258"/>
    <w:rsid w:val="004F53F4"/>
    <w:rsid w:val="004F5434"/>
    <w:rsid w:val="004F59B4"/>
    <w:rsid w:val="004F5BDA"/>
    <w:rsid w:val="004F5F29"/>
    <w:rsid w:val="004F63BB"/>
    <w:rsid w:val="004F6687"/>
    <w:rsid w:val="004F70F2"/>
    <w:rsid w:val="004F7310"/>
    <w:rsid w:val="004F783C"/>
    <w:rsid w:val="004F7AA5"/>
    <w:rsid w:val="004F7ACB"/>
    <w:rsid w:val="004F7BB4"/>
    <w:rsid w:val="00500515"/>
    <w:rsid w:val="00500768"/>
    <w:rsid w:val="00500C77"/>
    <w:rsid w:val="00500D24"/>
    <w:rsid w:val="00500EFF"/>
    <w:rsid w:val="00500F4A"/>
    <w:rsid w:val="00501565"/>
    <w:rsid w:val="005015EB"/>
    <w:rsid w:val="00502242"/>
    <w:rsid w:val="00502AAA"/>
    <w:rsid w:val="00502CEB"/>
    <w:rsid w:val="00503096"/>
    <w:rsid w:val="005030FE"/>
    <w:rsid w:val="005037B6"/>
    <w:rsid w:val="005038A1"/>
    <w:rsid w:val="00503D09"/>
    <w:rsid w:val="00503D2D"/>
    <w:rsid w:val="00503F43"/>
    <w:rsid w:val="005040E5"/>
    <w:rsid w:val="0050434D"/>
    <w:rsid w:val="00504D8C"/>
    <w:rsid w:val="00504DC5"/>
    <w:rsid w:val="005053F1"/>
    <w:rsid w:val="00505622"/>
    <w:rsid w:val="00505898"/>
    <w:rsid w:val="005058A0"/>
    <w:rsid w:val="00506248"/>
    <w:rsid w:val="0050629A"/>
    <w:rsid w:val="005062C6"/>
    <w:rsid w:val="00506504"/>
    <w:rsid w:val="00506A8B"/>
    <w:rsid w:val="00506C56"/>
    <w:rsid w:val="00506C8B"/>
    <w:rsid w:val="005070D0"/>
    <w:rsid w:val="0050799C"/>
    <w:rsid w:val="00507AAC"/>
    <w:rsid w:val="00507ACB"/>
    <w:rsid w:val="00507CE0"/>
    <w:rsid w:val="00510346"/>
    <w:rsid w:val="00510385"/>
    <w:rsid w:val="00510499"/>
    <w:rsid w:val="00510628"/>
    <w:rsid w:val="00510AC9"/>
    <w:rsid w:val="00510CCA"/>
    <w:rsid w:val="00510D23"/>
    <w:rsid w:val="005111DA"/>
    <w:rsid w:val="005112F6"/>
    <w:rsid w:val="005113DC"/>
    <w:rsid w:val="00511691"/>
    <w:rsid w:val="00512008"/>
    <w:rsid w:val="0051222D"/>
    <w:rsid w:val="0051240E"/>
    <w:rsid w:val="0051242F"/>
    <w:rsid w:val="005128BD"/>
    <w:rsid w:val="00512E18"/>
    <w:rsid w:val="00512FED"/>
    <w:rsid w:val="0051315A"/>
    <w:rsid w:val="00513478"/>
    <w:rsid w:val="00513669"/>
    <w:rsid w:val="0051392A"/>
    <w:rsid w:val="00514A37"/>
    <w:rsid w:val="00514B43"/>
    <w:rsid w:val="00514E5C"/>
    <w:rsid w:val="00515038"/>
    <w:rsid w:val="00515277"/>
    <w:rsid w:val="0051536D"/>
    <w:rsid w:val="005155C6"/>
    <w:rsid w:val="00515807"/>
    <w:rsid w:val="00515A64"/>
    <w:rsid w:val="00516104"/>
    <w:rsid w:val="005161CA"/>
    <w:rsid w:val="00516537"/>
    <w:rsid w:val="00516694"/>
    <w:rsid w:val="00516851"/>
    <w:rsid w:val="00516AD8"/>
    <w:rsid w:val="00516DAB"/>
    <w:rsid w:val="00517632"/>
    <w:rsid w:val="005178FD"/>
    <w:rsid w:val="00517AF9"/>
    <w:rsid w:val="005200AE"/>
    <w:rsid w:val="005215C3"/>
    <w:rsid w:val="00521644"/>
    <w:rsid w:val="00521933"/>
    <w:rsid w:val="005219B1"/>
    <w:rsid w:val="00521CFD"/>
    <w:rsid w:val="00521DE6"/>
    <w:rsid w:val="00521E1E"/>
    <w:rsid w:val="00522A14"/>
    <w:rsid w:val="00522AED"/>
    <w:rsid w:val="00522BB3"/>
    <w:rsid w:val="00522D6A"/>
    <w:rsid w:val="00522F35"/>
    <w:rsid w:val="00522FAF"/>
    <w:rsid w:val="00522FB2"/>
    <w:rsid w:val="00523DEE"/>
    <w:rsid w:val="005247D9"/>
    <w:rsid w:val="00524CE4"/>
    <w:rsid w:val="005250BE"/>
    <w:rsid w:val="005251CF"/>
    <w:rsid w:val="00525359"/>
    <w:rsid w:val="00525546"/>
    <w:rsid w:val="0052571B"/>
    <w:rsid w:val="00525754"/>
    <w:rsid w:val="00526402"/>
    <w:rsid w:val="0052671C"/>
    <w:rsid w:val="00526B69"/>
    <w:rsid w:val="005279CE"/>
    <w:rsid w:val="00527A03"/>
    <w:rsid w:val="00527ED0"/>
    <w:rsid w:val="00530507"/>
    <w:rsid w:val="00530740"/>
    <w:rsid w:val="0053098C"/>
    <w:rsid w:val="00530C77"/>
    <w:rsid w:val="005310E3"/>
    <w:rsid w:val="0053110B"/>
    <w:rsid w:val="0053169E"/>
    <w:rsid w:val="005319C4"/>
    <w:rsid w:val="00531D27"/>
    <w:rsid w:val="00531D4A"/>
    <w:rsid w:val="005320EF"/>
    <w:rsid w:val="005321B6"/>
    <w:rsid w:val="0053236E"/>
    <w:rsid w:val="0053246F"/>
    <w:rsid w:val="00532C18"/>
    <w:rsid w:val="00532F10"/>
    <w:rsid w:val="0053389A"/>
    <w:rsid w:val="005338C1"/>
    <w:rsid w:val="00533BD5"/>
    <w:rsid w:val="00533D34"/>
    <w:rsid w:val="00533D45"/>
    <w:rsid w:val="00533D9A"/>
    <w:rsid w:val="00534155"/>
    <w:rsid w:val="00534433"/>
    <w:rsid w:val="00534511"/>
    <w:rsid w:val="005346A6"/>
    <w:rsid w:val="0053489E"/>
    <w:rsid w:val="005348FB"/>
    <w:rsid w:val="00535259"/>
    <w:rsid w:val="00535479"/>
    <w:rsid w:val="00535894"/>
    <w:rsid w:val="005359DB"/>
    <w:rsid w:val="00536147"/>
    <w:rsid w:val="00536436"/>
    <w:rsid w:val="0053651E"/>
    <w:rsid w:val="00536683"/>
    <w:rsid w:val="00536936"/>
    <w:rsid w:val="00536AF7"/>
    <w:rsid w:val="0053706A"/>
    <w:rsid w:val="0053712A"/>
    <w:rsid w:val="005372AF"/>
    <w:rsid w:val="005372C3"/>
    <w:rsid w:val="00537629"/>
    <w:rsid w:val="00537ECB"/>
    <w:rsid w:val="00537F42"/>
    <w:rsid w:val="005401D8"/>
    <w:rsid w:val="0054023B"/>
    <w:rsid w:val="005407EC"/>
    <w:rsid w:val="0054080D"/>
    <w:rsid w:val="005409A5"/>
    <w:rsid w:val="00540ACB"/>
    <w:rsid w:val="00540AF3"/>
    <w:rsid w:val="00540D8B"/>
    <w:rsid w:val="00540E57"/>
    <w:rsid w:val="00540F5A"/>
    <w:rsid w:val="005412FB"/>
    <w:rsid w:val="00541A72"/>
    <w:rsid w:val="00541E7E"/>
    <w:rsid w:val="00542364"/>
    <w:rsid w:val="00542640"/>
    <w:rsid w:val="00542BC7"/>
    <w:rsid w:val="00542EAF"/>
    <w:rsid w:val="005432F4"/>
    <w:rsid w:val="005434C7"/>
    <w:rsid w:val="00543BFB"/>
    <w:rsid w:val="00543E10"/>
    <w:rsid w:val="00544316"/>
    <w:rsid w:val="0054433B"/>
    <w:rsid w:val="005443BF"/>
    <w:rsid w:val="00544D3C"/>
    <w:rsid w:val="0054557D"/>
    <w:rsid w:val="00545675"/>
    <w:rsid w:val="0054585E"/>
    <w:rsid w:val="00545D60"/>
    <w:rsid w:val="00545E50"/>
    <w:rsid w:val="00545F95"/>
    <w:rsid w:val="0054667F"/>
    <w:rsid w:val="005468FF"/>
    <w:rsid w:val="005469C2"/>
    <w:rsid w:val="00546F6B"/>
    <w:rsid w:val="005472EC"/>
    <w:rsid w:val="005473D4"/>
    <w:rsid w:val="005473E8"/>
    <w:rsid w:val="005474CF"/>
    <w:rsid w:val="005474FB"/>
    <w:rsid w:val="00547CB2"/>
    <w:rsid w:val="00547D48"/>
    <w:rsid w:val="00550BB3"/>
    <w:rsid w:val="00550D2C"/>
    <w:rsid w:val="00550D77"/>
    <w:rsid w:val="00550F16"/>
    <w:rsid w:val="00550FE5"/>
    <w:rsid w:val="005510A4"/>
    <w:rsid w:val="0055149E"/>
    <w:rsid w:val="005515E0"/>
    <w:rsid w:val="00551B1F"/>
    <w:rsid w:val="00551B81"/>
    <w:rsid w:val="00551BEF"/>
    <w:rsid w:val="00551E1A"/>
    <w:rsid w:val="0055201B"/>
    <w:rsid w:val="0055227F"/>
    <w:rsid w:val="00552408"/>
    <w:rsid w:val="005528DF"/>
    <w:rsid w:val="00552C6E"/>
    <w:rsid w:val="00552E6E"/>
    <w:rsid w:val="0055301A"/>
    <w:rsid w:val="00553BD8"/>
    <w:rsid w:val="00553D3B"/>
    <w:rsid w:val="00553D74"/>
    <w:rsid w:val="00553EC9"/>
    <w:rsid w:val="00553ED4"/>
    <w:rsid w:val="0055479C"/>
    <w:rsid w:val="005547A8"/>
    <w:rsid w:val="005548FC"/>
    <w:rsid w:val="00554C7D"/>
    <w:rsid w:val="005553DA"/>
    <w:rsid w:val="00555412"/>
    <w:rsid w:val="00555585"/>
    <w:rsid w:val="00555C44"/>
    <w:rsid w:val="00555EB7"/>
    <w:rsid w:val="00555F03"/>
    <w:rsid w:val="00555F77"/>
    <w:rsid w:val="00555FF5"/>
    <w:rsid w:val="005563F9"/>
    <w:rsid w:val="005564F6"/>
    <w:rsid w:val="00556A88"/>
    <w:rsid w:val="00556AAC"/>
    <w:rsid w:val="00557086"/>
    <w:rsid w:val="00557128"/>
    <w:rsid w:val="005574D5"/>
    <w:rsid w:val="00557C03"/>
    <w:rsid w:val="00560059"/>
    <w:rsid w:val="00560635"/>
    <w:rsid w:val="00560AA4"/>
    <w:rsid w:val="00560B9F"/>
    <w:rsid w:val="00560C81"/>
    <w:rsid w:val="00561554"/>
    <w:rsid w:val="005615E5"/>
    <w:rsid w:val="00561B6A"/>
    <w:rsid w:val="005620FA"/>
    <w:rsid w:val="00562729"/>
    <w:rsid w:val="00562EB7"/>
    <w:rsid w:val="0056366A"/>
    <w:rsid w:val="00563B8A"/>
    <w:rsid w:val="005642C5"/>
    <w:rsid w:val="0056449A"/>
    <w:rsid w:val="00564B66"/>
    <w:rsid w:val="00564D0F"/>
    <w:rsid w:val="00564E55"/>
    <w:rsid w:val="005654C0"/>
    <w:rsid w:val="00565618"/>
    <w:rsid w:val="005656F9"/>
    <w:rsid w:val="00565BD9"/>
    <w:rsid w:val="00565DE9"/>
    <w:rsid w:val="00565E2D"/>
    <w:rsid w:val="00566105"/>
    <w:rsid w:val="0056643C"/>
    <w:rsid w:val="0056644D"/>
    <w:rsid w:val="00566B7A"/>
    <w:rsid w:val="0056751D"/>
    <w:rsid w:val="005679A8"/>
    <w:rsid w:val="00567B47"/>
    <w:rsid w:val="00567FF6"/>
    <w:rsid w:val="00570885"/>
    <w:rsid w:val="00570EE0"/>
    <w:rsid w:val="005712EC"/>
    <w:rsid w:val="0057133A"/>
    <w:rsid w:val="0057161B"/>
    <w:rsid w:val="0057189C"/>
    <w:rsid w:val="00571B31"/>
    <w:rsid w:val="00571BA6"/>
    <w:rsid w:val="00571D0E"/>
    <w:rsid w:val="0057213F"/>
    <w:rsid w:val="00572177"/>
    <w:rsid w:val="005723BE"/>
    <w:rsid w:val="0057267F"/>
    <w:rsid w:val="005729FF"/>
    <w:rsid w:val="00572D09"/>
    <w:rsid w:val="00572F49"/>
    <w:rsid w:val="005732F8"/>
    <w:rsid w:val="005734D5"/>
    <w:rsid w:val="00573842"/>
    <w:rsid w:val="00573DA3"/>
    <w:rsid w:val="00574465"/>
    <w:rsid w:val="00574611"/>
    <w:rsid w:val="00574A0F"/>
    <w:rsid w:val="00575241"/>
    <w:rsid w:val="0057539B"/>
    <w:rsid w:val="00575476"/>
    <w:rsid w:val="005754FE"/>
    <w:rsid w:val="00575AD5"/>
    <w:rsid w:val="00576342"/>
    <w:rsid w:val="00576A5A"/>
    <w:rsid w:val="00576B17"/>
    <w:rsid w:val="00576CA7"/>
    <w:rsid w:val="00577291"/>
    <w:rsid w:val="00577760"/>
    <w:rsid w:val="00577B93"/>
    <w:rsid w:val="00577C78"/>
    <w:rsid w:val="00577F98"/>
    <w:rsid w:val="005808D0"/>
    <w:rsid w:val="00580AFE"/>
    <w:rsid w:val="00581025"/>
    <w:rsid w:val="005815CF"/>
    <w:rsid w:val="0058165F"/>
    <w:rsid w:val="00581900"/>
    <w:rsid w:val="00581A14"/>
    <w:rsid w:val="00581AAF"/>
    <w:rsid w:val="00581AE7"/>
    <w:rsid w:val="00581E93"/>
    <w:rsid w:val="0058230B"/>
    <w:rsid w:val="005824ED"/>
    <w:rsid w:val="005827CF"/>
    <w:rsid w:val="00582B64"/>
    <w:rsid w:val="00582B69"/>
    <w:rsid w:val="00582F88"/>
    <w:rsid w:val="0058306C"/>
    <w:rsid w:val="00583686"/>
    <w:rsid w:val="00583A70"/>
    <w:rsid w:val="00583C54"/>
    <w:rsid w:val="00583CA7"/>
    <w:rsid w:val="00583CF9"/>
    <w:rsid w:val="00583D60"/>
    <w:rsid w:val="00584256"/>
    <w:rsid w:val="00584589"/>
    <w:rsid w:val="0058460D"/>
    <w:rsid w:val="0058465D"/>
    <w:rsid w:val="00584A46"/>
    <w:rsid w:val="00584CF8"/>
    <w:rsid w:val="00584DC6"/>
    <w:rsid w:val="00585276"/>
    <w:rsid w:val="0058531F"/>
    <w:rsid w:val="005858E0"/>
    <w:rsid w:val="005858E7"/>
    <w:rsid w:val="00586174"/>
    <w:rsid w:val="005867B8"/>
    <w:rsid w:val="00586A2E"/>
    <w:rsid w:val="00586E3F"/>
    <w:rsid w:val="005871D3"/>
    <w:rsid w:val="0058748B"/>
    <w:rsid w:val="0058753F"/>
    <w:rsid w:val="005876C2"/>
    <w:rsid w:val="00587B7F"/>
    <w:rsid w:val="0059016B"/>
    <w:rsid w:val="005902A3"/>
    <w:rsid w:val="00590E9F"/>
    <w:rsid w:val="005912F4"/>
    <w:rsid w:val="0059135C"/>
    <w:rsid w:val="005916C9"/>
    <w:rsid w:val="0059180E"/>
    <w:rsid w:val="0059192C"/>
    <w:rsid w:val="00591965"/>
    <w:rsid w:val="00591A2B"/>
    <w:rsid w:val="00591BF2"/>
    <w:rsid w:val="00591D25"/>
    <w:rsid w:val="00591E9E"/>
    <w:rsid w:val="005921DE"/>
    <w:rsid w:val="005930FC"/>
    <w:rsid w:val="0059334C"/>
    <w:rsid w:val="005934EF"/>
    <w:rsid w:val="00593BDA"/>
    <w:rsid w:val="005942E4"/>
    <w:rsid w:val="00594337"/>
    <w:rsid w:val="00594969"/>
    <w:rsid w:val="00594DDA"/>
    <w:rsid w:val="00594F35"/>
    <w:rsid w:val="00595930"/>
    <w:rsid w:val="00595B13"/>
    <w:rsid w:val="00595C51"/>
    <w:rsid w:val="00595D5F"/>
    <w:rsid w:val="00595D7D"/>
    <w:rsid w:val="00595ECA"/>
    <w:rsid w:val="00596186"/>
    <w:rsid w:val="00596449"/>
    <w:rsid w:val="005966A6"/>
    <w:rsid w:val="00596934"/>
    <w:rsid w:val="00597321"/>
    <w:rsid w:val="005974A8"/>
    <w:rsid w:val="005974C5"/>
    <w:rsid w:val="005975F6"/>
    <w:rsid w:val="0059762D"/>
    <w:rsid w:val="00597B5E"/>
    <w:rsid w:val="00597E17"/>
    <w:rsid w:val="00597E47"/>
    <w:rsid w:val="00597F53"/>
    <w:rsid w:val="00597FFB"/>
    <w:rsid w:val="005A00D0"/>
    <w:rsid w:val="005A072C"/>
    <w:rsid w:val="005A0990"/>
    <w:rsid w:val="005A0A9C"/>
    <w:rsid w:val="005A0BE6"/>
    <w:rsid w:val="005A0FC6"/>
    <w:rsid w:val="005A12D5"/>
    <w:rsid w:val="005A130F"/>
    <w:rsid w:val="005A1437"/>
    <w:rsid w:val="005A17CE"/>
    <w:rsid w:val="005A1A2D"/>
    <w:rsid w:val="005A1A92"/>
    <w:rsid w:val="005A1E4B"/>
    <w:rsid w:val="005A2769"/>
    <w:rsid w:val="005A2A0F"/>
    <w:rsid w:val="005A2AB0"/>
    <w:rsid w:val="005A356F"/>
    <w:rsid w:val="005A35BE"/>
    <w:rsid w:val="005A35CC"/>
    <w:rsid w:val="005A35D8"/>
    <w:rsid w:val="005A3F43"/>
    <w:rsid w:val="005A406A"/>
    <w:rsid w:val="005A42E4"/>
    <w:rsid w:val="005A4382"/>
    <w:rsid w:val="005A44B2"/>
    <w:rsid w:val="005A44F4"/>
    <w:rsid w:val="005A4B77"/>
    <w:rsid w:val="005A4B8E"/>
    <w:rsid w:val="005A58B4"/>
    <w:rsid w:val="005A5DB1"/>
    <w:rsid w:val="005A6746"/>
    <w:rsid w:val="005A6EF8"/>
    <w:rsid w:val="005A7FEB"/>
    <w:rsid w:val="005B0400"/>
    <w:rsid w:val="005B0564"/>
    <w:rsid w:val="005B0579"/>
    <w:rsid w:val="005B0BD4"/>
    <w:rsid w:val="005B10AA"/>
    <w:rsid w:val="005B1101"/>
    <w:rsid w:val="005B125A"/>
    <w:rsid w:val="005B1522"/>
    <w:rsid w:val="005B16DD"/>
    <w:rsid w:val="005B17A9"/>
    <w:rsid w:val="005B21AE"/>
    <w:rsid w:val="005B251D"/>
    <w:rsid w:val="005B289D"/>
    <w:rsid w:val="005B294D"/>
    <w:rsid w:val="005B2A2E"/>
    <w:rsid w:val="005B2E53"/>
    <w:rsid w:val="005B2FD0"/>
    <w:rsid w:val="005B31FA"/>
    <w:rsid w:val="005B33F5"/>
    <w:rsid w:val="005B3460"/>
    <w:rsid w:val="005B35AB"/>
    <w:rsid w:val="005B3C41"/>
    <w:rsid w:val="005B3D02"/>
    <w:rsid w:val="005B3FD5"/>
    <w:rsid w:val="005B407A"/>
    <w:rsid w:val="005B40EA"/>
    <w:rsid w:val="005B4286"/>
    <w:rsid w:val="005B441B"/>
    <w:rsid w:val="005B459C"/>
    <w:rsid w:val="005B45C5"/>
    <w:rsid w:val="005B537B"/>
    <w:rsid w:val="005B55B6"/>
    <w:rsid w:val="005B5813"/>
    <w:rsid w:val="005B5840"/>
    <w:rsid w:val="005B5A26"/>
    <w:rsid w:val="005B5B3F"/>
    <w:rsid w:val="005B5D08"/>
    <w:rsid w:val="005B5E8E"/>
    <w:rsid w:val="005B610B"/>
    <w:rsid w:val="005B6585"/>
    <w:rsid w:val="005B677E"/>
    <w:rsid w:val="005B6812"/>
    <w:rsid w:val="005B69A4"/>
    <w:rsid w:val="005B6F5D"/>
    <w:rsid w:val="005B73E6"/>
    <w:rsid w:val="005B762D"/>
    <w:rsid w:val="005B77BA"/>
    <w:rsid w:val="005B7A71"/>
    <w:rsid w:val="005B7F2A"/>
    <w:rsid w:val="005C0213"/>
    <w:rsid w:val="005C09FD"/>
    <w:rsid w:val="005C0AA0"/>
    <w:rsid w:val="005C0AB3"/>
    <w:rsid w:val="005C0E21"/>
    <w:rsid w:val="005C1457"/>
    <w:rsid w:val="005C151A"/>
    <w:rsid w:val="005C15E6"/>
    <w:rsid w:val="005C167D"/>
    <w:rsid w:val="005C20D0"/>
    <w:rsid w:val="005C212C"/>
    <w:rsid w:val="005C2670"/>
    <w:rsid w:val="005C2AAD"/>
    <w:rsid w:val="005C3007"/>
    <w:rsid w:val="005C31DD"/>
    <w:rsid w:val="005C3298"/>
    <w:rsid w:val="005C39CC"/>
    <w:rsid w:val="005C4256"/>
    <w:rsid w:val="005C45A2"/>
    <w:rsid w:val="005C4661"/>
    <w:rsid w:val="005C48FA"/>
    <w:rsid w:val="005C4AE6"/>
    <w:rsid w:val="005C51A7"/>
    <w:rsid w:val="005C55F6"/>
    <w:rsid w:val="005C5847"/>
    <w:rsid w:val="005C5A04"/>
    <w:rsid w:val="005C5B1B"/>
    <w:rsid w:val="005C60E3"/>
    <w:rsid w:val="005C6CA5"/>
    <w:rsid w:val="005C6EF7"/>
    <w:rsid w:val="005C72BE"/>
    <w:rsid w:val="005C7524"/>
    <w:rsid w:val="005C76C7"/>
    <w:rsid w:val="005C7CB2"/>
    <w:rsid w:val="005D0028"/>
    <w:rsid w:val="005D02C2"/>
    <w:rsid w:val="005D0782"/>
    <w:rsid w:val="005D093B"/>
    <w:rsid w:val="005D09CB"/>
    <w:rsid w:val="005D0D98"/>
    <w:rsid w:val="005D0F71"/>
    <w:rsid w:val="005D1409"/>
    <w:rsid w:val="005D1A55"/>
    <w:rsid w:val="005D1EEE"/>
    <w:rsid w:val="005D20FC"/>
    <w:rsid w:val="005D218E"/>
    <w:rsid w:val="005D21BF"/>
    <w:rsid w:val="005D2479"/>
    <w:rsid w:val="005D279A"/>
    <w:rsid w:val="005D2931"/>
    <w:rsid w:val="005D2E2B"/>
    <w:rsid w:val="005D38DA"/>
    <w:rsid w:val="005D3B48"/>
    <w:rsid w:val="005D3CA5"/>
    <w:rsid w:val="005D3E24"/>
    <w:rsid w:val="005D40E9"/>
    <w:rsid w:val="005D491C"/>
    <w:rsid w:val="005D4981"/>
    <w:rsid w:val="005D5C8C"/>
    <w:rsid w:val="005D5F84"/>
    <w:rsid w:val="005D5FD6"/>
    <w:rsid w:val="005D6A03"/>
    <w:rsid w:val="005D6A5D"/>
    <w:rsid w:val="005D6AEE"/>
    <w:rsid w:val="005D6BB3"/>
    <w:rsid w:val="005D6DF1"/>
    <w:rsid w:val="005D709E"/>
    <w:rsid w:val="005D75D1"/>
    <w:rsid w:val="005D7ED2"/>
    <w:rsid w:val="005D7F48"/>
    <w:rsid w:val="005E0287"/>
    <w:rsid w:val="005E060B"/>
    <w:rsid w:val="005E1067"/>
    <w:rsid w:val="005E110E"/>
    <w:rsid w:val="005E14AB"/>
    <w:rsid w:val="005E1D0C"/>
    <w:rsid w:val="005E1DE1"/>
    <w:rsid w:val="005E1EFC"/>
    <w:rsid w:val="005E2875"/>
    <w:rsid w:val="005E2B4B"/>
    <w:rsid w:val="005E2CC0"/>
    <w:rsid w:val="005E342A"/>
    <w:rsid w:val="005E351C"/>
    <w:rsid w:val="005E3523"/>
    <w:rsid w:val="005E41C6"/>
    <w:rsid w:val="005E47BC"/>
    <w:rsid w:val="005E4817"/>
    <w:rsid w:val="005E492A"/>
    <w:rsid w:val="005E4BB2"/>
    <w:rsid w:val="005E545F"/>
    <w:rsid w:val="005E5BAC"/>
    <w:rsid w:val="005E5BD1"/>
    <w:rsid w:val="005E5C16"/>
    <w:rsid w:val="005E609B"/>
    <w:rsid w:val="005E626F"/>
    <w:rsid w:val="005E6295"/>
    <w:rsid w:val="005E62A4"/>
    <w:rsid w:val="005E64EF"/>
    <w:rsid w:val="005E6BB8"/>
    <w:rsid w:val="005E6CE4"/>
    <w:rsid w:val="005E6DC7"/>
    <w:rsid w:val="005E7266"/>
    <w:rsid w:val="005E7466"/>
    <w:rsid w:val="005E747B"/>
    <w:rsid w:val="005E75FA"/>
    <w:rsid w:val="005E7B4F"/>
    <w:rsid w:val="005E7DBC"/>
    <w:rsid w:val="005F00A9"/>
    <w:rsid w:val="005F04C4"/>
    <w:rsid w:val="005F13DF"/>
    <w:rsid w:val="005F14AC"/>
    <w:rsid w:val="005F1760"/>
    <w:rsid w:val="005F17FF"/>
    <w:rsid w:val="005F1813"/>
    <w:rsid w:val="005F1A34"/>
    <w:rsid w:val="005F26B8"/>
    <w:rsid w:val="005F27F8"/>
    <w:rsid w:val="005F3213"/>
    <w:rsid w:val="005F35B3"/>
    <w:rsid w:val="005F3B05"/>
    <w:rsid w:val="005F3DFA"/>
    <w:rsid w:val="005F3E86"/>
    <w:rsid w:val="005F3E8F"/>
    <w:rsid w:val="005F4294"/>
    <w:rsid w:val="005F4495"/>
    <w:rsid w:val="005F4944"/>
    <w:rsid w:val="005F4D0A"/>
    <w:rsid w:val="005F52E1"/>
    <w:rsid w:val="005F5D7A"/>
    <w:rsid w:val="005F5D83"/>
    <w:rsid w:val="005F5EB1"/>
    <w:rsid w:val="005F6017"/>
    <w:rsid w:val="005F61CD"/>
    <w:rsid w:val="005F62F4"/>
    <w:rsid w:val="005F6E42"/>
    <w:rsid w:val="005F7038"/>
    <w:rsid w:val="005F74F7"/>
    <w:rsid w:val="005F7B4D"/>
    <w:rsid w:val="005F7EE0"/>
    <w:rsid w:val="005F7F09"/>
    <w:rsid w:val="00600213"/>
    <w:rsid w:val="00600698"/>
    <w:rsid w:val="00600905"/>
    <w:rsid w:val="00600D8B"/>
    <w:rsid w:val="00600E1B"/>
    <w:rsid w:val="006014E0"/>
    <w:rsid w:val="00601A61"/>
    <w:rsid w:val="00601BBB"/>
    <w:rsid w:val="00601CFF"/>
    <w:rsid w:val="00601E31"/>
    <w:rsid w:val="00602059"/>
    <w:rsid w:val="006021B7"/>
    <w:rsid w:val="00602661"/>
    <w:rsid w:val="006030F7"/>
    <w:rsid w:val="00603102"/>
    <w:rsid w:val="006031B8"/>
    <w:rsid w:val="006034C0"/>
    <w:rsid w:val="00603A65"/>
    <w:rsid w:val="00603B8D"/>
    <w:rsid w:val="00603C8F"/>
    <w:rsid w:val="00603DC3"/>
    <w:rsid w:val="00603E68"/>
    <w:rsid w:val="006040AC"/>
    <w:rsid w:val="00604515"/>
    <w:rsid w:val="00604DCC"/>
    <w:rsid w:val="00604E8A"/>
    <w:rsid w:val="00604EB2"/>
    <w:rsid w:val="00605239"/>
    <w:rsid w:val="00605728"/>
    <w:rsid w:val="006058E3"/>
    <w:rsid w:val="00605A61"/>
    <w:rsid w:val="00605FE8"/>
    <w:rsid w:val="006065CE"/>
    <w:rsid w:val="00606C41"/>
    <w:rsid w:val="00606F35"/>
    <w:rsid w:val="00607002"/>
    <w:rsid w:val="006073BD"/>
    <w:rsid w:val="006079B0"/>
    <w:rsid w:val="00607EC4"/>
    <w:rsid w:val="00610728"/>
    <w:rsid w:val="00610873"/>
    <w:rsid w:val="00610D82"/>
    <w:rsid w:val="00610DB5"/>
    <w:rsid w:val="00610DD3"/>
    <w:rsid w:val="00611103"/>
    <w:rsid w:val="006111DB"/>
    <w:rsid w:val="006111FA"/>
    <w:rsid w:val="006113B6"/>
    <w:rsid w:val="00611C10"/>
    <w:rsid w:val="00611E0E"/>
    <w:rsid w:val="00612512"/>
    <w:rsid w:val="0061254C"/>
    <w:rsid w:val="00612BA9"/>
    <w:rsid w:val="00612F92"/>
    <w:rsid w:val="00613349"/>
    <w:rsid w:val="0061343C"/>
    <w:rsid w:val="00613C0D"/>
    <w:rsid w:val="00613DE0"/>
    <w:rsid w:val="00613E3C"/>
    <w:rsid w:val="00613E5A"/>
    <w:rsid w:val="00614073"/>
    <w:rsid w:val="006141B5"/>
    <w:rsid w:val="006143FA"/>
    <w:rsid w:val="00614495"/>
    <w:rsid w:val="006145E0"/>
    <w:rsid w:val="006149F9"/>
    <w:rsid w:val="00614BF3"/>
    <w:rsid w:val="00614DBA"/>
    <w:rsid w:val="0061544E"/>
    <w:rsid w:val="00615574"/>
    <w:rsid w:val="006156CC"/>
    <w:rsid w:val="006157D2"/>
    <w:rsid w:val="00615937"/>
    <w:rsid w:val="0061596C"/>
    <w:rsid w:val="00615C60"/>
    <w:rsid w:val="00615FEC"/>
    <w:rsid w:val="006162F4"/>
    <w:rsid w:val="00616409"/>
    <w:rsid w:val="00616E64"/>
    <w:rsid w:val="00617609"/>
    <w:rsid w:val="006178BB"/>
    <w:rsid w:val="00617BA9"/>
    <w:rsid w:val="00617DB6"/>
    <w:rsid w:val="00617E91"/>
    <w:rsid w:val="00617FC5"/>
    <w:rsid w:val="006201F8"/>
    <w:rsid w:val="00620341"/>
    <w:rsid w:val="006203C5"/>
    <w:rsid w:val="00620955"/>
    <w:rsid w:val="00620A8A"/>
    <w:rsid w:val="00620F97"/>
    <w:rsid w:val="0062109E"/>
    <w:rsid w:val="006211DE"/>
    <w:rsid w:val="00621672"/>
    <w:rsid w:val="00621823"/>
    <w:rsid w:val="00622114"/>
    <w:rsid w:val="0062227A"/>
    <w:rsid w:val="0062288C"/>
    <w:rsid w:val="00622ED8"/>
    <w:rsid w:val="00623386"/>
    <w:rsid w:val="00624350"/>
    <w:rsid w:val="006244B5"/>
    <w:rsid w:val="00624849"/>
    <w:rsid w:val="0062495A"/>
    <w:rsid w:val="00624BEE"/>
    <w:rsid w:val="00624FD5"/>
    <w:rsid w:val="00625A0F"/>
    <w:rsid w:val="00625CCB"/>
    <w:rsid w:val="0062658E"/>
    <w:rsid w:val="00626B77"/>
    <w:rsid w:val="00626C87"/>
    <w:rsid w:val="00626CBD"/>
    <w:rsid w:val="00626D70"/>
    <w:rsid w:val="006272DD"/>
    <w:rsid w:val="006273DA"/>
    <w:rsid w:val="00627A54"/>
    <w:rsid w:val="00627B5A"/>
    <w:rsid w:val="00627C7B"/>
    <w:rsid w:val="00627E26"/>
    <w:rsid w:val="006301E5"/>
    <w:rsid w:val="00630330"/>
    <w:rsid w:val="00630C86"/>
    <w:rsid w:val="00630DA7"/>
    <w:rsid w:val="00631000"/>
    <w:rsid w:val="0063134C"/>
    <w:rsid w:val="006313C8"/>
    <w:rsid w:val="00631813"/>
    <w:rsid w:val="00631884"/>
    <w:rsid w:val="00631A1A"/>
    <w:rsid w:val="00631B03"/>
    <w:rsid w:val="00631B4F"/>
    <w:rsid w:val="00632675"/>
    <w:rsid w:val="00632DB9"/>
    <w:rsid w:val="006333D8"/>
    <w:rsid w:val="00633AFB"/>
    <w:rsid w:val="00634010"/>
    <w:rsid w:val="00634235"/>
    <w:rsid w:val="0063431E"/>
    <w:rsid w:val="00634352"/>
    <w:rsid w:val="00634C76"/>
    <w:rsid w:val="00634F15"/>
    <w:rsid w:val="0063529A"/>
    <w:rsid w:val="00635DD6"/>
    <w:rsid w:val="006361F4"/>
    <w:rsid w:val="00636487"/>
    <w:rsid w:val="006366C3"/>
    <w:rsid w:val="00636A0F"/>
    <w:rsid w:val="00636C5A"/>
    <w:rsid w:val="00636C9E"/>
    <w:rsid w:val="00636DD8"/>
    <w:rsid w:val="00636E84"/>
    <w:rsid w:val="00637766"/>
    <w:rsid w:val="006378D3"/>
    <w:rsid w:val="00637FDE"/>
    <w:rsid w:val="00640AD0"/>
    <w:rsid w:val="00640E76"/>
    <w:rsid w:val="0064163C"/>
    <w:rsid w:val="006417DC"/>
    <w:rsid w:val="00641B33"/>
    <w:rsid w:val="00641D00"/>
    <w:rsid w:val="0064211A"/>
    <w:rsid w:val="00642167"/>
    <w:rsid w:val="00642216"/>
    <w:rsid w:val="006423A6"/>
    <w:rsid w:val="006426F2"/>
    <w:rsid w:val="006428B5"/>
    <w:rsid w:val="00642B12"/>
    <w:rsid w:val="00643019"/>
    <w:rsid w:val="006431F3"/>
    <w:rsid w:val="0064358F"/>
    <w:rsid w:val="00643F0D"/>
    <w:rsid w:val="00644065"/>
    <w:rsid w:val="006445B0"/>
    <w:rsid w:val="00644CE6"/>
    <w:rsid w:val="00644D65"/>
    <w:rsid w:val="00645085"/>
    <w:rsid w:val="006451E8"/>
    <w:rsid w:val="006462AA"/>
    <w:rsid w:val="00646AAC"/>
    <w:rsid w:val="00646AAD"/>
    <w:rsid w:val="00646C77"/>
    <w:rsid w:val="006470FB"/>
    <w:rsid w:val="0064727D"/>
    <w:rsid w:val="00647726"/>
    <w:rsid w:val="00647960"/>
    <w:rsid w:val="00647E31"/>
    <w:rsid w:val="00647F8C"/>
    <w:rsid w:val="006507CF"/>
    <w:rsid w:val="006509C3"/>
    <w:rsid w:val="00651030"/>
    <w:rsid w:val="00651289"/>
    <w:rsid w:val="00651317"/>
    <w:rsid w:val="006514B1"/>
    <w:rsid w:val="006515BC"/>
    <w:rsid w:val="00651AF6"/>
    <w:rsid w:val="00651CE7"/>
    <w:rsid w:val="00651E4F"/>
    <w:rsid w:val="00651F7B"/>
    <w:rsid w:val="00652364"/>
    <w:rsid w:val="0065248B"/>
    <w:rsid w:val="0065269F"/>
    <w:rsid w:val="00652F45"/>
    <w:rsid w:val="00652F53"/>
    <w:rsid w:val="00653172"/>
    <w:rsid w:val="00653284"/>
    <w:rsid w:val="00653513"/>
    <w:rsid w:val="00653615"/>
    <w:rsid w:val="00653DD8"/>
    <w:rsid w:val="00653ED9"/>
    <w:rsid w:val="00653F77"/>
    <w:rsid w:val="006542DA"/>
    <w:rsid w:val="006546E7"/>
    <w:rsid w:val="00654A8B"/>
    <w:rsid w:val="00655053"/>
    <w:rsid w:val="0065569E"/>
    <w:rsid w:val="00655758"/>
    <w:rsid w:val="00655AD8"/>
    <w:rsid w:val="00655C21"/>
    <w:rsid w:val="0065607C"/>
    <w:rsid w:val="006566A1"/>
    <w:rsid w:val="00656853"/>
    <w:rsid w:val="00656931"/>
    <w:rsid w:val="00656ABF"/>
    <w:rsid w:val="00656AF1"/>
    <w:rsid w:val="00656DF1"/>
    <w:rsid w:val="00656E1D"/>
    <w:rsid w:val="00657082"/>
    <w:rsid w:val="0065728B"/>
    <w:rsid w:val="00657579"/>
    <w:rsid w:val="006575B3"/>
    <w:rsid w:val="006579FB"/>
    <w:rsid w:val="00657B49"/>
    <w:rsid w:val="00657C81"/>
    <w:rsid w:val="00657DD2"/>
    <w:rsid w:val="00657F55"/>
    <w:rsid w:val="0066007E"/>
    <w:rsid w:val="0066012E"/>
    <w:rsid w:val="00660384"/>
    <w:rsid w:val="006609E4"/>
    <w:rsid w:val="00660DC7"/>
    <w:rsid w:val="006616E0"/>
    <w:rsid w:val="0066194E"/>
    <w:rsid w:val="00661CFD"/>
    <w:rsid w:val="00661FAD"/>
    <w:rsid w:val="00662334"/>
    <w:rsid w:val="00662997"/>
    <w:rsid w:val="00662BB5"/>
    <w:rsid w:val="006634EE"/>
    <w:rsid w:val="006637E4"/>
    <w:rsid w:val="00663FB5"/>
    <w:rsid w:val="00663FF3"/>
    <w:rsid w:val="00664345"/>
    <w:rsid w:val="00664481"/>
    <w:rsid w:val="00664B5A"/>
    <w:rsid w:val="006654A8"/>
    <w:rsid w:val="00665596"/>
    <w:rsid w:val="00665BB2"/>
    <w:rsid w:val="00666276"/>
    <w:rsid w:val="00666415"/>
    <w:rsid w:val="0066651A"/>
    <w:rsid w:val="00666708"/>
    <w:rsid w:val="00667063"/>
    <w:rsid w:val="006670A1"/>
    <w:rsid w:val="0066712B"/>
    <w:rsid w:val="0066727C"/>
    <w:rsid w:val="0066747C"/>
    <w:rsid w:val="00667534"/>
    <w:rsid w:val="00667662"/>
    <w:rsid w:val="006679FD"/>
    <w:rsid w:val="006700E5"/>
    <w:rsid w:val="0067030A"/>
    <w:rsid w:val="00670838"/>
    <w:rsid w:val="00670C83"/>
    <w:rsid w:val="00670CF7"/>
    <w:rsid w:val="00670F56"/>
    <w:rsid w:val="00671906"/>
    <w:rsid w:val="00671910"/>
    <w:rsid w:val="00671B51"/>
    <w:rsid w:val="00671E34"/>
    <w:rsid w:val="00672537"/>
    <w:rsid w:val="006725F6"/>
    <w:rsid w:val="00673123"/>
    <w:rsid w:val="0067338F"/>
    <w:rsid w:val="00673746"/>
    <w:rsid w:val="006737C8"/>
    <w:rsid w:val="00674365"/>
    <w:rsid w:val="006747A9"/>
    <w:rsid w:val="00674940"/>
    <w:rsid w:val="00674A1C"/>
    <w:rsid w:val="00674AC4"/>
    <w:rsid w:val="00675038"/>
    <w:rsid w:val="0067536C"/>
    <w:rsid w:val="0067542F"/>
    <w:rsid w:val="00675F6D"/>
    <w:rsid w:val="0067606B"/>
    <w:rsid w:val="00676809"/>
    <w:rsid w:val="00676B89"/>
    <w:rsid w:val="00676C1E"/>
    <w:rsid w:val="00677058"/>
    <w:rsid w:val="0067705F"/>
    <w:rsid w:val="006770DF"/>
    <w:rsid w:val="006771F7"/>
    <w:rsid w:val="00677AA8"/>
    <w:rsid w:val="00677AF1"/>
    <w:rsid w:val="00677C93"/>
    <w:rsid w:val="00677C9B"/>
    <w:rsid w:val="00677CAF"/>
    <w:rsid w:val="006801A4"/>
    <w:rsid w:val="006802AC"/>
    <w:rsid w:val="0068049D"/>
    <w:rsid w:val="00680801"/>
    <w:rsid w:val="0068098D"/>
    <w:rsid w:val="00680E1D"/>
    <w:rsid w:val="006813B6"/>
    <w:rsid w:val="00681475"/>
    <w:rsid w:val="00682217"/>
    <w:rsid w:val="00682345"/>
    <w:rsid w:val="006823B3"/>
    <w:rsid w:val="00682447"/>
    <w:rsid w:val="00682A48"/>
    <w:rsid w:val="00682B0F"/>
    <w:rsid w:val="00683023"/>
    <w:rsid w:val="006833AE"/>
    <w:rsid w:val="006836CC"/>
    <w:rsid w:val="0068377D"/>
    <w:rsid w:val="00683869"/>
    <w:rsid w:val="00683AC3"/>
    <w:rsid w:val="00683F7C"/>
    <w:rsid w:val="00683FEA"/>
    <w:rsid w:val="00684193"/>
    <w:rsid w:val="0068426B"/>
    <w:rsid w:val="00684291"/>
    <w:rsid w:val="00684574"/>
    <w:rsid w:val="00684641"/>
    <w:rsid w:val="00684642"/>
    <w:rsid w:val="00684653"/>
    <w:rsid w:val="00684837"/>
    <w:rsid w:val="00684E02"/>
    <w:rsid w:val="006851F6"/>
    <w:rsid w:val="0068534F"/>
    <w:rsid w:val="00685396"/>
    <w:rsid w:val="00685444"/>
    <w:rsid w:val="006859E7"/>
    <w:rsid w:val="00685BDF"/>
    <w:rsid w:val="00686204"/>
    <w:rsid w:val="0068629F"/>
    <w:rsid w:val="00686378"/>
    <w:rsid w:val="00686D95"/>
    <w:rsid w:val="00687435"/>
    <w:rsid w:val="006875B3"/>
    <w:rsid w:val="006878CB"/>
    <w:rsid w:val="00687A6C"/>
    <w:rsid w:val="00687BCB"/>
    <w:rsid w:val="00687E1C"/>
    <w:rsid w:val="006903CD"/>
    <w:rsid w:val="006905A4"/>
    <w:rsid w:val="00690AD1"/>
    <w:rsid w:val="00690BB0"/>
    <w:rsid w:val="00690BDF"/>
    <w:rsid w:val="00690E34"/>
    <w:rsid w:val="006910E0"/>
    <w:rsid w:val="0069117C"/>
    <w:rsid w:val="00691B57"/>
    <w:rsid w:val="00692069"/>
    <w:rsid w:val="006921D8"/>
    <w:rsid w:val="0069289D"/>
    <w:rsid w:val="00692BB7"/>
    <w:rsid w:val="00692BE8"/>
    <w:rsid w:val="00692C58"/>
    <w:rsid w:val="00692C8A"/>
    <w:rsid w:val="00692E20"/>
    <w:rsid w:val="006935AC"/>
    <w:rsid w:val="006938BD"/>
    <w:rsid w:val="0069391D"/>
    <w:rsid w:val="0069410C"/>
    <w:rsid w:val="006944B5"/>
    <w:rsid w:val="006944F5"/>
    <w:rsid w:val="00694C23"/>
    <w:rsid w:val="00694E2F"/>
    <w:rsid w:val="00694FC9"/>
    <w:rsid w:val="006950D7"/>
    <w:rsid w:val="006951C2"/>
    <w:rsid w:val="0069572E"/>
    <w:rsid w:val="006958CB"/>
    <w:rsid w:val="00695900"/>
    <w:rsid w:val="00695CAB"/>
    <w:rsid w:val="00695CAD"/>
    <w:rsid w:val="00696103"/>
    <w:rsid w:val="0069651B"/>
    <w:rsid w:val="00696A00"/>
    <w:rsid w:val="00696A61"/>
    <w:rsid w:val="00696F20"/>
    <w:rsid w:val="006970CF"/>
    <w:rsid w:val="00697502"/>
    <w:rsid w:val="00697F72"/>
    <w:rsid w:val="006A0094"/>
    <w:rsid w:val="006A0540"/>
    <w:rsid w:val="006A14CC"/>
    <w:rsid w:val="006A17ED"/>
    <w:rsid w:val="006A1B0E"/>
    <w:rsid w:val="006A1B37"/>
    <w:rsid w:val="006A2145"/>
    <w:rsid w:val="006A2495"/>
    <w:rsid w:val="006A2695"/>
    <w:rsid w:val="006A2805"/>
    <w:rsid w:val="006A2A27"/>
    <w:rsid w:val="006A2C1C"/>
    <w:rsid w:val="006A2CE7"/>
    <w:rsid w:val="006A2F21"/>
    <w:rsid w:val="006A314E"/>
    <w:rsid w:val="006A327C"/>
    <w:rsid w:val="006A3427"/>
    <w:rsid w:val="006A381B"/>
    <w:rsid w:val="006A3ED8"/>
    <w:rsid w:val="006A3F19"/>
    <w:rsid w:val="006A4C6C"/>
    <w:rsid w:val="006A5775"/>
    <w:rsid w:val="006A5A21"/>
    <w:rsid w:val="006A6182"/>
    <w:rsid w:val="006A61C9"/>
    <w:rsid w:val="006A6535"/>
    <w:rsid w:val="006A708F"/>
    <w:rsid w:val="006A7216"/>
    <w:rsid w:val="006A738D"/>
    <w:rsid w:val="006A7AA6"/>
    <w:rsid w:val="006A7E97"/>
    <w:rsid w:val="006B0100"/>
    <w:rsid w:val="006B0D9B"/>
    <w:rsid w:val="006B10D9"/>
    <w:rsid w:val="006B123C"/>
    <w:rsid w:val="006B1281"/>
    <w:rsid w:val="006B1B40"/>
    <w:rsid w:val="006B1C27"/>
    <w:rsid w:val="006B1C94"/>
    <w:rsid w:val="006B1CEE"/>
    <w:rsid w:val="006B2356"/>
    <w:rsid w:val="006B2769"/>
    <w:rsid w:val="006B3010"/>
    <w:rsid w:val="006B3064"/>
    <w:rsid w:val="006B336D"/>
    <w:rsid w:val="006B362B"/>
    <w:rsid w:val="006B3754"/>
    <w:rsid w:val="006B376D"/>
    <w:rsid w:val="006B3848"/>
    <w:rsid w:val="006B3B4D"/>
    <w:rsid w:val="006B3DFD"/>
    <w:rsid w:val="006B4407"/>
    <w:rsid w:val="006B4698"/>
    <w:rsid w:val="006B46C0"/>
    <w:rsid w:val="006B47E8"/>
    <w:rsid w:val="006B4962"/>
    <w:rsid w:val="006B49E0"/>
    <w:rsid w:val="006B4CFD"/>
    <w:rsid w:val="006B51C2"/>
    <w:rsid w:val="006B58E4"/>
    <w:rsid w:val="006B59D3"/>
    <w:rsid w:val="006B5D39"/>
    <w:rsid w:val="006B5DEB"/>
    <w:rsid w:val="006B62E1"/>
    <w:rsid w:val="006B68D1"/>
    <w:rsid w:val="006B69AA"/>
    <w:rsid w:val="006B6ACF"/>
    <w:rsid w:val="006B6F0D"/>
    <w:rsid w:val="006B71B3"/>
    <w:rsid w:val="006B75CA"/>
    <w:rsid w:val="006B767C"/>
    <w:rsid w:val="006B785F"/>
    <w:rsid w:val="006C0092"/>
    <w:rsid w:val="006C00A9"/>
    <w:rsid w:val="006C01F9"/>
    <w:rsid w:val="006C0369"/>
    <w:rsid w:val="006C0B66"/>
    <w:rsid w:val="006C0BCB"/>
    <w:rsid w:val="006C0C64"/>
    <w:rsid w:val="006C0EDD"/>
    <w:rsid w:val="006C16B2"/>
    <w:rsid w:val="006C1999"/>
    <w:rsid w:val="006C19BE"/>
    <w:rsid w:val="006C1C84"/>
    <w:rsid w:val="006C2077"/>
    <w:rsid w:val="006C231B"/>
    <w:rsid w:val="006C2465"/>
    <w:rsid w:val="006C25E7"/>
    <w:rsid w:val="006C2910"/>
    <w:rsid w:val="006C2A15"/>
    <w:rsid w:val="006C2B5E"/>
    <w:rsid w:val="006C3466"/>
    <w:rsid w:val="006C3546"/>
    <w:rsid w:val="006C38B7"/>
    <w:rsid w:val="006C3B3D"/>
    <w:rsid w:val="006C3C42"/>
    <w:rsid w:val="006C3DB1"/>
    <w:rsid w:val="006C3F08"/>
    <w:rsid w:val="006C3F9D"/>
    <w:rsid w:val="006C46A3"/>
    <w:rsid w:val="006C4A6A"/>
    <w:rsid w:val="006C4AF7"/>
    <w:rsid w:val="006C4F32"/>
    <w:rsid w:val="006C4F56"/>
    <w:rsid w:val="006C57ED"/>
    <w:rsid w:val="006C5AD9"/>
    <w:rsid w:val="006C5BA2"/>
    <w:rsid w:val="006C5C8E"/>
    <w:rsid w:val="006C671F"/>
    <w:rsid w:val="006C67E4"/>
    <w:rsid w:val="006C69B3"/>
    <w:rsid w:val="006C6AA6"/>
    <w:rsid w:val="006C7421"/>
    <w:rsid w:val="006C796A"/>
    <w:rsid w:val="006C7AC9"/>
    <w:rsid w:val="006C7EC4"/>
    <w:rsid w:val="006D008C"/>
    <w:rsid w:val="006D00BC"/>
    <w:rsid w:val="006D01BD"/>
    <w:rsid w:val="006D03D2"/>
    <w:rsid w:val="006D0510"/>
    <w:rsid w:val="006D0C1B"/>
    <w:rsid w:val="006D0C4B"/>
    <w:rsid w:val="006D1512"/>
    <w:rsid w:val="006D159B"/>
    <w:rsid w:val="006D17AE"/>
    <w:rsid w:val="006D1AEA"/>
    <w:rsid w:val="006D1B26"/>
    <w:rsid w:val="006D1C29"/>
    <w:rsid w:val="006D1C95"/>
    <w:rsid w:val="006D1EEC"/>
    <w:rsid w:val="006D26EA"/>
    <w:rsid w:val="006D2746"/>
    <w:rsid w:val="006D2AC3"/>
    <w:rsid w:val="006D2F23"/>
    <w:rsid w:val="006D32CA"/>
    <w:rsid w:val="006D37FC"/>
    <w:rsid w:val="006D3AA0"/>
    <w:rsid w:val="006D3CC6"/>
    <w:rsid w:val="006D3D33"/>
    <w:rsid w:val="006D4112"/>
    <w:rsid w:val="006D4151"/>
    <w:rsid w:val="006D4514"/>
    <w:rsid w:val="006D4582"/>
    <w:rsid w:val="006D4B0C"/>
    <w:rsid w:val="006D4BAD"/>
    <w:rsid w:val="006D4DA4"/>
    <w:rsid w:val="006D4F63"/>
    <w:rsid w:val="006D503E"/>
    <w:rsid w:val="006D5176"/>
    <w:rsid w:val="006D5691"/>
    <w:rsid w:val="006D5754"/>
    <w:rsid w:val="006D619F"/>
    <w:rsid w:val="006D629F"/>
    <w:rsid w:val="006D687C"/>
    <w:rsid w:val="006D6CB6"/>
    <w:rsid w:val="006D6F1A"/>
    <w:rsid w:val="006D7AEA"/>
    <w:rsid w:val="006D7DB0"/>
    <w:rsid w:val="006D7E58"/>
    <w:rsid w:val="006D7FF5"/>
    <w:rsid w:val="006E0002"/>
    <w:rsid w:val="006E0758"/>
    <w:rsid w:val="006E09B8"/>
    <w:rsid w:val="006E0B1B"/>
    <w:rsid w:val="006E10D6"/>
    <w:rsid w:val="006E1138"/>
    <w:rsid w:val="006E13D8"/>
    <w:rsid w:val="006E18E4"/>
    <w:rsid w:val="006E19F1"/>
    <w:rsid w:val="006E1AB3"/>
    <w:rsid w:val="006E1CD3"/>
    <w:rsid w:val="006E1E53"/>
    <w:rsid w:val="006E2405"/>
    <w:rsid w:val="006E26CB"/>
    <w:rsid w:val="006E2752"/>
    <w:rsid w:val="006E288C"/>
    <w:rsid w:val="006E29B4"/>
    <w:rsid w:val="006E2B74"/>
    <w:rsid w:val="006E37AA"/>
    <w:rsid w:val="006E38ED"/>
    <w:rsid w:val="006E393E"/>
    <w:rsid w:val="006E3A5E"/>
    <w:rsid w:val="006E3C77"/>
    <w:rsid w:val="006E3D28"/>
    <w:rsid w:val="006E407B"/>
    <w:rsid w:val="006E477B"/>
    <w:rsid w:val="006E4837"/>
    <w:rsid w:val="006E49F1"/>
    <w:rsid w:val="006E4BAD"/>
    <w:rsid w:val="006E4E4B"/>
    <w:rsid w:val="006E4FF1"/>
    <w:rsid w:val="006E5063"/>
    <w:rsid w:val="006E5454"/>
    <w:rsid w:val="006E565C"/>
    <w:rsid w:val="006E569D"/>
    <w:rsid w:val="006E592A"/>
    <w:rsid w:val="006E5B81"/>
    <w:rsid w:val="006E5C1C"/>
    <w:rsid w:val="006E6103"/>
    <w:rsid w:val="006E66A2"/>
    <w:rsid w:val="006E66A5"/>
    <w:rsid w:val="006E6847"/>
    <w:rsid w:val="006E75AE"/>
    <w:rsid w:val="006E762B"/>
    <w:rsid w:val="006E769E"/>
    <w:rsid w:val="006E78F1"/>
    <w:rsid w:val="006E7916"/>
    <w:rsid w:val="006E7928"/>
    <w:rsid w:val="006E7D7B"/>
    <w:rsid w:val="006F03F0"/>
    <w:rsid w:val="006F0416"/>
    <w:rsid w:val="006F0ED0"/>
    <w:rsid w:val="006F11B6"/>
    <w:rsid w:val="006F13A6"/>
    <w:rsid w:val="006F1445"/>
    <w:rsid w:val="006F177A"/>
    <w:rsid w:val="006F1B26"/>
    <w:rsid w:val="006F1C0B"/>
    <w:rsid w:val="006F221B"/>
    <w:rsid w:val="006F2DAC"/>
    <w:rsid w:val="006F2DE3"/>
    <w:rsid w:val="006F2E76"/>
    <w:rsid w:val="006F30BF"/>
    <w:rsid w:val="006F326E"/>
    <w:rsid w:val="006F347C"/>
    <w:rsid w:val="006F353B"/>
    <w:rsid w:val="006F35FD"/>
    <w:rsid w:val="006F39D1"/>
    <w:rsid w:val="006F3B28"/>
    <w:rsid w:val="006F3E24"/>
    <w:rsid w:val="006F451D"/>
    <w:rsid w:val="006F478E"/>
    <w:rsid w:val="006F4F71"/>
    <w:rsid w:val="006F5506"/>
    <w:rsid w:val="006F5571"/>
    <w:rsid w:val="006F5647"/>
    <w:rsid w:val="006F5671"/>
    <w:rsid w:val="006F578E"/>
    <w:rsid w:val="006F5BED"/>
    <w:rsid w:val="006F5E36"/>
    <w:rsid w:val="006F5FBE"/>
    <w:rsid w:val="006F636D"/>
    <w:rsid w:val="006F63C1"/>
    <w:rsid w:val="006F66B2"/>
    <w:rsid w:val="006F6821"/>
    <w:rsid w:val="006F6850"/>
    <w:rsid w:val="006F6853"/>
    <w:rsid w:val="006F68D8"/>
    <w:rsid w:val="006F6C43"/>
    <w:rsid w:val="006F6EEE"/>
    <w:rsid w:val="006F707F"/>
    <w:rsid w:val="006F7851"/>
    <w:rsid w:val="006F7885"/>
    <w:rsid w:val="006F79B5"/>
    <w:rsid w:val="006F7DBB"/>
    <w:rsid w:val="00700013"/>
    <w:rsid w:val="007001A8"/>
    <w:rsid w:val="007002D4"/>
    <w:rsid w:val="00700991"/>
    <w:rsid w:val="00700C5B"/>
    <w:rsid w:val="00701006"/>
    <w:rsid w:val="0070156A"/>
    <w:rsid w:val="00701A46"/>
    <w:rsid w:val="00701CA8"/>
    <w:rsid w:val="007021C4"/>
    <w:rsid w:val="007023C3"/>
    <w:rsid w:val="00702947"/>
    <w:rsid w:val="00702A9F"/>
    <w:rsid w:val="007030B8"/>
    <w:rsid w:val="007032E9"/>
    <w:rsid w:val="0070380A"/>
    <w:rsid w:val="00703976"/>
    <w:rsid w:val="00703B65"/>
    <w:rsid w:val="00703BBB"/>
    <w:rsid w:val="00703D32"/>
    <w:rsid w:val="00703E74"/>
    <w:rsid w:val="00704073"/>
    <w:rsid w:val="007047A5"/>
    <w:rsid w:val="00704970"/>
    <w:rsid w:val="00704C79"/>
    <w:rsid w:val="0070527A"/>
    <w:rsid w:val="0070542C"/>
    <w:rsid w:val="007059BD"/>
    <w:rsid w:val="00705AE1"/>
    <w:rsid w:val="00705BD2"/>
    <w:rsid w:val="00705CA5"/>
    <w:rsid w:val="00705CF9"/>
    <w:rsid w:val="00705FBF"/>
    <w:rsid w:val="0070610F"/>
    <w:rsid w:val="0070625A"/>
    <w:rsid w:val="00706560"/>
    <w:rsid w:val="007065FA"/>
    <w:rsid w:val="00706D11"/>
    <w:rsid w:val="00706FAA"/>
    <w:rsid w:val="00707021"/>
    <w:rsid w:val="007071A6"/>
    <w:rsid w:val="00707617"/>
    <w:rsid w:val="007076E9"/>
    <w:rsid w:val="007077B5"/>
    <w:rsid w:val="00707F69"/>
    <w:rsid w:val="00710032"/>
    <w:rsid w:val="007102B8"/>
    <w:rsid w:val="007103B1"/>
    <w:rsid w:val="0071056F"/>
    <w:rsid w:val="00710593"/>
    <w:rsid w:val="0071085F"/>
    <w:rsid w:val="007108B1"/>
    <w:rsid w:val="00710AA6"/>
    <w:rsid w:val="00710DEE"/>
    <w:rsid w:val="00710F24"/>
    <w:rsid w:val="0071119A"/>
    <w:rsid w:val="00711215"/>
    <w:rsid w:val="007112BB"/>
    <w:rsid w:val="007112CE"/>
    <w:rsid w:val="007114C7"/>
    <w:rsid w:val="007118CC"/>
    <w:rsid w:val="00711B5F"/>
    <w:rsid w:val="00711B9D"/>
    <w:rsid w:val="00711CDC"/>
    <w:rsid w:val="00711E7F"/>
    <w:rsid w:val="00712265"/>
    <w:rsid w:val="007122DF"/>
    <w:rsid w:val="007128D4"/>
    <w:rsid w:val="007129EC"/>
    <w:rsid w:val="00712F07"/>
    <w:rsid w:val="00713222"/>
    <w:rsid w:val="007132DF"/>
    <w:rsid w:val="00713872"/>
    <w:rsid w:val="007139BC"/>
    <w:rsid w:val="00713BBF"/>
    <w:rsid w:val="00713D63"/>
    <w:rsid w:val="007142A7"/>
    <w:rsid w:val="00714304"/>
    <w:rsid w:val="00714542"/>
    <w:rsid w:val="007149EF"/>
    <w:rsid w:val="00714B19"/>
    <w:rsid w:val="00714CB7"/>
    <w:rsid w:val="0071520C"/>
    <w:rsid w:val="00715475"/>
    <w:rsid w:val="00715B34"/>
    <w:rsid w:val="00715D75"/>
    <w:rsid w:val="007160F2"/>
    <w:rsid w:val="00716398"/>
    <w:rsid w:val="007163D5"/>
    <w:rsid w:val="00716A80"/>
    <w:rsid w:val="00716C03"/>
    <w:rsid w:val="00716C88"/>
    <w:rsid w:val="00716F81"/>
    <w:rsid w:val="007175BA"/>
    <w:rsid w:val="0071765E"/>
    <w:rsid w:val="00717E4A"/>
    <w:rsid w:val="00717E8E"/>
    <w:rsid w:val="007200B6"/>
    <w:rsid w:val="0072010E"/>
    <w:rsid w:val="00720458"/>
    <w:rsid w:val="007206F0"/>
    <w:rsid w:val="007209AD"/>
    <w:rsid w:val="007209C6"/>
    <w:rsid w:val="00720E42"/>
    <w:rsid w:val="00721152"/>
    <w:rsid w:val="00721A82"/>
    <w:rsid w:val="00721C55"/>
    <w:rsid w:val="00721D25"/>
    <w:rsid w:val="00721E6C"/>
    <w:rsid w:val="007225B4"/>
    <w:rsid w:val="0072260F"/>
    <w:rsid w:val="00722B00"/>
    <w:rsid w:val="00722B8B"/>
    <w:rsid w:val="00722D97"/>
    <w:rsid w:val="0072334E"/>
    <w:rsid w:val="007234BF"/>
    <w:rsid w:val="00723B5C"/>
    <w:rsid w:val="00724076"/>
    <w:rsid w:val="00724083"/>
    <w:rsid w:val="00724ABE"/>
    <w:rsid w:val="00725188"/>
    <w:rsid w:val="00725498"/>
    <w:rsid w:val="00725601"/>
    <w:rsid w:val="0072560E"/>
    <w:rsid w:val="00725720"/>
    <w:rsid w:val="00726220"/>
    <w:rsid w:val="00726D4F"/>
    <w:rsid w:val="00726DA1"/>
    <w:rsid w:val="00726E20"/>
    <w:rsid w:val="0072709E"/>
    <w:rsid w:val="007270CC"/>
    <w:rsid w:val="007272E8"/>
    <w:rsid w:val="00727380"/>
    <w:rsid w:val="007273C4"/>
    <w:rsid w:val="00727A02"/>
    <w:rsid w:val="00727A20"/>
    <w:rsid w:val="00727C3E"/>
    <w:rsid w:val="00727FC5"/>
    <w:rsid w:val="00730203"/>
    <w:rsid w:val="007306B4"/>
    <w:rsid w:val="00730832"/>
    <w:rsid w:val="00730AC9"/>
    <w:rsid w:val="00730B4D"/>
    <w:rsid w:val="00730C99"/>
    <w:rsid w:val="00730EAB"/>
    <w:rsid w:val="00731227"/>
    <w:rsid w:val="007312CE"/>
    <w:rsid w:val="007318D2"/>
    <w:rsid w:val="00731902"/>
    <w:rsid w:val="00731DBF"/>
    <w:rsid w:val="00731EC6"/>
    <w:rsid w:val="00732268"/>
    <w:rsid w:val="00732807"/>
    <w:rsid w:val="007330DF"/>
    <w:rsid w:val="0073311B"/>
    <w:rsid w:val="0073350B"/>
    <w:rsid w:val="007335B6"/>
    <w:rsid w:val="007337AD"/>
    <w:rsid w:val="007337B0"/>
    <w:rsid w:val="00733C2E"/>
    <w:rsid w:val="0073453D"/>
    <w:rsid w:val="0073460C"/>
    <w:rsid w:val="007347CA"/>
    <w:rsid w:val="007349C7"/>
    <w:rsid w:val="007351EC"/>
    <w:rsid w:val="007354BD"/>
    <w:rsid w:val="00735559"/>
    <w:rsid w:val="00735861"/>
    <w:rsid w:val="007359F1"/>
    <w:rsid w:val="00735FA2"/>
    <w:rsid w:val="00736188"/>
    <w:rsid w:val="007362B4"/>
    <w:rsid w:val="00736F65"/>
    <w:rsid w:val="007372D0"/>
    <w:rsid w:val="00737501"/>
    <w:rsid w:val="0073766B"/>
    <w:rsid w:val="007401B8"/>
    <w:rsid w:val="007404D0"/>
    <w:rsid w:val="00740AA1"/>
    <w:rsid w:val="00741057"/>
    <w:rsid w:val="0074136C"/>
    <w:rsid w:val="00741486"/>
    <w:rsid w:val="00741EA1"/>
    <w:rsid w:val="0074205E"/>
    <w:rsid w:val="00742C55"/>
    <w:rsid w:val="00742C89"/>
    <w:rsid w:val="0074319D"/>
    <w:rsid w:val="00743321"/>
    <w:rsid w:val="007435BB"/>
    <w:rsid w:val="007436D5"/>
    <w:rsid w:val="007438CE"/>
    <w:rsid w:val="00743A1E"/>
    <w:rsid w:val="00743C5B"/>
    <w:rsid w:val="0074414F"/>
    <w:rsid w:val="0074445B"/>
    <w:rsid w:val="0074460B"/>
    <w:rsid w:val="0074475C"/>
    <w:rsid w:val="00744A17"/>
    <w:rsid w:val="00744D9E"/>
    <w:rsid w:val="00744F2E"/>
    <w:rsid w:val="00745612"/>
    <w:rsid w:val="00745EAC"/>
    <w:rsid w:val="007460F0"/>
    <w:rsid w:val="00746492"/>
    <w:rsid w:val="007464D0"/>
    <w:rsid w:val="00746706"/>
    <w:rsid w:val="00746735"/>
    <w:rsid w:val="00747354"/>
    <w:rsid w:val="00747794"/>
    <w:rsid w:val="0074786B"/>
    <w:rsid w:val="00747C67"/>
    <w:rsid w:val="00747CB8"/>
    <w:rsid w:val="00747E96"/>
    <w:rsid w:val="00750190"/>
    <w:rsid w:val="007501BE"/>
    <w:rsid w:val="007505DA"/>
    <w:rsid w:val="007508BE"/>
    <w:rsid w:val="00750971"/>
    <w:rsid w:val="00750EC8"/>
    <w:rsid w:val="00750F53"/>
    <w:rsid w:val="00751135"/>
    <w:rsid w:val="007511B6"/>
    <w:rsid w:val="007516C8"/>
    <w:rsid w:val="00751798"/>
    <w:rsid w:val="00751B1D"/>
    <w:rsid w:val="00751C98"/>
    <w:rsid w:val="00751FE7"/>
    <w:rsid w:val="00752009"/>
    <w:rsid w:val="00752058"/>
    <w:rsid w:val="00752599"/>
    <w:rsid w:val="007525BD"/>
    <w:rsid w:val="007525E6"/>
    <w:rsid w:val="00752892"/>
    <w:rsid w:val="007530A7"/>
    <w:rsid w:val="00753225"/>
    <w:rsid w:val="00753237"/>
    <w:rsid w:val="00753426"/>
    <w:rsid w:val="007535DF"/>
    <w:rsid w:val="00753871"/>
    <w:rsid w:val="00753C85"/>
    <w:rsid w:val="00753E19"/>
    <w:rsid w:val="007541BD"/>
    <w:rsid w:val="00754709"/>
    <w:rsid w:val="00755579"/>
    <w:rsid w:val="0075561D"/>
    <w:rsid w:val="00755911"/>
    <w:rsid w:val="00755B4F"/>
    <w:rsid w:val="00755C26"/>
    <w:rsid w:val="00756434"/>
    <w:rsid w:val="007564C2"/>
    <w:rsid w:val="00756902"/>
    <w:rsid w:val="00756F13"/>
    <w:rsid w:val="00756FCA"/>
    <w:rsid w:val="00757032"/>
    <w:rsid w:val="00757355"/>
    <w:rsid w:val="00757A18"/>
    <w:rsid w:val="007601A2"/>
    <w:rsid w:val="00760EAE"/>
    <w:rsid w:val="00762B24"/>
    <w:rsid w:val="00762D0F"/>
    <w:rsid w:val="00763441"/>
    <w:rsid w:val="00763477"/>
    <w:rsid w:val="00763C5A"/>
    <w:rsid w:val="00763FEE"/>
    <w:rsid w:val="007640E6"/>
    <w:rsid w:val="00764189"/>
    <w:rsid w:val="007644AF"/>
    <w:rsid w:val="00764570"/>
    <w:rsid w:val="007649C0"/>
    <w:rsid w:val="00764B64"/>
    <w:rsid w:val="00765145"/>
    <w:rsid w:val="007654CC"/>
    <w:rsid w:val="0076567D"/>
    <w:rsid w:val="00765EA9"/>
    <w:rsid w:val="007661C9"/>
    <w:rsid w:val="00766242"/>
    <w:rsid w:val="00766DBC"/>
    <w:rsid w:val="007670B8"/>
    <w:rsid w:val="007670BB"/>
    <w:rsid w:val="00767373"/>
    <w:rsid w:val="007674A1"/>
    <w:rsid w:val="00767AED"/>
    <w:rsid w:val="0077017B"/>
    <w:rsid w:val="00770263"/>
    <w:rsid w:val="007704E8"/>
    <w:rsid w:val="0077074B"/>
    <w:rsid w:val="00770D81"/>
    <w:rsid w:val="00770E7F"/>
    <w:rsid w:val="00770FBB"/>
    <w:rsid w:val="00770FC4"/>
    <w:rsid w:val="007710B8"/>
    <w:rsid w:val="00771198"/>
    <w:rsid w:val="007711FC"/>
    <w:rsid w:val="00771577"/>
    <w:rsid w:val="00771781"/>
    <w:rsid w:val="0077184B"/>
    <w:rsid w:val="007719AB"/>
    <w:rsid w:val="00771ADE"/>
    <w:rsid w:val="00771EE8"/>
    <w:rsid w:val="00772273"/>
    <w:rsid w:val="00772557"/>
    <w:rsid w:val="007729EF"/>
    <w:rsid w:val="00772F4F"/>
    <w:rsid w:val="00773241"/>
    <w:rsid w:val="0077381E"/>
    <w:rsid w:val="00774273"/>
    <w:rsid w:val="00774356"/>
    <w:rsid w:val="0077436D"/>
    <w:rsid w:val="00774752"/>
    <w:rsid w:val="007751A1"/>
    <w:rsid w:val="00775487"/>
    <w:rsid w:val="00775771"/>
    <w:rsid w:val="007759EC"/>
    <w:rsid w:val="00775B55"/>
    <w:rsid w:val="00775D0C"/>
    <w:rsid w:val="0077633A"/>
    <w:rsid w:val="0077647D"/>
    <w:rsid w:val="007765F7"/>
    <w:rsid w:val="00776654"/>
    <w:rsid w:val="007767F7"/>
    <w:rsid w:val="00776BEF"/>
    <w:rsid w:val="00776E70"/>
    <w:rsid w:val="007771C3"/>
    <w:rsid w:val="007773CD"/>
    <w:rsid w:val="0077791B"/>
    <w:rsid w:val="00777AC3"/>
    <w:rsid w:val="00777B02"/>
    <w:rsid w:val="00777B4A"/>
    <w:rsid w:val="00777BE9"/>
    <w:rsid w:val="00777E8F"/>
    <w:rsid w:val="00777EA8"/>
    <w:rsid w:val="00780304"/>
    <w:rsid w:val="007814B0"/>
    <w:rsid w:val="0078164B"/>
    <w:rsid w:val="0078193C"/>
    <w:rsid w:val="007819DF"/>
    <w:rsid w:val="00781E6D"/>
    <w:rsid w:val="00781FB8"/>
    <w:rsid w:val="007821DF"/>
    <w:rsid w:val="007822FF"/>
    <w:rsid w:val="00782609"/>
    <w:rsid w:val="0078268F"/>
    <w:rsid w:val="00782B30"/>
    <w:rsid w:val="00782F39"/>
    <w:rsid w:val="00782F76"/>
    <w:rsid w:val="00783134"/>
    <w:rsid w:val="0078343C"/>
    <w:rsid w:val="00783440"/>
    <w:rsid w:val="00783487"/>
    <w:rsid w:val="0078358A"/>
    <w:rsid w:val="00783615"/>
    <w:rsid w:val="007838CB"/>
    <w:rsid w:val="0078396E"/>
    <w:rsid w:val="0078411E"/>
    <w:rsid w:val="00784535"/>
    <w:rsid w:val="00784705"/>
    <w:rsid w:val="007859E8"/>
    <w:rsid w:val="00785D83"/>
    <w:rsid w:val="00785E71"/>
    <w:rsid w:val="00786032"/>
    <w:rsid w:val="00786075"/>
    <w:rsid w:val="00786134"/>
    <w:rsid w:val="0078614E"/>
    <w:rsid w:val="007863D2"/>
    <w:rsid w:val="00786729"/>
    <w:rsid w:val="007867BB"/>
    <w:rsid w:val="00786906"/>
    <w:rsid w:val="00786B04"/>
    <w:rsid w:val="007870C9"/>
    <w:rsid w:val="0078740B"/>
    <w:rsid w:val="00787819"/>
    <w:rsid w:val="007879E4"/>
    <w:rsid w:val="00787B0F"/>
    <w:rsid w:val="00787C6A"/>
    <w:rsid w:val="00787CA7"/>
    <w:rsid w:val="00787D55"/>
    <w:rsid w:val="00787DEA"/>
    <w:rsid w:val="00787EBF"/>
    <w:rsid w:val="00790246"/>
    <w:rsid w:val="0079046F"/>
    <w:rsid w:val="0079071D"/>
    <w:rsid w:val="00790D7A"/>
    <w:rsid w:val="007911D4"/>
    <w:rsid w:val="0079145B"/>
    <w:rsid w:val="007916B1"/>
    <w:rsid w:val="00791740"/>
    <w:rsid w:val="00791BA3"/>
    <w:rsid w:val="00792007"/>
    <w:rsid w:val="007922DD"/>
    <w:rsid w:val="00792395"/>
    <w:rsid w:val="007929F4"/>
    <w:rsid w:val="00792A35"/>
    <w:rsid w:val="00792BAB"/>
    <w:rsid w:val="00793259"/>
    <w:rsid w:val="00793293"/>
    <w:rsid w:val="0079356D"/>
    <w:rsid w:val="00793E5B"/>
    <w:rsid w:val="00793F68"/>
    <w:rsid w:val="007943BE"/>
    <w:rsid w:val="0079468A"/>
    <w:rsid w:val="00794E26"/>
    <w:rsid w:val="00794F93"/>
    <w:rsid w:val="0079535A"/>
    <w:rsid w:val="00795A0E"/>
    <w:rsid w:val="00795EE2"/>
    <w:rsid w:val="00796CE6"/>
    <w:rsid w:val="00796D03"/>
    <w:rsid w:val="00796F3C"/>
    <w:rsid w:val="00796FA2"/>
    <w:rsid w:val="00797319"/>
    <w:rsid w:val="00797D82"/>
    <w:rsid w:val="007A03BA"/>
    <w:rsid w:val="007A03FF"/>
    <w:rsid w:val="007A046F"/>
    <w:rsid w:val="007A093A"/>
    <w:rsid w:val="007A0B80"/>
    <w:rsid w:val="007A0BD3"/>
    <w:rsid w:val="007A0BF0"/>
    <w:rsid w:val="007A0CFF"/>
    <w:rsid w:val="007A0D20"/>
    <w:rsid w:val="007A12B4"/>
    <w:rsid w:val="007A1718"/>
    <w:rsid w:val="007A1D6D"/>
    <w:rsid w:val="007A1DA3"/>
    <w:rsid w:val="007A1DDE"/>
    <w:rsid w:val="007A2101"/>
    <w:rsid w:val="007A255D"/>
    <w:rsid w:val="007A2B6B"/>
    <w:rsid w:val="007A2B9E"/>
    <w:rsid w:val="007A2BED"/>
    <w:rsid w:val="007A3442"/>
    <w:rsid w:val="007A3BA2"/>
    <w:rsid w:val="007A3CD6"/>
    <w:rsid w:val="007A3DD1"/>
    <w:rsid w:val="007A4284"/>
    <w:rsid w:val="007A46F8"/>
    <w:rsid w:val="007A476F"/>
    <w:rsid w:val="007A4883"/>
    <w:rsid w:val="007A4C22"/>
    <w:rsid w:val="007A5218"/>
    <w:rsid w:val="007A5579"/>
    <w:rsid w:val="007A55C2"/>
    <w:rsid w:val="007A55F9"/>
    <w:rsid w:val="007A5636"/>
    <w:rsid w:val="007A5976"/>
    <w:rsid w:val="007A5A8D"/>
    <w:rsid w:val="007A5AEC"/>
    <w:rsid w:val="007A5DF2"/>
    <w:rsid w:val="007A5E60"/>
    <w:rsid w:val="007A5E91"/>
    <w:rsid w:val="007A66E2"/>
    <w:rsid w:val="007A6CF5"/>
    <w:rsid w:val="007A6D58"/>
    <w:rsid w:val="007A772B"/>
    <w:rsid w:val="007A7879"/>
    <w:rsid w:val="007A78C7"/>
    <w:rsid w:val="007A7BF4"/>
    <w:rsid w:val="007A7F04"/>
    <w:rsid w:val="007B0028"/>
    <w:rsid w:val="007B032D"/>
    <w:rsid w:val="007B04A2"/>
    <w:rsid w:val="007B0886"/>
    <w:rsid w:val="007B09B8"/>
    <w:rsid w:val="007B0A12"/>
    <w:rsid w:val="007B0C19"/>
    <w:rsid w:val="007B0EC3"/>
    <w:rsid w:val="007B1293"/>
    <w:rsid w:val="007B16D2"/>
    <w:rsid w:val="007B1A06"/>
    <w:rsid w:val="007B1C2F"/>
    <w:rsid w:val="007B2535"/>
    <w:rsid w:val="007B280A"/>
    <w:rsid w:val="007B2BF0"/>
    <w:rsid w:val="007B3452"/>
    <w:rsid w:val="007B35BF"/>
    <w:rsid w:val="007B3AAA"/>
    <w:rsid w:val="007B3C8D"/>
    <w:rsid w:val="007B3F96"/>
    <w:rsid w:val="007B409E"/>
    <w:rsid w:val="007B48A0"/>
    <w:rsid w:val="007B5225"/>
    <w:rsid w:val="007B56E9"/>
    <w:rsid w:val="007B6343"/>
    <w:rsid w:val="007B6870"/>
    <w:rsid w:val="007B690C"/>
    <w:rsid w:val="007B6B3C"/>
    <w:rsid w:val="007B6BD3"/>
    <w:rsid w:val="007B6DD0"/>
    <w:rsid w:val="007B6DDF"/>
    <w:rsid w:val="007B6FFE"/>
    <w:rsid w:val="007B7527"/>
    <w:rsid w:val="007B7BA7"/>
    <w:rsid w:val="007B7E24"/>
    <w:rsid w:val="007B7EC5"/>
    <w:rsid w:val="007C031C"/>
    <w:rsid w:val="007C11C4"/>
    <w:rsid w:val="007C15B5"/>
    <w:rsid w:val="007C1712"/>
    <w:rsid w:val="007C18AC"/>
    <w:rsid w:val="007C2014"/>
    <w:rsid w:val="007C26DF"/>
    <w:rsid w:val="007C26FA"/>
    <w:rsid w:val="007C27AC"/>
    <w:rsid w:val="007C28D3"/>
    <w:rsid w:val="007C315D"/>
    <w:rsid w:val="007C34D0"/>
    <w:rsid w:val="007C404B"/>
    <w:rsid w:val="007C41D1"/>
    <w:rsid w:val="007C42C9"/>
    <w:rsid w:val="007C44A8"/>
    <w:rsid w:val="007C461E"/>
    <w:rsid w:val="007C4830"/>
    <w:rsid w:val="007C4856"/>
    <w:rsid w:val="007C48AA"/>
    <w:rsid w:val="007C492E"/>
    <w:rsid w:val="007C56FF"/>
    <w:rsid w:val="007C5A01"/>
    <w:rsid w:val="007C6837"/>
    <w:rsid w:val="007C6C0B"/>
    <w:rsid w:val="007C6E25"/>
    <w:rsid w:val="007D01AE"/>
    <w:rsid w:val="007D0479"/>
    <w:rsid w:val="007D05BC"/>
    <w:rsid w:val="007D07D5"/>
    <w:rsid w:val="007D07F0"/>
    <w:rsid w:val="007D0B67"/>
    <w:rsid w:val="007D1331"/>
    <w:rsid w:val="007D13C5"/>
    <w:rsid w:val="007D1509"/>
    <w:rsid w:val="007D1616"/>
    <w:rsid w:val="007D161E"/>
    <w:rsid w:val="007D169D"/>
    <w:rsid w:val="007D1A2D"/>
    <w:rsid w:val="007D1C09"/>
    <w:rsid w:val="007D1F96"/>
    <w:rsid w:val="007D21AF"/>
    <w:rsid w:val="007D2284"/>
    <w:rsid w:val="007D2402"/>
    <w:rsid w:val="007D2684"/>
    <w:rsid w:val="007D26D4"/>
    <w:rsid w:val="007D2706"/>
    <w:rsid w:val="007D28AF"/>
    <w:rsid w:val="007D28D5"/>
    <w:rsid w:val="007D28F6"/>
    <w:rsid w:val="007D2B54"/>
    <w:rsid w:val="007D2D11"/>
    <w:rsid w:val="007D2F27"/>
    <w:rsid w:val="007D301E"/>
    <w:rsid w:val="007D306D"/>
    <w:rsid w:val="007D3262"/>
    <w:rsid w:val="007D3823"/>
    <w:rsid w:val="007D396E"/>
    <w:rsid w:val="007D3B56"/>
    <w:rsid w:val="007D3B83"/>
    <w:rsid w:val="007D3C2B"/>
    <w:rsid w:val="007D3D1F"/>
    <w:rsid w:val="007D4077"/>
    <w:rsid w:val="007D40B6"/>
    <w:rsid w:val="007D4155"/>
    <w:rsid w:val="007D4193"/>
    <w:rsid w:val="007D42EA"/>
    <w:rsid w:val="007D44C3"/>
    <w:rsid w:val="007D469B"/>
    <w:rsid w:val="007D4895"/>
    <w:rsid w:val="007D4D1A"/>
    <w:rsid w:val="007D4D4C"/>
    <w:rsid w:val="007D560E"/>
    <w:rsid w:val="007D56F5"/>
    <w:rsid w:val="007D574B"/>
    <w:rsid w:val="007D57DC"/>
    <w:rsid w:val="007D6031"/>
    <w:rsid w:val="007D67E5"/>
    <w:rsid w:val="007D695D"/>
    <w:rsid w:val="007D6B05"/>
    <w:rsid w:val="007D6BA7"/>
    <w:rsid w:val="007D6BCA"/>
    <w:rsid w:val="007D6C20"/>
    <w:rsid w:val="007D6D01"/>
    <w:rsid w:val="007D6FE3"/>
    <w:rsid w:val="007D724D"/>
    <w:rsid w:val="007D781E"/>
    <w:rsid w:val="007E0798"/>
    <w:rsid w:val="007E0892"/>
    <w:rsid w:val="007E10FE"/>
    <w:rsid w:val="007E1331"/>
    <w:rsid w:val="007E140B"/>
    <w:rsid w:val="007E1B50"/>
    <w:rsid w:val="007E1C53"/>
    <w:rsid w:val="007E1C5C"/>
    <w:rsid w:val="007E1DDF"/>
    <w:rsid w:val="007E1E15"/>
    <w:rsid w:val="007E1EDB"/>
    <w:rsid w:val="007E1F44"/>
    <w:rsid w:val="007E1FE9"/>
    <w:rsid w:val="007E2C6D"/>
    <w:rsid w:val="007E32E8"/>
    <w:rsid w:val="007E34A4"/>
    <w:rsid w:val="007E3D4A"/>
    <w:rsid w:val="007E3D54"/>
    <w:rsid w:val="007E3E31"/>
    <w:rsid w:val="007E3FE1"/>
    <w:rsid w:val="007E411D"/>
    <w:rsid w:val="007E4156"/>
    <w:rsid w:val="007E4407"/>
    <w:rsid w:val="007E45F8"/>
    <w:rsid w:val="007E4C1E"/>
    <w:rsid w:val="007E4EA4"/>
    <w:rsid w:val="007E51BA"/>
    <w:rsid w:val="007E56A9"/>
    <w:rsid w:val="007E5BBC"/>
    <w:rsid w:val="007E5D4E"/>
    <w:rsid w:val="007E63AC"/>
    <w:rsid w:val="007E63AD"/>
    <w:rsid w:val="007E690F"/>
    <w:rsid w:val="007E6F26"/>
    <w:rsid w:val="007E7559"/>
    <w:rsid w:val="007E7907"/>
    <w:rsid w:val="007E7DFC"/>
    <w:rsid w:val="007E7E60"/>
    <w:rsid w:val="007E7F7D"/>
    <w:rsid w:val="007E7F9E"/>
    <w:rsid w:val="007F0006"/>
    <w:rsid w:val="007F0D1C"/>
    <w:rsid w:val="007F1043"/>
    <w:rsid w:val="007F1DCE"/>
    <w:rsid w:val="007F1F87"/>
    <w:rsid w:val="007F225C"/>
    <w:rsid w:val="007F2426"/>
    <w:rsid w:val="007F29F4"/>
    <w:rsid w:val="007F2A0D"/>
    <w:rsid w:val="007F2F7C"/>
    <w:rsid w:val="007F36F1"/>
    <w:rsid w:val="007F3F23"/>
    <w:rsid w:val="007F467E"/>
    <w:rsid w:val="007F4ACF"/>
    <w:rsid w:val="007F4C8C"/>
    <w:rsid w:val="007F4D19"/>
    <w:rsid w:val="007F50A3"/>
    <w:rsid w:val="007F53D8"/>
    <w:rsid w:val="007F584B"/>
    <w:rsid w:val="007F59FE"/>
    <w:rsid w:val="007F5AA1"/>
    <w:rsid w:val="007F5AB8"/>
    <w:rsid w:val="007F5B51"/>
    <w:rsid w:val="007F617B"/>
    <w:rsid w:val="007F681A"/>
    <w:rsid w:val="007F6A1D"/>
    <w:rsid w:val="007F6CAF"/>
    <w:rsid w:val="007F7059"/>
    <w:rsid w:val="007F70C5"/>
    <w:rsid w:val="007F71DC"/>
    <w:rsid w:val="007F741B"/>
    <w:rsid w:val="007F786D"/>
    <w:rsid w:val="007F78D1"/>
    <w:rsid w:val="007F7AAC"/>
    <w:rsid w:val="008003CE"/>
    <w:rsid w:val="00800F99"/>
    <w:rsid w:val="0080175F"/>
    <w:rsid w:val="0080231E"/>
    <w:rsid w:val="00802351"/>
    <w:rsid w:val="0080251E"/>
    <w:rsid w:val="00803319"/>
    <w:rsid w:val="00803538"/>
    <w:rsid w:val="00803887"/>
    <w:rsid w:val="008038A7"/>
    <w:rsid w:val="008038E4"/>
    <w:rsid w:val="00803A47"/>
    <w:rsid w:val="00804468"/>
    <w:rsid w:val="008048D9"/>
    <w:rsid w:val="00804B55"/>
    <w:rsid w:val="00805169"/>
    <w:rsid w:val="008051E7"/>
    <w:rsid w:val="00805351"/>
    <w:rsid w:val="008054AF"/>
    <w:rsid w:val="0080561D"/>
    <w:rsid w:val="00805673"/>
    <w:rsid w:val="008057AD"/>
    <w:rsid w:val="008058DB"/>
    <w:rsid w:val="008058DC"/>
    <w:rsid w:val="00806129"/>
    <w:rsid w:val="00806248"/>
    <w:rsid w:val="0080647B"/>
    <w:rsid w:val="00806600"/>
    <w:rsid w:val="00806A34"/>
    <w:rsid w:val="00806CC3"/>
    <w:rsid w:val="008070C5"/>
    <w:rsid w:val="008072F6"/>
    <w:rsid w:val="008073C2"/>
    <w:rsid w:val="00807435"/>
    <w:rsid w:val="00807B5A"/>
    <w:rsid w:val="00810199"/>
    <w:rsid w:val="008103F6"/>
    <w:rsid w:val="008107B2"/>
    <w:rsid w:val="00810D04"/>
    <w:rsid w:val="00810F7C"/>
    <w:rsid w:val="008121E7"/>
    <w:rsid w:val="008122DD"/>
    <w:rsid w:val="00812559"/>
    <w:rsid w:val="0081263D"/>
    <w:rsid w:val="008127F3"/>
    <w:rsid w:val="00812842"/>
    <w:rsid w:val="00812BE5"/>
    <w:rsid w:val="008131D6"/>
    <w:rsid w:val="00813248"/>
    <w:rsid w:val="008133EE"/>
    <w:rsid w:val="00813D75"/>
    <w:rsid w:val="00813F28"/>
    <w:rsid w:val="00814209"/>
    <w:rsid w:val="0081450B"/>
    <w:rsid w:val="00814806"/>
    <w:rsid w:val="00814ABD"/>
    <w:rsid w:val="00815005"/>
    <w:rsid w:val="0081562A"/>
    <w:rsid w:val="00815669"/>
    <w:rsid w:val="00815BE1"/>
    <w:rsid w:val="00815D78"/>
    <w:rsid w:val="00815E20"/>
    <w:rsid w:val="00816256"/>
    <w:rsid w:val="00816589"/>
    <w:rsid w:val="00816605"/>
    <w:rsid w:val="00816692"/>
    <w:rsid w:val="008169CE"/>
    <w:rsid w:val="00816AAF"/>
    <w:rsid w:val="00816DBC"/>
    <w:rsid w:val="008173D6"/>
    <w:rsid w:val="008174B1"/>
    <w:rsid w:val="00817506"/>
    <w:rsid w:val="008179A4"/>
    <w:rsid w:val="00817FE5"/>
    <w:rsid w:val="008201D8"/>
    <w:rsid w:val="0082025D"/>
    <w:rsid w:val="0082051F"/>
    <w:rsid w:val="00820553"/>
    <w:rsid w:val="0082059D"/>
    <w:rsid w:val="00820EB4"/>
    <w:rsid w:val="00821114"/>
    <w:rsid w:val="008212AD"/>
    <w:rsid w:val="0082143C"/>
    <w:rsid w:val="00821628"/>
    <w:rsid w:val="008217D5"/>
    <w:rsid w:val="008220E3"/>
    <w:rsid w:val="00822226"/>
    <w:rsid w:val="0082252A"/>
    <w:rsid w:val="0082261D"/>
    <w:rsid w:val="008229F2"/>
    <w:rsid w:val="00822E97"/>
    <w:rsid w:val="00823314"/>
    <w:rsid w:val="0082336D"/>
    <w:rsid w:val="0082390F"/>
    <w:rsid w:val="00823A45"/>
    <w:rsid w:val="00824100"/>
    <w:rsid w:val="008243F5"/>
    <w:rsid w:val="00824A3D"/>
    <w:rsid w:val="00824BBD"/>
    <w:rsid w:val="00824C10"/>
    <w:rsid w:val="00824C4D"/>
    <w:rsid w:val="00824F12"/>
    <w:rsid w:val="00824F69"/>
    <w:rsid w:val="00825520"/>
    <w:rsid w:val="00825539"/>
    <w:rsid w:val="008257DB"/>
    <w:rsid w:val="0082585C"/>
    <w:rsid w:val="00825B87"/>
    <w:rsid w:val="00825D81"/>
    <w:rsid w:val="00825F5B"/>
    <w:rsid w:val="008261D5"/>
    <w:rsid w:val="008261E4"/>
    <w:rsid w:val="00826280"/>
    <w:rsid w:val="008263F1"/>
    <w:rsid w:val="00826EBA"/>
    <w:rsid w:val="008273CC"/>
    <w:rsid w:val="00827AB0"/>
    <w:rsid w:val="00827B5B"/>
    <w:rsid w:val="00827E68"/>
    <w:rsid w:val="00827F45"/>
    <w:rsid w:val="00827F73"/>
    <w:rsid w:val="008300C7"/>
    <w:rsid w:val="00830136"/>
    <w:rsid w:val="0083022C"/>
    <w:rsid w:val="008305DE"/>
    <w:rsid w:val="00830A4D"/>
    <w:rsid w:val="00831388"/>
    <w:rsid w:val="0083169B"/>
    <w:rsid w:val="0083172A"/>
    <w:rsid w:val="00831A16"/>
    <w:rsid w:val="00831B32"/>
    <w:rsid w:val="00831D88"/>
    <w:rsid w:val="00831F62"/>
    <w:rsid w:val="00831F67"/>
    <w:rsid w:val="00831FB7"/>
    <w:rsid w:val="0083220E"/>
    <w:rsid w:val="00832518"/>
    <w:rsid w:val="0083251F"/>
    <w:rsid w:val="008325F2"/>
    <w:rsid w:val="00833C3D"/>
    <w:rsid w:val="00833E0A"/>
    <w:rsid w:val="0083438C"/>
    <w:rsid w:val="008345BB"/>
    <w:rsid w:val="0083498D"/>
    <w:rsid w:val="008349E8"/>
    <w:rsid w:val="00834A22"/>
    <w:rsid w:val="00834AE0"/>
    <w:rsid w:val="00835C99"/>
    <w:rsid w:val="00835D5C"/>
    <w:rsid w:val="00836ABC"/>
    <w:rsid w:val="00836C77"/>
    <w:rsid w:val="00836DD8"/>
    <w:rsid w:val="00836F3D"/>
    <w:rsid w:val="00837037"/>
    <w:rsid w:val="00837656"/>
    <w:rsid w:val="00837731"/>
    <w:rsid w:val="00837A60"/>
    <w:rsid w:val="0084026F"/>
    <w:rsid w:val="00840532"/>
    <w:rsid w:val="008405BA"/>
    <w:rsid w:val="008407D4"/>
    <w:rsid w:val="008409E1"/>
    <w:rsid w:val="00840A07"/>
    <w:rsid w:val="008410C6"/>
    <w:rsid w:val="008411ED"/>
    <w:rsid w:val="008415F4"/>
    <w:rsid w:val="00841636"/>
    <w:rsid w:val="008417DF"/>
    <w:rsid w:val="00842202"/>
    <w:rsid w:val="0084259D"/>
    <w:rsid w:val="00842648"/>
    <w:rsid w:val="00842ECC"/>
    <w:rsid w:val="008433BF"/>
    <w:rsid w:val="0084349A"/>
    <w:rsid w:val="008434D3"/>
    <w:rsid w:val="008437C5"/>
    <w:rsid w:val="00843F98"/>
    <w:rsid w:val="008443CA"/>
    <w:rsid w:val="0084449A"/>
    <w:rsid w:val="00844579"/>
    <w:rsid w:val="00844C39"/>
    <w:rsid w:val="00844D66"/>
    <w:rsid w:val="00844FD1"/>
    <w:rsid w:val="008454B6"/>
    <w:rsid w:val="00846348"/>
    <w:rsid w:val="00846506"/>
    <w:rsid w:val="00846641"/>
    <w:rsid w:val="008468B5"/>
    <w:rsid w:val="00846C07"/>
    <w:rsid w:val="00846E95"/>
    <w:rsid w:val="00847033"/>
    <w:rsid w:val="0084765C"/>
    <w:rsid w:val="008477F1"/>
    <w:rsid w:val="00847836"/>
    <w:rsid w:val="00847EA7"/>
    <w:rsid w:val="008501C9"/>
    <w:rsid w:val="00850BC8"/>
    <w:rsid w:val="00850CF4"/>
    <w:rsid w:val="00850D3B"/>
    <w:rsid w:val="00850E68"/>
    <w:rsid w:val="00850EB6"/>
    <w:rsid w:val="00851069"/>
    <w:rsid w:val="0085117C"/>
    <w:rsid w:val="0085127E"/>
    <w:rsid w:val="00851401"/>
    <w:rsid w:val="0085173D"/>
    <w:rsid w:val="008517C5"/>
    <w:rsid w:val="00851845"/>
    <w:rsid w:val="008518B4"/>
    <w:rsid w:val="00851988"/>
    <w:rsid w:val="00851BD4"/>
    <w:rsid w:val="008520C6"/>
    <w:rsid w:val="008524F0"/>
    <w:rsid w:val="00852C2C"/>
    <w:rsid w:val="008532F4"/>
    <w:rsid w:val="008534C6"/>
    <w:rsid w:val="0085380B"/>
    <w:rsid w:val="00853D16"/>
    <w:rsid w:val="00854435"/>
    <w:rsid w:val="008544D2"/>
    <w:rsid w:val="008547C2"/>
    <w:rsid w:val="00854839"/>
    <w:rsid w:val="00854DED"/>
    <w:rsid w:val="0085504B"/>
    <w:rsid w:val="00855984"/>
    <w:rsid w:val="008559AE"/>
    <w:rsid w:val="0085643B"/>
    <w:rsid w:val="0085663D"/>
    <w:rsid w:val="00856E3A"/>
    <w:rsid w:val="0085730E"/>
    <w:rsid w:val="00857AE7"/>
    <w:rsid w:val="00857E4B"/>
    <w:rsid w:val="0086021B"/>
    <w:rsid w:val="00860272"/>
    <w:rsid w:val="0086050C"/>
    <w:rsid w:val="00860627"/>
    <w:rsid w:val="008608C5"/>
    <w:rsid w:val="00860B0A"/>
    <w:rsid w:val="00860B29"/>
    <w:rsid w:val="008610F1"/>
    <w:rsid w:val="008619BA"/>
    <w:rsid w:val="00862063"/>
    <w:rsid w:val="008620A9"/>
    <w:rsid w:val="008629C0"/>
    <w:rsid w:val="00862A8A"/>
    <w:rsid w:val="00862C5F"/>
    <w:rsid w:val="00862D5F"/>
    <w:rsid w:val="008632A3"/>
    <w:rsid w:val="008633C1"/>
    <w:rsid w:val="00863660"/>
    <w:rsid w:val="008639E4"/>
    <w:rsid w:val="00863BC3"/>
    <w:rsid w:val="00863C19"/>
    <w:rsid w:val="00864095"/>
    <w:rsid w:val="0086418B"/>
    <w:rsid w:val="008641A0"/>
    <w:rsid w:val="00864327"/>
    <w:rsid w:val="00864C9E"/>
    <w:rsid w:val="00864E4E"/>
    <w:rsid w:val="0086519D"/>
    <w:rsid w:val="008659BC"/>
    <w:rsid w:val="00865D27"/>
    <w:rsid w:val="00865D41"/>
    <w:rsid w:val="00866115"/>
    <w:rsid w:val="0086658A"/>
    <w:rsid w:val="008668B7"/>
    <w:rsid w:val="00866E0F"/>
    <w:rsid w:val="008673A3"/>
    <w:rsid w:val="008673AC"/>
    <w:rsid w:val="008676DB"/>
    <w:rsid w:val="00867C3E"/>
    <w:rsid w:val="00867E82"/>
    <w:rsid w:val="0087002B"/>
    <w:rsid w:val="0087099E"/>
    <w:rsid w:val="00870AD6"/>
    <w:rsid w:val="00870DA6"/>
    <w:rsid w:val="00870F3B"/>
    <w:rsid w:val="00871184"/>
    <w:rsid w:val="00871480"/>
    <w:rsid w:val="008714D3"/>
    <w:rsid w:val="008719F2"/>
    <w:rsid w:val="00872106"/>
    <w:rsid w:val="008726CF"/>
    <w:rsid w:val="008728CC"/>
    <w:rsid w:val="00872A8A"/>
    <w:rsid w:val="00872B55"/>
    <w:rsid w:val="00873095"/>
    <w:rsid w:val="00873369"/>
    <w:rsid w:val="00873A12"/>
    <w:rsid w:val="00873A7A"/>
    <w:rsid w:val="00873CFF"/>
    <w:rsid w:val="00873F60"/>
    <w:rsid w:val="008740A0"/>
    <w:rsid w:val="00874150"/>
    <w:rsid w:val="00874811"/>
    <w:rsid w:val="00874B62"/>
    <w:rsid w:val="00874C77"/>
    <w:rsid w:val="00874CB4"/>
    <w:rsid w:val="00874CDD"/>
    <w:rsid w:val="008753BF"/>
    <w:rsid w:val="00875805"/>
    <w:rsid w:val="00875A1C"/>
    <w:rsid w:val="00875C98"/>
    <w:rsid w:val="00875D36"/>
    <w:rsid w:val="008760BF"/>
    <w:rsid w:val="00876B6A"/>
    <w:rsid w:val="00876FCD"/>
    <w:rsid w:val="0087758E"/>
    <w:rsid w:val="008775A8"/>
    <w:rsid w:val="008779B4"/>
    <w:rsid w:val="00880643"/>
    <w:rsid w:val="008809BC"/>
    <w:rsid w:val="00880BDB"/>
    <w:rsid w:val="00881511"/>
    <w:rsid w:val="0088153F"/>
    <w:rsid w:val="008815F3"/>
    <w:rsid w:val="00881AAB"/>
    <w:rsid w:val="00881DE5"/>
    <w:rsid w:val="008821A6"/>
    <w:rsid w:val="008821B3"/>
    <w:rsid w:val="008822F9"/>
    <w:rsid w:val="0088230B"/>
    <w:rsid w:val="00882488"/>
    <w:rsid w:val="008826C0"/>
    <w:rsid w:val="00882782"/>
    <w:rsid w:val="00882979"/>
    <w:rsid w:val="008832E2"/>
    <w:rsid w:val="00883591"/>
    <w:rsid w:val="00883763"/>
    <w:rsid w:val="008839B6"/>
    <w:rsid w:val="00883F12"/>
    <w:rsid w:val="0088453E"/>
    <w:rsid w:val="00884BC6"/>
    <w:rsid w:val="00884C93"/>
    <w:rsid w:val="00885236"/>
    <w:rsid w:val="008852FA"/>
    <w:rsid w:val="00885499"/>
    <w:rsid w:val="008854DC"/>
    <w:rsid w:val="00885673"/>
    <w:rsid w:val="008858E7"/>
    <w:rsid w:val="00885975"/>
    <w:rsid w:val="0088597C"/>
    <w:rsid w:val="008859A5"/>
    <w:rsid w:val="008859B0"/>
    <w:rsid w:val="008862AE"/>
    <w:rsid w:val="00886619"/>
    <w:rsid w:val="00886A58"/>
    <w:rsid w:val="00886AE0"/>
    <w:rsid w:val="00886C08"/>
    <w:rsid w:val="00886EBC"/>
    <w:rsid w:val="008872B6"/>
    <w:rsid w:val="00887509"/>
    <w:rsid w:val="00887640"/>
    <w:rsid w:val="00887857"/>
    <w:rsid w:val="00887A9B"/>
    <w:rsid w:val="008902AF"/>
    <w:rsid w:val="008902C8"/>
    <w:rsid w:val="00890640"/>
    <w:rsid w:val="00890CAD"/>
    <w:rsid w:val="00890DEC"/>
    <w:rsid w:val="00890F96"/>
    <w:rsid w:val="00890FD2"/>
    <w:rsid w:val="00891306"/>
    <w:rsid w:val="008913DC"/>
    <w:rsid w:val="00891633"/>
    <w:rsid w:val="00891BB4"/>
    <w:rsid w:val="00892596"/>
    <w:rsid w:val="008925E3"/>
    <w:rsid w:val="0089281A"/>
    <w:rsid w:val="008930F4"/>
    <w:rsid w:val="00893326"/>
    <w:rsid w:val="00893767"/>
    <w:rsid w:val="00893D9D"/>
    <w:rsid w:val="008942F2"/>
    <w:rsid w:val="00894778"/>
    <w:rsid w:val="008948C2"/>
    <w:rsid w:val="00894A24"/>
    <w:rsid w:val="00894B10"/>
    <w:rsid w:val="00894B41"/>
    <w:rsid w:val="00894B89"/>
    <w:rsid w:val="00894ED7"/>
    <w:rsid w:val="008950F3"/>
    <w:rsid w:val="00895263"/>
    <w:rsid w:val="008952C7"/>
    <w:rsid w:val="00895419"/>
    <w:rsid w:val="00895713"/>
    <w:rsid w:val="00896110"/>
    <w:rsid w:val="0089621A"/>
    <w:rsid w:val="00896465"/>
    <w:rsid w:val="00896665"/>
    <w:rsid w:val="00896893"/>
    <w:rsid w:val="00896AF4"/>
    <w:rsid w:val="00896DD2"/>
    <w:rsid w:val="00896ED1"/>
    <w:rsid w:val="00897219"/>
    <w:rsid w:val="00897262"/>
    <w:rsid w:val="00897362"/>
    <w:rsid w:val="008976E2"/>
    <w:rsid w:val="00897795"/>
    <w:rsid w:val="008978FB"/>
    <w:rsid w:val="00897B31"/>
    <w:rsid w:val="00897E84"/>
    <w:rsid w:val="008A0199"/>
    <w:rsid w:val="008A06E2"/>
    <w:rsid w:val="008A0A0A"/>
    <w:rsid w:val="008A0AF4"/>
    <w:rsid w:val="008A0B79"/>
    <w:rsid w:val="008A0E6E"/>
    <w:rsid w:val="008A0F05"/>
    <w:rsid w:val="008A0F10"/>
    <w:rsid w:val="008A0F2F"/>
    <w:rsid w:val="008A1100"/>
    <w:rsid w:val="008A1313"/>
    <w:rsid w:val="008A17EA"/>
    <w:rsid w:val="008A1CAA"/>
    <w:rsid w:val="008A213B"/>
    <w:rsid w:val="008A24B1"/>
    <w:rsid w:val="008A29FD"/>
    <w:rsid w:val="008A2BC7"/>
    <w:rsid w:val="008A2D53"/>
    <w:rsid w:val="008A301C"/>
    <w:rsid w:val="008A3065"/>
    <w:rsid w:val="008A352D"/>
    <w:rsid w:val="008A3584"/>
    <w:rsid w:val="008A3BFB"/>
    <w:rsid w:val="008A3E28"/>
    <w:rsid w:val="008A3E88"/>
    <w:rsid w:val="008A3F84"/>
    <w:rsid w:val="008A4120"/>
    <w:rsid w:val="008A4604"/>
    <w:rsid w:val="008A4715"/>
    <w:rsid w:val="008A4EF6"/>
    <w:rsid w:val="008A5067"/>
    <w:rsid w:val="008A50D6"/>
    <w:rsid w:val="008A50FD"/>
    <w:rsid w:val="008A553E"/>
    <w:rsid w:val="008A663B"/>
    <w:rsid w:val="008A673D"/>
    <w:rsid w:val="008A6D25"/>
    <w:rsid w:val="008A7434"/>
    <w:rsid w:val="008A76F9"/>
    <w:rsid w:val="008A77D8"/>
    <w:rsid w:val="008A7983"/>
    <w:rsid w:val="008A7D7A"/>
    <w:rsid w:val="008A7E32"/>
    <w:rsid w:val="008A7F3F"/>
    <w:rsid w:val="008B01AF"/>
    <w:rsid w:val="008B0280"/>
    <w:rsid w:val="008B067F"/>
    <w:rsid w:val="008B0835"/>
    <w:rsid w:val="008B08D2"/>
    <w:rsid w:val="008B0A07"/>
    <w:rsid w:val="008B10F1"/>
    <w:rsid w:val="008B1358"/>
    <w:rsid w:val="008B1E11"/>
    <w:rsid w:val="008B203B"/>
    <w:rsid w:val="008B2045"/>
    <w:rsid w:val="008B24BC"/>
    <w:rsid w:val="008B2636"/>
    <w:rsid w:val="008B28A0"/>
    <w:rsid w:val="008B2AAF"/>
    <w:rsid w:val="008B2DF3"/>
    <w:rsid w:val="008B2F18"/>
    <w:rsid w:val="008B3A33"/>
    <w:rsid w:val="008B3C3B"/>
    <w:rsid w:val="008B3D6E"/>
    <w:rsid w:val="008B3EC8"/>
    <w:rsid w:val="008B4667"/>
    <w:rsid w:val="008B483B"/>
    <w:rsid w:val="008B4B2B"/>
    <w:rsid w:val="008B5267"/>
    <w:rsid w:val="008B565A"/>
    <w:rsid w:val="008B588A"/>
    <w:rsid w:val="008B5996"/>
    <w:rsid w:val="008B5C2E"/>
    <w:rsid w:val="008B5EE8"/>
    <w:rsid w:val="008B6101"/>
    <w:rsid w:val="008B66A7"/>
    <w:rsid w:val="008B675B"/>
    <w:rsid w:val="008B6C86"/>
    <w:rsid w:val="008B6D30"/>
    <w:rsid w:val="008B72B5"/>
    <w:rsid w:val="008B7A2A"/>
    <w:rsid w:val="008C003B"/>
    <w:rsid w:val="008C0393"/>
    <w:rsid w:val="008C0714"/>
    <w:rsid w:val="008C1763"/>
    <w:rsid w:val="008C1984"/>
    <w:rsid w:val="008C19F5"/>
    <w:rsid w:val="008C1A65"/>
    <w:rsid w:val="008C24E5"/>
    <w:rsid w:val="008C29DB"/>
    <w:rsid w:val="008C2D37"/>
    <w:rsid w:val="008C31B3"/>
    <w:rsid w:val="008C334B"/>
    <w:rsid w:val="008C3634"/>
    <w:rsid w:val="008C3BE8"/>
    <w:rsid w:val="008C3F56"/>
    <w:rsid w:val="008C4110"/>
    <w:rsid w:val="008C4A02"/>
    <w:rsid w:val="008C4A27"/>
    <w:rsid w:val="008C4BD5"/>
    <w:rsid w:val="008C4BEF"/>
    <w:rsid w:val="008C4C3B"/>
    <w:rsid w:val="008C4CCC"/>
    <w:rsid w:val="008C4CEA"/>
    <w:rsid w:val="008C4D0F"/>
    <w:rsid w:val="008C5E39"/>
    <w:rsid w:val="008C62FF"/>
    <w:rsid w:val="008C63B6"/>
    <w:rsid w:val="008C6874"/>
    <w:rsid w:val="008C6924"/>
    <w:rsid w:val="008C6B48"/>
    <w:rsid w:val="008C6BA5"/>
    <w:rsid w:val="008C6FED"/>
    <w:rsid w:val="008C7253"/>
    <w:rsid w:val="008C7570"/>
    <w:rsid w:val="008C7F47"/>
    <w:rsid w:val="008D062E"/>
    <w:rsid w:val="008D10DE"/>
    <w:rsid w:val="008D1756"/>
    <w:rsid w:val="008D18FC"/>
    <w:rsid w:val="008D196F"/>
    <w:rsid w:val="008D1E4B"/>
    <w:rsid w:val="008D1E55"/>
    <w:rsid w:val="008D2690"/>
    <w:rsid w:val="008D2784"/>
    <w:rsid w:val="008D2ED9"/>
    <w:rsid w:val="008D36A3"/>
    <w:rsid w:val="008D36BE"/>
    <w:rsid w:val="008D3706"/>
    <w:rsid w:val="008D3D8F"/>
    <w:rsid w:val="008D41DA"/>
    <w:rsid w:val="008D430E"/>
    <w:rsid w:val="008D44FE"/>
    <w:rsid w:val="008D4850"/>
    <w:rsid w:val="008D4E0F"/>
    <w:rsid w:val="008D50EE"/>
    <w:rsid w:val="008D5470"/>
    <w:rsid w:val="008D5769"/>
    <w:rsid w:val="008D6387"/>
    <w:rsid w:val="008D697A"/>
    <w:rsid w:val="008D6AEB"/>
    <w:rsid w:val="008D6E0F"/>
    <w:rsid w:val="008D721A"/>
    <w:rsid w:val="008D767C"/>
    <w:rsid w:val="008D7F96"/>
    <w:rsid w:val="008D7F9E"/>
    <w:rsid w:val="008E0228"/>
    <w:rsid w:val="008E0358"/>
    <w:rsid w:val="008E0460"/>
    <w:rsid w:val="008E08C0"/>
    <w:rsid w:val="008E0BCD"/>
    <w:rsid w:val="008E0D4B"/>
    <w:rsid w:val="008E100B"/>
    <w:rsid w:val="008E1E08"/>
    <w:rsid w:val="008E1E2D"/>
    <w:rsid w:val="008E20B7"/>
    <w:rsid w:val="008E25EB"/>
    <w:rsid w:val="008E27C1"/>
    <w:rsid w:val="008E2A45"/>
    <w:rsid w:val="008E2E45"/>
    <w:rsid w:val="008E356A"/>
    <w:rsid w:val="008E37A1"/>
    <w:rsid w:val="008E3C1A"/>
    <w:rsid w:val="008E3FFB"/>
    <w:rsid w:val="008E43F9"/>
    <w:rsid w:val="008E443A"/>
    <w:rsid w:val="008E4598"/>
    <w:rsid w:val="008E47CC"/>
    <w:rsid w:val="008E47E6"/>
    <w:rsid w:val="008E4A62"/>
    <w:rsid w:val="008E5086"/>
    <w:rsid w:val="008E5839"/>
    <w:rsid w:val="008E5902"/>
    <w:rsid w:val="008E5A95"/>
    <w:rsid w:val="008E6196"/>
    <w:rsid w:val="008E629F"/>
    <w:rsid w:val="008E62BD"/>
    <w:rsid w:val="008E6303"/>
    <w:rsid w:val="008E63D5"/>
    <w:rsid w:val="008E652F"/>
    <w:rsid w:val="008E69B4"/>
    <w:rsid w:val="008E6E0F"/>
    <w:rsid w:val="008E716F"/>
    <w:rsid w:val="008E7411"/>
    <w:rsid w:val="008E75D0"/>
    <w:rsid w:val="008E77CC"/>
    <w:rsid w:val="008E795E"/>
    <w:rsid w:val="008E7ACF"/>
    <w:rsid w:val="008E7BD3"/>
    <w:rsid w:val="008E7BE9"/>
    <w:rsid w:val="008F054D"/>
    <w:rsid w:val="008F064B"/>
    <w:rsid w:val="008F087A"/>
    <w:rsid w:val="008F08FE"/>
    <w:rsid w:val="008F0B59"/>
    <w:rsid w:val="008F0ED8"/>
    <w:rsid w:val="008F1059"/>
    <w:rsid w:val="008F10FF"/>
    <w:rsid w:val="008F1787"/>
    <w:rsid w:val="008F1BC1"/>
    <w:rsid w:val="008F22A0"/>
    <w:rsid w:val="008F26C0"/>
    <w:rsid w:val="008F2756"/>
    <w:rsid w:val="008F34AF"/>
    <w:rsid w:val="008F3C7F"/>
    <w:rsid w:val="008F3F48"/>
    <w:rsid w:val="008F4063"/>
    <w:rsid w:val="008F41A0"/>
    <w:rsid w:val="008F54A7"/>
    <w:rsid w:val="008F656C"/>
    <w:rsid w:val="008F65FE"/>
    <w:rsid w:val="008F66B5"/>
    <w:rsid w:val="008F695A"/>
    <w:rsid w:val="008F6EED"/>
    <w:rsid w:val="008F6F36"/>
    <w:rsid w:val="008F7E1A"/>
    <w:rsid w:val="009003FE"/>
    <w:rsid w:val="00900523"/>
    <w:rsid w:val="00900767"/>
    <w:rsid w:val="0090079B"/>
    <w:rsid w:val="009007D3"/>
    <w:rsid w:val="009009EF"/>
    <w:rsid w:val="00901334"/>
    <w:rsid w:val="00901390"/>
    <w:rsid w:val="00901740"/>
    <w:rsid w:val="00901810"/>
    <w:rsid w:val="009019BF"/>
    <w:rsid w:val="00901AB7"/>
    <w:rsid w:val="0090211C"/>
    <w:rsid w:val="009025FD"/>
    <w:rsid w:val="009028D9"/>
    <w:rsid w:val="00902A92"/>
    <w:rsid w:val="00903001"/>
    <w:rsid w:val="0090326A"/>
    <w:rsid w:val="009032B8"/>
    <w:rsid w:val="00903397"/>
    <w:rsid w:val="0090368F"/>
    <w:rsid w:val="00903EC7"/>
    <w:rsid w:val="00903ED6"/>
    <w:rsid w:val="00904151"/>
    <w:rsid w:val="009041B6"/>
    <w:rsid w:val="009045F2"/>
    <w:rsid w:val="00904670"/>
    <w:rsid w:val="009049FD"/>
    <w:rsid w:val="00904AE1"/>
    <w:rsid w:val="00904C37"/>
    <w:rsid w:val="00904ECA"/>
    <w:rsid w:val="00905013"/>
    <w:rsid w:val="009055C2"/>
    <w:rsid w:val="00905F9B"/>
    <w:rsid w:val="00906245"/>
    <w:rsid w:val="0090697D"/>
    <w:rsid w:val="00906E5D"/>
    <w:rsid w:val="00907032"/>
    <w:rsid w:val="00907057"/>
    <w:rsid w:val="00907884"/>
    <w:rsid w:val="009079E5"/>
    <w:rsid w:val="009107F8"/>
    <w:rsid w:val="00910A68"/>
    <w:rsid w:val="00910E7B"/>
    <w:rsid w:val="0091144B"/>
    <w:rsid w:val="00911478"/>
    <w:rsid w:val="00911699"/>
    <w:rsid w:val="009116A4"/>
    <w:rsid w:val="009119E7"/>
    <w:rsid w:val="00911B4D"/>
    <w:rsid w:val="00911DB1"/>
    <w:rsid w:val="00911EC9"/>
    <w:rsid w:val="00911F5D"/>
    <w:rsid w:val="0091221E"/>
    <w:rsid w:val="00912860"/>
    <w:rsid w:val="00913046"/>
    <w:rsid w:val="00913498"/>
    <w:rsid w:val="00913DE9"/>
    <w:rsid w:val="0091407D"/>
    <w:rsid w:val="00914579"/>
    <w:rsid w:val="00914802"/>
    <w:rsid w:val="00914B9E"/>
    <w:rsid w:val="00914F63"/>
    <w:rsid w:val="0091500E"/>
    <w:rsid w:val="009150DF"/>
    <w:rsid w:val="00915626"/>
    <w:rsid w:val="009158FB"/>
    <w:rsid w:val="00915A1F"/>
    <w:rsid w:val="00915AED"/>
    <w:rsid w:val="00915CA0"/>
    <w:rsid w:val="009161C2"/>
    <w:rsid w:val="009161FE"/>
    <w:rsid w:val="009163E1"/>
    <w:rsid w:val="00916444"/>
    <w:rsid w:val="00916B48"/>
    <w:rsid w:val="00916B52"/>
    <w:rsid w:val="00916EE4"/>
    <w:rsid w:val="009171D9"/>
    <w:rsid w:val="009172C3"/>
    <w:rsid w:val="0091760B"/>
    <w:rsid w:val="0091769F"/>
    <w:rsid w:val="00917866"/>
    <w:rsid w:val="00917C5F"/>
    <w:rsid w:val="00917EC1"/>
    <w:rsid w:val="009200AF"/>
    <w:rsid w:val="00920151"/>
    <w:rsid w:val="00920202"/>
    <w:rsid w:val="00920371"/>
    <w:rsid w:val="009203FF"/>
    <w:rsid w:val="00920467"/>
    <w:rsid w:val="00920630"/>
    <w:rsid w:val="00920DF0"/>
    <w:rsid w:val="00920FA7"/>
    <w:rsid w:val="0092142F"/>
    <w:rsid w:val="009214BD"/>
    <w:rsid w:val="00921586"/>
    <w:rsid w:val="00921667"/>
    <w:rsid w:val="009216B7"/>
    <w:rsid w:val="00921C74"/>
    <w:rsid w:val="00922294"/>
    <w:rsid w:val="009224C4"/>
    <w:rsid w:val="0092285A"/>
    <w:rsid w:val="00923696"/>
    <w:rsid w:val="00923B30"/>
    <w:rsid w:val="00923C58"/>
    <w:rsid w:val="00924365"/>
    <w:rsid w:val="0092439F"/>
    <w:rsid w:val="0092447E"/>
    <w:rsid w:val="00924E1D"/>
    <w:rsid w:val="00924E7B"/>
    <w:rsid w:val="0092526C"/>
    <w:rsid w:val="009255C6"/>
    <w:rsid w:val="009256B4"/>
    <w:rsid w:val="00925A91"/>
    <w:rsid w:val="00925AFE"/>
    <w:rsid w:val="00925DE3"/>
    <w:rsid w:val="00925EA9"/>
    <w:rsid w:val="009260DB"/>
    <w:rsid w:val="00926266"/>
    <w:rsid w:val="009262B0"/>
    <w:rsid w:val="0092655E"/>
    <w:rsid w:val="009266D6"/>
    <w:rsid w:val="00926894"/>
    <w:rsid w:val="009278E0"/>
    <w:rsid w:val="00930746"/>
    <w:rsid w:val="00930793"/>
    <w:rsid w:val="00930820"/>
    <w:rsid w:val="00931A11"/>
    <w:rsid w:val="00931B18"/>
    <w:rsid w:val="00931EE0"/>
    <w:rsid w:val="00932011"/>
    <w:rsid w:val="009320F3"/>
    <w:rsid w:val="00932377"/>
    <w:rsid w:val="00932F8C"/>
    <w:rsid w:val="00933245"/>
    <w:rsid w:val="009334D2"/>
    <w:rsid w:val="00933695"/>
    <w:rsid w:val="00933A5B"/>
    <w:rsid w:val="009341B7"/>
    <w:rsid w:val="00934226"/>
    <w:rsid w:val="00934529"/>
    <w:rsid w:val="009346CF"/>
    <w:rsid w:val="009348CF"/>
    <w:rsid w:val="00934A67"/>
    <w:rsid w:val="00934F73"/>
    <w:rsid w:val="009350C9"/>
    <w:rsid w:val="009353C3"/>
    <w:rsid w:val="00935D1B"/>
    <w:rsid w:val="00935FF1"/>
    <w:rsid w:val="00936265"/>
    <w:rsid w:val="009364D3"/>
    <w:rsid w:val="00936751"/>
    <w:rsid w:val="00936992"/>
    <w:rsid w:val="00936AAE"/>
    <w:rsid w:val="00936CBA"/>
    <w:rsid w:val="00936DB6"/>
    <w:rsid w:val="00937800"/>
    <w:rsid w:val="0093798B"/>
    <w:rsid w:val="00937C2B"/>
    <w:rsid w:val="00937C5D"/>
    <w:rsid w:val="00937CCD"/>
    <w:rsid w:val="00937DBF"/>
    <w:rsid w:val="00937F20"/>
    <w:rsid w:val="00937F80"/>
    <w:rsid w:val="009405E5"/>
    <w:rsid w:val="00940671"/>
    <w:rsid w:val="0094068D"/>
    <w:rsid w:val="009409C4"/>
    <w:rsid w:val="009409F8"/>
    <w:rsid w:val="00940AAF"/>
    <w:rsid w:val="00940F8C"/>
    <w:rsid w:val="00941513"/>
    <w:rsid w:val="0094165C"/>
    <w:rsid w:val="009418B1"/>
    <w:rsid w:val="00942016"/>
    <w:rsid w:val="00942257"/>
    <w:rsid w:val="00942716"/>
    <w:rsid w:val="00942815"/>
    <w:rsid w:val="009430DE"/>
    <w:rsid w:val="009435E1"/>
    <w:rsid w:val="009437DC"/>
    <w:rsid w:val="00943845"/>
    <w:rsid w:val="009438D3"/>
    <w:rsid w:val="00943A0E"/>
    <w:rsid w:val="00943C79"/>
    <w:rsid w:val="00943C9C"/>
    <w:rsid w:val="009443B0"/>
    <w:rsid w:val="0094445F"/>
    <w:rsid w:val="00944477"/>
    <w:rsid w:val="009444BA"/>
    <w:rsid w:val="00944975"/>
    <w:rsid w:val="00944A9F"/>
    <w:rsid w:val="00944B26"/>
    <w:rsid w:val="00944DC6"/>
    <w:rsid w:val="00944E1C"/>
    <w:rsid w:val="0094503E"/>
    <w:rsid w:val="0094511A"/>
    <w:rsid w:val="00945257"/>
    <w:rsid w:val="0094545D"/>
    <w:rsid w:val="009455EB"/>
    <w:rsid w:val="00945655"/>
    <w:rsid w:val="00945914"/>
    <w:rsid w:val="009462E0"/>
    <w:rsid w:val="009463BF"/>
    <w:rsid w:val="009464ED"/>
    <w:rsid w:val="009465BB"/>
    <w:rsid w:val="0094663C"/>
    <w:rsid w:val="009466E9"/>
    <w:rsid w:val="009471BB"/>
    <w:rsid w:val="009479CA"/>
    <w:rsid w:val="00947BFD"/>
    <w:rsid w:val="009501F4"/>
    <w:rsid w:val="00950378"/>
    <w:rsid w:val="0095060C"/>
    <w:rsid w:val="00950814"/>
    <w:rsid w:val="00950A13"/>
    <w:rsid w:val="00950AAF"/>
    <w:rsid w:val="00950BCF"/>
    <w:rsid w:val="00951236"/>
    <w:rsid w:val="009514F1"/>
    <w:rsid w:val="0095155F"/>
    <w:rsid w:val="009515C9"/>
    <w:rsid w:val="0095181A"/>
    <w:rsid w:val="00951B6E"/>
    <w:rsid w:val="00951D7C"/>
    <w:rsid w:val="00951FB8"/>
    <w:rsid w:val="009521D7"/>
    <w:rsid w:val="00952293"/>
    <w:rsid w:val="009522D7"/>
    <w:rsid w:val="0095230C"/>
    <w:rsid w:val="0095248F"/>
    <w:rsid w:val="00952904"/>
    <w:rsid w:val="00952C47"/>
    <w:rsid w:val="00952CDC"/>
    <w:rsid w:val="0095310F"/>
    <w:rsid w:val="0095353F"/>
    <w:rsid w:val="009536E7"/>
    <w:rsid w:val="00953DCD"/>
    <w:rsid w:val="00953F4F"/>
    <w:rsid w:val="00954970"/>
    <w:rsid w:val="00954C7F"/>
    <w:rsid w:val="00954DEB"/>
    <w:rsid w:val="009553B2"/>
    <w:rsid w:val="00955DA5"/>
    <w:rsid w:val="00955E74"/>
    <w:rsid w:val="009560C1"/>
    <w:rsid w:val="009563CA"/>
    <w:rsid w:val="0095679F"/>
    <w:rsid w:val="00956BC1"/>
    <w:rsid w:val="00956E42"/>
    <w:rsid w:val="00957076"/>
    <w:rsid w:val="00957775"/>
    <w:rsid w:val="00957A1A"/>
    <w:rsid w:val="00957DCE"/>
    <w:rsid w:val="00957F81"/>
    <w:rsid w:val="00960645"/>
    <w:rsid w:val="009606AB"/>
    <w:rsid w:val="009606EC"/>
    <w:rsid w:val="009607B2"/>
    <w:rsid w:val="009608B7"/>
    <w:rsid w:val="00960930"/>
    <w:rsid w:val="00960EC0"/>
    <w:rsid w:val="00960ECF"/>
    <w:rsid w:val="00960EF5"/>
    <w:rsid w:val="0096189C"/>
    <w:rsid w:val="009621E4"/>
    <w:rsid w:val="00962BE6"/>
    <w:rsid w:val="00962BF8"/>
    <w:rsid w:val="009630BD"/>
    <w:rsid w:val="00963808"/>
    <w:rsid w:val="0096388A"/>
    <w:rsid w:val="00963B02"/>
    <w:rsid w:val="00963B84"/>
    <w:rsid w:val="0096438A"/>
    <w:rsid w:val="009643F3"/>
    <w:rsid w:val="009649A1"/>
    <w:rsid w:val="00964B38"/>
    <w:rsid w:val="00965268"/>
    <w:rsid w:val="00965316"/>
    <w:rsid w:val="009658CD"/>
    <w:rsid w:val="00965CC7"/>
    <w:rsid w:val="00965EE7"/>
    <w:rsid w:val="00966152"/>
    <w:rsid w:val="00966451"/>
    <w:rsid w:val="00966D4C"/>
    <w:rsid w:val="00966D73"/>
    <w:rsid w:val="009672BD"/>
    <w:rsid w:val="009673D7"/>
    <w:rsid w:val="00967476"/>
    <w:rsid w:val="00967C92"/>
    <w:rsid w:val="00967DDF"/>
    <w:rsid w:val="009704DF"/>
    <w:rsid w:val="00970922"/>
    <w:rsid w:val="00970ACB"/>
    <w:rsid w:val="00970DF7"/>
    <w:rsid w:val="00970E97"/>
    <w:rsid w:val="00971354"/>
    <w:rsid w:val="00971405"/>
    <w:rsid w:val="00971807"/>
    <w:rsid w:val="00971B20"/>
    <w:rsid w:val="00971C94"/>
    <w:rsid w:val="0097260E"/>
    <w:rsid w:val="00972B5A"/>
    <w:rsid w:val="00972F5E"/>
    <w:rsid w:val="00973266"/>
    <w:rsid w:val="00973666"/>
    <w:rsid w:val="00973A74"/>
    <w:rsid w:val="00973AE9"/>
    <w:rsid w:val="009742E4"/>
    <w:rsid w:val="00974927"/>
    <w:rsid w:val="00974B5C"/>
    <w:rsid w:val="00974FA6"/>
    <w:rsid w:val="00975418"/>
    <w:rsid w:val="00975486"/>
    <w:rsid w:val="00975637"/>
    <w:rsid w:val="00975734"/>
    <w:rsid w:val="009759A6"/>
    <w:rsid w:val="00975A8B"/>
    <w:rsid w:val="00975D05"/>
    <w:rsid w:val="00975EFE"/>
    <w:rsid w:val="00976147"/>
    <w:rsid w:val="009764A5"/>
    <w:rsid w:val="00977146"/>
    <w:rsid w:val="00977787"/>
    <w:rsid w:val="00977B1E"/>
    <w:rsid w:val="00977F07"/>
    <w:rsid w:val="0098007D"/>
    <w:rsid w:val="009801AA"/>
    <w:rsid w:val="00980328"/>
    <w:rsid w:val="00980693"/>
    <w:rsid w:val="009807B5"/>
    <w:rsid w:val="009807C4"/>
    <w:rsid w:val="009811E1"/>
    <w:rsid w:val="0098192E"/>
    <w:rsid w:val="00981A65"/>
    <w:rsid w:val="00981B9E"/>
    <w:rsid w:val="009820E0"/>
    <w:rsid w:val="0098234D"/>
    <w:rsid w:val="00982385"/>
    <w:rsid w:val="0098251A"/>
    <w:rsid w:val="00982AD4"/>
    <w:rsid w:val="00982BD7"/>
    <w:rsid w:val="00983692"/>
    <w:rsid w:val="00983A40"/>
    <w:rsid w:val="00984120"/>
    <w:rsid w:val="00984154"/>
    <w:rsid w:val="0098473B"/>
    <w:rsid w:val="00984BFA"/>
    <w:rsid w:val="00985595"/>
    <w:rsid w:val="009864AE"/>
    <w:rsid w:val="009869D7"/>
    <w:rsid w:val="00986BAE"/>
    <w:rsid w:val="0098701D"/>
    <w:rsid w:val="009878A2"/>
    <w:rsid w:val="00987EAB"/>
    <w:rsid w:val="0099020D"/>
    <w:rsid w:val="00990266"/>
    <w:rsid w:val="009902C5"/>
    <w:rsid w:val="00990806"/>
    <w:rsid w:val="00990914"/>
    <w:rsid w:val="00990A24"/>
    <w:rsid w:val="00990E5C"/>
    <w:rsid w:val="00990F85"/>
    <w:rsid w:val="00991105"/>
    <w:rsid w:val="00991159"/>
    <w:rsid w:val="00991406"/>
    <w:rsid w:val="00991E7B"/>
    <w:rsid w:val="0099200B"/>
    <w:rsid w:val="00992069"/>
    <w:rsid w:val="009922F6"/>
    <w:rsid w:val="00993048"/>
    <w:rsid w:val="0099306C"/>
    <w:rsid w:val="00993A80"/>
    <w:rsid w:val="00993CD5"/>
    <w:rsid w:val="00994BD7"/>
    <w:rsid w:val="00994C1D"/>
    <w:rsid w:val="00994EC2"/>
    <w:rsid w:val="00995AB3"/>
    <w:rsid w:val="00995C97"/>
    <w:rsid w:val="00995EB1"/>
    <w:rsid w:val="009961C9"/>
    <w:rsid w:val="009965E5"/>
    <w:rsid w:val="009967DE"/>
    <w:rsid w:val="009968D7"/>
    <w:rsid w:val="00997472"/>
    <w:rsid w:val="0099749D"/>
    <w:rsid w:val="009977AD"/>
    <w:rsid w:val="009A01B3"/>
    <w:rsid w:val="009A0797"/>
    <w:rsid w:val="009A0826"/>
    <w:rsid w:val="009A0CDE"/>
    <w:rsid w:val="009A0DD8"/>
    <w:rsid w:val="009A0E1E"/>
    <w:rsid w:val="009A107C"/>
    <w:rsid w:val="009A1209"/>
    <w:rsid w:val="009A15C0"/>
    <w:rsid w:val="009A16C0"/>
    <w:rsid w:val="009A175A"/>
    <w:rsid w:val="009A17B4"/>
    <w:rsid w:val="009A1829"/>
    <w:rsid w:val="009A18F5"/>
    <w:rsid w:val="009A1A9E"/>
    <w:rsid w:val="009A1B95"/>
    <w:rsid w:val="009A1F83"/>
    <w:rsid w:val="009A20E2"/>
    <w:rsid w:val="009A2148"/>
    <w:rsid w:val="009A2312"/>
    <w:rsid w:val="009A25F2"/>
    <w:rsid w:val="009A267F"/>
    <w:rsid w:val="009A297E"/>
    <w:rsid w:val="009A2D57"/>
    <w:rsid w:val="009A3028"/>
    <w:rsid w:val="009A3259"/>
    <w:rsid w:val="009A33F1"/>
    <w:rsid w:val="009A382A"/>
    <w:rsid w:val="009A3B8B"/>
    <w:rsid w:val="009A3DC0"/>
    <w:rsid w:val="009A4CD3"/>
    <w:rsid w:val="009A4ED8"/>
    <w:rsid w:val="009A5392"/>
    <w:rsid w:val="009A55F1"/>
    <w:rsid w:val="009A5D70"/>
    <w:rsid w:val="009A60E9"/>
    <w:rsid w:val="009A6189"/>
    <w:rsid w:val="009A63F4"/>
    <w:rsid w:val="009A661F"/>
    <w:rsid w:val="009A68D7"/>
    <w:rsid w:val="009A69A9"/>
    <w:rsid w:val="009A6E48"/>
    <w:rsid w:val="009A6F75"/>
    <w:rsid w:val="009A7000"/>
    <w:rsid w:val="009A78C9"/>
    <w:rsid w:val="009A7A53"/>
    <w:rsid w:val="009A7E8B"/>
    <w:rsid w:val="009A7EF8"/>
    <w:rsid w:val="009B0174"/>
    <w:rsid w:val="009B0351"/>
    <w:rsid w:val="009B0C06"/>
    <w:rsid w:val="009B0D29"/>
    <w:rsid w:val="009B1430"/>
    <w:rsid w:val="009B196F"/>
    <w:rsid w:val="009B1C4D"/>
    <w:rsid w:val="009B1FCD"/>
    <w:rsid w:val="009B2E85"/>
    <w:rsid w:val="009B3173"/>
    <w:rsid w:val="009B34D6"/>
    <w:rsid w:val="009B34F5"/>
    <w:rsid w:val="009B3F21"/>
    <w:rsid w:val="009B4212"/>
    <w:rsid w:val="009B4407"/>
    <w:rsid w:val="009B47D4"/>
    <w:rsid w:val="009B4807"/>
    <w:rsid w:val="009B4964"/>
    <w:rsid w:val="009B49D8"/>
    <w:rsid w:val="009B4B2A"/>
    <w:rsid w:val="009B5058"/>
    <w:rsid w:val="009B50AA"/>
    <w:rsid w:val="009B5A02"/>
    <w:rsid w:val="009B5ACA"/>
    <w:rsid w:val="009B5B39"/>
    <w:rsid w:val="009B5CE8"/>
    <w:rsid w:val="009B5D15"/>
    <w:rsid w:val="009B6035"/>
    <w:rsid w:val="009B6486"/>
    <w:rsid w:val="009B70B2"/>
    <w:rsid w:val="009B70F0"/>
    <w:rsid w:val="009B7681"/>
    <w:rsid w:val="009B76D0"/>
    <w:rsid w:val="009B7D94"/>
    <w:rsid w:val="009C0438"/>
    <w:rsid w:val="009C0D07"/>
    <w:rsid w:val="009C0E8F"/>
    <w:rsid w:val="009C12F4"/>
    <w:rsid w:val="009C13D2"/>
    <w:rsid w:val="009C17E6"/>
    <w:rsid w:val="009C1AD3"/>
    <w:rsid w:val="009C1C22"/>
    <w:rsid w:val="009C1DF0"/>
    <w:rsid w:val="009C21CD"/>
    <w:rsid w:val="009C240D"/>
    <w:rsid w:val="009C2C67"/>
    <w:rsid w:val="009C2E4E"/>
    <w:rsid w:val="009C360A"/>
    <w:rsid w:val="009C379A"/>
    <w:rsid w:val="009C384C"/>
    <w:rsid w:val="009C3859"/>
    <w:rsid w:val="009C3A25"/>
    <w:rsid w:val="009C3C14"/>
    <w:rsid w:val="009C3DFB"/>
    <w:rsid w:val="009C3FD2"/>
    <w:rsid w:val="009C4171"/>
    <w:rsid w:val="009C45B1"/>
    <w:rsid w:val="009C4D1C"/>
    <w:rsid w:val="009C5B2A"/>
    <w:rsid w:val="009C5D57"/>
    <w:rsid w:val="009C5D5B"/>
    <w:rsid w:val="009C5EBE"/>
    <w:rsid w:val="009C60DD"/>
    <w:rsid w:val="009C612B"/>
    <w:rsid w:val="009C630F"/>
    <w:rsid w:val="009C6A49"/>
    <w:rsid w:val="009C6DF7"/>
    <w:rsid w:val="009C7504"/>
    <w:rsid w:val="009C7D40"/>
    <w:rsid w:val="009D01B6"/>
    <w:rsid w:val="009D0665"/>
    <w:rsid w:val="009D06C2"/>
    <w:rsid w:val="009D07F9"/>
    <w:rsid w:val="009D0D0A"/>
    <w:rsid w:val="009D0E89"/>
    <w:rsid w:val="009D0EA5"/>
    <w:rsid w:val="009D0FB6"/>
    <w:rsid w:val="009D12D2"/>
    <w:rsid w:val="009D16A3"/>
    <w:rsid w:val="009D1743"/>
    <w:rsid w:val="009D182E"/>
    <w:rsid w:val="009D1C5A"/>
    <w:rsid w:val="009D1FEC"/>
    <w:rsid w:val="009D2335"/>
    <w:rsid w:val="009D252E"/>
    <w:rsid w:val="009D2594"/>
    <w:rsid w:val="009D2CA7"/>
    <w:rsid w:val="009D2E4E"/>
    <w:rsid w:val="009D304A"/>
    <w:rsid w:val="009D423A"/>
    <w:rsid w:val="009D4812"/>
    <w:rsid w:val="009D4CDE"/>
    <w:rsid w:val="009D4F1F"/>
    <w:rsid w:val="009D53C0"/>
    <w:rsid w:val="009D5643"/>
    <w:rsid w:val="009D576A"/>
    <w:rsid w:val="009D5A58"/>
    <w:rsid w:val="009D5F65"/>
    <w:rsid w:val="009D602F"/>
    <w:rsid w:val="009D60E5"/>
    <w:rsid w:val="009D60E9"/>
    <w:rsid w:val="009D628A"/>
    <w:rsid w:val="009D66C6"/>
    <w:rsid w:val="009D7190"/>
    <w:rsid w:val="009D72D0"/>
    <w:rsid w:val="009D73D8"/>
    <w:rsid w:val="009D7585"/>
    <w:rsid w:val="009D7926"/>
    <w:rsid w:val="009E0139"/>
    <w:rsid w:val="009E01D1"/>
    <w:rsid w:val="009E04FF"/>
    <w:rsid w:val="009E0735"/>
    <w:rsid w:val="009E07F8"/>
    <w:rsid w:val="009E0E91"/>
    <w:rsid w:val="009E17EB"/>
    <w:rsid w:val="009E1F00"/>
    <w:rsid w:val="009E20B4"/>
    <w:rsid w:val="009E28CE"/>
    <w:rsid w:val="009E29E6"/>
    <w:rsid w:val="009E2CC1"/>
    <w:rsid w:val="009E3146"/>
    <w:rsid w:val="009E326B"/>
    <w:rsid w:val="009E3697"/>
    <w:rsid w:val="009E3EA5"/>
    <w:rsid w:val="009E404B"/>
    <w:rsid w:val="009E4CBF"/>
    <w:rsid w:val="009E4F0F"/>
    <w:rsid w:val="009E58CD"/>
    <w:rsid w:val="009E5B9C"/>
    <w:rsid w:val="009E5D87"/>
    <w:rsid w:val="009E6040"/>
    <w:rsid w:val="009E60BF"/>
    <w:rsid w:val="009E612B"/>
    <w:rsid w:val="009E61BC"/>
    <w:rsid w:val="009E640E"/>
    <w:rsid w:val="009E66AF"/>
    <w:rsid w:val="009E6762"/>
    <w:rsid w:val="009E67B0"/>
    <w:rsid w:val="009E68BB"/>
    <w:rsid w:val="009E6D31"/>
    <w:rsid w:val="009E70F5"/>
    <w:rsid w:val="009E7317"/>
    <w:rsid w:val="009E7412"/>
    <w:rsid w:val="009E75C1"/>
    <w:rsid w:val="009E763F"/>
    <w:rsid w:val="009E7936"/>
    <w:rsid w:val="009E7A40"/>
    <w:rsid w:val="009E7C60"/>
    <w:rsid w:val="009F002E"/>
    <w:rsid w:val="009F031E"/>
    <w:rsid w:val="009F0516"/>
    <w:rsid w:val="009F0A5F"/>
    <w:rsid w:val="009F0C5C"/>
    <w:rsid w:val="009F184D"/>
    <w:rsid w:val="009F1971"/>
    <w:rsid w:val="009F19E9"/>
    <w:rsid w:val="009F2237"/>
    <w:rsid w:val="009F2370"/>
    <w:rsid w:val="009F27B0"/>
    <w:rsid w:val="009F2C89"/>
    <w:rsid w:val="009F3497"/>
    <w:rsid w:val="009F34B2"/>
    <w:rsid w:val="009F34EA"/>
    <w:rsid w:val="009F3D95"/>
    <w:rsid w:val="009F412A"/>
    <w:rsid w:val="009F43D7"/>
    <w:rsid w:val="009F4584"/>
    <w:rsid w:val="009F4B99"/>
    <w:rsid w:val="009F4BE7"/>
    <w:rsid w:val="009F4C3B"/>
    <w:rsid w:val="009F4E3A"/>
    <w:rsid w:val="009F51D5"/>
    <w:rsid w:val="009F51E8"/>
    <w:rsid w:val="009F52B9"/>
    <w:rsid w:val="009F52BC"/>
    <w:rsid w:val="009F5405"/>
    <w:rsid w:val="009F5B62"/>
    <w:rsid w:val="009F64EA"/>
    <w:rsid w:val="009F6763"/>
    <w:rsid w:val="009F6965"/>
    <w:rsid w:val="009F6A28"/>
    <w:rsid w:val="009F6AC3"/>
    <w:rsid w:val="009F6E36"/>
    <w:rsid w:val="009F6EA8"/>
    <w:rsid w:val="009F6F7F"/>
    <w:rsid w:val="009F71A9"/>
    <w:rsid w:val="009F7478"/>
    <w:rsid w:val="009F74D4"/>
    <w:rsid w:val="009F7872"/>
    <w:rsid w:val="009F7B63"/>
    <w:rsid w:val="00A00154"/>
    <w:rsid w:val="00A00178"/>
    <w:rsid w:val="00A001F2"/>
    <w:rsid w:val="00A0050C"/>
    <w:rsid w:val="00A01A84"/>
    <w:rsid w:val="00A01AE9"/>
    <w:rsid w:val="00A01FB8"/>
    <w:rsid w:val="00A0227A"/>
    <w:rsid w:val="00A022A8"/>
    <w:rsid w:val="00A0250A"/>
    <w:rsid w:val="00A02526"/>
    <w:rsid w:val="00A026AA"/>
    <w:rsid w:val="00A02738"/>
    <w:rsid w:val="00A02897"/>
    <w:rsid w:val="00A02A0C"/>
    <w:rsid w:val="00A02EE1"/>
    <w:rsid w:val="00A031E2"/>
    <w:rsid w:val="00A0332C"/>
    <w:rsid w:val="00A03BAF"/>
    <w:rsid w:val="00A03E07"/>
    <w:rsid w:val="00A0400C"/>
    <w:rsid w:val="00A043A4"/>
    <w:rsid w:val="00A044DB"/>
    <w:rsid w:val="00A0459A"/>
    <w:rsid w:val="00A047EA"/>
    <w:rsid w:val="00A0485C"/>
    <w:rsid w:val="00A04BAD"/>
    <w:rsid w:val="00A050BE"/>
    <w:rsid w:val="00A059B7"/>
    <w:rsid w:val="00A05B7C"/>
    <w:rsid w:val="00A05C7E"/>
    <w:rsid w:val="00A06892"/>
    <w:rsid w:val="00A06920"/>
    <w:rsid w:val="00A06BE3"/>
    <w:rsid w:val="00A06E86"/>
    <w:rsid w:val="00A07044"/>
    <w:rsid w:val="00A0707C"/>
    <w:rsid w:val="00A0713A"/>
    <w:rsid w:val="00A07306"/>
    <w:rsid w:val="00A07AC3"/>
    <w:rsid w:val="00A07AE2"/>
    <w:rsid w:val="00A07CAB"/>
    <w:rsid w:val="00A1059F"/>
    <w:rsid w:val="00A1167E"/>
    <w:rsid w:val="00A11C5B"/>
    <w:rsid w:val="00A1209B"/>
    <w:rsid w:val="00A121B9"/>
    <w:rsid w:val="00A1225F"/>
    <w:rsid w:val="00A1249D"/>
    <w:rsid w:val="00A12B1C"/>
    <w:rsid w:val="00A12B5B"/>
    <w:rsid w:val="00A131F2"/>
    <w:rsid w:val="00A13370"/>
    <w:rsid w:val="00A1346F"/>
    <w:rsid w:val="00A13BC7"/>
    <w:rsid w:val="00A13DFA"/>
    <w:rsid w:val="00A148E9"/>
    <w:rsid w:val="00A14A1C"/>
    <w:rsid w:val="00A15046"/>
    <w:rsid w:val="00A15387"/>
    <w:rsid w:val="00A1544E"/>
    <w:rsid w:val="00A15691"/>
    <w:rsid w:val="00A159BA"/>
    <w:rsid w:val="00A15D03"/>
    <w:rsid w:val="00A15D78"/>
    <w:rsid w:val="00A16777"/>
    <w:rsid w:val="00A16941"/>
    <w:rsid w:val="00A169B6"/>
    <w:rsid w:val="00A16AA8"/>
    <w:rsid w:val="00A16EF3"/>
    <w:rsid w:val="00A16FD2"/>
    <w:rsid w:val="00A17075"/>
    <w:rsid w:val="00A17270"/>
    <w:rsid w:val="00A17378"/>
    <w:rsid w:val="00A17384"/>
    <w:rsid w:val="00A17645"/>
    <w:rsid w:val="00A176EF"/>
    <w:rsid w:val="00A17ED2"/>
    <w:rsid w:val="00A203B3"/>
    <w:rsid w:val="00A203E6"/>
    <w:rsid w:val="00A2072A"/>
    <w:rsid w:val="00A20844"/>
    <w:rsid w:val="00A20F76"/>
    <w:rsid w:val="00A21078"/>
    <w:rsid w:val="00A2122F"/>
    <w:rsid w:val="00A21288"/>
    <w:rsid w:val="00A2149C"/>
    <w:rsid w:val="00A21CF7"/>
    <w:rsid w:val="00A21D4E"/>
    <w:rsid w:val="00A21F22"/>
    <w:rsid w:val="00A220A5"/>
    <w:rsid w:val="00A22256"/>
    <w:rsid w:val="00A22430"/>
    <w:rsid w:val="00A22D80"/>
    <w:rsid w:val="00A230AC"/>
    <w:rsid w:val="00A23218"/>
    <w:rsid w:val="00A233BD"/>
    <w:rsid w:val="00A234F3"/>
    <w:rsid w:val="00A23759"/>
    <w:rsid w:val="00A23912"/>
    <w:rsid w:val="00A246BC"/>
    <w:rsid w:val="00A246C0"/>
    <w:rsid w:val="00A24712"/>
    <w:rsid w:val="00A249A7"/>
    <w:rsid w:val="00A24B82"/>
    <w:rsid w:val="00A24EAD"/>
    <w:rsid w:val="00A250E0"/>
    <w:rsid w:val="00A2522F"/>
    <w:rsid w:val="00A2544E"/>
    <w:rsid w:val="00A25576"/>
    <w:rsid w:val="00A25658"/>
    <w:rsid w:val="00A256BB"/>
    <w:rsid w:val="00A2570D"/>
    <w:rsid w:val="00A2587F"/>
    <w:rsid w:val="00A270DD"/>
    <w:rsid w:val="00A30160"/>
    <w:rsid w:val="00A301AE"/>
    <w:rsid w:val="00A30564"/>
    <w:rsid w:val="00A306CF"/>
    <w:rsid w:val="00A308B0"/>
    <w:rsid w:val="00A309E8"/>
    <w:rsid w:val="00A30FD7"/>
    <w:rsid w:val="00A311DC"/>
    <w:rsid w:val="00A31842"/>
    <w:rsid w:val="00A31850"/>
    <w:rsid w:val="00A3188A"/>
    <w:rsid w:val="00A31FE2"/>
    <w:rsid w:val="00A32214"/>
    <w:rsid w:val="00A324BA"/>
    <w:rsid w:val="00A326B0"/>
    <w:rsid w:val="00A337D6"/>
    <w:rsid w:val="00A337DA"/>
    <w:rsid w:val="00A33D1E"/>
    <w:rsid w:val="00A33F70"/>
    <w:rsid w:val="00A34389"/>
    <w:rsid w:val="00A344AD"/>
    <w:rsid w:val="00A348C0"/>
    <w:rsid w:val="00A34CF3"/>
    <w:rsid w:val="00A352B1"/>
    <w:rsid w:val="00A3580C"/>
    <w:rsid w:val="00A359E8"/>
    <w:rsid w:val="00A35FF2"/>
    <w:rsid w:val="00A36131"/>
    <w:rsid w:val="00A3623A"/>
    <w:rsid w:val="00A36465"/>
    <w:rsid w:val="00A368AC"/>
    <w:rsid w:val="00A36AD2"/>
    <w:rsid w:val="00A37552"/>
    <w:rsid w:val="00A375AD"/>
    <w:rsid w:val="00A3764D"/>
    <w:rsid w:val="00A376D1"/>
    <w:rsid w:val="00A37743"/>
    <w:rsid w:val="00A37A20"/>
    <w:rsid w:val="00A37DE2"/>
    <w:rsid w:val="00A37E5C"/>
    <w:rsid w:val="00A37ED1"/>
    <w:rsid w:val="00A37EE5"/>
    <w:rsid w:val="00A405EB"/>
    <w:rsid w:val="00A408BC"/>
    <w:rsid w:val="00A408D6"/>
    <w:rsid w:val="00A40E23"/>
    <w:rsid w:val="00A41074"/>
    <w:rsid w:val="00A41372"/>
    <w:rsid w:val="00A41A3F"/>
    <w:rsid w:val="00A4230F"/>
    <w:rsid w:val="00A425A8"/>
    <w:rsid w:val="00A42934"/>
    <w:rsid w:val="00A42ED1"/>
    <w:rsid w:val="00A43029"/>
    <w:rsid w:val="00A436E7"/>
    <w:rsid w:val="00A438D5"/>
    <w:rsid w:val="00A43ADA"/>
    <w:rsid w:val="00A43F7E"/>
    <w:rsid w:val="00A44536"/>
    <w:rsid w:val="00A44605"/>
    <w:rsid w:val="00A44AA2"/>
    <w:rsid w:val="00A458C8"/>
    <w:rsid w:val="00A45925"/>
    <w:rsid w:val="00A45B4E"/>
    <w:rsid w:val="00A45C4D"/>
    <w:rsid w:val="00A45CE1"/>
    <w:rsid w:val="00A462DE"/>
    <w:rsid w:val="00A46499"/>
    <w:rsid w:val="00A4649A"/>
    <w:rsid w:val="00A46556"/>
    <w:rsid w:val="00A46657"/>
    <w:rsid w:val="00A466AC"/>
    <w:rsid w:val="00A46C6E"/>
    <w:rsid w:val="00A47164"/>
    <w:rsid w:val="00A473BB"/>
    <w:rsid w:val="00A47769"/>
    <w:rsid w:val="00A478E6"/>
    <w:rsid w:val="00A47BE1"/>
    <w:rsid w:val="00A47F52"/>
    <w:rsid w:val="00A50724"/>
    <w:rsid w:val="00A50766"/>
    <w:rsid w:val="00A50D48"/>
    <w:rsid w:val="00A51045"/>
    <w:rsid w:val="00A510F8"/>
    <w:rsid w:val="00A512D9"/>
    <w:rsid w:val="00A51414"/>
    <w:rsid w:val="00A518F9"/>
    <w:rsid w:val="00A51C9C"/>
    <w:rsid w:val="00A51D11"/>
    <w:rsid w:val="00A51E52"/>
    <w:rsid w:val="00A526A2"/>
    <w:rsid w:val="00A52871"/>
    <w:rsid w:val="00A528C8"/>
    <w:rsid w:val="00A528F5"/>
    <w:rsid w:val="00A5290C"/>
    <w:rsid w:val="00A52AB3"/>
    <w:rsid w:val="00A531A7"/>
    <w:rsid w:val="00A53560"/>
    <w:rsid w:val="00A538F3"/>
    <w:rsid w:val="00A53993"/>
    <w:rsid w:val="00A53C88"/>
    <w:rsid w:val="00A53E33"/>
    <w:rsid w:val="00A54227"/>
    <w:rsid w:val="00A5427F"/>
    <w:rsid w:val="00A54556"/>
    <w:rsid w:val="00A545FC"/>
    <w:rsid w:val="00A54A3B"/>
    <w:rsid w:val="00A5515B"/>
    <w:rsid w:val="00A55224"/>
    <w:rsid w:val="00A5536E"/>
    <w:rsid w:val="00A55A62"/>
    <w:rsid w:val="00A55B92"/>
    <w:rsid w:val="00A55C8A"/>
    <w:rsid w:val="00A55DEC"/>
    <w:rsid w:val="00A562E0"/>
    <w:rsid w:val="00A56321"/>
    <w:rsid w:val="00A56373"/>
    <w:rsid w:val="00A563AF"/>
    <w:rsid w:val="00A56C64"/>
    <w:rsid w:val="00A56CB5"/>
    <w:rsid w:val="00A56F0D"/>
    <w:rsid w:val="00A570EC"/>
    <w:rsid w:val="00A5743F"/>
    <w:rsid w:val="00A575B9"/>
    <w:rsid w:val="00A57743"/>
    <w:rsid w:val="00A5794A"/>
    <w:rsid w:val="00A57A84"/>
    <w:rsid w:val="00A57EB7"/>
    <w:rsid w:val="00A604F6"/>
    <w:rsid w:val="00A6085F"/>
    <w:rsid w:val="00A60D56"/>
    <w:rsid w:val="00A60DFC"/>
    <w:rsid w:val="00A61497"/>
    <w:rsid w:val="00A61622"/>
    <w:rsid w:val="00A616E6"/>
    <w:rsid w:val="00A617F8"/>
    <w:rsid w:val="00A61B0A"/>
    <w:rsid w:val="00A624B3"/>
    <w:rsid w:val="00A62DED"/>
    <w:rsid w:val="00A63017"/>
    <w:rsid w:val="00A6362D"/>
    <w:rsid w:val="00A6381F"/>
    <w:rsid w:val="00A63843"/>
    <w:rsid w:val="00A638B9"/>
    <w:rsid w:val="00A63C94"/>
    <w:rsid w:val="00A63E4E"/>
    <w:rsid w:val="00A6411D"/>
    <w:rsid w:val="00A64D20"/>
    <w:rsid w:val="00A65092"/>
    <w:rsid w:val="00A65294"/>
    <w:rsid w:val="00A65604"/>
    <w:rsid w:val="00A6567A"/>
    <w:rsid w:val="00A6573D"/>
    <w:rsid w:val="00A65A25"/>
    <w:rsid w:val="00A65A3B"/>
    <w:rsid w:val="00A65ADB"/>
    <w:rsid w:val="00A65C20"/>
    <w:rsid w:val="00A661B3"/>
    <w:rsid w:val="00A665B5"/>
    <w:rsid w:val="00A66E79"/>
    <w:rsid w:val="00A66E9A"/>
    <w:rsid w:val="00A670FF"/>
    <w:rsid w:val="00A67A0F"/>
    <w:rsid w:val="00A67A16"/>
    <w:rsid w:val="00A67C03"/>
    <w:rsid w:val="00A67E3F"/>
    <w:rsid w:val="00A67F55"/>
    <w:rsid w:val="00A67F6B"/>
    <w:rsid w:val="00A7013A"/>
    <w:rsid w:val="00A70295"/>
    <w:rsid w:val="00A7054C"/>
    <w:rsid w:val="00A705CB"/>
    <w:rsid w:val="00A70A73"/>
    <w:rsid w:val="00A70BC7"/>
    <w:rsid w:val="00A70EA6"/>
    <w:rsid w:val="00A71192"/>
    <w:rsid w:val="00A71244"/>
    <w:rsid w:val="00A71A6D"/>
    <w:rsid w:val="00A71B5D"/>
    <w:rsid w:val="00A71D29"/>
    <w:rsid w:val="00A720AC"/>
    <w:rsid w:val="00A72396"/>
    <w:rsid w:val="00A723CE"/>
    <w:rsid w:val="00A723ED"/>
    <w:rsid w:val="00A72A0E"/>
    <w:rsid w:val="00A72A3E"/>
    <w:rsid w:val="00A72A90"/>
    <w:rsid w:val="00A72CA4"/>
    <w:rsid w:val="00A72D19"/>
    <w:rsid w:val="00A7315C"/>
    <w:rsid w:val="00A735DC"/>
    <w:rsid w:val="00A73DA4"/>
    <w:rsid w:val="00A74136"/>
    <w:rsid w:val="00A74461"/>
    <w:rsid w:val="00A74F1C"/>
    <w:rsid w:val="00A74FB3"/>
    <w:rsid w:val="00A74FBD"/>
    <w:rsid w:val="00A753B7"/>
    <w:rsid w:val="00A7553A"/>
    <w:rsid w:val="00A75847"/>
    <w:rsid w:val="00A75CDA"/>
    <w:rsid w:val="00A764D0"/>
    <w:rsid w:val="00A76640"/>
    <w:rsid w:val="00A7676F"/>
    <w:rsid w:val="00A76A03"/>
    <w:rsid w:val="00A76D59"/>
    <w:rsid w:val="00A76F8E"/>
    <w:rsid w:val="00A77396"/>
    <w:rsid w:val="00A77809"/>
    <w:rsid w:val="00A77AD9"/>
    <w:rsid w:val="00A77B38"/>
    <w:rsid w:val="00A77D2C"/>
    <w:rsid w:val="00A77EEE"/>
    <w:rsid w:val="00A77FA7"/>
    <w:rsid w:val="00A800EB"/>
    <w:rsid w:val="00A80181"/>
    <w:rsid w:val="00A8055C"/>
    <w:rsid w:val="00A8067E"/>
    <w:rsid w:val="00A8090A"/>
    <w:rsid w:val="00A80D71"/>
    <w:rsid w:val="00A80DAE"/>
    <w:rsid w:val="00A80EDB"/>
    <w:rsid w:val="00A8163F"/>
    <w:rsid w:val="00A81995"/>
    <w:rsid w:val="00A81AC4"/>
    <w:rsid w:val="00A81C66"/>
    <w:rsid w:val="00A81E5A"/>
    <w:rsid w:val="00A82731"/>
    <w:rsid w:val="00A82D83"/>
    <w:rsid w:val="00A82E33"/>
    <w:rsid w:val="00A82EAF"/>
    <w:rsid w:val="00A831BD"/>
    <w:rsid w:val="00A83242"/>
    <w:rsid w:val="00A83540"/>
    <w:rsid w:val="00A836C8"/>
    <w:rsid w:val="00A8381F"/>
    <w:rsid w:val="00A83DF5"/>
    <w:rsid w:val="00A83E80"/>
    <w:rsid w:val="00A841A7"/>
    <w:rsid w:val="00A845CE"/>
    <w:rsid w:val="00A8499A"/>
    <w:rsid w:val="00A84A9F"/>
    <w:rsid w:val="00A84ABC"/>
    <w:rsid w:val="00A856AB"/>
    <w:rsid w:val="00A856C5"/>
    <w:rsid w:val="00A85788"/>
    <w:rsid w:val="00A85AC3"/>
    <w:rsid w:val="00A86171"/>
    <w:rsid w:val="00A86C1B"/>
    <w:rsid w:val="00A86C94"/>
    <w:rsid w:val="00A86D37"/>
    <w:rsid w:val="00A86E27"/>
    <w:rsid w:val="00A87745"/>
    <w:rsid w:val="00A877D3"/>
    <w:rsid w:val="00A877F9"/>
    <w:rsid w:val="00A87A53"/>
    <w:rsid w:val="00A87B7B"/>
    <w:rsid w:val="00A87EDE"/>
    <w:rsid w:val="00A902FA"/>
    <w:rsid w:val="00A90552"/>
    <w:rsid w:val="00A906AA"/>
    <w:rsid w:val="00A90709"/>
    <w:rsid w:val="00A90FA3"/>
    <w:rsid w:val="00A9111E"/>
    <w:rsid w:val="00A91193"/>
    <w:rsid w:val="00A9144B"/>
    <w:rsid w:val="00A9256D"/>
    <w:rsid w:val="00A9259E"/>
    <w:rsid w:val="00A92798"/>
    <w:rsid w:val="00A92D7C"/>
    <w:rsid w:val="00A92EA7"/>
    <w:rsid w:val="00A932CE"/>
    <w:rsid w:val="00A932D9"/>
    <w:rsid w:val="00A93B63"/>
    <w:rsid w:val="00A94166"/>
    <w:rsid w:val="00A94E16"/>
    <w:rsid w:val="00A94F38"/>
    <w:rsid w:val="00A953A0"/>
    <w:rsid w:val="00A954BA"/>
    <w:rsid w:val="00A95785"/>
    <w:rsid w:val="00A95D25"/>
    <w:rsid w:val="00A964E5"/>
    <w:rsid w:val="00A96A0F"/>
    <w:rsid w:val="00A96E79"/>
    <w:rsid w:val="00A97033"/>
    <w:rsid w:val="00A9725E"/>
    <w:rsid w:val="00A9735E"/>
    <w:rsid w:val="00A9770A"/>
    <w:rsid w:val="00A979FE"/>
    <w:rsid w:val="00A97CAC"/>
    <w:rsid w:val="00AA0459"/>
    <w:rsid w:val="00AA091C"/>
    <w:rsid w:val="00AA0D4B"/>
    <w:rsid w:val="00AA0ED1"/>
    <w:rsid w:val="00AA15A8"/>
    <w:rsid w:val="00AA188D"/>
    <w:rsid w:val="00AA1A60"/>
    <w:rsid w:val="00AA1D8A"/>
    <w:rsid w:val="00AA1D9A"/>
    <w:rsid w:val="00AA232C"/>
    <w:rsid w:val="00AA284E"/>
    <w:rsid w:val="00AA2ABA"/>
    <w:rsid w:val="00AA2EDB"/>
    <w:rsid w:val="00AA3021"/>
    <w:rsid w:val="00AA31F5"/>
    <w:rsid w:val="00AA3454"/>
    <w:rsid w:val="00AA3624"/>
    <w:rsid w:val="00AA36B0"/>
    <w:rsid w:val="00AA38FD"/>
    <w:rsid w:val="00AA429A"/>
    <w:rsid w:val="00AA452F"/>
    <w:rsid w:val="00AA4642"/>
    <w:rsid w:val="00AA4A88"/>
    <w:rsid w:val="00AA51A3"/>
    <w:rsid w:val="00AA5418"/>
    <w:rsid w:val="00AA582A"/>
    <w:rsid w:val="00AA6B96"/>
    <w:rsid w:val="00AA6D1D"/>
    <w:rsid w:val="00AA6FA9"/>
    <w:rsid w:val="00AA706A"/>
    <w:rsid w:val="00AA7325"/>
    <w:rsid w:val="00AA7439"/>
    <w:rsid w:val="00AA7492"/>
    <w:rsid w:val="00AA77FD"/>
    <w:rsid w:val="00AB0319"/>
    <w:rsid w:val="00AB0823"/>
    <w:rsid w:val="00AB08D7"/>
    <w:rsid w:val="00AB0996"/>
    <w:rsid w:val="00AB0D67"/>
    <w:rsid w:val="00AB0F6C"/>
    <w:rsid w:val="00AB143E"/>
    <w:rsid w:val="00AB17BC"/>
    <w:rsid w:val="00AB19EF"/>
    <w:rsid w:val="00AB1ABD"/>
    <w:rsid w:val="00AB1E60"/>
    <w:rsid w:val="00AB2F1C"/>
    <w:rsid w:val="00AB3C78"/>
    <w:rsid w:val="00AB3DDE"/>
    <w:rsid w:val="00AB4279"/>
    <w:rsid w:val="00AB4A82"/>
    <w:rsid w:val="00AB4CA5"/>
    <w:rsid w:val="00AB5643"/>
    <w:rsid w:val="00AB5F20"/>
    <w:rsid w:val="00AB609B"/>
    <w:rsid w:val="00AB61A8"/>
    <w:rsid w:val="00AB64DB"/>
    <w:rsid w:val="00AB6552"/>
    <w:rsid w:val="00AB695A"/>
    <w:rsid w:val="00AB69DC"/>
    <w:rsid w:val="00AB6C74"/>
    <w:rsid w:val="00AB6F15"/>
    <w:rsid w:val="00AB6FA9"/>
    <w:rsid w:val="00AB7055"/>
    <w:rsid w:val="00AB70A7"/>
    <w:rsid w:val="00AB7701"/>
    <w:rsid w:val="00AB7833"/>
    <w:rsid w:val="00AB7A35"/>
    <w:rsid w:val="00AB7AC3"/>
    <w:rsid w:val="00AB7BF8"/>
    <w:rsid w:val="00AC014D"/>
    <w:rsid w:val="00AC025B"/>
    <w:rsid w:val="00AC0811"/>
    <w:rsid w:val="00AC09E6"/>
    <w:rsid w:val="00AC11C4"/>
    <w:rsid w:val="00AC16D0"/>
    <w:rsid w:val="00AC1782"/>
    <w:rsid w:val="00AC1A01"/>
    <w:rsid w:val="00AC1BC7"/>
    <w:rsid w:val="00AC1FEC"/>
    <w:rsid w:val="00AC2050"/>
    <w:rsid w:val="00AC214E"/>
    <w:rsid w:val="00AC2291"/>
    <w:rsid w:val="00AC2B6E"/>
    <w:rsid w:val="00AC34AD"/>
    <w:rsid w:val="00AC3846"/>
    <w:rsid w:val="00AC3915"/>
    <w:rsid w:val="00AC3C4A"/>
    <w:rsid w:val="00AC3CCF"/>
    <w:rsid w:val="00AC401E"/>
    <w:rsid w:val="00AC4234"/>
    <w:rsid w:val="00AC43DA"/>
    <w:rsid w:val="00AC4402"/>
    <w:rsid w:val="00AC46B3"/>
    <w:rsid w:val="00AC476F"/>
    <w:rsid w:val="00AC4B26"/>
    <w:rsid w:val="00AC500B"/>
    <w:rsid w:val="00AC5041"/>
    <w:rsid w:val="00AC54F3"/>
    <w:rsid w:val="00AC5673"/>
    <w:rsid w:val="00AC5712"/>
    <w:rsid w:val="00AC5776"/>
    <w:rsid w:val="00AC57B7"/>
    <w:rsid w:val="00AC5AEE"/>
    <w:rsid w:val="00AC66C2"/>
    <w:rsid w:val="00AC6B7B"/>
    <w:rsid w:val="00AC6D94"/>
    <w:rsid w:val="00AC6F61"/>
    <w:rsid w:val="00AC742E"/>
    <w:rsid w:val="00AC77CB"/>
    <w:rsid w:val="00AC7924"/>
    <w:rsid w:val="00AC7C83"/>
    <w:rsid w:val="00AC7D37"/>
    <w:rsid w:val="00AC7DCD"/>
    <w:rsid w:val="00AC7E08"/>
    <w:rsid w:val="00AC7F51"/>
    <w:rsid w:val="00AD08D7"/>
    <w:rsid w:val="00AD0A1E"/>
    <w:rsid w:val="00AD0C61"/>
    <w:rsid w:val="00AD1A1A"/>
    <w:rsid w:val="00AD1B19"/>
    <w:rsid w:val="00AD1CD5"/>
    <w:rsid w:val="00AD1D39"/>
    <w:rsid w:val="00AD21B2"/>
    <w:rsid w:val="00AD228E"/>
    <w:rsid w:val="00AD22CA"/>
    <w:rsid w:val="00AD239D"/>
    <w:rsid w:val="00AD2CF6"/>
    <w:rsid w:val="00AD31F9"/>
    <w:rsid w:val="00AD38CB"/>
    <w:rsid w:val="00AD3B0B"/>
    <w:rsid w:val="00AD3F96"/>
    <w:rsid w:val="00AD40C9"/>
    <w:rsid w:val="00AD4442"/>
    <w:rsid w:val="00AD4601"/>
    <w:rsid w:val="00AD47A7"/>
    <w:rsid w:val="00AD47CF"/>
    <w:rsid w:val="00AD4D8E"/>
    <w:rsid w:val="00AD4E8A"/>
    <w:rsid w:val="00AD54B6"/>
    <w:rsid w:val="00AD55BB"/>
    <w:rsid w:val="00AD55EA"/>
    <w:rsid w:val="00AD573E"/>
    <w:rsid w:val="00AD58F4"/>
    <w:rsid w:val="00AD5F7D"/>
    <w:rsid w:val="00AD6136"/>
    <w:rsid w:val="00AD6693"/>
    <w:rsid w:val="00AD6797"/>
    <w:rsid w:val="00AD6ADB"/>
    <w:rsid w:val="00AD6E05"/>
    <w:rsid w:val="00AD6E62"/>
    <w:rsid w:val="00AD6F74"/>
    <w:rsid w:val="00AD713D"/>
    <w:rsid w:val="00AD79CC"/>
    <w:rsid w:val="00AD7AAF"/>
    <w:rsid w:val="00AD7AF3"/>
    <w:rsid w:val="00AE0428"/>
    <w:rsid w:val="00AE0562"/>
    <w:rsid w:val="00AE0CD4"/>
    <w:rsid w:val="00AE0E34"/>
    <w:rsid w:val="00AE16D5"/>
    <w:rsid w:val="00AE176D"/>
    <w:rsid w:val="00AE1A01"/>
    <w:rsid w:val="00AE1ED8"/>
    <w:rsid w:val="00AE1F36"/>
    <w:rsid w:val="00AE2452"/>
    <w:rsid w:val="00AE25A1"/>
    <w:rsid w:val="00AE2AA2"/>
    <w:rsid w:val="00AE2B3E"/>
    <w:rsid w:val="00AE2F69"/>
    <w:rsid w:val="00AE3528"/>
    <w:rsid w:val="00AE39C4"/>
    <w:rsid w:val="00AE3C21"/>
    <w:rsid w:val="00AE404B"/>
    <w:rsid w:val="00AE4324"/>
    <w:rsid w:val="00AE4658"/>
    <w:rsid w:val="00AE4790"/>
    <w:rsid w:val="00AE48E3"/>
    <w:rsid w:val="00AE4BC7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F06"/>
    <w:rsid w:val="00AE60AD"/>
    <w:rsid w:val="00AE6C87"/>
    <w:rsid w:val="00AE6ECD"/>
    <w:rsid w:val="00AE6F5A"/>
    <w:rsid w:val="00AE71D4"/>
    <w:rsid w:val="00AE7502"/>
    <w:rsid w:val="00AE7714"/>
    <w:rsid w:val="00AE77F5"/>
    <w:rsid w:val="00AE7900"/>
    <w:rsid w:val="00AE7A04"/>
    <w:rsid w:val="00AE7A80"/>
    <w:rsid w:val="00AE7D5F"/>
    <w:rsid w:val="00AE7DA4"/>
    <w:rsid w:val="00AF015F"/>
    <w:rsid w:val="00AF01BC"/>
    <w:rsid w:val="00AF0260"/>
    <w:rsid w:val="00AF0324"/>
    <w:rsid w:val="00AF0554"/>
    <w:rsid w:val="00AF0596"/>
    <w:rsid w:val="00AF05AC"/>
    <w:rsid w:val="00AF0647"/>
    <w:rsid w:val="00AF0662"/>
    <w:rsid w:val="00AF07A8"/>
    <w:rsid w:val="00AF0DE4"/>
    <w:rsid w:val="00AF16DB"/>
    <w:rsid w:val="00AF1A3B"/>
    <w:rsid w:val="00AF1B65"/>
    <w:rsid w:val="00AF1C82"/>
    <w:rsid w:val="00AF1E01"/>
    <w:rsid w:val="00AF1F0D"/>
    <w:rsid w:val="00AF1F64"/>
    <w:rsid w:val="00AF21F7"/>
    <w:rsid w:val="00AF2313"/>
    <w:rsid w:val="00AF256D"/>
    <w:rsid w:val="00AF2621"/>
    <w:rsid w:val="00AF2760"/>
    <w:rsid w:val="00AF2790"/>
    <w:rsid w:val="00AF297D"/>
    <w:rsid w:val="00AF2A28"/>
    <w:rsid w:val="00AF316E"/>
    <w:rsid w:val="00AF3187"/>
    <w:rsid w:val="00AF333C"/>
    <w:rsid w:val="00AF3364"/>
    <w:rsid w:val="00AF367B"/>
    <w:rsid w:val="00AF3710"/>
    <w:rsid w:val="00AF3A18"/>
    <w:rsid w:val="00AF407E"/>
    <w:rsid w:val="00AF423D"/>
    <w:rsid w:val="00AF4489"/>
    <w:rsid w:val="00AF4CEF"/>
    <w:rsid w:val="00AF4E28"/>
    <w:rsid w:val="00AF4F87"/>
    <w:rsid w:val="00AF52F0"/>
    <w:rsid w:val="00AF5493"/>
    <w:rsid w:val="00AF5831"/>
    <w:rsid w:val="00AF5C1B"/>
    <w:rsid w:val="00AF5E40"/>
    <w:rsid w:val="00AF657F"/>
    <w:rsid w:val="00AF682C"/>
    <w:rsid w:val="00AF6CBF"/>
    <w:rsid w:val="00AF7112"/>
    <w:rsid w:val="00AF77C8"/>
    <w:rsid w:val="00AF77C9"/>
    <w:rsid w:val="00AF7D14"/>
    <w:rsid w:val="00B001BF"/>
    <w:rsid w:val="00B001DF"/>
    <w:rsid w:val="00B00667"/>
    <w:rsid w:val="00B0094D"/>
    <w:rsid w:val="00B00A3E"/>
    <w:rsid w:val="00B00B0C"/>
    <w:rsid w:val="00B00C33"/>
    <w:rsid w:val="00B00E8F"/>
    <w:rsid w:val="00B0101B"/>
    <w:rsid w:val="00B016FF"/>
    <w:rsid w:val="00B01947"/>
    <w:rsid w:val="00B02437"/>
    <w:rsid w:val="00B0243C"/>
    <w:rsid w:val="00B02808"/>
    <w:rsid w:val="00B02F54"/>
    <w:rsid w:val="00B03D4B"/>
    <w:rsid w:val="00B048DB"/>
    <w:rsid w:val="00B0493F"/>
    <w:rsid w:val="00B049BB"/>
    <w:rsid w:val="00B04B29"/>
    <w:rsid w:val="00B04E35"/>
    <w:rsid w:val="00B0511F"/>
    <w:rsid w:val="00B05316"/>
    <w:rsid w:val="00B05467"/>
    <w:rsid w:val="00B0592F"/>
    <w:rsid w:val="00B05A36"/>
    <w:rsid w:val="00B05DCF"/>
    <w:rsid w:val="00B06222"/>
    <w:rsid w:val="00B0662D"/>
    <w:rsid w:val="00B06701"/>
    <w:rsid w:val="00B06733"/>
    <w:rsid w:val="00B06856"/>
    <w:rsid w:val="00B06D78"/>
    <w:rsid w:val="00B072E7"/>
    <w:rsid w:val="00B073AB"/>
    <w:rsid w:val="00B0746F"/>
    <w:rsid w:val="00B076CD"/>
    <w:rsid w:val="00B077C7"/>
    <w:rsid w:val="00B07B03"/>
    <w:rsid w:val="00B07C8F"/>
    <w:rsid w:val="00B07CDA"/>
    <w:rsid w:val="00B102FA"/>
    <w:rsid w:val="00B10704"/>
    <w:rsid w:val="00B10727"/>
    <w:rsid w:val="00B10A6B"/>
    <w:rsid w:val="00B10F4D"/>
    <w:rsid w:val="00B11286"/>
    <w:rsid w:val="00B1152B"/>
    <w:rsid w:val="00B1197A"/>
    <w:rsid w:val="00B1199B"/>
    <w:rsid w:val="00B11AB0"/>
    <w:rsid w:val="00B11B0B"/>
    <w:rsid w:val="00B11D49"/>
    <w:rsid w:val="00B11EAD"/>
    <w:rsid w:val="00B12319"/>
    <w:rsid w:val="00B124F7"/>
    <w:rsid w:val="00B125CC"/>
    <w:rsid w:val="00B12734"/>
    <w:rsid w:val="00B1296A"/>
    <w:rsid w:val="00B12C6E"/>
    <w:rsid w:val="00B12E0A"/>
    <w:rsid w:val="00B138BB"/>
    <w:rsid w:val="00B13932"/>
    <w:rsid w:val="00B139C2"/>
    <w:rsid w:val="00B13A41"/>
    <w:rsid w:val="00B13D58"/>
    <w:rsid w:val="00B13EE0"/>
    <w:rsid w:val="00B1420F"/>
    <w:rsid w:val="00B1441E"/>
    <w:rsid w:val="00B14478"/>
    <w:rsid w:val="00B14978"/>
    <w:rsid w:val="00B14B7E"/>
    <w:rsid w:val="00B15173"/>
    <w:rsid w:val="00B153D6"/>
    <w:rsid w:val="00B1576D"/>
    <w:rsid w:val="00B1591A"/>
    <w:rsid w:val="00B15BAA"/>
    <w:rsid w:val="00B15E41"/>
    <w:rsid w:val="00B15F19"/>
    <w:rsid w:val="00B166CE"/>
    <w:rsid w:val="00B166E7"/>
    <w:rsid w:val="00B16898"/>
    <w:rsid w:val="00B16975"/>
    <w:rsid w:val="00B16ABF"/>
    <w:rsid w:val="00B16AC5"/>
    <w:rsid w:val="00B16CEC"/>
    <w:rsid w:val="00B16D1C"/>
    <w:rsid w:val="00B16E03"/>
    <w:rsid w:val="00B171D8"/>
    <w:rsid w:val="00B179F9"/>
    <w:rsid w:val="00B17A8D"/>
    <w:rsid w:val="00B17C01"/>
    <w:rsid w:val="00B17D53"/>
    <w:rsid w:val="00B20034"/>
    <w:rsid w:val="00B201DE"/>
    <w:rsid w:val="00B205A6"/>
    <w:rsid w:val="00B20B5A"/>
    <w:rsid w:val="00B20CC5"/>
    <w:rsid w:val="00B21357"/>
    <w:rsid w:val="00B213E6"/>
    <w:rsid w:val="00B21745"/>
    <w:rsid w:val="00B21AF9"/>
    <w:rsid w:val="00B21C2C"/>
    <w:rsid w:val="00B21FD9"/>
    <w:rsid w:val="00B21FF3"/>
    <w:rsid w:val="00B22555"/>
    <w:rsid w:val="00B22C91"/>
    <w:rsid w:val="00B22EE9"/>
    <w:rsid w:val="00B22FB9"/>
    <w:rsid w:val="00B23098"/>
    <w:rsid w:val="00B2313A"/>
    <w:rsid w:val="00B234ED"/>
    <w:rsid w:val="00B23688"/>
    <w:rsid w:val="00B23950"/>
    <w:rsid w:val="00B23D7B"/>
    <w:rsid w:val="00B242FA"/>
    <w:rsid w:val="00B2497E"/>
    <w:rsid w:val="00B24C1A"/>
    <w:rsid w:val="00B24D78"/>
    <w:rsid w:val="00B24E8F"/>
    <w:rsid w:val="00B254DF"/>
    <w:rsid w:val="00B25510"/>
    <w:rsid w:val="00B25669"/>
    <w:rsid w:val="00B256FF"/>
    <w:rsid w:val="00B259A4"/>
    <w:rsid w:val="00B25E37"/>
    <w:rsid w:val="00B26432"/>
    <w:rsid w:val="00B2669A"/>
    <w:rsid w:val="00B26709"/>
    <w:rsid w:val="00B26DDD"/>
    <w:rsid w:val="00B27934"/>
    <w:rsid w:val="00B27C4D"/>
    <w:rsid w:val="00B27ED8"/>
    <w:rsid w:val="00B27F53"/>
    <w:rsid w:val="00B27FA1"/>
    <w:rsid w:val="00B304BB"/>
    <w:rsid w:val="00B305C1"/>
    <w:rsid w:val="00B3089B"/>
    <w:rsid w:val="00B3090D"/>
    <w:rsid w:val="00B30DE6"/>
    <w:rsid w:val="00B30E32"/>
    <w:rsid w:val="00B312FD"/>
    <w:rsid w:val="00B31343"/>
    <w:rsid w:val="00B317D8"/>
    <w:rsid w:val="00B31E67"/>
    <w:rsid w:val="00B31E9A"/>
    <w:rsid w:val="00B32779"/>
    <w:rsid w:val="00B327F4"/>
    <w:rsid w:val="00B32A3D"/>
    <w:rsid w:val="00B32F83"/>
    <w:rsid w:val="00B330B5"/>
    <w:rsid w:val="00B3355F"/>
    <w:rsid w:val="00B335D0"/>
    <w:rsid w:val="00B34199"/>
    <w:rsid w:val="00B341DA"/>
    <w:rsid w:val="00B34AB5"/>
    <w:rsid w:val="00B3538B"/>
    <w:rsid w:val="00B35687"/>
    <w:rsid w:val="00B35881"/>
    <w:rsid w:val="00B35E14"/>
    <w:rsid w:val="00B36387"/>
    <w:rsid w:val="00B363C9"/>
    <w:rsid w:val="00B36414"/>
    <w:rsid w:val="00B3650B"/>
    <w:rsid w:val="00B3691D"/>
    <w:rsid w:val="00B36AD2"/>
    <w:rsid w:val="00B36AE0"/>
    <w:rsid w:val="00B36DB8"/>
    <w:rsid w:val="00B37324"/>
    <w:rsid w:val="00B37545"/>
    <w:rsid w:val="00B37685"/>
    <w:rsid w:val="00B37D19"/>
    <w:rsid w:val="00B37E1A"/>
    <w:rsid w:val="00B37EF4"/>
    <w:rsid w:val="00B403FF"/>
    <w:rsid w:val="00B40477"/>
    <w:rsid w:val="00B407B2"/>
    <w:rsid w:val="00B40DA0"/>
    <w:rsid w:val="00B41579"/>
    <w:rsid w:val="00B422AF"/>
    <w:rsid w:val="00B422F9"/>
    <w:rsid w:val="00B4251F"/>
    <w:rsid w:val="00B42872"/>
    <w:rsid w:val="00B42896"/>
    <w:rsid w:val="00B428C2"/>
    <w:rsid w:val="00B4295C"/>
    <w:rsid w:val="00B42A32"/>
    <w:rsid w:val="00B42C12"/>
    <w:rsid w:val="00B42EA5"/>
    <w:rsid w:val="00B42FBD"/>
    <w:rsid w:val="00B43157"/>
    <w:rsid w:val="00B431B6"/>
    <w:rsid w:val="00B4352E"/>
    <w:rsid w:val="00B43E90"/>
    <w:rsid w:val="00B43F65"/>
    <w:rsid w:val="00B44339"/>
    <w:rsid w:val="00B443C3"/>
    <w:rsid w:val="00B44433"/>
    <w:rsid w:val="00B448B1"/>
    <w:rsid w:val="00B44992"/>
    <w:rsid w:val="00B44C8F"/>
    <w:rsid w:val="00B44CB7"/>
    <w:rsid w:val="00B44EEF"/>
    <w:rsid w:val="00B44FBF"/>
    <w:rsid w:val="00B45131"/>
    <w:rsid w:val="00B451F1"/>
    <w:rsid w:val="00B45295"/>
    <w:rsid w:val="00B453F1"/>
    <w:rsid w:val="00B45960"/>
    <w:rsid w:val="00B45CD8"/>
    <w:rsid w:val="00B45D84"/>
    <w:rsid w:val="00B45E7A"/>
    <w:rsid w:val="00B461E5"/>
    <w:rsid w:val="00B467D1"/>
    <w:rsid w:val="00B47A57"/>
    <w:rsid w:val="00B47F11"/>
    <w:rsid w:val="00B50180"/>
    <w:rsid w:val="00B50225"/>
    <w:rsid w:val="00B503AF"/>
    <w:rsid w:val="00B506C9"/>
    <w:rsid w:val="00B50D2D"/>
    <w:rsid w:val="00B515CB"/>
    <w:rsid w:val="00B517AE"/>
    <w:rsid w:val="00B51EAA"/>
    <w:rsid w:val="00B5223B"/>
    <w:rsid w:val="00B52747"/>
    <w:rsid w:val="00B5288E"/>
    <w:rsid w:val="00B52BC7"/>
    <w:rsid w:val="00B53298"/>
    <w:rsid w:val="00B53311"/>
    <w:rsid w:val="00B534AC"/>
    <w:rsid w:val="00B53788"/>
    <w:rsid w:val="00B5382C"/>
    <w:rsid w:val="00B53B45"/>
    <w:rsid w:val="00B53B8D"/>
    <w:rsid w:val="00B53C29"/>
    <w:rsid w:val="00B53DE5"/>
    <w:rsid w:val="00B53EE4"/>
    <w:rsid w:val="00B53FFF"/>
    <w:rsid w:val="00B54D0F"/>
    <w:rsid w:val="00B54E6E"/>
    <w:rsid w:val="00B54FC4"/>
    <w:rsid w:val="00B5512A"/>
    <w:rsid w:val="00B5533E"/>
    <w:rsid w:val="00B55485"/>
    <w:rsid w:val="00B5549A"/>
    <w:rsid w:val="00B55936"/>
    <w:rsid w:val="00B55A57"/>
    <w:rsid w:val="00B56D68"/>
    <w:rsid w:val="00B56FEC"/>
    <w:rsid w:val="00B57128"/>
    <w:rsid w:val="00B574CE"/>
    <w:rsid w:val="00B5759D"/>
    <w:rsid w:val="00B57BBD"/>
    <w:rsid w:val="00B57C2A"/>
    <w:rsid w:val="00B57D15"/>
    <w:rsid w:val="00B57EDC"/>
    <w:rsid w:val="00B57F59"/>
    <w:rsid w:val="00B6126D"/>
    <w:rsid w:val="00B61432"/>
    <w:rsid w:val="00B6165E"/>
    <w:rsid w:val="00B61797"/>
    <w:rsid w:val="00B6198A"/>
    <w:rsid w:val="00B61F93"/>
    <w:rsid w:val="00B62489"/>
    <w:rsid w:val="00B625C8"/>
    <w:rsid w:val="00B62634"/>
    <w:rsid w:val="00B6333B"/>
    <w:rsid w:val="00B634AD"/>
    <w:rsid w:val="00B63781"/>
    <w:rsid w:val="00B64B5E"/>
    <w:rsid w:val="00B654B8"/>
    <w:rsid w:val="00B65BBC"/>
    <w:rsid w:val="00B65CD4"/>
    <w:rsid w:val="00B65FA3"/>
    <w:rsid w:val="00B66055"/>
    <w:rsid w:val="00B660FE"/>
    <w:rsid w:val="00B66A45"/>
    <w:rsid w:val="00B66B5F"/>
    <w:rsid w:val="00B66D4A"/>
    <w:rsid w:val="00B7004A"/>
    <w:rsid w:val="00B703BA"/>
    <w:rsid w:val="00B71170"/>
    <w:rsid w:val="00B7141E"/>
    <w:rsid w:val="00B7156B"/>
    <w:rsid w:val="00B715F4"/>
    <w:rsid w:val="00B716AC"/>
    <w:rsid w:val="00B71CF4"/>
    <w:rsid w:val="00B71D4A"/>
    <w:rsid w:val="00B722B7"/>
    <w:rsid w:val="00B72545"/>
    <w:rsid w:val="00B72725"/>
    <w:rsid w:val="00B72891"/>
    <w:rsid w:val="00B728F6"/>
    <w:rsid w:val="00B72D32"/>
    <w:rsid w:val="00B732BF"/>
    <w:rsid w:val="00B73394"/>
    <w:rsid w:val="00B73787"/>
    <w:rsid w:val="00B73908"/>
    <w:rsid w:val="00B739F2"/>
    <w:rsid w:val="00B73A86"/>
    <w:rsid w:val="00B73B5E"/>
    <w:rsid w:val="00B73BB4"/>
    <w:rsid w:val="00B73BDA"/>
    <w:rsid w:val="00B73FF6"/>
    <w:rsid w:val="00B74EEB"/>
    <w:rsid w:val="00B75242"/>
    <w:rsid w:val="00B753F6"/>
    <w:rsid w:val="00B7598F"/>
    <w:rsid w:val="00B759C8"/>
    <w:rsid w:val="00B75A42"/>
    <w:rsid w:val="00B75AEE"/>
    <w:rsid w:val="00B7611F"/>
    <w:rsid w:val="00B767DF"/>
    <w:rsid w:val="00B76CD9"/>
    <w:rsid w:val="00B76D2C"/>
    <w:rsid w:val="00B76DA8"/>
    <w:rsid w:val="00B76DD6"/>
    <w:rsid w:val="00B770E0"/>
    <w:rsid w:val="00B77335"/>
    <w:rsid w:val="00B77A8D"/>
    <w:rsid w:val="00B77C75"/>
    <w:rsid w:val="00B803D9"/>
    <w:rsid w:val="00B80412"/>
    <w:rsid w:val="00B80739"/>
    <w:rsid w:val="00B80C2B"/>
    <w:rsid w:val="00B80F1D"/>
    <w:rsid w:val="00B811A8"/>
    <w:rsid w:val="00B812D7"/>
    <w:rsid w:val="00B81D2E"/>
    <w:rsid w:val="00B8200C"/>
    <w:rsid w:val="00B82206"/>
    <w:rsid w:val="00B82460"/>
    <w:rsid w:val="00B8260F"/>
    <w:rsid w:val="00B827B8"/>
    <w:rsid w:val="00B82845"/>
    <w:rsid w:val="00B82D44"/>
    <w:rsid w:val="00B834B9"/>
    <w:rsid w:val="00B8363F"/>
    <w:rsid w:val="00B8385E"/>
    <w:rsid w:val="00B83A99"/>
    <w:rsid w:val="00B83C72"/>
    <w:rsid w:val="00B83E37"/>
    <w:rsid w:val="00B83E72"/>
    <w:rsid w:val="00B840CC"/>
    <w:rsid w:val="00B845E6"/>
    <w:rsid w:val="00B84898"/>
    <w:rsid w:val="00B849E3"/>
    <w:rsid w:val="00B84E73"/>
    <w:rsid w:val="00B8528F"/>
    <w:rsid w:val="00B85487"/>
    <w:rsid w:val="00B85533"/>
    <w:rsid w:val="00B856F9"/>
    <w:rsid w:val="00B85792"/>
    <w:rsid w:val="00B861A7"/>
    <w:rsid w:val="00B86513"/>
    <w:rsid w:val="00B8655C"/>
    <w:rsid w:val="00B86E5C"/>
    <w:rsid w:val="00B872C3"/>
    <w:rsid w:val="00B8775D"/>
    <w:rsid w:val="00B87E2B"/>
    <w:rsid w:val="00B909B4"/>
    <w:rsid w:val="00B91470"/>
    <w:rsid w:val="00B9179C"/>
    <w:rsid w:val="00B91C4D"/>
    <w:rsid w:val="00B91D91"/>
    <w:rsid w:val="00B91DCD"/>
    <w:rsid w:val="00B920C3"/>
    <w:rsid w:val="00B92166"/>
    <w:rsid w:val="00B92687"/>
    <w:rsid w:val="00B92888"/>
    <w:rsid w:val="00B93062"/>
    <w:rsid w:val="00B93148"/>
    <w:rsid w:val="00B933F6"/>
    <w:rsid w:val="00B9370C"/>
    <w:rsid w:val="00B93846"/>
    <w:rsid w:val="00B940A2"/>
    <w:rsid w:val="00B94487"/>
    <w:rsid w:val="00B94903"/>
    <w:rsid w:val="00B94D59"/>
    <w:rsid w:val="00B950A5"/>
    <w:rsid w:val="00B95295"/>
    <w:rsid w:val="00B95A5B"/>
    <w:rsid w:val="00B95E5C"/>
    <w:rsid w:val="00B964D9"/>
    <w:rsid w:val="00B96977"/>
    <w:rsid w:val="00B96A4D"/>
    <w:rsid w:val="00B96A6F"/>
    <w:rsid w:val="00B96E05"/>
    <w:rsid w:val="00B96FE1"/>
    <w:rsid w:val="00B97236"/>
    <w:rsid w:val="00B97281"/>
    <w:rsid w:val="00B97530"/>
    <w:rsid w:val="00B97568"/>
    <w:rsid w:val="00B975F1"/>
    <w:rsid w:val="00B97D8C"/>
    <w:rsid w:val="00B97DEE"/>
    <w:rsid w:val="00BA00DC"/>
    <w:rsid w:val="00BA01CE"/>
    <w:rsid w:val="00BA0299"/>
    <w:rsid w:val="00BA031B"/>
    <w:rsid w:val="00BA0474"/>
    <w:rsid w:val="00BA081A"/>
    <w:rsid w:val="00BA0840"/>
    <w:rsid w:val="00BA088A"/>
    <w:rsid w:val="00BA0A99"/>
    <w:rsid w:val="00BA0CFC"/>
    <w:rsid w:val="00BA1341"/>
    <w:rsid w:val="00BA1385"/>
    <w:rsid w:val="00BA1518"/>
    <w:rsid w:val="00BA1747"/>
    <w:rsid w:val="00BA1E9E"/>
    <w:rsid w:val="00BA2298"/>
    <w:rsid w:val="00BA25A8"/>
    <w:rsid w:val="00BA2944"/>
    <w:rsid w:val="00BA2C94"/>
    <w:rsid w:val="00BA3766"/>
    <w:rsid w:val="00BA39A8"/>
    <w:rsid w:val="00BA3B21"/>
    <w:rsid w:val="00BA3C9A"/>
    <w:rsid w:val="00BA443B"/>
    <w:rsid w:val="00BA45CB"/>
    <w:rsid w:val="00BA55DB"/>
    <w:rsid w:val="00BA568F"/>
    <w:rsid w:val="00BA58AA"/>
    <w:rsid w:val="00BA5F75"/>
    <w:rsid w:val="00BA647E"/>
    <w:rsid w:val="00BA6505"/>
    <w:rsid w:val="00BA6577"/>
    <w:rsid w:val="00BA699B"/>
    <w:rsid w:val="00BA6B46"/>
    <w:rsid w:val="00BA6CA9"/>
    <w:rsid w:val="00BA729D"/>
    <w:rsid w:val="00BA74CA"/>
    <w:rsid w:val="00BA756E"/>
    <w:rsid w:val="00BA77C2"/>
    <w:rsid w:val="00BA79A2"/>
    <w:rsid w:val="00BA7B24"/>
    <w:rsid w:val="00BA7D12"/>
    <w:rsid w:val="00BB0107"/>
    <w:rsid w:val="00BB0167"/>
    <w:rsid w:val="00BB025B"/>
    <w:rsid w:val="00BB035B"/>
    <w:rsid w:val="00BB0AEE"/>
    <w:rsid w:val="00BB0F24"/>
    <w:rsid w:val="00BB0F2F"/>
    <w:rsid w:val="00BB130D"/>
    <w:rsid w:val="00BB134A"/>
    <w:rsid w:val="00BB2378"/>
    <w:rsid w:val="00BB23E9"/>
    <w:rsid w:val="00BB2601"/>
    <w:rsid w:val="00BB2763"/>
    <w:rsid w:val="00BB2E42"/>
    <w:rsid w:val="00BB32E1"/>
    <w:rsid w:val="00BB3382"/>
    <w:rsid w:val="00BB3A19"/>
    <w:rsid w:val="00BB3C88"/>
    <w:rsid w:val="00BB3CA0"/>
    <w:rsid w:val="00BB4024"/>
    <w:rsid w:val="00BB4070"/>
    <w:rsid w:val="00BB40E9"/>
    <w:rsid w:val="00BB420D"/>
    <w:rsid w:val="00BB4645"/>
    <w:rsid w:val="00BB4AD9"/>
    <w:rsid w:val="00BB4AF4"/>
    <w:rsid w:val="00BB549B"/>
    <w:rsid w:val="00BB5609"/>
    <w:rsid w:val="00BB5815"/>
    <w:rsid w:val="00BB59A0"/>
    <w:rsid w:val="00BB5A08"/>
    <w:rsid w:val="00BB61EB"/>
    <w:rsid w:val="00BB66B1"/>
    <w:rsid w:val="00BB6762"/>
    <w:rsid w:val="00BB6D53"/>
    <w:rsid w:val="00BB6DCC"/>
    <w:rsid w:val="00BB7170"/>
    <w:rsid w:val="00BB7341"/>
    <w:rsid w:val="00BB734A"/>
    <w:rsid w:val="00BB75F2"/>
    <w:rsid w:val="00BB788D"/>
    <w:rsid w:val="00BB78CB"/>
    <w:rsid w:val="00BB79AA"/>
    <w:rsid w:val="00BB7BF9"/>
    <w:rsid w:val="00BB7F79"/>
    <w:rsid w:val="00BC0AD9"/>
    <w:rsid w:val="00BC10D3"/>
    <w:rsid w:val="00BC1777"/>
    <w:rsid w:val="00BC1E31"/>
    <w:rsid w:val="00BC1EC3"/>
    <w:rsid w:val="00BC21E3"/>
    <w:rsid w:val="00BC23C8"/>
    <w:rsid w:val="00BC24A0"/>
    <w:rsid w:val="00BC2665"/>
    <w:rsid w:val="00BC2E1F"/>
    <w:rsid w:val="00BC2F64"/>
    <w:rsid w:val="00BC3061"/>
    <w:rsid w:val="00BC33A1"/>
    <w:rsid w:val="00BC34BB"/>
    <w:rsid w:val="00BC3607"/>
    <w:rsid w:val="00BC3B4B"/>
    <w:rsid w:val="00BC3DA0"/>
    <w:rsid w:val="00BC443C"/>
    <w:rsid w:val="00BC452A"/>
    <w:rsid w:val="00BC46DE"/>
    <w:rsid w:val="00BC47E8"/>
    <w:rsid w:val="00BC4B01"/>
    <w:rsid w:val="00BC4BAD"/>
    <w:rsid w:val="00BC4CC8"/>
    <w:rsid w:val="00BC4DA4"/>
    <w:rsid w:val="00BC4F76"/>
    <w:rsid w:val="00BC50CB"/>
    <w:rsid w:val="00BC5551"/>
    <w:rsid w:val="00BC5B5D"/>
    <w:rsid w:val="00BC6F42"/>
    <w:rsid w:val="00BC71C4"/>
    <w:rsid w:val="00BC7272"/>
    <w:rsid w:val="00BC73FC"/>
    <w:rsid w:val="00BC783A"/>
    <w:rsid w:val="00BC7A3F"/>
    <w:rsid w:val="00BC7DB8"/>
    <w:rsid w:val="00BD011C"/>
    <w:rsid w:val="00BD0349"/>
    <w:rsid w:val="00BD082E"/>
    <w:rsid w:val="00BD0C78"/>
    <w:rsid w:val="00BD1400"/>
    <w:rsid w:val="00BD15E9"/>
    <w:rsid w:val="00BD16C9"/>
    <w:rsid w:val="00BD1BAC"/>
    <w:rsid w:val="00BD1CA0"/>
    <w:rsid w:val="00BD1D8B"/>
    <w:rsid w:val="00BD1F6A"/>
    <w:rsid w:val="00BD28D3"/>
    <w:rsid w:val="00BD2F27"/>
    <w:rsid w:val="00BD30E4"/>
    <w:rsid w:val="00BD3166"/>
    <w:rsid w:val="00BD3376"/>
    <w:rsid w:val="00BD35F8"/>
    <w:rsid w:val="00BD38E5"/>
    <w:rsid w:val="00BD47A0"/>
    <w:rsid w:val="00BD49BE"/>
    <w:rsid w:val="00BD4E87"/>
    <w:rsid w:val="00BD4FFE"/>
    <w:rsid w:val="00BD5457"/>
    <w:rsid w:val="00BD5475"/>
    <w:rsid w:val="00BD5B37"/>
    <w:rsid w:val="00BD5B4D"/>
    <w:rsid w:val="00BD5D56"/>
    <w:rsid w:val="00BD5D64"/>
    <w:rsid w:val="00BD65A3"/>
    <w:rsid w:val="00BD6676"/>
    <w:rsid w:val="00BD677F"/>
    <w:rsid w:val="00BD68D7"/>
    <w:rsid w:val="00BD6AB0"/>
    <w:rsid w:val="00BD6BC6"/>
    <w:rsid w:val="00BD6CEE"/>
    <w:rsid w:val="00BD6DED"/>
    <w:rsid w:val="00BD6ECF"/>
    <w:rsid w:val="00BD702D"/>
    <w:rsid w:val="00BD70E8"/>
    <w:rsid w:val="00BD7489"/>
    <w:rsid w:val="00BD76BB"/>
    <w:rsid w:val="00BD7C33"/>
    <w:rsid w:val="00BD7FD8"/>
    <w:rsid w:val="00BE002A"/>
    <w:rsid w:val="00BE00B9"/>
    <w:rsid w:val="00BE05E5"/>
    <w:rsid w:val="00BE08DD"/>
    <w:rsid w:val="00BE0973"/>
    <w:rsid w:val="00BE118D"/>
    <w:rsid w:val="00BE1548"/>
    <w:rsid w:val="00BE1945"/>
    <w:rsid w:val="00BE1A11"/>
    <w:rsid w:val="00BE1A6B"/>
    <w:rsid w:val="00BE1D15"/>
    <w:rsid w:val="00BE1FC9"/>
    <w:rsid w:val="00BE2923"/>
    <w:rsid w:val="00BE2A5D"/>
    <w:rsid w:val="00BE2AC1"/>
    <w:rsid w:val="00BE2ACB"/>
    <w:rsid w:val="00BE2C6C"/>
    <w:rsid w:val="00BE2EAB"/>
    <w:rsid w:val="00BE3080"/>
    <w:rsid w:val="00BE3226"/>
    <w:rsid w:val="00BE32FB"/>
    <w:rsid w:val="00BE351B"/>
    <w:rsid w:val="00BE3BC9"/>
    <w:rsid w:val="00BE400C"/>
    <w:rsid w:val="00BE4261"/>
    <w:rsid w:val="00BE532E"/>
    <w:rsid w:val="00BE554B"/>
    <w:rsid w:val="00BE5818"/>
    <w:rsid w:val="00BE59D2"/>
    <w:rsid w:val="00BE5C37"/>
    <w:rsid w:val="00BE5EBF"/>
    <w:rsid w:val="00BE6044"/>
    <w:rsid w:val="00BE619C"/>
    <w:rsid w:val="00BE626B"/>
    <w:rsid w:val="00BE66E1"/>
    <w:rsid w:val="00BE67BF"/>
    <w:rsid w:val="00BE6E9C"/>
    <w:rsid w:val="00BE6FCE"/>
    <w:rsid w:val="00BE7133"/>
    <w:rsid w:val="00BE740E"/>
    <w:rsid w:val="00BE7622"/>
    <w:rsid w:val="00BE77B3"/>
    <w:rsid w:val="00BE7AA7"/>
    <w:rsid w:val="00BE7D1D"/>
    <w:rsid w:val="00BE7D6D"/>
    <w:rsid w:val="00BF02CC"/>
    <w:rsid w:val="00BF07FD"/>
    <w:rsid w:val="00BF097E"/>
    <w:rsid w:val="00BF0D54"/>
    <w:rsid w:val="00BF0EF5"/>
    <w:rsid w:val="00BF168B"/>
    <w:rsid w:val="00BF19D0"/>
    <w:rsid w:val="00BF1A20"/>
    <w:rsid w:val="00BF2148"/>
    <w:rsid w:val="00BF2193"/>
    <w:rsid w:val="00BF21B9"/>
    <w:rsid w:val="00BF23EA"/>
    <w:rsid w:val="00BF294B"/>
    <w:rsid w:val="00BF2E5D"/>
    <w:rsid w:val="00BF30E1"/>
    <w:rsid w:val="00BF35BC"/>
    <w:rsid w:val="00BF36EC"/>
    <w:rsid w:val="00BF39FC"/>
    <w:rsid w:val="00BF3B7A"/>
    <w:rsid w:val="00BF4024"/>
    <w:rsid w:val="00BF41EB"/>
    <w:rsid w:val="00BF46C9"/>
    <w:rsid w:val="00BF4938"/>
    <w:rsid w:val="00BF4B10"/>
    <w:rsid w:val="00BF4CC4"/>
    <w:rsid w:val="00BF505F"/>
    <w:rsid w:val="00BF50D0"/>
    <w:rsid w:val="00BF5111"/>
    <w:rsid w:val="00BF5188"/>
    <w:rsid w:val="00BF561E"/>
    <w:rsid w:val="00BF576E"/>
    <w:rsid w:val="00BF5C26"/>
    <w:rsid w:val="00BF5F4A"/>
    <w:rsid w:val="00BF6021"/>
    <w:rsid w:val="00BF60B4"/>
    <w:rsid w:val="00BF617C"/>
    <w:rsid w:val="00BF6A02"/>
    <w:rsid w:val="00BF6AB6"/>
    <w:rsid w:val="00BF6D28"/>
    <w:rsid w:val="00BF70B2"/>
    <w:rsid w:val="00BF71A1"/>
    <w:rsid w:val="00BF73BE"/>
    <w:rsid w:val="00BF745D"/>
    <w:rsid w:val="00BF74DF"/>
    <w:rsid w:val="00BF7B91"/>
    <w:rsid w:val="00BF7DB3"/>
    <w:rsid w:val="00C00676"/>
    <w:rsid w:val="00C0092A"/>
    <w:rsid w:val="00C00BBB"/>
    <w:rsid w:val="00C00C32"/>
    <w:rsid w:val="00C0100A"/>
    <w:rsid w:val="00C0104F"/>
    <w:rsid w:val="00C010EC"/>
    <w:rsid w:val="00C010FF"/>
    <w:rsid w:val="00C01286"/>
    <w:rsid w:val="00C01383"/>
    <w:rsid w:val="00C017C9"/>
    <w:rsid w:val="00C018A8"/>
    <w:rsid w:val="00C01BB6"/>
    <w:rsid w:val="00C0211B"/>
    <w:rsid w:val="00C02264"/>
    <w:rsid w:val="00C0240D"/>
    <w:rsid w:val="00C024D4"/>
    <w:rsid w:val="00C027A4"/>
    <w:rsid w:val="00C02881"/>
    <w:rsid w:val="00C02BBA"/>
    <w:rsid w:val="00C03274"/>
    <w:rsid w:val="00C04016"/>
    <w:rsid w:val="00C040B6"/>
    <w:rsid w:val="00C045BD"/>
    <w:rsid w:val="00C0475D"/>
    <w:rsid w:val="00C04DE0"/>
    <w:rsid w:val="00C04E23"/>
    <w:rsid w:val="00C05134"/>
    <w:rsid w:val="00C05723"/>
    <w:rsid w:val="00C05BEE"/>
    <w:rsid w:val="00C05C52"/>
    <w:rsid w:val="00C06397"/>
    <w:rsid w:val="00C06411"/>
    <w:rsid w:val="00C06BAF"/>
    <w:rsid w:val="00C07996"/>
    <w:rsid w:val="00C07B49"/>
    <w:rsid w:val="00C07D56"/>
    <w:rsid w:val="00C07E35"/>
    <w:rsid w:val="00C07F3A"/>
    <w:rsid w:val="00C101D7"/>
    <w:rsid w:val="00C10519"/>
    <w:rsid w:val="00C1069C"/>
    <w:rsid w:val="00C108FC"/>
    <w:rsid w:val="00C1094B"/>
    <w:rsid w:val="00C1099D"/>
    <w:rsid w:val="00C109AD"/>
    <w:rsid w:val="00C11538"/>
    <w:rsid w:val="00C11946"/>
    <w:rsid w:val="00C11998"/>
    <w:rsid w:val="00C11AF1"/>
    <w:rsid w:val="00C120B6"/>
    <w:rsid w:val="00C1219E"/>
    <w:rsid w:val="00C12292"/>
    <w:rsid w:val="00C125FE"/>
    <w:rsid w:val="00C126F8"/>
    <w:rsid w:val="00C12810"/>
    <w:rsid w:val="00C12B98"/>
    <w:rsid w:val="00C130F0"/>
    <w:rsid w:val="00C13A7A"/>
    <w:rsid w:val="00C13B28"/>
    <w:rsid w:val="00C13F72"/>
    <w:rsid w:val="00C1419A"/>
    <w:rsid w:val="00C142AE"/>
    <w:rsid w:val="00C1453F"/>
    <w:rsid w:val="00C145BF"/>
    <w:rsid w:val="00C147D8"/>
    <w:rsid w:val="00C14997"/>
    <w:rsid w:val="00C14BA7"/>
    <w:rsid w:val="00C14C2B"/>
    <w:rsid w:val="00C14DFC"/>
    <w:rsid w:val="00C15433"/>
    <w:rsid w:val="00C154FB"/>
    <w:rsid w:val="00C1556C"/>
    <w:rsid w:val="00C158B0"/>
    <w:rsid w:val="00C15A6F"/>
    <w:rsid w:val="00C15B96"/>
    <w:rsid w:val="00C169B5"/>
    <w:rsid w:val="00C16AF1"/>
    <w:rsid w:val="00C16BB0"/>
    <w:rsid w:val="00C16F82"/>
    <w:rsid w:val="00C170A5"/>
    <w:rsid w:val="00C17313"/>
    <w:rsid w:val="00C1751B"/>
    <w:rsid w:val="00C17E95"/>
    <w:rsid w:val="00C201DA"/>
    <w:rsid w:val="00C20424"/>
    <w:rsid w:val="00C21314"/>
    <w:rsid w:val="00C215C0"/>
    <w:rsid w:val="00C21752"/>
    <w:rsid w:val="00C21993"/>
    <w:rsid w:val="00C21B93"/>
    <w:rsid w:val="00C22713"/>
    <w:rsid w:val="00C22826"/>
    <w:rsid w:val="00C22B52"/>
    <w:rsid w:val="00C22B71"/>
    <w:rsid w:val="00C22D45"/>
    <w:rsid w:val="00C230FD"/>
    <w:rsid w:val="00C23145"/>
    <w:rsid w:val="00C234F6"/>
    <w:rsid w:val="00C237B9"/>
    <w:rsid w:val="00C2384F"/>
    <w:rsid w:val="00C23C09"/>
    <w:rsid w:val="00C2465F"/>
    <w:rsid w:val="00C24ED8"/>
    <w:rsid w:val="00C2539A"/>
    <w:rsid w:val="00C25A63"/>
    <w:rsid w:val="00C25D8F"/>
    <w:rsid w:val="00C2610F"/>
    <w:rsid w:val="00C2612E"/>
    <w:rsid w:val="00C26256"/>
    <w:rsid w:val="00C2642C"/>
    <w:rsid w:val="00C26457"/>
    <w:rsid w:val="00C26B39"/>
    <w:rsid w:val="00C27235"/>
    <w:rsid w:val="00C27587"/>
    <w:rsid w:val="00C27B2F"/>
    <w:rsid w:val="00C27D7D"/>
    <w:rsid w:val="00C27DB7"/>
    <w:rsid w:val="00C30C63"/>
    <w:rsid w:val="00C30F45"/>
    <w:rsid w:val="00C30FFD"/>
    <w:rsid w:val="00C31326"/>
    <w:rsid w:val="00C31553"/>
    <w:rsid w:val="00C3170F"/>
    <w:rsid w:val="00C31AA6"/>
    <w:rsid w:val="00C31AC6"/>
    <w:rsid w:val="00C31BAD"/>
    <w:rsid w:val="00C32215"/>
    <w:rsid w:val="00C32640"/>
    <w:rsid w:val="00C32648"/>
    <w:rsid w:val="00C32B91"/>
    <w:rsid w:val="00C32BAE"/>
    <w:rsid w:val="00C32EE5"/>
    <w:rsid w:val="00C32FE7"/>
    <w:rsid w:val="00C332AC"/>
    <w:rsid w:val="00C333BB"/>
    <w:rsid w:val="00C33647"/>
    <w:rsid w:val="00C33799"/>
    <w:rsid w:val="00C33988"/>
    <w:rsid w:val="00C33A15"/>
    <w:rsid w:val="00C33C56"/>
    <w:rsid w:val="00C33D23"/>
    <w:rsid w:val="00C33D2A"/>
    <w:rsid w:val="00C33EE2"/>
    <w:rsid w:val="00C3402B"/>
    <w:rsid w:val="00C34496"/>
    <w:rsid w:val="00C34AC8"/>
    <w:rsid w:val="00C34C90"/>
    <w:rsid w:val="00C34F7A"/>
    <w:rsid w:val="00C3513D"/>
    <w:rsid w:val="00C352D7"/>
    <w:rsid w:val="00C35688"/>
    <w:rsid w:val="00C35E70"/>
    <w:rsid w:val="00C35F09"/>
    <w:rsid w:val="00C36352"/>
    <w:rsid w:val="00C3641D"/>
    <w:rsid w:val="00C36B22"/>
    <w:rsid w:val="00C36FB2"/>
    <w:rsid w:val="00C37425"/>
    <w:rsid w:val="00C37DA7"/>
    <w:rsid w:val="00C37F6F"/>
    <w:rsid w:val="00C37F8D"/>
    <w:rsid w:val="00C40165"/>
    <w:rsid w:val="00C40ABD"/>
    <w:rsid w:val="00C40AF3"/>
    <w:rsid w:val="00C41427"/>
    <w:rsid w:val="00C414FD"/>
    <w:rsid w:val="00C41833"/>
    <w:rsid w:val="00C418A1"/>
    <w:rsid w:val="00C41B20"/>
    <w:rsid w:val="00C421D2"/>
    <w:rsid w:val="00C42417"/>
    <w:rsid w:val="00C42CB6"/>
    <w:rsid w:val="00C43076"/>
    <w:rsid w:val="00C430B2"/>
    <w:rsid w:val="00C432E7"/>
    <w:rsid w:val="00C43900"/>
    <w:rsid w:val="00C4391F"/>
    <w:rsid w:val="00C43B64"/>
    <w:rsid w:val="00C43BAA"/>
    <w:rsid w:val="00C441DF"/>
    <w:rsid w:val="00C44542"/>
    <w:rsid w:val="00C44622"/>
    <w:rsid w:val="00C446F9"/>
    <w:rsid w:val="00C449E2"/>
    <w:rsid w:val="00C44F23"/>
    <w:rsid w:val="00C4512E"/>
    <w:rsid w:val="00C451E5"/>
    <w:rsid w:val="00C45563"/>
    <w:rsid w:val="00C459B8"/>
    <w:rsid w:val="00C45C55"/>
    <w:rsid w:val="00C45CF6"/>
    <w:rsid w:val="00C45D3A"/>
    <w:rsid w:val="00C45D7D"/>
    <w:rsid w:val="00C45EE2"/>
    <w:rsid w:val="00C4629E"/>
    <w:rsid w:val="00C46A0C"/>
    <w:rsid w:val="00C46ACB"/>
    <w:rsid w:val="00C46AD4"/>
    <w:rsid w:val="00C46BF6"/>
    <w:rsid w:val="00C4713F"/>
    <w:rsid w:val="00C47169"/>
    <w:rsid w:val="00C471BF"/>
    <w:rsid w:val="00C4721D"/>
    <w:rsid w:val="00C475F6"/>
    <w:rsid w:val="00C47635"/>
    <w:rsid w:val="00C478EE"/>
    <w:rsid w:val="00C50960"/>
    <w:rsid w:val="00C50C34"/>
    <w:rsid w:val="00C50E23"/>
    <w:rsid w:val="00C50F40"/>
    <w:rsid w:val="00C50F5A"/>
    <w:rsid w:val="00C51414"/>
    <w:rsid w:val="00C516A4"/>
    <w:rsid w:val="00C51826"/>
    <w:rsid w:val="00C51B5B"/>
    <w:rsid w:val="00C51C5B"/>
    <w:rsid w:val="00C51D2D"/>
    <w:rsid w:val="00C52210"/>
    <w:rsid w:val="00C522A1"/>
    <w:rsid w:val="00C52959"/>
    <w:rsid w:val="00C52E7C"/>
    <w:rsid w:val="00C536CF"/>
    <w:rsid w:val="00C536D1"/>
    <w:rsid w:val="00C54276"/>
    <w:rsid w:val="00C544F6"/>
    <w:rsid w:val="00C54580"/>
    <w:rsid w:val="00C55174"/>
    <w:rsid w:val="00C551C8"/>
    <w:rsid w:val="00C557D2"/>
    <w:rsid w:val="00C55B0D"/>
    <w:rsid w:val="00C565D5"/>
    <w:rsid w:val="00C56911"/>
    <w:rsid w:val="00C56C7F"/>
    <w:rsid w:val="00C56C8C"/>
    <w:rsid w:val="00C56FBD"/>
    <w:rsid w:val="00C5730D"/>
    <w:rsid w:val="00C573B8"/>
    <w:rsid w:val="00C57458"/>
    <w:rsid w:val="00C576CF"/>
    <w:rsid w:val="00C57A3E"/>
    <w:rsid w:val="00C60709"/>
    <w:rsid w:val="00C6089F"/>
    <w:rsid w:val="00C60BEC"/>
    <w:rsid w:val="00C60D39"/>
    <w:rsid w:val="00C60F24"/>
    <w:rsid w:val="00C61646"/>
    <w:rsid w:val="00C619DF"/>
    <w:rsid w:val="00C61D1D"/>
    <w:rsid w:val="00C61DFE"/>
    <w:rsid w:val="00C6203A"/>
    <w:rsid w:val="00C625A4"/>
    <w:rsid w:val="00C6266B"/>
    <w:rsid w:val="00C62776"/>
    <w:rsid w:val="00C63452"/>
    <w:rsid w:val="00C635C0"/>
    <w:rsid w:val="00C6366A"/>
    <w:rsid w:val="00C63A5F"/>
    <w:rsid w:val="00C63CD8"/>
    <w:rsid w:val="00C64487"/>
    <w:rsid w:val="00C6493F"/>
    <w:rsid w:val="00C64C9D"/>
    <w:rsid w:val="00C64F45"/>
    <w:rsid w:val="00C6512C"/>
    <w:rsid w:val="00C6553C"/>
    <w:rsid w:val="00C6575C"/>
    <w:rsid w:val="00C65842"/>
    <w:rsid w:val="00C65B4B"/>
    <w:rsid w:val="00C6665D"/>
    <w:rsid w:val="00C66A58"/>
    <w:rsid w:val="00C66B74"/>
    <w:rsid w:val="00C66BFE"/>
    <w:rsid w:val="00C66EA6"/>
    <w:rsid w:val="00C67784"/>
    <w:rsid w:val="00C67985"/>
    <w:rsid w:val="00C679FE"/>
    <w:rsid w:val="00C67D57"/>
    <w:rsid w:val="00C67FE9"/>
    <w:rsid w:val="00C70210"/>
    <w:rsid w:val="00C70A0B"/>
    <w:rsid w:val="00C70A45"/>
    <w:rsid w:val="00C70ABB"/>
    <w:rsid w:val="00C71114"/>
    <w:rsid w:val="00C71169"/>
    <w:rsid w:val="00C712AF"/>
    <w:rsid w:val="00C71D48"/>
    <w:rsid w:val="00C71E5C"/>
    <w:rsid w:val="00C71EEF"/>
    <w:rsid w:val="00C72476"/>
    <w:rsid w:val="00C729CD"/>
    <w:rsid w:val="00C73042"/>
    <w:rsid w:val="00C7304B"/>
    <w:rsid w:val="00C734BD"/>
    <w:rsid w:val="00C73D3D"/>
    <w:rsid w:val="00C74264"/>
    <w:rsid w:val="00C744BB"/>
    <w:rsid w:val="00C748CA"/>
    <w:rsid w:val="00C748EF"/>
    <w:rsid w:val="00C74AF5"/>
    <w:rsid w:val="00C7572E"/>
    <w:rsid w:val="00C7650F"/>
    <w:rsid w:val="00C76810"/>
    <w:rsid w:val="00C76A41"/>
    <w:rsid w:val="00C76E61"/>
    <w:rsid w:val="00C770E5"/>
    <w:rsid w:val="00C778AB"/>
    <w:rsid w:val="00C77D6C"/>
    <w:rsid w:val="00C77FD5"/>
    <w:rsid w:val="00C80078"/>
    <w:rsid w:val="00C8015D"/>
    <w:rsid w:val="00C80570"/>
    <w:rsid w:val="00C805E1"/>
    <w:rsid w:val="00C808A0"/>
    <w:rsid w:val="00C80EFF"/>
    <w:rsid w:val="00C8116F"/>
    <w:rsid w:val="00C8136E"/>
    <w:rsid w:val="00C813ED"/>
    <w:rsid w:val="00C8184A"/>
    <w:rsid w:val="00C81D42"/>
    <w:rsid w:val="00C81E5A"/>
    <w:rsid w:val="00C81E76"/>
    <w:rsid w:val="00C81EB6"/>
    <w:rsid w:val="00C82325"/>
    <w:rsid w:val="00C827F6"/>
    <w:rsid w:val="00C82933"/>
    <w:rsid w:val="00C83248"/>
    <w:rsid w:val="00C835AC"/>
    <w:rsid w:val="00C83913"/>
    <w:rsid w:val="00C8423C"/>
    <w:rsid w:val="00C84345"/>
    <w:rsid w:val="00C846AF"/>
    <w:rsid w:val="00C8472B"/>
    <w:rsid w:val="00C84CCB"/>
    <w:rsid w:val="00C85403"/>
    <w:rsid w:val="00C85E16"/>
    <w:rsid w:val="00C8607B"/>
    <w:rsid w:val="00C8669B"/>
    <w:rsid w:val="00C869A7"/>
    <w:rsid w:val="00C872B6"/>
    <w:rsid w:val="00C8747E"/>
    <w:rsid w:val="00C879AA"/>
    <w:rsid w:val="00C87F86"/>
    <w:rsid w:val="00C90170"/>
    <w:rsid w:val="00C90349"/>
    <w:rsid w:val="00C904A7"/>
    <w:rsid w:val="00C905D1"/>
    <w:rsid w:val="00C90937"/>
    <w:rsid w:val="00C909D5"/>
    <w:rsid w:val="00C90D36"/>
    <w:rsid w:val="00C91147"/>
    <w:rsid w:val="00C912DB"/>
    <w:rsid w:val="00C9131F"/>
    <w:rsid w:val="00C9157C"/>
    <w:rsid w:val="00C915E4"/>
    <w:rsid w:val="00C9174D"/>
    <w:rsid w:val="00C91A08"/>
    <w:rsid w:val="00C91C33"/>
    <w:rsid w:val="00C92040"/>
    <w:rsid w:val="00C9242E"/>
    <w:rsid w:val="00C92919"/>
    <w:rsid w:val="00C92933"/>
    <w:rsid w:val="00C92AD4"/>
    <w:rsid w:val="00C92C8A"/>
    <w:rsid w:val="00C934D5"/>
    <w:rsid w:val="00C935AC"/>
    <w:rsid w:val="00C93856"/>
    <w:rsid w:val="00C9390B"/>
    <w:rsid w:val="00C93927"/>
    <w:rsid w:val="00C93BB1"/>
    <w:rsid w:val="00C93E85"/>
    <w:rsid w:val="00C94175"/>
    <w:rsid w:val="00C9427C"/>
    <w:rsid w:val="00C94666"/>
    <w:rsid w:val="00C94A28"/>
    <w:rsid w:val="00C94D3F"/>
    <w:rsid w:val="00C94E21"/>
    <w:rsid w:val="00C94F33"/>
    <w:rsid w:val="00C94F5C"/>
    <w:rsid w:val="00C95164"/>
    <w:rsid w:val="00C95270"/>
    <w:rsid w:val="00C953DB"/>
    <w:rsid w:val="00C953EC"/>
    <w:rsid w:val="00C9542C"/>
    <w:rsid w:val="00C9677C"/>
    <w:rsid w:val="00C96D6F"/>
    <w:rsid w:val="00C96F42"/>
    <w:rsid w:val="00C970E9"/>
    <w:rsid w:val="00C971DE"/>
    <w:rsid w:val="00C974BB"/>
    <w:rsid w:val="00C97575"/>
    <w:rsid w:val="00C97BEE"/>
    <w:rsid w:val="00C97F1D"/>
    <w:rsid w:val="00CA0010"/>
    <w:rsid w:val="00CA0157"/>
    <w:rsid w:val="00CA01B5"/>
    <w:rsid w:val="00CA02AB"/>
    <w:rsid w:val="00CA0469"/>
    <w:rsid w:val="00CA04A4"/>
    <w:rsid w:val="00CA0C52"/>
    <w:rsid w:val="00CA11D5"/>
    <w:rsid w:val="00CA1A7A"/>
    <w:rsid w:val="00CA1E5B"/>
    <w:rsid w:val="00CA1E6E"/>
    <w:rsid w:val="00CA2930"/>
    <w:rsid w:val="00CA29B9"/>
    <w:rsid w:val="00CA2A9B"/>
    <w:rsid w:val="00CA2AA1"/>
    <w:rsid w:val="00CA2D59"/>
    <w:rsid w:val="00CA2DA2"/>
    <w:rsid w:val="00CA2DD2"/>
    <w:rsid w:val="00CA323B"/>
    <w:rsid w:val="00CA3D86"/>
    <w:rsid w:val="00CA446D"/>
    <w:rsid w:val="00CA46CA"/>
    <w:rsid w:val="00CA4721"/>
    <w:rsid w:val="00CA4974"/>
    <w:rsid w:val="00CA4C7E"/>
    <w:rsid w:val="00CA4E88"/>
    <w:rsid w:val="00CA4E8B"/>
    <w:rsid w:val="00CA5033"/>
    <w:rsid w:val="00CA5768"/>
    <w:rsid w:val="00CA57DE"/>
    <w:rsid w:val="00CA594D"/>
    <w:rsid w:val="00CA5D94"/>
    <w:rsid w:val="00CA6029"/>
    <w:rsid w:val="00CA622D"/>
    <w:rsid w:val="00CA6637"/>
    <w:rsid w:val="00CA676D"/>
    <w:rsid w:val="00CA67CE"/>
    <w:rsid w:val="00CA67DB"/>
    <w:rsid w:val="00CA6CFC"/>
    <w:rsid w:val="00CA6EE6"/>
    <w:rsid w:val="00CA6EED"/>
    <w:rsid w:val="00CA75EF"/>
    <w:rsid w:val="00CA785D"/>
    <w:rsid w:val="00CA795C"/>
    <w:rsid w:val="00CA7994"/>
    <w:rsid w:val="00CA79BB"/>
    <w:rsid w:val="00CA7BBC"/>
    <w:rsid w:val="00CB006A"/>
    <w:rsid w:val="00CB0246"/>
    <w:rsid w:val="00CB0288"/>
    <w:rsid w:val="00CB0344"/>
    <w:rsid w:val="00CB03D4"/>
    <w:rsid w:val="00CB0719"/>
    <w:rsid w:val="00CB099F"/>
    <w:rsid w:val="00CB0D84"/>
    <w:rsid w:val="00CB0DF9"/>
    <w:rsid w:val="00CB13B1"/>
    <w:rsid w:val="00CB15A8"/>
    <w:rsid w:val="00CB15C7"/>
    <w:rsid w:val="00CB17C6"/>
    <w:rsid w:val="00CB1913"/>
    <w:rsid w:val="00CB1CED"/>
    <w:rsid w:val="00CB2245"/>
    <w:rsid w:val="00CB2309"/>
    <w:rsid w:val="00CB2957"/>
    <w:rsid w:val="00CB337D"/>
    <w:rsid w:val="00CB407B"/>
    <w:rsid w:val="00CB432F"/>
    <w:rsid w:val="00CB43EA"/>
    <w:rsid w:val="00CB4413"/>
    <w:rsid w:val="00CB4B20"/>
    <w:rsid w:val="00CB4DFF"/>
    <w:rsid w:val="00CB4E38"/>
    <w:rsid w:val="00CB504E"/>
    <w:rsid w:val="00CB5320"/>
    <w:rsid w:val="00CB537D"/>
    <w:rsid w:val="00CB55EC"/>
    <w:rsid w:val="00CB5BB6"/>
    <w:rsid w:val="00CB61D9"/>
    <w:rsid w:val="00CB63F6"/>
    <w:rsid w:val="00CB6664"/>
    <w:rsid w:val="00CB6CDB"/>
    <w:rsid w:val="00CB71C8"/>
    <w:rsid w:val="00CB7528"/>
    <w:rsid w:val="00CB77EE"/>
    <w:rsid w:val="00CB799B"/>
    <w:rsid w:val="00CB7C71"/>
    <w:rsid w:val="00CC0347"/>
    <w:rsid w:val="00CC0411"/>
    <w:rsid w:val="00CC044F"/>
    <w:rsid w:val="00CC0598"/>
    <w:rsid w:val="00CC073F"/>
    <w:rsid w:val="00CC07B8"/>
    <w:rsid w:val="00CC07D1"/>
    <w:rsid w:val="00CC0949"/>
    <w:rsid w:val="00CC0DD7"/>
    <w:rsid w:val="00CC103C"/>
    <w:rsid w:val="00CC1745"/>
    <w:rsid w:val="00CC197A"/>
    <w:rsid w:val="00CC1D19"/>
    <w:rsid w:val="00CC1D8F"/>
    <w:rsid w:val="00CC1E88"/>
    <w:rsid w:val="00CC212A"/>
    <w:rsid w:val="00CC277C"/>
    <w:rsid w:val="00CC287A"/>
    <w:rsid w:val="00CC2A40"/>
    <w:rsid w:val="00CC30B6"/>
    <w:rsid w:val="00CC36E5"/>
    <w:rsid w:val="00CC3D7B"/>
    <w:rsid w:val="00CC47DA"/>
    <w:rsid w:val="00CC4F6C"/>
    <w:rsid w:val="00CC50C5"/>
    <w:rsid w:val="00CC5285"/>
    <w:rsid w:val="00CC58F4"/>
    <w:rsid w:val="00CC5921"/>
    <w:rsid w:val="00CC5C93"/>
    <w:rsid w:val="00CC5E8A"/>
    <w:rsid w:val="00CC6787"/>
    <w:rsid w:val="00CC6AD5"/>
    <w:rsid w:val="00CC6BE9"/>
    <w:rsid w:val="00CC6C38"/>
    <w:rsid w:val="00CC6D0B"/>
    <w:rsid w:val="00CC72EE"/>
    <w:rsid w:val="00CC73A5"/>
    <w:rsid w:val="00CC7902"/>
    <w:rsid w:val="00CC7C0A"/>
    <w:rsid w:val="00CC7C88"/>
    <w:rsid w:val="00CC7ECB"/>
    <w:rsid w:val="00CC7ECF"/>
    <w:rsid w:val="00CD020C"/>
    <w:rsid w:val="00CD049B"/>
    <w:rsid w:val="00CD05B1"/>
    <w:rsid w:val="00CD0770"/>
    <w:rsid w:val="00CD0AC6"/>
    <w:rsid w:val="00CD0D20"/>
    <w:rsid w:val="00CD129C"/>
    <w:rsid w:val="00CD1E43"/>
    <w:rsid w:val="00CD24A1"/>
    <w:rsid w:val="00CD27CA"/>
    <w:rsid w:val="00CD2ABC"/>
    <w:rsid w:val="00CD2DAE"/>
    <w:rsid w:val="00CD3086"/>
    <w:rsid w:val="00CD315C"/>
    <w:rsid w:val="00CD36F3"/>
    <w:rsid w:val="00CD389F"/>
    <w:rsid w:val="00CD3D00"/>
    <w:rsid w:val="00CD3F51"/>
    <w:rsid w:val="00CD4360"/>
    <w:rsid w:val="00CD45FC"/>
    <w:rsid w:val="00CD4A9B"/>
    <w:rsid w:val="00CD4B9B"/>
    <w:rsid w:val="00CD4C39"/>
    <w:rsid w:val="00CD5B7A"/>
    <w:rsid w:val="00CD5EF1"/>
    <w:rsid w:val="00CD5FBD"/>
    <w:rsid w:val="00CD692D"/>
    <w:rsid w:val="00CD718B"/>
    <w:rsid w:val="00CD7782"/>
    <w:rsid w:val="00CD7798"/>
    <w:rsid w:val="00CD7865"/>
    <w:rsid w:val="00CD794F"/>
    <w:rsid w:val="00CD7AA4"/>
    <w:rsid w:val="00CE09BC"/>
    <w:rsid w:val="00CE0B27"/>
    <w:rsid w:val="00CE0B43"/>
    <w:rsid w:val="00CE0DD4"/>
    <w:rsid w:val="00CE0E7C"/>
    <w:rsid w:val="00CE1296"/>
    <w:rsid w:val="00CE1873"/>
    <w:rsid w:val="00CE1CA4"/>
    <w:rsid w:val="00CE2009"/>
    <w:rsid w:val="00CE23D6"/>
    <w:rsid w:val="00CE2483"/>
    <w:rsid w:val="00CE2832"/>
    <w:rsid w:val="00CE2B91"/>
    <w:rsid w:val="00CE30F3"/>
    <w:rsid w:val="00CE4108"/>
    <w:rsid w:val="00CE414F"/>
    <w:rsid w:val="00CE42C9"/>
    <w:rsid w:val="00CE4414"/>
    <w:rsid w:val="00CE44B5"/>
    <w:rsid w:val="00CE45C8"/>
    <w:rsid w:val="00CE47F4"/>
    <w:rsid w:val="00CE486A"/>
    <w:rsid w:val="00CE4AFE"/>
    <w:rsid w:val="00CE4F64"/>
    <w:rsid w:val="00CE5137"/>
    <w:rsid w:val="00CE51BC"/>
    <w:rsid w:val="00CE551F"/>
    <w:rsid w:val="00CE57E8"/>
    <w:rsid w:val="00CE5BC2"/>
    <w:rsid w:val="00CE5CBD"/>
    <w:rsid w:val="00CE63F5"/>
    <w:rsid w:val="00CE6499"/>
    <w:rsid w:val="00CE66FE"/>
    <w:rsid w:val="00CE6B21"/>
    <w:rsid w:val="00CE6C73"/>
    <w:rsid w:val="00CE6CC6"/>
    <w:rsid w:val="00CE6F67"/>
    <w:rsid w:val="00CE7085"/>
    <w:rsid w:val="00CE70C3"/>
    <w:rsid w:val="00CE72F1"/>
    <w:rsid w:val="00CE7340"/>
    <w:rsid w:val="00CE7367"/>
    <w:rsid w:val="00CE753A"/>
    <w:rsid w:val="00CE759B"/>
    <w:rsid w:val="00CE777F"/>
    <w:rsid w:val="00CE7877"/>
    <w:rsid w:val="00CF1925"/>
    <w:rsid w:val="00CF1F39"/>
    <w:rsid w:val="00CF201C"/>
    <w:rsid w:val="00CF23F3"/>
    <w:rsid w:val="00CF242B"/>
    <w:rsid w:val="00CF276B"/>
    <w:rsid w:val="00CF28D2"/>
    <w:rsid w:val="00CF28FA"/>
    <w:rsid w:val="00CF2A24"/>
    <w:rsid w:val="00CF2B02"/>
    <w:rsid w:val="00CF2C40"/>
    <w:rsid w:val="00CF2DBF"/>
    <w:rsid w:val="00CF337D"/>
    <w:rsid w:val="00CF34C0"/>
    <w:rsid w:val="00CF36BE"/>
    <w:rsid w:val="00CF3A76"/>
    <w:rsid w:val="00CF435E"/>
    <w:rsid w:val="00CF446C"/>
    <w:rsid w:val="00CF4885"/>
    <w:rsid w:val="00CF48D5"/>
    <w:rsid w:val="00CF4A70"/>
    <w:rsid w:val="00CF4EC6"/>
    <w:rsid w:val="00CF5491"/>
    <w:rsid w:val="00CF55A1"/>
    <w:rsid w:val="00CF5F0D"/>
    <w:rsid w:val="00CF6370"/>
    <w:rsid w:val="00CF63B6"/>
    <w:rsid w:val="00CF6BBA"/>
    <w:rsid w:val="00CF6E7A"/>
    <w:rsid w:val="00CF71AA"/>
    <w:rsid w:val="00CF7640"/>
    <w:rsid w:val="00CF7A10"/>
    <w:rsid w:val="00CF7B07"/>
    <w:rsid w:val="00CF7D3B"/>
    <w:rsid w:val="00CF7E87"/>
    <w:rsid w:val="00D0013E"/>
    <w:rsid w:val="00D005AE"/>
    <w:rsid w:val="00D0069D"/>
    <w:rsid w:val="00D00769"/>
    <w:rsid w:val="00D0094A"/>
    <w:rsid w:val="00D00B0B"/>
    <w:rsid w:val="00D00EC1"/>
    <w:rsid w:val="00D01312"/>
    <w:rsid w:val="00D01367"/>
    <w:rsid w:val="00D01410"/>
    <w:rsid w:val="00D014CB"/>
    <w:rsid w:val="00D01DDA"/>
    <w:rsid w:val="00D020F7"/>
    <w:rsid w:val="00D0251D"/>
    <w:rsid w:val="00D02C9B"/>
    <w:rsid w:val="00D02D87"/>
    <w:rsid w:val="00D02EB1"/>
    <w:rsid w:val="00D03345"/>
    <w:rsid w:val="00D033CA"/>
    <w:rsid w:val="00D03492"/>
    <w:rsid w:val="00D03521"/>
    <w:rsid w:val="00D039D4"/>
    <w:rsid w:val="00D039D5"/>
    <w:rsid w:val="00D03ED5"/>
    <w:rsid w:val="00D04367"/>
    <w:rsid w:val="00D04517"/>
    <w:rsid w:val="00D046A0"/>
    <w:rsid w:val="00D0481A"/>
    <w:rsid w:val="00D04E21"/>
    <w:rsid w:val="00D05131"/>
    <w:rsid w:val="00D05163"/>
    <w:rsid w:val="00D0539D"/>
    <w:rsid w:val="00D054D5"/>
    <w:rsid w:val="00D05500"/>
    <w:rsid w:val="00D05539"/>
    <w:rsid w:val="00D05734"/>
    <w:rsid w:val="00D05B41"/>
    <w:rsid w:val="00D05F33"/>
    <w:rsid w:val="00D0650D"/>
    <w:rsid w:val="00D0680F"/>
    <w:rsid w:val="00D06AF5"/>
    <w:rsid w:val="00D06CA9"/>
    <w:rsid w:val="00D06F3C"/>
    <w:rsid w:val="00D079A3"/>
    <w:rsid w:val="00D07A42"/>
    <w:rsid w:val="00D07D5D"/>
    <w:rsid w:val="00D07D83"/>
    <w:rsid w:val="00D07E34"/>
    <w:rsid w:val="00D07F5A"/>
    <w:rsid w:val="00D10070"/>
    <w:rsid w:val="00D104A8"/>
    <w:rsid w:val="00D104D0"/>
    <w:rsid w:val="00D10A41"/>
    <w:rsid w:val="00D10D62"/>
    <w:rsid w:val="00D10F87"/>
    <w:rsid w:val="00D110F4"/>
    <w:rsid w:val="00D115B0"/>
    <w:rsid w:val="00D11744"/>
    <w:rsid w:val="00D11859"/>
    <w:rsid w:val="00D12645"/>
    <w:rsid w:val="00D12906"/>
    <w:rsid w:val="00D12F5C"/>
    <w:rsid w:val="00D13056"/>
    <w:rsid w:val="00D136E9"/>
    <w:rsid w:val="00D13A72"/>
    <w:rsid w:val="00D13D29"/>
    <w:rsid w:val="00D13F71"/>
    <w:rsid w:val="00D1400F"/>
    <w:rsid w:val="00D1498F"/>
    <w:rsid w:val="00D14B37"/>
    <w:rsid w:val="00D14C07"/>
    <w:rsid w:val="00D1532A"/>
    <w:rsid w:val="00D1554F"/>
    <w:rsid w:val="00D157FF"/>
    <w:rsid w:val="00D15BA8"/>
    <w:rsid w:val="00D15CF0"/>
    <w:rsid w:val="00D16377"/>
    <w:rsid w:val="00D163B3"/>
    <w:rsid w:val="00D1650F"/>
    <w:rsid w:val="00D16527"/>
    <w:rsid w:val="00D16607"/>
    <w:rsid w:val="00D16A5A"/>
    <w:rsid w:val="00D16ADA"/>
    <w:rsid w:val="00D17348"/>
    <w:rsid w:val="00D177C5"/>
    <w:rsid w:val="00D1788F"/>
    <w:rsid w:val="00D17BA3"/>
    <w:rsid w:val="00D17E0C"/>
    <w:rsid w:val="00D2000B"/>
    <w:rsid w:val="00D202D2"/>
    <w:rsid w:val="00D206B3"/>
    <w:rsid w:val="00D2073C"/>
    <w:rsid w:val="00D20982"/>
    <w:rsid w:val="00D20EBF"/>
    <w:rsid w:val="00D2152D"/>
    <w:rsid w:val="00D218A4"/>
    <w:rsid w:val="00D21CE8"/>
    <w:rsid w:val="00D21CEF"/>
    <w:rsid w:val="00D21D0C"/>
    <w:rsid w:val="00D21FBB"/>
    <w:rsid w:val="00D22594"/>
    <w:rsid w:val="00D231D0"/>
    <w:rsid w:val="00D234E3"/>
    <w:rsid w:val="00D23539"/>
    <w:rsid w:val="00D23D15"/>
    <w:rsid w:val="00D2406C"/>
    <w:rsid w:val="00D243BB"/>
    <w:rsid w:val="00D244A6"/>
    <w:rsid w:val="00D2454A"/>
    <w:rsid w:val="00D245CE"/>
    <w:rsid w:val="00D24A39"/>
    <w:rsid w:val="00D24CBA"/>
    <w:rsid w:val="00D24DBA"/>
    <w:rsid w:val="00D24E70"/>
    <w:rsid w:val="00D25112"/>
    <w:rsid w:val="00D2528B"/>
    <w:rsid w:val="00D25384"/>
    <w:rsid w:val="00D254E9"/>
    <w:rsid w:val="00D25572"/>
    <w:rsid w:val="00D25B22"/>
    <w:rsid w:val="00D26004"/>
    <w:rsid w:val="00D262A5"/>
    <w:rsid w:val="00D262D3"/>
    <w:rsid w:val="00D26345"/>
    <w:rsid w:val="00D26671"/>
    <w:rsid w:val="00D268D0"/>
    <w:rsid w:val="00D26AD1"/>
    <w:rsid w:val="00D26DFC"/>
    <w:rsid w:val="00D26E15"/>
    <w:rsid w:val="00D272E6"/>
    <w:rsid w:val="00D27358"/>
    <w:rsid w:val="00D275D9"/>
    <w:rsid w:val="00D27799"/>
    <w:rsid w:val="00D27A9A"/>
    <w:rsid w:val="00D27B03"/>
    <w:rsid w:val="00D27DCB"/>
    <w:rsid w:val="00D30050"/>
    <w:rsid w:val="00D3029F"/>
    <w:rsid w:val="00D30534"/>
    <w:rsid w:val="00D305F3"/>
    <w:rsid w:val="00D30BFB"/>
    <w:rsid w:val="00D31286"/>
    <w:rsid w:val="00D31877"/>
    <w:rsid w:val="00D31ACC"/>
    <w:rsid w:val="00D31AFA"/>
    <w:rsid w:val="00D31C31"/>
    <w:rsid w:val="00D322C8"/>
    <w:rsid w:val="00D323C0"/>
    <w:rsid w:val="00D323C3"/>
    <w:rsid w:val="00D325FE"/>
    <w:rsid w:val="00D32854"/>
    <w:rsid w:val="00D33068"/>
    <w:rsid w:val="00D331CA"/>
    <w:rsid w:val="00D33730"/>
    <w:rsid w:val="00D33741"/>
    <w:rsid w:val="00D3414A"/>
    <w:rsid w:val="00D342AA"/>
    <w:rsid w:val="00D3456C"/>
    <w:rsid w:val="00D34772"/>
    <w:rsid w:val="00D34EF7"/>
    <w:rsid w:val="00D35196"/>
    <w:rsid w:val="00D35DD7"/>
    <w:rsid w:val="00D3610F"/>
    <w:rsid w:val="00D3625A"/>
    <w:rsid w:val="00D36A35"/>
    <w:rsid w:val="00D36CDE"/>
    <w:rsid w:val="00D378CE"/>
    <w:rsid w:val="00D37AFB"/>
    <w:rsid w:val="00D37BED"/>
    <w:rsid w:val="00D37D13"/>
    <w:rsid w:val="00D401A3"/>
    <w:rsid w:val="00D4031B"/>
    <w:rsid w:val="00D40FD5"/>
    <w:rsid w:val="00D412AB"/>
    <w:rsid w:val="00D41418"/>
    <w:rsid w:val="00D41A06"/>
    <w:rsid w:val="00D41A32"/>
    <w:rsid w:val="00D41CCD"/>
    <w:rsid w:val="00D41E39"/>
    <w:rsid w:val="00D42B51"/>
    <w:rsid w:val="00D42B59"/>
    <w:rsid w:val="00D42DDC"/>
    <w:rsid w:val="00D43654"/>
    <w:rsid w:val="00D43D71"/>
    <w:rsid w:val="00D43FE2"/>
    <w:rsid w:val="00D44218"/>
    <w:rsid w:val="00D4429B"/>
    <w:rsid w:val="00D44495"/>
    <w:rsid w:val="00D445A4"/>
    <w:rsid w:val="00D44723"/>
    <w:rsid w:val="00D447AC"/>
    <w:rsid w:val="00D447C3"/>
    <w:rsid w:val="00D44D17"/>
    <w:rsid w:val="00D44E15"/>
    <w:rsid w:val="00D44FE9"/>
    <w:rsid w:val="00D451E3"/>
    <w:rsid w:val="00D45577"/>
    <w:rsid w:val="00D45698"/>
    <w:rsid w:val="00D45B20"/>
    <w:rsid w:val="00D45B79"/>
    <w:rsid w:val="00D45B8F"/>
    <w:rsid w:val="00D45C47"/>
    <w:rsid w:val="00D460F5"/>
    <w:rsid w:val="00D46367"/>
    <w:rsid w:val="00D463A7"/>
    <w:rsid w:val="00D4642E"/>
    <w:rsid w:val="00D468AB"/>
    <w:rsid w:val="00D469D6"/>
    <w:rsid w:val="00D46B75"/>
    <w:rsid w:val="00D46F56"/>
    <w:rsid w:val="00D47570"/>
    <w:rsid w:val="00D47589"/>
    <w:rsid w:val="00D476DC"/>
    <w:rsid w:val="00D47AAB"/>
    <w:rsid w:val="00D47ACC"/>
    <w:rsid w:val="00D47B6D"/>
    <w:rsid w:val="00D50260"/>
    <w:rsid w:val="00D50324"/>
    <w:rsid w:val="00D505E5"/>
    <w:rsid w:val="00D50990"/>
    <w:rsid w:val="00D50AB4"/>
    <w:rsid w:val="00D50AEB"/>
    <w:rsid w:val="00D50C69"/>
    <w:rsid w:val="00D50C86"/>
    <w:rsid w:val="00D50CAE"/>
    <w:rsid w:val="00D50E13"/>
    <w:rsid w:val="00D510B0"/>
    <w:rsid w:val="00D510B4"/>
    <w:rsid w:val="00D51252"/>
    <w:rsid w:val="00D515C8"/>
    <w:rsid w:val="00D519C2"/>
    <w:rsid w:val="00D51D0B"/>
    <w:rsid w:val="00D51D4F"/>
    <w:rsid w:val="00D51E34"/>
    <w:rsid w:val="00D51E4F"/>
    <w:rsid w:val="00D51FFA"/>
    <w:rsid w:val="00D520EE"/>
    <w:rsid w:val="00D52251"/>
    <w:rsid w:val="00D5238F"/>
    <w:rsid w:val="00D52944"/>
    <w:rsid w:val="00D53E09"/>
    <w:rsid w:val="00D53FD0"/>
    <w:rsid w:val="00D54006"/>
    <w:rsid w:val="00D5462B"/>
    <w:rsid w:val="00D54910"/>
    <w:rsid w:val="00D54938"/>
    <w:rsid w:val="00D54DA2"/>
    <w:rsid w:val="00D55686"/>
    <w:rsid w:val="00D556D1"/>
    <w:rsid w:val="00D55910"/>
    <w:rsid w:val="00D5594D"/>
    <w:rsid w:val="00D55EDB"/>
    <w:rsid w:val="00D56B31"/>
    <w:rsid w:val="00D56C00"/>
    <w:rsid w:val="00D5704F"/>
    <w:rsid w:val="00D57216"/>
    <w:rsid w:val="00D574E7"/>
    <w:rsid w:val="00D57668"/>
    <w:rsid w:val="00D576BE"/>
    <w:rsid w:val="00D57795"/>
    <w:rsid w:val="00D57B56"/>
    <w:rsid w:val="00D57C8A"/>
    <w:rsid w:val="00D57E08"/>
    <w:rsid w:val="00D60464"/>
    <w:rsid w:val="00D60999"/>
    <w:rsid w:val="00D60C2B"/>
    <w:rsid w:val="00D60E63"/>
    <w:rsid w:val="00D61258"/>
    <w:rsid w:val="00D613A4"/>
    <w:rsid w:val="00D616DD"/>
    <w:rsid w:val="00D617E1"/>
    <w:rsid w:val="00D61C09"/>
    <w:rsid w:val="00D61FEC"/>
    <w:rsid w:val="00D62B01"/>
    <w:rsid w:val="00D62C74"/>
    <w:rsid w:val="00D62CB1"/>
    <w:rsid w:val="00D62FD8"/>
    <w:rsid w:val="00D630AC"/>
    <w:rsid w:val="00D63524"/>
    <w:rsid w:val="00D635A3"/>
    <w:rsid w:val="00D6360B"/>
    <w:rsid w:val="00D63A0E"/>
    <w:rsid w:val="00D63A62"/>
    <w:rsid w:val="00D64330"/>
    <w:rsid w:val="00D6443A"/>
    <w:rsid w:val="00D645F2"/>
    <w:rsid w:val="00D649AB"/>
    <w:rsid w:val="00D64B61"/>
    <w:rsid w:val="00D64E7A"/>
    <w:rsid w:val="00D651B6"/>
    <w:rsid w:val="00D65A13"/>
    <w:rsid w:val="00D65D8C"/>
    <w:rsid w:val="00D65FDA"/>
    <w:rsid w:val="00D6616F"/>
    <w:rsid w:val="00D66199"/>
    <w:rsid w:val="00D66216"/>
    <w:rsid w:val="00D66939"/>
    <w:rsid w:val="00D66A20"/>
    <w:rsid w:val="00D67A61"/>
    <w:rsid w:val="00D67CB2"/>
    <w:rsid w:val="00D67D28"/>
    <w:rsid w:val="00D67DDC"/>
    <w:rsid w:val="00D67F1D"/>
    <w:rsid w:val="00D70494"/>
    <w:rsid w:val="00D70641"/>
    <w:rsid w:val="00D70A3C"/>
    <w:rsid w:val="00D70B3F"/>
    <w:rsid w:val="00D70E81"/>
    <w:rsid w:val="00D7139B"/>
    <w:rsid w:val="00D71471"/>
    <w:rsid w:val="00D719D3"/>
    <w:rsid w:val="00D71B7B"/>
    <w:rsid w:val="00D71F09"/>
    <w:rsid w:val="00D71F37"/>
    <w:rsid w:val="00D72259"/>
    <w:rsid w:val="00D72A42"/>
    <w:rsid w:val="00D72A88"/>
    <w:rsid w:val="00D72C0E"/>
    <w:rsid w:val="00D72E52"/>
    <w:rsid w:val="00D72FDB"/>
    <w:rsid w:val="00D736B1"/>
    <w:rsid w:val="00D739E9"/>
    <w:rsid w:val="00D73C91"/>
    <w:rsid w:val="00D73CB5"/>
    <w:rsid w:val="00D73E58"/>
    <w:rsid w:val="00D74766"/>
    <w:rsid w:val="00D7476A"/>
    <w:rsid w:val="00D74848"/>
    <w:rsid w:val="00D74CFC"/>
    <w:rsid w:val="00D74DF8"/>
    <w:rsid w:val="00D74E88"/>
    <w:rsid w:val="00D753BD"/>
    <w:rsid w:val="00D753E3"/>
    <w:rsid w:val="00D75B50"/>
    <w:rsid w:val="00D75C82"/>
    <w:rsid w:val="00D75D6E"/>
    <w:rsid w:val="00D75EBD"/>
    <w:rsid w:val="00D76682"/>
    <w:rsid w:val="00D76863"/>
    <w:rsid w:val="00D76D7E"/>
    <w:rsid w:val="00D774B0"/>
    <w:rsid w:val="00D7755E"/>
    <w:rsid w:val="00D778B0"/>
    <w:rsid w:val="00D77CAB"/>
    <w:rsid w:val="00D77D8D"/>
    <w:rsid w:val="00D77DB6"/>
    <w:rsid w:val="00D77F12"/>
    <w:rsid w:val="00D807EE"/>
    <w:rsid w:val="00D80AD4"/>
    <w:rsid w:val="00D80C31"/>
    <w:rsid w:val="00D80EBC"/>
    <w:rsid w:val="00D81501"/>
    <w:rsid w:val="00D816A4"/>
    <w:rsid w:val="00D823D2"/>
    <w:rsid w:val="00D823FA"/>
    <w:rsid w:val="00D825DA"/>
    <w:rsid w:val="00D82913"/>
    <w:rsid w:val="00D82C78"/>
    <w:rsid w:val="00D835B0"/>
    <w:rsid w:val="00D83660"/>
    <w:rsid w:val="00D83923"/>
    <w:rsid w:val="00D83939"/>
    <w:rsid w:val="00D8394C"/>
    <w:rsid w:val="00D83BC2"/>
    <w:rsid w:val="00D84266"/>
    <w:rsid w:val="00D84287"/>
    <w:rsid w:val="00D8445C"/>
    <w:rsid w:val="00D8496E"/>
    <w:rsid w:val="00D849B0"/>
    <w:rsid w:val="00D84A58"/>
    <w:rsid w:val="00D84BBB"/>
    <w:rsid w:val="00D84C1F"/>
    <w:rsid w:val="00D85000"/>
    <w:rsid w:val="00D850DD"/>
    <w:rsid w:val="00D854AD"/>
    <w:rsid w:val="00D85602"/>
    <w:rsid w:val="00D856F2"/>
    <w:rsid w:val="00D857B3"/>
    <w:rsid w:val="00D8583F"/>
    <w:rsid w:val="00D8630E"/>
    <w:rsid w:val="00D86422"/>
    <w:rsid w:val="00D867C7"/>
    <w:rsid w:val="00D86C73"/>
    <w:rsid w:val="00D870E5"/>
    <w:rsid w:val="00D871C9"/>
    <w:rsid w:val="00D8753D"/>
    <w:rsid w:val="00D87B6A"/>
    <w:rsid w:val="00D87C5E"/>
    <w:rsid w:val="00D87E77"/>
    <w:rsid w:val="00D87FD1"/>
    <w:rsid w:val="00D900B4"/>
    <w:rsid w:val="00D90229"/>
    <w:rsid w:val="00D90E7B"/>
    <w:rsid w:val="00D91E32"/>
    <w:rsid w:val="00D920AE"/>
    <w:rsid w:val="00D920B5"/>
    <w:rsid w:val="00D922E6"/>
    <w:rsid w:val="00D9262E"/>
    <w:rsid w:val="00D92C4E"/>
    <w:rsid w:val="00D92C8F"/>
    <w:rsid w:val="00D92F01"/>
    <w:rsid w:val="00D931AF"/>
    <w:rsid w:val="00D93E53"/>
    <w:rsid w:val="00D93EC4"/>
    <w:rsid w:val="00D93FCE"/>
    <w:rsid w:val="00D940AE"/>
    <w:rsid w:val="00D94650"/>
    <w:rsid w:val="00D946AF"/>
    <w:rsid w:val="00D94DE9"/>
    <w:rsid w:val="00D94F20"/>
    <w:rsid w:val="00D956FC"/>
    <w:rsid w:val="00D95BCE"/>
    <w:rsid w:val="00D95E16"/>
    <w:rsid w:val="00D96302"/>
    <w:rsid w:val="00D965FF"/>
    <w:rsid w:val="00D96667"/>
    <w:rsid w:val="00D9672D"/>
    <w:rsid w:val="00D974DC"/>
    <w:rsid w:val="00D97535"/>
    <w:rsid w:val="00D97790"/>
    <w:rsid w:val="00D97812"/>
    <w:rsid w:val="00D97C85"/>
    <w:rsid w:val="00D97D5F"/>
    <w:rsid w:val="00D97E99"/>
    <w:rsid w:val="00D97F62"/>
    <w:rsid w:val="00D97FF9"/>
    <w:rsid w:val="00DA01BE"/>
    <w:rsid w:val="00DA0243"/>
    <w:rsid w:val="00DA056F"/>
    <w:rsid w:val="00DA06DA"/>
    <w:rsid w:val="00DA0A35"/>
    <w:rsid w:val="00DA1097"/>
    <w:rsid w:val="00DA12F5"/>
    <w:rsid w:val="00DA1355"/>
    <w:rsid w:val="00DA191B"/>
    <w:rsid w:val="00DA1B4D"/>
    <w:rsid w:val="00DA1FFC"/>
    <w:rsid w:val="00DA2254"/>
    <w:rsid w:val="00DA2305"/>
    <w:rsid w:val="00DA24A1"/>
    <w:rsid w:val="00DA2B26"/>
    <w:rsid w:val="00DA2C6A"/>
    <w:rsid w:val="00DA2DC3"/>
    <w:rsid w:val="00DA3070"/>
    <w:rsid w:val="00DA3655"/>
    <w:rsid w:val="00DA37E5"/>
    <w:rsid w:val="00DA3A90"/>
    <w:rsid w:val="00DA3AD1"/>
    <w:rsid w:val="00DA3D47"/>
    <w:rsid w:val="00DA3E81"/>
    <w:rsid w:val="00DA3FD1"/>
    <w:rsid w:val="00DA4A2B"/>
    <w:rsid w:val="00DA4FDF"/>
    <w:rsid w:val="00DA500F"/>
    <w:rsid w:val="00DA5120"/>
    <w:rsid w:val="00DA542D"/>
    <w:rsid w:val="00DA5B87"/>
    <w:rsid w:val="00DA5C0B"/>
    <w:rsid w:val="00DA61D6"/>
    <w:rsid w:val="00DA65C0"/>
    <w:rsid w:val="00DA68E0"/>
    <w:rsid w:val="00DA691F"/>
    <w:rsid w:val="00DA756C"/>
    <w:rsid w:val="00DA7C9D"/>
    <w:rsid w:val="00DB008F"/>
    <w:rsid w:val="00DB0120"/>
    <w:rsid w:val="00DB033E"/>
    <w:rsid w:val="00DB03E5"/>
    <w:rsid w:val="00DB06EC"/>
    <w:rsid w:val="00DB0781"/>
    <w:rsid w:val="00DB0791"/>
    <w:rsid w:val="00DB0A0E"/>
    <w:rsid w:val="00DB0A21"/>
    <w:rsid w:val="00DB1413"/>
    <w:rsid w:val="00DB18CD"/>
    <w:rsid w:val="00DB1E5E"/>
    <w:rsid w:val="00DB214D"/>
    <w:rsid w:val="00DB2227"/>
    <w:rsid w:val="00DB235F"/>
    <w:rsid w:val="00DB2603"/>
    <w:rsid w:val="00DB284D"/>
    <w:rsid w:val="00DB2D41"/>
    <w:rsid w:val="00DB2E58"/>
    <w:rsid w:val="00DB308B"/>
    <w:rsid w:val="00DB32FE"/>
    <w:rsid w:val="00DB36E8"/>
    <w:rsid w:val="00DB3DB3"/>
    <w:rsid w:val="00DB3F2D"/>
    <w:rsid w:val="00DB45AA"/>
    <w:rsid w:val="00DB4CFC"/>
    <w:rsid w:val="00DB4FBD"/>
    <w:rsid w:val="00DB50CA"/>
    <w:rsid w:val="00DB5102"/>
    <w:rsid w:val="00DB5303"/>
    <w:rsid w:val="00DB5620"/>
    <w:rsid w:val="00DB591A"/>
    <w:rsid w:val="00DB5C46"/>
    <w:rsid w:val="00DB6234"/>
    <w:rsid w:val="00DB62E2"/>
    <w:rsid w:val="00DB643C"/>
    <w:rsid w:val="00DB678D"/>
    <w:rsid w:val="00DB6E30"/>
    <w:rsid w:val="00DB701E"/>
    <w:rsid w:val="00DB7357"/>
    <w:rsid w:val="00DB739C"/>
    <w:rsid w:val="00DB7AB0"/>
    <w:rsid w:val="00DB7E03"/>
    <w:rsid w:val="00DB7FFC"/>
    <w:rsid w:val="00DC0060"/>
    <w:rsid w:val="00DC00B9"/>
    <w:rsid w:val="00DC0245"/>
    <w:rsid w:val="00DC09FD"/>
    <w:rsid w:val="00DC0A9D"/>
    <w:rsid w:val="00DC0EFB"/>
    <w:rsid w:val="00DC0F2B"/>
    <w:rsid w:val="00DC0F32"/>
    <w:rsid w:val="00DC1041"/>
    <w:rsid w:val="00DC10D0"/>
    <w:rsid w:val="00DC1283"/>
    <w:rsid w:val="00DC1285"/>
    <w:rsid w:val="00DC1B9D"/>
    <w:rsid w:val="00DC1D0A"/>
    <w:rsid w:val="00DC1E96"/>
    <w:rsid w:val="00DC200D"/>
    <w:rsid w:val="00DC245F"/>
    <w:rsid w:val="00DC2578"/>
    <w:rsid w:val="00DC2765"/>
    <w:rsid w:val="00DC2893"/>
    <w:rsid w:val="00DC2A52"/>
    <w:rsid w:val="00DC314E"/>
    <w:rsid w:val="00DC3595"/>
    <w:rsid w:val="00DC4089"/>
    <w:rsid w:val="00DC4A7B"/>
    <w:rsid w:val="00DC5060"/>
    <w:rsid w:val="00DC5126"/>
    <w:rsid w:val="00DC5278"/>
    <w:rsid w:val="00DC5651"/>
    <w:rsid w:val="00DC601A"/>
    <w:rsid w:val="00DC6689"/>
    <w:rsid w:val="00DC6834"/>
    <w:rsid w:val="00DC68CA"/>
    <w:rsid w:val="00DC6BFC"/>
    <w:rsid w:val="00DC6C79"/>
    <w:rsid w:val="00DC6C8C"/>
    <w:rsid w:val="00DC7027"/>
    <w:rsid w:val="00DC71EE"/>
    <w:rsid w:val="00DC7639"/>
    <w:rsid w:val="00DD0572"/>
    <w:rsid w:val="00DD078F"/>
    <w:rsid w:val="00DD11D2"/>
    <w:rsid w:val="00DD1553"/>
    <w:rsid w:val="00DD1C00"/>
    <w:rsid w:val="00DD22F9"/>
    <w:rsid w:val="00DD27DF"/>
    <w:rsid w:val="00DD2969"/>
    <w:rsid w:val="00DD2993"/>
    <w:rsid w:val="00DD2B8D"/>
    <w:rsid w:val="00DD2D2F"/>
    <w:rsid w:val="00DD2E72"/>
    <w:rsid w:val="00DD3150"/>
    <w:rsid w:val="00DD33B2"/>
    <w:rsid w:val="00DD34A6"/>
    <w:rsid w:val="00DD36B7"/>
    <w:rsid w:val="00DD36DE"/>
    <w:rsid w:val="00DD384D"/>
    <w:rsid w:val="00DD39CC"/>
    <w:rsid w:val="00DD3A0A"/>
    <w:rsid w:val="00DD3E6F"/>
    <w:rsid w:val="00DD3EC5"/>
    <w:rsid w:val="00DD4109"/>
    <w:rsid w:val="00DD4213"/>
    <w:rsid w:val="00DD439C"/>
    <w:rsid w:val="00DD49CA"/>
    <w:rsid w:val="00DD4BBD"/>
    <w:rsid w:val="00DD508B"/>
    <w:rsid w:val="00DD50E2"/>
    <w:rsid w:val="00DD5272"/>
    <w:rsid w:val="00DD533A"/>
    <w:rsid w:val="00DD5558"/>
    <w:rsid w:val="00DD5F3B"/>
    <w:rsid w:val="00DD5FD3"/>
    <w:rsid w:val="00DD638F"/>
    <w:rsid w:val="00DD6521"/>
    <w:rsid w:val="00DD662C"/>
    <w:rsid w:val="00DD6F6F"/>
    <w:rsid w:val="00DD73C0"/>
    <w:rsid w:val="00DD7489"/>
    <w:rsid w:val="00DD74F0"/>
    <w:rsid w:val="00DD7670"/>
    <w:rsid w:val="00DD77C3"/>
    <w:rsid w:val="00DD7C48"/>
    <w:rsid w:val="00DE0324"/>
    <w:rsid w:val="00DE03CF"/>
    <w:rsid w:val="00DE0BCD"/>
    <w:rsid w:val="00DE0DE1"/>
    <w:rsid w:val="00DE0EC9"/>
    <w:rsid w:val="00DE1551"/>
    <w:rsid w:val="00DE16EF"/>
    <w:rsid w:val="00DE1975"/>
    <w:rsid w:val="00DE1CAC"/>
    <w:rsid w:val="00DE2273"/>
    <w:rsid w:val="00DE24F1"/>
    <w:rsid w:val="00DE2B7F"/>
    <w:rsid w:val="00DE2C5A"/>
    <w:rsid w:val="00DE3021"/>
    <w:rsid w:val="00DE3185"/>
    <w:rsid w:val="00DE31DF"/>
    <w:rsid w:val="00DE3298"/>
    <w:rsid w:val="00DE3723"/>
    <w:rsid w:val="00DE376B"/>
    <w:rsid w:val="00DE39E4"/>
    <w:rsid w:val="00DE3C9E"/>
    <w:rsid w:val="00DE3CD5"/>
    <w:rsid w:val="00DE3E2A"/>
    <w:rsid w:val="00DE4D22"/>
    <w:rsid w:val="00DE4DB4"/>
    <w:rsid w:val="00DE512C"/>
    <w:rsid w:val="00DE5781"/>
    <w:rsid w:val="00DE5919"/>
    <w:rsid w:val="00DE59E2"/>
    <w:rsid w:val="00DE5A5A"/>
    <w:rsid w:val="00DE5A6D"/>
    <w:rsid w:val="00DE5F22"/>
    <w:rsid w:val="00DE6308"/>
    <w:rsid w:val="00DE6B4B"/>
    <w:rsid w:val="00DE6BEE"/>
    <w:rsid w:val="00DE6D8B"/>
    <w:rsid w:val="00DE6DBB"/>
    <w:rsid w:val="00DE74BA"/>
    <w:rsid w:val="00DE7CC9"/>
    <w:rsid w:val="00DF02B1"/>
    <w:rsid w:val="00DF02C9"/>
    <w:rsid w:val="00DF02CC"/>
    <w:rsid w:val="00DF0694"/>
    <w:rsid w:val="00DF06EA"/>
    <w:rsid w:val="00DF0754"/>
    <w:rsid w:val="00DF0CF3"/>
    <w:rsid w:val="00DF0D68"/>
    <w:rsid w:val="00DF1350"/>
    <w:rsid w:val="00DF1503"/>
    <w:rsid w:val="00DF1B96"/>
    <w:rsid w:val="00DF1CA3"/>
    <w:rsid w:val="00DF1DEC"/>
    <w:rsid w:val="00DF1EC7"/>
    <w:rsid w:val="00DF238D"/>
    <w:rsid w:val="00DF2E38"/>
    <w:rsid w:val="00DF2F75"/>
    <w:rsid w:val="00DF3658"/>
    <w:rsid w:val="00DF38EA"/>
    <w:rsid w:val="00DF3EA6"/>
    <w:rsid w:val="00DF3EC0"/>
    <w:rsid w:val="00DF3FA2"/>
    <w:rsid w:val="00DF4038"/>
    <w:rsid w:val="00DF42B8"/>
    <w:rsid w:val="00DF434E"/>
    <w:rsid w:val="00DF4357"/>
    <w:rsid w:val="00DF4382"/>
    <w:rsid w:val="00DF47DE"/>
    <w:rsid w:val="00DF4820"/>
    <w:rsid w:val="00DF494E"/>
    <w:rsid w:val="00DF49E7"/>
    <w:rsid w:val="00DF4B6D"/>
    <w:rsid w:val="00DF4DD2"/>
    <w:rsid w:val="00DF50A7"/>
    <w:rsid w:val="00DF529A"/>
    <w:rsid w:val="00DF544D"/>
    <w:rsid w:val="00DF54F1"/>
    <w:rsid w:val="00DF5897"/>
    <w:rsid w:val="00DF6549"/>
    <w:rsid w:val="00DF69A0"/>
    <w:rsid w:val="00DF6A33"/>
    <w:rsid w:val="00DF6C1F"/>
    <w:rsid w:val="00DF6C20"/>
    <w:rsid w:val="00DF6CEB"/>
    <w:rsid w:val="00DF7051"/>
    <w:rsid w:val="00DF765A"/>
    <w:rsid w:val="00DF7B0A"/>
    <w:rsid w:val="00DF7B4E"/>
    <w:rsid w:val="00DF7BF5"/>
    <w:rsid w:val="00DF7CB1"/>
    <w:rsid w:val="00E00123"/>
    <w:rsid w:val="00E00939"/>
    <w:rsid w:val="00E00A00"/>
    <w:rsid w:val="00E00C0B"/>
    <w:rsid w:val="00E01667"/>
    <w:rsid w:val="00E01AA1"/>
    <w:rsid w:val="00E01E9B"/>
    <w:rsid w:val="00E02059"/>
    <w:rsid w:val="00E020B4"/>
    <w:rsid w:val="00E022D2"/>
    <w:rsid w:val="00E02432"/>
    <w:rsid w:val="00E02698"/>
    <w:rsid w:val="00E02953"/>
    <w:rsid w:val="00E02FD7"/>
    <w:rsid w:val="00E0302B"/>
    <w:rsid w:val="00E03292"/>
    <w:rsid w:val="00E033D6"/>
    <w:rsid w:val="00E0351E"/>
    <w:rsid w:val="00E03B6D"/>
    <w:rsid w:val="00E03C54"/>
    <w:rsid w:val="00E045F7"/>
    <w:rsid w:val="00E04706"/>
    <w:rsid w:val="00E0477E"/>
    <w:rsid w:val="00E058B7"/>
    <w:rsid w:val="00E05A5D"/>
    <w:rsid w:val="00E05DA5"/>
    <w:rsid w:val="00E05DDF"/>
    <w:rsid w:val="00E05DFD"/>
    <w:rsid w:val="00E0608B"/>
    <w:rsid w:val="00E064E7"/>
    <w:rsid w:val="00E06795"/>
    <w:rsid w:val="00E06F85"/>
    <w:rsid w:val="00E07097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69"/>
    <w:rsid w:val="00E10370"/>
    <w:rsid w:val="00E10902"/>
    <w:rsid w:val="00E10A6A"/>
    <w:rsid w:val="00E10B61"/>
    <w:rsid w:val="00E10BE3"/>
    <w:rsid w:val="00E1107F"/>
    <w:rsid w:val="00E110A6"/>
    <w:rsid w:val="00E113F4"/>
    <w:rsid w:val="00E117D3"/>
    <w:rsid w:val="00E117F9"/>
    <w:rsid w:val="00E11A1F"/>
    <w:rsid w:val="00E1218F"/>
    <w:rsid w:val="00E1226E"/>
    <w:rsid w:val="00E122D7"/>
    <w:rsid w:val="00E12411"/>
    <w:rsid w:val="00E125D7"/>
    <w:rsid w:val="00E127CE"/>
    <w:rsid w:val="00E128C3"/>
    <w:rsid w:val="00E128D7"/>
    <w:rsid w:val="00E12BFD"/>
    <w:rsid w:val="00E12EE2"/>
    <w:rsid w:val="00E12F78"/>
    <w:rsid w:val="00E132D3"/>
    <w:rsid w:val="00E135A0"/>
    <w:rsid w:val="00E13E32"/>
    <w:rsid w:val="00E13FE8"/>
    <w:rsid w:val="00E14043"/>
    <w:rsid w:val="00E14405"/>
    <w:rsid w:val="00E14569"/>
    <w:rsid w:val="00E1483B"/>
    <w:rsid w:val="00E1483C"/>
    <w:rsid w:val="00E15149"/>
    <w:rsid w:val="00E154CA"/>
    <w:rsid w:val="00E155EE"/>
    <w:rsid w:val="00E156ED"/>
    <w:rsid w:val="00E15BAB"/>
    <w:rsid w:val="00E163C5"/>
    <w:rsid w:val="00E16966"/>
    <w:rsid w:val="00E1697B"/>
    <w:rsid w:val="00E16C25"/>
    <w:rsid w:val="00E16F95"/>
    <w:rsid w:val="00E17096"/>
    <w:rsid w:val="00E171FF"/>
    <w:rsid w:val="00E173CC"/>
    <w:rsid w:val="00E17439"/>
    <w:rsid w:val="00E20093"/>
    <w:rsid w:val="00E201FB"/>
    <w:rsid w:val="00E20369"/>
    <w:rsid w:val="00E2084C"/>
    <w:rsid w:val="00E20959"/>
    <w:rsid w:val="00E214B1"/>
    <w:rsid w:val="00E21766"/>
    <w:rsid w:val="00E21864"/>
    <w:rsid w:val="00E218AA"/>
    <w:rsid w:val="00E218E3"/>
    <w:rsid w:val="00E21ED3"/>
    <w:rsid w:val="00E226F8"/>
    <w:rsid w:val="00E22818"/>
    <w:rsid w:val="00E23970"/>
    <w:rsid w:val="00E23DE1"/>
    <w:rsid w:val="00E23F1E"/>
    <w:rsid w:val="00E23F64"/>
    <w:rsid w:val="00E23F75"/>
    <w:rsid w:val="00E24500"/>
    <w:rsid w:val="00E2457D"/>
    <w:rsid w:val="00E24659"/>
    <w:rsid w:val="00E249EA"/>
    <w:rsid w:val="00E24AFF"/>
    <w:rsid w:val="00E24CB6"/>
    <w:rsid w:val="00E24D0E"/>
    <w:rsid w:val="00E24F67"/>
    <w:rsid w:val="00E250EF"/>
    <w:rsid w:val="00E2549C"/>
    <w:rsid w:val="00E25899"/>
    <w:rsid w:val="00E25C21"/>
    <w:rsid w:val="00E25E93"/>
    <w:rsid w:val="00E26609"/>
    <w:rsid w:val="00E267AC"/>
    <w:rsid w:val="00E26815"/>
    <w:rsid w:val="00E27029"/>
    <w:rsid w:val="00E270E7"/>
    <w:rsid w:val="00E27470"/>
    <w:rsid w:val="00E276CC"/>
    <w:rsid w:val="00E27722"/>
    <w:rsid w:val="00E278CC"/>
    <w:rsid w:val="00E27DCD"/>
    <w:rsid w:val="00E27E14"/>
    <w:rsid w:val="00E27EAB"/>
    <w:rsid w:val="00E300F1"/>
    <w:rsid w:val="00E300FF"/>
    <w:rsid w:val="00E3023D"/>
    <w:rsid w:val="00E302D6"/>
    <w:rsid w:val="00E303AE"/>
    <w:rsid w:val="00E30492"/>
    <w:rsid w:val="00E304B2"/>
    <w:rsid w:val="00E3055E"/>
    <w:rsid w:val="00E3057C"/>
    <w:rsid w:val="00E31154"/>
    <w:rsid w:val="00E312B3"/>
    <w:rsid w:val="00E317EE"/>
    <w:rsid w:val="00E318C5"/>
    <w:rsid w:val="00E31A77"/>
    <w:rsid w:val="00E31D3F"/>
    <w:rsid w:val="00E3218E"/>
    <w:rsid w:val="00E322ED"/>
    <w:rsid w:val="00E32645"/>
    <w:rsid w:val="00E32735"/>
    <w:rsid w:val="00E32B4E"/>
    <w:rsid w:val="00E32B70"/>
    <w:rsid w:val="00E32DF2"/>
    <w:rsid w:val="00E332F9"/>
    <w:rsid w:val="00E3333E"/>
    <w:rsid w:val="00E334B6"/>
    <w:rsid w:val="00E335CD"/>
    <w:rsid w:val="00E33634"/>
    <w:rsid w:val="00E33BBC"/>
    <w:rsid w:val="00E33D38"/>
    <w:rsid w:val="00E341D5"/>
    <w:rsid w:val="00E3459B"/>
    <w:rsid w:val="00E347BE"/>
    <w:rsid w:val="00E34924"/>
    <w:rsid w:val="00E349D1"/>
    <w:rsid w:val="00E354B7"/>
    <w:rsid w:val="00E35648"/>
    <w:rsid w:val="00E359BF"/>
    <w:rsid w:val="00E35AA7"/>
    <w:rsid w:val="00E35B14"/>
    <w:rsid w:val="00E35C55"/>
    <w:rsid w:val="00E35C7C"/>
    <w:rsid w:val="00E35D15"/>
    <w:rsid w:val="00E362B9"/>
    <w:rsid w:val="00E36C7E"/>
    <w:rsid w:val="00E377B0"/>
    <w:rsid w:val="00E37B99"/>
    <w:rsid w:val="00E37E08"/>
    <w:rsid w:val="00E37E89"/>
    <w:rsid w:val="00E4005F"/>
    <w:rsid w:val="00E40361"/>
    <w:rsid w:val="00E40405"/>
    <w:rsid w:val="00E409C0"/>
    <w:rsid w:val="00E40B0B"/>
    <w:rsid w:val="00E40C08"/>
    <w:rsid w:val="00E4137F"/>
    <w:rsid w:val="00E41521"/>
    <w:rsid w:val="00E4154A"/>
    <w:rsid w:val="00E41764"/>
    <w:rsid w:val="00E418AE"/>
    <w:rsid w:val="00E419DA"/>
    <w:rsid w:val="00E41E92"/>
    <w:rsid w:val="00E4201B"/>
    <w:rsid w:val="00E42114"/>
    <w:rsid w:val="00E42678"/>
    <w:rsid w:val="00E4283B"/>
    <w:rsid w:val="00E42EC7"/>
    <w:rsid w:val="00E42FAD"/>
    <w:rsid w:val="00E430F8"/>
    <w:rsid w:val="00E4353A"/>
    <w:rsid w:val="00E437C8"/>
    <w:rsid w:val="00E439AA"/>
    <w:rsid w:val="00E43AA8"/>
    <w:rsid w:val="00E43B9E"/>
    <w:rsid w:val="00E44326"/>
    <w:rsid w:val="00E4459F"/>
    <w:rsid w:val="00E44CFA"/>
    <w:rsid w:val="00E44D9A"/>
    <w:rsid w:val="00E44F72"/>
    <w:rsid w:val="00E4515F"/>
    <w:rsid w:val="00E45168"/>
    <w:rsid w:val="00E45796"/>
    <w:rsid w:val="00E457C8"/>
    <w:rsid w:val="00E4580C"/>
    <w:rsid w:val="00E4595C"/>
    <w:rsid w:val="00E45AD6"/>
    <w:rsid w:val="00E45CEB"/>
    <w:rsid w:val="00E46B9E"/>
    <w:rsid w:val="00E46BF3"/>
    <w:rsid w:val="00E46D05"/>
    <w:rsid w:val="00E47D37"/>
    <w:rsid w:val="00E50065"/>
    <w:rsid w:val="00E50774"/>
    <w:rsid w:val="00E508B7"/>
    <w:rsid w:val="00E51485"/>
    <w:rsid w:val="00E514C8"/>
    <w:rsid w:val="00E5174F"/>
    <w:rsid w:val="00E5184E"/>
    <w:rsid w:val="00E51940"/>
    <w:rsid w:val="00E51D8B"/>
    <w:rsid w:val="00E51E2A"/>
    <w:rsid w:val="00E51EE0"/>
    <w:rsid w:val="00E51F8D"/>
    <w:rsid w:val="00E5208C"/>
    <w:rsid w:val="00E52113"/>
    <w:rsid w:val="00E52493"/>
    <w:rsid w:val="00E524CE"/>
    <w:rsid w:val="00E5276A"/>
    <w:rsid w:val="00E527C0"/>
    <w:rsid w:val="00E527E5"/>
    <w:rsid w:val="00E52B0F"/>
    <w:rsid w:val="00E52D30"/>
    <w:rsid w:val="00E52DBF"/>
    <w:rsid w:val="00E52ECC"/>
    <w:rsid w:val="00E530EC"/>
    <w:rsid w:val="00E539A3"/>
    <w:rsid w:val="00E5409F"/>
    <w:rsid w:val="00E5411F"/>
    <w:rsid w:val="00E541D3"/>
    <w:rsid w:val="00E5461B"/>
    <w:rsid w:val="00E5462F"/>
    <w:rsid w:val="00E54C9B"/>
    <w:rsid w:val="00E54CCD"/>
    <w:rsid w:val="00E54EBE"/>
    <w:rsid w:val="00E54F0D"/>
    <w:rsid w:val="00E54F2D"/>
    <w:rsid w:val="00E552CE"/>
    <w:rsid w:val="00E55823"/>
    <w:rsid w:val="00E55840"/>
    <w:rsid w:val="00E55997"/>
    <w:rsid w:val="00E55CFB"/>
    <w:rsid w:val="00E55EE0"/>
    <w:rsid w:val="00E5658F"/>
    <w:rsid w:val="00E566C8"/>
    <w:rsid w:val="00E56CDC"/>
    <w:rsid w:val="00E56F0F"/>
    <w:rsid w:val="00E5716C"/>
    <w:rsid w:val="00E57326"/>
    <w:rsid w:val="00E57402"/>
    <w:rsid w:val="00E57514"/>
    <w:rsid w:val="00E5760B"/>
    <w:rsid w:val="00E57976"/>
    <w:rsid w:val="00E57B6A"/>
    <w:rsid w:val="00E60065"/>
    <w:rsid w:val="00E601B2"/>
    <w:rsid w:val="00E605F4"/>
    <w:rsid w:val="00E60903"/>
    <w:rsid w:val="00E60A3D"/>
    <w:rsid w:val="00E60BED"/>
    <w:rsid w:val="00E60C97"/>
    <w:rsid w:val="00E60D30"/>
    <w:rsid w:val="00E60F97"/>
    <w:rsid w:val="00E61162"/>
    <w:rsid w:val="00E61320"/>
    <w:rsid w:val="00E61DC8"/>
    <w:rsid w:val="00E62163"/>
    <w:rsid w:val="00E6236C"/>
    <w:rsid w:val="00E626A1"/>
    <w:rsid w:val="00E62810"/>
    <w:rsid w:val="00E62906"/>
    <w:rsid w:val="00E62AD8"/>
    <w:rsid w:val="00E62DD2"/>
    <w:rsid w:val="00E62DE2"/>
    <w:rsid w:val="00E631D6"/>
    <w:rsid w:val="00E636A5"/>
    <w:rsid w:val="00E6375F"/>
    <w:rsid w:val="00E63B17"/>
    <w:rsid w:val="00E640EA"/>
    <w:rsid w:val="00E64355"/>
    <w:rsid w:val="00E6516B"/>
    <w:rsid w:val="00E6522A"/>
    <w:rsid w:val="00E655A2"/>
    <w:rsid w:val="00E6574F"/>
    <w:rsid w:val="00E659E5"/>
    <w:rsid w:val="00E65A24"/>
    <w:rsid w:val="00E65A8F"/>
    <w:rsid w:val="00E65BFC"/>
    <w:rsid w:val="00E65C95"/>
    <w:rsid w:val="00E6651F"/>
    <w:rsid w:val="00E665E8"/>
    <w:rsid w:val="00E6690E"/>
    <w:rsid w:val="00E66B81"/>
    <w:rsid w:val="00E66E03"/>
    <w:rsid w:val="00E67706"/>
    <w:rsid w:val="00E67710"/>
    <w:rsid w:val="00E67A0D"/>
    <w:rsid w:val="00E67A80"/>
    <w:rsid w:val="00E67CAC"/>
    <w:rsid w:val="00E67F13"/>
    <w:rsid w:val="00E7000C"/>
    <w:rsid w:val="00E70062"/>
    <w:rsid w:val="00E70247"/>
    <w:rsid w:val="00E7053F"/>
    <w:rsid w:val="00E705C7"/>
    <w:rsid w:val="00E7092A"/>
    <w:rsid w:val="00E70F7A"/>
    <w:rsid w:val="00E71279"/>
    <w:rsid w:val="00E71593"/>
    <w:rsid w:val="00E71806"/>
    <w:rsid w:val="00E72053"/>
    <w:rsid w:val="00E721D8"/>
    <w:rsid w:val="00E723DF"/>
    <w:rsid w:val="00E724BE"/>
    <w:rsid w:val="00E72814"/>
    <w:rsid w:val="00E72901"/>
    <w:rsid w:val="00E72B6C"/>
    <w:rsid w:val="00E73381"/>
    <w:rsid w:val="00E73699"/>
    <w:rsid w:val="00E73A70"/>
    <w:rsid w:val="00E73D28"/>
    <w:rsid w:val="00E73D69"/>
    <w:rsid w:val="00E74163"/>
    <w:rsid w:val="00E745BB"/>
    <w:rsid w:val="00E74A76"/>
    <w:rsid w:val="00E74CFC"/>
    <w:rsid w:val="00E751E4"/>
    <w:rsid w:val="00E75294"/>
    <w:rsid w:val="00E7569F"/>
    <w:rsid w:val="00E75A80"/>
    <w:rsid w:val="00E75E82"/>
    <w:rsid w:val="00E76243"/>
    <w:rsid w:val="00E763CF"/>
    <w:rsid w:val="00E76A3A"/>
    <w:rsid w:val="00E76F90"/>
    <w:rsid w:val="00E77184"/>
    <w:rsid w:val="00E779EC"/>
    <w:rsid w:val="00E800A3"/>
    <w:rsid w:val="00E8039D"/>
    <w:rsid w:val="00E805C9"/>
    <w:rsid w:val="00E80632"/>
    <w:rsid w:val="00E8078F"/>
    <w:rsid w:val="00E80C3B"/>
    <w:rsid w:val="00E81111"/>
    <w:rsid w:val="00E81353"/>
    <w:rsid w:val="00E818F4"/>
    <w:rsid w:val="00E81996"/>
    <w:rsid w:val="00E819CC"/>
    <w:rsid w:val="00E819D0"/>
    <w:rsid w:val="00E81DF2"/>
    <w:rsid w:val="00E82158"/>
    <w:rsid w:val="00E821E4"/>
    <w:rsid w:val="00E82267"/>
    <w:rsid w:val="00E82543"/>
    <w:rsid w:val="00E82661"/>
    <w:rsid w:val="00E828BA"/>
    <w:rsid w:val="00E82BB0"/>
    <w:rsid w:val="00E82DEC"/>
    <w:rsid w:val="00E8319B"/>
    <w:rsid w:val="00E836E3"/>
    <w:rsid w:val="00E83B54"/>
    <w:rsid w:val="00E83C9B"/>
    <w:rsid w:val="00E83F35"/>
    <w:rsid w:val="00E8440A"/>
    <w:rsid w:val="00E84461"/>
    <w:rsid w:val="00E844C8"/>
    <w:rsid w:val="00E84FE2"/>
    <w:rsid w:val="00E862F1"/>
    <w:rsid w:val="00E8667A"/>
    <w:rsid w:val="00E8668C"/>
    <w:rsid w:val="00E86B5E"/>
    <w:rsid w:val="00E86D16"/>
    <w:rsid w:val="00E87450"/>
    <w:rsid w:val="00E878F1"/>
    <w:rsid w:val="00E87AB7"/>
    <w:rsid w:val="00E87CD9"/>
    <w:rsid w:val="00E90250"/>
    <w:rsid w:val="00E90332"/>
    <w:rsid w:val="00E9092A"/>
    <w:rsid w:val="00E90B00"/>
    <w:rsid w:val="00E90E20"/>
    <w:rsid w:val="00E91091"/>
    <w:rsid w:val="00E911A8"/>
    <w:rsid w:val="00E91566"/>
    <w:rsid w:val="00E916A1"/>
    <w:rsid w:val="00E916B2"/>
    <w:rsid w:val="00E91BBF"/>
    <w:rsid w:val="00E922EE"/>
    <w:rsid w:val="00E92A27"/>
    <w:rsid w:val="00E934AC"/>
    <w:rsid w:val="00E935E9"/>
    <w:rsid w:val="00E935F0"/>
    <w:rsid w:val="00E93761"/>
    <w:rsid w:val="00E93CE3"/>
    <w:rsid w:val="00E93D4E"/>
    <w:rsid w:val="00E93E00"/>
    <w:rsid w:val="00E9432E"/>
    <w:rsid w:val="00E94455"/>
    <w:rsid w:val="00E94663"/>
    <w:rsid w:val="00E94B43"/>
    <w:rsid w:val="00E94D14"/>
    <w:rsid w:val="00E94DEB"/>
    <w:rsid w:val="00E94F98"/>
    <w:rsid w:val="00E95489"/>
    <w:rsid w:val="00E9551A"/>
    <w:rsid w:val="00E95B8A"/>
    <w:rsid w:val="00E95DB6"/>
    <w:rsid w:val="00E9602C"/>
    <w:rsid w:val="00E961BD"/>
    <w:rsid w:val="00E962D7"/>
    <w:rsid w:val="00E963B3"/>
    <w:rsid w:val="00E964D2"/>
    <w:rsid w:val="00E969F7"/>
    <w:rsid w:val="00E96C52"/>
    <w:rsid w:val="00E96C75"/>
    <w:rsid w:val="00E96EB3"/>
    <w:rsid w:val="00E97163"/>
    <w:rsid w:val="00E9717B"/>
    <w:rsid w:val="00E97581"/>
    <w:rsid w:val="00E97588"/>
    <w:rsid w:val="00E97918"/>
    <w:rsid w:val="00E97D03"/>
    <w:rsid w:val="00E97E1E"/>
    <w:rsid w:val="00E97FBF"/>
    <w:rsid w:val="00EA00D8"/>
    <w:rsid w:val="00EA07AE"/>
    <w:rsid w:val="00EA0C4C"/>
    <w:rsid w:val="00EA1038"/>
    <w:rsid w:val="00EA104D"/>
    <w:rsid w:val="00EA1443"/>
    <w:rsid w:val="00EA157E"/>
    <w:rsid w:val="00EA1739"/>
    <w:rsid w:val="00EA1866"/>
    <w:rsid w:val="00EA211A"/>
    <w:rsid w:val="00EA297B"/>
    <w:rsid w:val="00EA2A2E"/>
    <w:rsid w:val="00EA2C98"/>
    <w:rsid w:val="00EA32BD"/>
    <w:rsid w:val="00EA3499"/>
    <w:rsid w:val="00EA34F8"/>
    <w:rsid w:val="00EA3638"/>
    <w:rsid w:val="00EA3A13"/>
    <w:rsid w:val="00EA3EC9"/>
    <w:rsid w:val="00EA3FA7"/>
    <w:rsid w:val="00EA40CB"/>
    <w:rsid w:val="00EA42F2"/>
    <w:rsid w:val="00EA4A90"/>
    <w:rsid w:val="00EA4BB7"/>
    <w:rsid w:val="00EA4C3B"/>
    <w:rsid w:val="00EA4E9E"/>
    <w:rsid w:val="00EA4FC7"/>
    <w:rsid w:val="00EA574E"/>
    <w:rsid w:val="00EA5C43"/>
    <w:rsid w:val="00EA6214"/>
    <w:rsid w:val="00EA63BF"/>
    <w:rsid w:val="00EA6D17"/>
    <w:rsid w:val="00EA6E4C"/>
    <w:rsid w:val="00EA74C1"/>
    <w:rsid w:val="00EA764C"/>
    <w:rsid w:val="00EA7705"/>
    <w:rsid w:val="00EA7D20"/>
    <w:rsid w:val="00EB06FD"/>
    <w:rsid w:val="00EB079A"/>
    <w:rsid w:val="00EB07A5"/>
    <w:rsid w:val="00EB07D9"/>
    <w:rsid w:val="00EB0E27"/>
    <w:rsid w:val="00EB0FC7"/>
    <w:rsid w:val="00EB1968"/>
    <w:rsid w:val="00EB1BC3"/>
    <w:rsid w:val="00EB1E64"/>
    <w:rsid w:val="00EB27E3"/>
    <w:rsid w:val="00EB2AB1"/>
    <w:rsid w:val="00EB2CCB"/>
    <w:rsid w:val="00EB2D2A"/>
    <w:rsid w:val="00EB2F3B"/>
    <w:rsid w:val="00EB30F6"/>
    <w:rsid w:val="00EB3705"/>
    <w:rsid w:val="00EB3F88"/>
    <w:rsid w:val="00EB40E6"/>
    <w:rsid w:val="00EB413A"/>
    <w:rsid w:val="00EB42B1"/>
    <w:rsid w:val="00EB49E6"/>
    <w:rsid w:val="00EB4AAD"/>
    <w:rsid w:val="00EB4C8E"/>
    <w:rsid w:val="00EB4C8F"/>
    <w:rsid w:val="00EB5346"/>
    <w:rsid w:val="00EB5586"/>
    <w:rsid w:val="00EB5ADE"/>
    <w:rsid w:val="00EB5C31"/>
    <w:rsid w:val="00EB6117"/>
    <w:rsid w:val="00EB67BA"/>
    <w:rsid w:val="00EB67C0"/>
    <w:rsid w:val="00EB6964"/>
    <w:rsid w:val="00EB70C6"/>
    <w:rsid w:val="00EB7897"/>
    <w:rsid w:val="00EB7D9B"/>
    <w:rsid w:val="00EB7F1B"/>
    <w:rsid w:val="00EB7F44"/>
    <w:rsid w:val="00EC0050"/>
    <w:rsid w:val="00EC0732"/>
    <w:rsid w:val="00EC0EC7"/>
    <w:rsid w:val="00EC1225"/>
    <w:rsid w:val="00EC126B"/>
    <w:rsid w:val="00EC12FB"/>
    <w:rsid w:val="00EC148C"/>
    <w:rsid w:val="00EC181A"/>
    <w:rsid w:val="00EC194F"/>
    <w:rsid w:val="00EC19EC"/>
    <w:rsid w:val="00EC1B4A"/>
    <w:rsid w:val="00EC1B88"/>
    <w:rsid w:val="00EC222A"/>
    <w:rsid w:val="00EC25F8"/>
    <w:rsid w:val="00EC29D6"/>
    <w:rsid w:val="00EC2B6C"/>
    <w:rsid w:val="00EC2ED5"/>
    <w:rsid w:val="00EC3235"/>
    <w:rsid w:val="00EC340F"/>
    <w:rsid w:val="00EC3486"/>
    <w:rsid w:val="00EC34FF"/>
    <w:rsid w:val="00EC37A2"/>
    <w:rsid w:val="00EC3994"/>
    <w:rsid w:val="00EC412E"/>
    <w:rsid w:val="00EC4551"/>
    <w:rsid w:val="00EC46A9"/>
    <w:rsid w:val="00EC4848"/>
    <w:rsid w:val="00EC492E"/>
    <w:rsid w:val="00EC4DE9"/>
    <w:rsid w:val="00EC517F"/>
    <w:rsid w:val="00EC54F7"/>
    <w:rsid w:val="00EC5843"/>
    <w:rsid w:val="00EC62B2"/>
    <w:rsid w:val="00EC62F8"/>
    <w:rsid w:val="00EC6D22"/>
    <w:rsid w:val="00EC6EE4"/>
    <w:rsid w:val="00EC7320"/>
    <w:rsid w:val="00EC7574"/>
    <w:rsid w:val="00EC77BB"/>
    <w:rsid w:val="00EC7A4E"/>
    <w:rsid w:val="00EC7E73"/>
    <w:rsid w:val="00ED057F"/>
    <w:rsid w:val="00ED0C69"/>
    <w:rsid w:val="00ED0FB5"/>
    <w:rsid w:val="00ED1073"/>
    <w:rsid w:val="00ED10D1"/>
    <w:rsid w:val="00ED11D3"/>
    <w:rsid w:val="00ED13F6"/>
    <w:rsid w:val="00ED141C"/>
    <w:rsid w:val="00ED1701"/>
    <w:rsid w:val="00ED179A"/>
    <w:rsid w:val="00ED1C4F"/>
    <w:rsid w:val="00ED1E24"/>
    <w:rsid w:val="00ED207A"/>
    <w:rsid w:val="00ED25CA"/>
    <w:rsid w:val="00ED28BA"/>
    <w:rsid w:val="00ED2917"/>
    <w:rsid w:val="00ED2A6D"/>
    <w:rsid w:val="00ED2B30"/>
    <w:rsid w:val="00ED2B9C"/>
    <w:rsid w:val="00ED2BF0"/>
    <w:rsid w:val="00ED2DFA"/>
    <w:rsid w:val="00ED2FF0"/>
    <w:rsid w:val="00ED3A05"/>
    <w:rsid w:val="00ED3A46"/>
    <w:rsid w:val="00ED3DF4"/>
    <w:rsid w:val="00ED4562"/>
    <w:rsid w:val="00ED5521"/>
    <w:rsid w:val="00ED5695"/>
    <w:rsid w:val="00ED59D2"/>
    <w:rsid w:val="00ED61C3"/>
    <w:rsid w:val="00ED64CE"/>
    <w:rsid w:val="00ED69A7"/>
    <w:rsid w:val="00ED6EB2"/>
    <w:rsid w:val="00ED6ED6"/>
    <w:rsid w:val="00ED722B"/>
    <w:rsid w:val="00ED7599"/>
    <w:rsid w:val="00ED797A"/>
    <w:rsid w:val="00ED7AB1"/>
    <w:rsid w:val="00ED7BD5"/>
    <w:rsid w:val="00ED7CAA"/>
    <w:rsid w:val="00EE0155"/>
    <w:rsid w:val="00EE0391"/>
    <w:rsid w:val="00EE06A0"/>
    <w:rsid w:val="00EE125C"/>
    <w:rsid w:val="00EE2256"/>
    <w:rsid w:val="00EE2318"/>
    <w:rsid w:val="00EE23BB"/>
    <w:rsid w:val="00EE258A"/>
    <w:rsid w:val="00EE2964"/>
    <w:rsid w:val="00EE2A52"/>
    <w:rsid w:val="00EE2B83"/>
    <w:rsid w:val="00EE392D"/>
    <w:rsid w:val="00EE39C8"/>
    <w:rsid w:val="00EE3C5A"/>
    <w:rsid w:val="00EE41F2"/>
    <w:rsid w:val="00EE46C3"/>
    <w:rsid w:val="00EE4DD0"/>
    <w:rsid w:val="00EE51E1"/>
    <w:rsid w:val="00EE5892"/>
    <w:rsid w:val="00EE5BA2"/>
    <w:rsid w:val="00EE5E4A"/>
    <w:rsid w:val="00EE63D2"/>
    <w:rsid w:val="00EE652E"/>
    <w:rsid w:val="00EE67C5"/>
    <w:rsid w:val="00EE742B"/>
    <w:rsid w:val="00EE7510"/>
    <w:rsid w:val="00EE7FCF"/>
    <w:rsid w:val="00EF0024"/>
    <w:rsid w:val="00EF03D0"/>
    <w:rsid w:val="00EF0402"/>
    <w:rsid w:val="00EF04BB"/>
    <w:rsid w:val="00EF0594"/>
    <w:rsid w:val="00EF0854"/>
    <w:rsid w:val="00EF0B6D"/>
    <w:rsid w:val="00EF0E79"/>
    <w:rsid w:val="00EF108E"/>
    <w:rsid w:val="00EF1144"/>
    <w:rsid w:val="00EF1722"/>
    <w:rsid w:val="00EF1942"/>
    <w:rsid w:val="00EF19DE"/>
    <w:rsid w:val="00EF1ADA"/>
    <w:rsid w:val="00EF1E9B"/>
    <w:rsid w:val="00EF2323"/>
    <w:rsid w:val="00EF244F"/>
    <w:rsid w:val="00EF2F33"/>
    <w:rsid w:val="00EF2F6A"/>
    <w:rsid w:val="00EF3109"/>
    <w:rsid w:val="00EF322D"/>
    <w:rsid w:val="00EF32F1"/>
    <w:rsid w:val="00EF358F"/>
    <w:rsid w:val="00EF372D"/>
    <w:rsid w:val="00EF3B3E"/>
    <w:rsid w:val="00EF3B86"/>
    <w:rsid w:val="00EF416F"/>
    <w:rsid w:val="00EF4246"/>
    <w:rsid w:val="00EF4480"/>
    <w:rsid w:val="00EF4814"/>
    <w:rsid w:val="00EF4B6F"/>
    <w:rsid w:val="00EF4D70"/>
    <w:rsid w:val="00EF5143"/>
    <w:rsid w:val="00EF57F3"/>
    <w:rsid w:val="00EF58AA"/>
    <w:rsid w:val="00EF68F4"/>
    <w:rsid w:val="00EF69B5"/>
    <w:rsid w:val="00EF6A9F"/>
    <w:rsid w:val="00EF6C21"/>
    <w:rsid w:val="00EF6DA0"/>
    <w:rsid w:val="00EF6FD6"/>
    <w:rsid w:val="00EF735C"/>
    <w:rsid w:val="00EF7504"/>
    <w:rsid w:val="00EF7967"/>
    <w:rsid w:val="00EF7E34"/>
    <w:rsid w:val="00F0055C"/>
    <w:rsid w:val="00F0073C"/>
    <w:rsid w:val="00F00BBF"/>
    <w:rsid w:val="00F00BC0"/>
    <w:rsid w:val="00F010FB"/>
    <w:rsid w:val="00F01555"/>
    <w:rsid w:val="00F016AC"/>
    <w:rsid w:val="00F018B9"/>
    <w:rsid w:val="00F01936"/>
    <w:rsid w:val="00F01DA8"/>
    <w:rsid w:val="00F020B8"/>
    <w:rsid w:val="00F0233B"/>
    <w:rsid w:val="00F0245D"/>
    <w:rsid w:val="00F03162"/>
    <w:rsid w:val="00F03198"/>
    <w:rsid w:val="00F03885"/>
    <w:rsid w:val="00F03AE7"/>
    <w:rsid w:val="00F0422E"/>
    <w:rsid w:val="00F04DE7"/>
    <w:rsid w:val="00F05102"/>
    <w:rsid w:val="00F0566E"/>
    <w:rsid w:val="00F05A7E"/>
    <w:rsid w:val="00F05D43"/>
    <w:rsid w:val="00F05F75"/>
    <w:rsid w:val="00F06316"/>
    <w:rsid w:val="00F06517"/>
    <w:rsid w:val="00F067C7"/>
    <w:rsid w:val="00F068AD"/>
    <w:rsid w:val="00F068D6"/>
    <w:rsid w:val="00F06A4B"/>
    <w:rsid w:val="00F06C7B"/>
    <w:rsid w:val="00F06CCB"/>
    <w:rsid w:val="00F07117"/>
    <w:rsid w:val="00F072A4"/>
    <w:rsid w:val="00F0791C"/>
    <w:rsid w:val="00F079C6"/>
    <w:rsid w:val="00F07ADE"/>
    <w:rsid w:val="00F07C4B"/>
    <w:rsid w:val="00F10335"/>
    <w:rsid w:val="00F10716"/>
    <w:rsid w:val="00F108FD"/>
    <w:rsid w:val="00F10B90"/>
    <w:rsid w:val="00F10D5A"/>
    <w:rsid w:val="00F10E33"/>
    <w:rsid w:val="00F10E89"/>
    <w:rsid w:val="00F11D23"/>
    <w:rsid w:val="00F11F3B"/>
    <w:rsid w:val="00F1201E"/>
    <w:rsid w:val="00F12739"/>
    <w:rsid w:val="00F12D2F"/>
    <w:rsid w:val="00F12E94"/>
    <w:rsid w:val="00F12FEC"/>
    <w:rsid w:val="00F1330D"/>
    <w:rsid w:val="00F13C7C"/>
    <w:rsid w:val="00F13E03"/>
    <w:rsid w:val="00F13E85"/>
    <w:rsid w:val="00F14193"/>
    <w:rsid w:val="00F14473"/>
    <w:rsid w:val="00F14AC4"/>
    <w:rsid w:val="00F14B81"/>
    <w:rsid w:val="00F15112"/>
    <w:rsid w:val="00F1527D"/>
    <w:rsid w:val="00F15451"/>
    <w:rsid w:val="00F1547B"/>
    <w:rsid w:val="00F155CE"/>
    <w:rsid w:val="00F157F1"/>
    <w:rsid w:val="00F15B37"/>
    <w:rsid w:val="00F15B6A"/>
    <w:rsid w:val="00F1691B"/>
    <w:rsid w:val="00F16969"/>
    <w:rsid w:val="00F16A09"/>
    <w:rsid w:val="00F17233"/>
    <w:rsid w:val="00F1764F"/>
    <w:rsid w:val="00F177A3"/>
    <w:rsid w:val="00F17873"/>
    <w:rsid w:val="00F178E6"/>
    <w:rsid w:val="00F17953"/>
    <w:rsid w:val="00F17B68"/>
    <w:rsid w:val="00F17C0B"/>
    <w:rsid w:val="00F17DEB"/>
    <w:rsid w:val="00F2000C"/>
    <w:rsid w:val="00F2041D"/>
    <w:rsid w:val="00F207AA"/>
    <w:rsid w:val="00F20933"/>
    <w:rsid w:val="00F20A3C"/>
    <w:rsid w:val="00F20B0B"/>
    <w:rsid w:val="00F20C67"/>
    <w:rsid w:val="00F20CFE"/>
    <w:rsid w:val="00F2101B"/>
    <w:rsid w:val="00F2138D"/>
    <w:rsid w:val="00F213C3"/>
    <w:rsid w:val="00F2183F"/>
    <w:rsid w:val="00F21AD5"/>
    <w:rsid w:val="00F21E89"/>
    <w:rsid w:val="00F21EA2"/>
    <w:rsid w:val="00F22594"/>
    <w:rsid w:val="00F225B9"/>
    <w:rsid w:val="00F2292D"/>
    <w:rsid w:val="00F229BD"/>
    <w:rsid w:val="00F229E5"/>
    <w:rsid w:val="00F2311B"/>
    <w:rsid w:val="00F2327A"/>
    <w:rsid w:val="00F23620"/>
    <w:rsid w:val="00F23890"/>
    <w:rsid w:val="00F2389A"/>
    <w:rsid w:val="00F23942"/>
    <w:rsid w:val="00F239CD"/>
    <w:rsid w:val="00F23E9E"/>
    <w:rsid w:val="00F24239"/>
    <w:rsid w:val="00F2494B"/>
    <w:rsid w:val="00F24978"/>
    <w:rsid w:val="00F249DB"/>
    <w:rsid w:val="00F24EAF"/>
    <w:rsid w:val="00F2526C"/>
    <w:rsid w:val="00F252D8"/>
    <w:rsid w:val="00F25384"/>
    <w:rsid w:val="00F25507"/>
    <w:rsid w:val="00F2566E"/>
    <w:rsid w:val="00F25838"/>
    <w:rsid w:val="00F2662B"/>
    <w:rsid w:val="00F26646"/>
    <w:rsid w:val="00F26816"/>
    <w:rsid w:val="00F26E85"/>
    <w:rsid w:val="00F26EB2"/>
    <w:rsid w:val="00F2717A"/>
    <w:rsid w:val="00F27532"/>
    <w:rsid w:val="00F27929"/>
    <w:rsid w:val="00F27C78"/>
    <w:rsid w:val="00F27DA3"/>
    <w:rsid w:val="00F27DED"/>
    <w:rsid w:val="00F30156"/>
    <w:rsid w:val="00F3084A"/>
    <w:rsid w:val="00F30B89"/>
    <w:rsid w:val="00F31718"/>
    <w:rsid w:val="00F31A9D"/>
    <w:rsid w:val="00F31AB2"/>
    <w:rsid w:val="00F31B81"/>
    <w:rsid w:val="00F31CD1"/>
    <w:rsid w:val="00F32038"/>
    <w:rsid w:val="00F32074"/>
    <w:rsid w:val="00F32239"/>
    <w:rsid w:val="00F322BE"/>
    <w:rsid w:val="00F32422"/>
    <w:rsid w:val="00F32632"/>
    <w:rsid w:val="00F32BB3"/>
    <w:rsid w:val="00F32D4E"/>
    <w:rsid w:val="00F32F76"/>
    <w:rsid w:val="00F331B4"/>
    <w:rsid w:val="00F33B2F"/>
    <w:rsid w:val="00F33E4C"/>
    <w:rsid w:val="00F342BD"/>
    <w:rsid w:val="00F347FC"/>
    <w:rsid w:val="00F35AAF"/>
    <w:rsid w:val="00F368B1"/>
    <w:rsid w:val="00F3691A"/>
    <w:rsid w:val="00F36926"/>
    <w:rsid w:val="00F36DA2"/>
    <w:rsid w:val="00F370DE"/>
    <w:rsid w:val="00F37A9A"/>
    <w:rsid w:val="00F37D61"/>
    <w:rsid w:val="00F37E57"/>
    <w:rsid w:val="00F40296"/>
    <w:rsid w:val="00F4048B"/>
    <w:rsid w:val="00F404A1"/>
    <w:rsid w:val="00F409B1"/>
    <w:rsid w:val="00F40EB5"/>
    <w:rsid w:val="00F41C24"/>
    <w:rsid w:val="00F41EEA"/>
    <w:rsid w:val="00F4229A"/>
    <w:rsid w:val="00F426CC"/>
    <w:rsid w:val="00F42988"/>
    <w:rsid w:val="00F42BF8"/>
    <w:rsid w:val="00F43066"/>
    <w:rsid w:val="00F43098"/>
    <w:rsid w:val="00F430EB"/>
    <w:rsid w:val="00F4323B"/>
    <w:rsid w:val="00F4336B"/>
    <w:rsid w:val="00F43669"/>
    <w:rsid w:val="00F4395C"/>
    <w:rsid w:val="00F43C43"/>
    <w:rsid w:val="00F43D18"/>
    <w:rsid w:val="00F43EB3"/>
    <w:rsid w:val="00F43FB7"/>
    <w:rsid w:val="00F4454C"/>
    <w:rsid w:val="00F4486A"/>
    <w:rsid w:val="00F44907"/>
    <w:rsid w:val="00F44A30"/>
    <w:rsid w:val="00F44BB6"/>
    <w:rsid w:val="00F453E7"/>
    <w:rsid w:val="00F45560"/>
    <w:rsid w:val="00F4559B"/>
    <w:rsid w:val="00F45BB1"/>
    <w:rsid w:val="00F45D1F"/>
    <w:rsid w:val="00F45E3D"/>
    <w:rsid w:val="00F45EEA"/>
    <w:rsid w:val="00F46325"/>
    <w:rsid w:val="00F46896"/>
    <w:rsid w:val="00F474BA"/>
    <w:rsid w:val="00F47509"/>
    <w:rsid w:val="00F47766"/>
    <w:rsid w:val="00F47B08"/>
    <w:rsid w:val="00F50024"/>
    <w:rsid w:val="00F50373"/>
    <w:rsid w:val="00F50CF5"/>
    <w:rsid w:val="00F512FD"/>
    <w:rsid w:val="00F5162E"/>
    <w:rsid w:val="00F5178C"/>
    <w:rsid w:val="00F51AD7"/>
    <w:rsid w:val="00F51E71"/>
    <w:rsid w:val="00F51EC4"/>
    <w:rsid w:val="00F52649"/>
    <w:rsid w:val="00F52A75"/>
    <w:rsid w:val="00F5361B"/>
    <w:rsid w:val="00F538D2"/>
    <w:rsid w:val="00F5428A"/>
    <w:rsid w:val="00F54580"/>
    <w:rsid w:val="00F547BC"/>
    <w:rsid w:val="00F5484A"/>
    <w:rsid w:val="00F559BF"/>
    <w:rsid w:val="00F55CB6"/>
    <w:rsid w:val="00F56055"/>
    <w:rsid w:val="00F5619C"/>
    <w:rsid w:val="00F56384"/>
    <w:rsid w:val="00F56561"/>
    <w:rsid w:val="00F567C3"/>
    <w:rsid w:val="00F56E3F"/>
    <w:rsid w:val="00F56FB3"/>
    <w:rsid w:val="00F57468"/>
    <w:rsid w:val="00F60073"/>
    <w:rsid w:val="00F601F1"/>
    <w:rsid w:val="00F6034C"/>
    <w:rsid w:val="00F603B2"/>
    <w:rsid w:val="00F60426"/>
    <w:rsid w:val="00F60634"/>
    <w:rsid w:val="00F606B0"/>
    <w:rsid w:val="00F60988"/>
    <w:rsid w:val="00F609DA"/>
    <w:rsid w:val="00F609FC"/>
    <w:rsid w:val="00F60B0E"/>
    <w:rsid w:val="00F60DDE"/>
    <w:rsid w:val="00F60E8B"/>
    <w:rsid w:val="00F611DC"/>
    <w:rsid w:val="00F612B7"/>
    <w:rsid w:val="00F6133F"/>
    <w:rsid w:val="00F6161E"/>
    <w:rsid w:val="00F61A2A"/>
    <w:rsid w:val="00F61D52"/>
    <w:rsid w:val="00F62548"/>
    <w:rsid w:val="00F625FD"/>
    <w:rsid w:val="00F6284B"/>
    <w:rsid w:val="00F628DD"/>
    <w:rsid w:val="00F62D2F"/>
    <w:rsid w:val="00F62D90"/>
    <w:rsid w:val="00F62E4E"/>
    <w:rsid w:val="00F63212"/>
    <w:rsid w:val="00F63A33"/>
    <w:rsid w:val="00F63BFA"/>
    <w:rsid w:val="00F63C6E"/>
    <w:rsid w:val="00F63E2A"/>
    <w:rsid w:val="00F6402E"/>
    <w:rsid w:val="00F6408A"/>
    <w:rsid w:val="00F643A2"/>
    <w:rsid w:val="00F6475A"/>
    <w:rsid w:val="00F64778"/>
    <w:rsid w:val="00F647A9"/>
    <w:rsid w:val="00F64D45"/>
    <w:rsid w:val="00F64F1F"/>
    <w:rsid w:val="00F6515A"/>
    <w:rsid w:val="00F65851"/>
    <w:rsid w:val="00F65F91"/>
    <w:rsid w:val="00F6606A"/>
    <w:rsid w:val="00F660FB"/>
    <w:rsid w:val="00F667F0"/>
    <w:rsid w:val="00F66F22"/>
    <w:rsid w:val="00F67001"/>
    <w:rsid w:val="00F67133"/>
    <w:rsid w:val="00F677B7"/>
    <w:rsid w:val="00F67A9D"/>
    <w:rsid w:val="00F67C98"/>
    <w:rsid w:val="00F67D26"/>
    <w:rsid w:val="00F702DB"/>
    <w:rsid w:val="00F70B19"/>
    <w:rsid w:val="00F70C8B"/>
    <w:rsid w:val="00F711E7"/>
    <w:rsid w:val="00F713A1"/>
    <w:rsid w:val="00F714E7"/>
    <w:rsid w:val="00F71683"/>
    <w:rsid w:val="00F716A0"/>
    <w:rsid w:val="00F71A73"/>
    <w:rsid w:val="00F71BA2"/>
    <w:rsid w:val="00F71F17"/>
    <w:rsid w:val="00F7214E"/>
    <w:rsid w:val="00F72292"/>
    <w:rsid w:val="00F72363"/>
    <w:rsid w:val="00F723EC"/>
    <w:rsid w:val="00F7241E"/>
    <w:rsid w:val="00F72653"/>
    <w:rsid w:val="00F72C96"/>
    <w:rsid w:val="00F733D9"/>
    <w:rsid w:val="00F73454"/>
    <w:rsid w:val="00F73509"/>
    <w:rsid w:val="00F73530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84A"/>
    <w:rsid w:val="00F74B79"/>
    <w:rsid w:val="00F74FB8"/>
    <w:rsid w:val="00F753DC"/>
    <w:rsid w:val="00F755BC"/>
    <w:rsid w:val="00F75724"/>
    <w:rsid w:val="00F75762"/>
    <w:rsid w:val="00F758B8"/>
    <w:rsid w:val="00F75949"/>
    <w:rsid w:val="00F75CD1"/>
    <w:rsid w:val="00F7604B"/>
    <w:rsid w:val="00F761C8"/>
    <w:rsid w:val="00F76469"/>
    <w:rsid w:val="00F765A6"/>
    <w:rsid w:val="00F76726"/>
    <w:rsid w:val="00F769E1"/>
    <w:rsid w:val="00F76B88"/>
    <w:rsid w:val="00F76D42"/>
    <w:rsid w:val="00F7713B"/>
    <w:rsid w:val="00F773D9"/>
    <w:rsid w:val="00F773DF"/>
    <w:rsid w:val="00F774E2"/>
    <w:rsid w:val="00F80771"/>
    <w:rsid w:val="00F80953"/>
    <w:rsid w:val="00F80D21"/>
    <w:rsid w:val="00F80F21"/>
    <w:rsid w:val="00F80F87"/>
    <w:rsid w:val="00F81225"/>
    <w:rsid w:val="00F813AF"/>
    <w:rsid w:val="00F81519"/>
    <w:rsid w:val="00F81B71"/>
    <w:rsid w:val="00F81E15"/>
    <w:rsid w:val="00F8242E"/>
    <w:rsid w:val="00F825CC"/>
    <w:rsid w:val="00F825F5"/>
    <w:rsid w:val="00F82711"/>
    <w:rsid w:val="00F8282A"/>
    <w:rsid w:val="00F82861"/>
    <w:rsid w:val="00F82F26"/>
    <w:rsid w:val="00F82FAB"/>
    <w:rsid w:val="00F83139"/>
    <w:rsid w:val="00F83747"/>
    <w:rsid w:val="00F83A76"/>
    <w:rsid w:val="00F843EF"/>
    <w:rsid w:val="00F844C9"/>
    <w:rsid w:val="00F84A36"/>
    <w:rsid w:val="00F855D7"/>
    <w:rsid w:val="00F859E0"/>
    <w:rsid w:val="00F85AA2"/>
    <w:rsid w:val="00F85E16"/>
    <w:rsid w:val="00F85F20"/>
    <w:rsid w:val="00F8642F"/>
    <w:rsid w:val="00F86A81"/>
    <w:rsid w:val="00F86D8B"/>
    <w:rsid w:val="00F872C2"/>
    <w:rsid w:val="00F874A8"/>
    <w:rsid w:val="00F87670"/>
    <w:rsid w:val="00F876C2"/>
    <w:rsid w:val="00F90032"/>
    <w:rsid w:val="00F90091"/>
    <w:rsid w:val="00F9024C"/>
    <w:rsid w:val="00F90520"/>
    <w:rsid w:val="00F90D8C"/>
    <w:rsid w:val="00F90F6D"/>
    <w:rsid w:val="00F913CA"/>
    <w:rsid w:val="00F91527"/>
    <w:rsid w:val="00F91C0B"/>
    <w:rsid w:val="00F92092"/>
    <w:rsid w:val="00F92148"/>
    <w:rsid w:val="00F922B5"/>
    <w:rsid w:val="00F9255C"/>
    <w:rsid w:val="00F9272A"/>
    <w:rsid w:val="00F92984"/>
    <w:rsid w:val="00F92A72"/>
    <w:rsid w:val="00F92BEC"/>
    <w:rsid w:val="00F92D84"/>
    <w:rsid w:val="00F92E09"/>
    <w:rsid w:val="00F93E89"/>
    <w:rsid w:val="00F93EA0"/>
    <w:rsid w:val="00F945CC"/>
    <w:rsid w:val="00F94972"/>
    <w:rsid w:val="00F94BE4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052"/>
    <w:rsid w:val="00F97091"/>
    <w:rsid w:val="00F9731D"/>
    <w:rsid w:val="00F97DD8"/>
    <w:rsid w:val="00F97E6C"/>
    <w:rsid w:val="00FA0044"/>
    <w:rsid w:val="00FA05EE"/>
    <w:rsid w:val="00FA062B"/>
    <w:rsid w:val="00FA0682"/>
    <w:rsid w:val="00FA0849"/>
    <w:rsid w:val="00FA0C0E"/>
    <w:rsid w:val="00FA0CEF"/>
    <w:rsid w:val="00FA10A5"/>
    <w:rsid w:val="00FA1257"/>
    <w:rsid w:val="00FA15F2"/>
    <w:rsid w:val="00FA17EA"/>
    <w:rsid w:val="00FA1BC9"/>
    <w:rsid w:val="00FA1BD3"/>
    <w:rsid w:val="00FA2AF1"/>
    <w:rsid w:val="00FA30DE"/>
    <w:rsid w:val="00FA337F"/>
    <w:rsid w:val="00FA35C3"/>
    <w:rsid w:val="00FA38E4"/>
    <w:rsid w:val="00FA3AC3"/>
    <w:rsid w:val="00FA3AD5"/>
    <w:rsid w:val="00FA3DC0"/>
    <w:rsid w:val="00FA416A"/>
    <w:rsid w:val="00FA4439"/>
    <w:rsid w:val="00FA44D6"/>
    <w:rsid w:val="00FA47D8"/>
    <w:rsid w:val="00FA48F5"/>
    <w:rsid w:val="00FA4A40"/>
    <w:rsid w:val="00FA4A9A"/>
    <w:rsid w:val="00FA5B14"/>
    <w:rsid w:val="00FA5D75"/>
    <w:rsid w:val="00FA6565"/>
    <w:rsid w:val="00FA6BF1"/>
    <w:rsid w:val="00FA7509"/>
    <w:rsid w:val="00FA7747"/>
    <w:rsid w:val="00FA7B72"/>
    <w:rsid w:val="00FB004F"/>
    <w:rsid w:val="00FB02C8"/>
    <w:rsid w:val="00FB0403"/>
    <w:rsid w:val="00FB0520"/>
    <w:rsid w:val="00FB0535"/>
    <w:rsid w:val="00FB05FA"/>
    <w:rsid w:val="00FB0C25"/>
    <w:rsid w:val="00FB14FB"/>
    <w:rsid w:val="00FB1814"/>
    <w:rsid w:val="00FB19F7"/>
    <w:rsid w:val="00FB1CAB"/>
    <w:rsid w:val="00FB26DC"/>
    <w:rsid w:val="00FB2880"/>
    <w:rsid w:val="00FB29DB"/>
    <w:rsid w:val="00FB2A00"/>
    <w:rsid w:val="00FB2CFA"/>
    <w:rsid w:val="00FB2E72"/>
    <w:rsid w:val="00FB2E9D"/>
    <w:rsid w:val="00FB336A"/>
    <w:rsid w:val="00FB345B"/>
    <w:rsid w:val="00FB35E1"/>
    <w:rsid w:val="00FB3847"/>
    <w:rsid w:val="00FB3B98"/>
    <w:rsid w:val="00FB3CB6"/>
    <w:rsid w:val="00FB3D86"/>
    <w:rsid w:val="00FB3FDA"/>
    <w:rsid w:val="00FB416A"/>
    <w:rsid w:val="00FB49BF"/>
    <w:rsid w:val="00FB4C4B"/>
    <w:rsid w:val="00FB4F90"/>
    <w:rsid w:val="00FB503E"/>
    <w:rsid w:val="00FB588C"/>
    <w:rsid w:val="00FB59A8"/>
    <w:rsid w:val="00FB5A28"/>
    <w:rsid w:val="00FB5D00"/>
    <w:rsid w:val="00FB5D89"/>
    <w:rsid w:val="00FB5F83"/>
    <w:rsid w:val="00FB69E6"/>
    <w:rsid w:val="00FB6C3C"/>
    <w:rsid w:val="00FB6F33"/>
    <w:rsid w:val="00FB75F7"/>
    <w:rsid w:val="00FB7A28"/>
    <w:rsid w:val="00FB7BBF"/>
    <w:rsid w:val="00FC002B"/>
    <w:rsid w:val="00FC0078"/>
    <w:rsid w:val="00FC00FB"/>
    <w:rsid w:val="00FC04F9"/>
    <w:rsid w:val="00FC0787"/>
    <w:rsid w:val="00FC0D23"/>
    <w:rsid w:val="00FC1315"/>
    <w:rsid w:val="00FC14DE"/>
    <w:rsid w:val="00FC1A0E"/>
    <w:rsid w:val="00FC1C44"/>
    <w:rsid w:val="00FC1DE4"/>
    <w:rsid w:val="00FC1FD8"/>
    <w:rsid w:val="00FC2E8B"/>
    <w:rsid w:val="00FC3025"/>
    <w:rsid w:val="00FC304C"/>
    <w:rsid w:val="00FC34BD"/>
    <w:rsid w:val="00FC38B3"/>
    <w:rsid w:val="00FC3C8E"/>
    <w:rsid w:val="00FC3CA0"/>
    <w:rsid w:val="00FC3D3C"/>
    <w:rsid w:val="00FC3DBB"/>
    <w:rsid w:val="00FC47C0"/>
    <w:rsid w:val="00FC5914"/>
    <w:rsid w:val="00FC598E"/>
    <w:rsid w:val="00FC5B3C"/>
    <w:rsid w:val="00FC5CD6"/>
    <w:rsid w:val="00FC5F36"/>
    <w:rsid w:val="00FC626E"/>
    <w:rsid w:val="00FC6567"/>
    <w:rsid w:val="00FC67B6"/>
    <w:rsid w:val="00FC68A6"/>
    <w:rsid w:val="00FC6D43"/>
    <w:rsid w:val="00FC74E0"/>
    <w:rsid w:val="00FC75C5"/>
    <w:rsid w:val="00FC771A"/>
    <w:rsid w:val="00FC78EA"/>
    <w:rsid w:val="00FC7947"/>
    <w:rsid w:val="00FC79EC"/>
    <w:rsid w:val="00FC7A9E"/>
    <w:rsid w:val="00FC7B2E"/>
    <w:rsid w:val="00FC7BEC"/>
    <w:rsid w:val="00FC7CE8"/>
    <w:rsid w:val="00FC7CF0"/>
    <w:rsid w:val="00FD0300"/>
    <w:rsid w:val="00FD037E"/>
    <w:rsid w:val="00FD1406"/>
    <w:rsid w:val="00FD149F"/>
    <w:rsid w:val="00FD1736"/>
    <w:rsid w:val="00FD1889"/>
    <w:rsid w:val="00FD1C0A"/>
    <w:rsid w:val="00FD1CC4"/>
    <w:rsid w:val="00FD2344"/>
    <w:rsid w:val="00FD31D2"/>
    <w:rsid w:val="00FD3300"/>
    <w:rsid w:val="00FD35AE"/>
    <w:rsid w:val="00FD375A"/>
    <w:rsid w:val="00FD389D"/>
    <w:rsid w:val="00FD3B0B"/>
    <w:rsid w:val="00FD3E76"/>
    <w:rsid w:val="00FD40C7"/>
    <w:rsid w:val="00FD4170"/>
    <w:rsid w:val="00FD437F"/>
    <w:rsid w:val="00FD44A2"/>
    <w:rsid w:val="00FD4A80"/>
    <w:rsid w:val="00FD4CB0"/>
    <w:rsid w:val="00FD4CC6"/>
    <w:rsid w:val="00FD5BC1"/>
    <w:rsid w:val="00FD5EA4"/>
    <w:rsid w:val="00FD5F1F"/>
    <w:rsid w:val="00FD6102"/>
    <w:rsid w:val="00FD62F3"/>
    <w:rsid w:val="00FD6366"/>
    <w:rsid w:val="00FD6B32"/>
    <w:rsid w:val="00FD7248"/>
    <w:rsid w:val="00FD72FA"/>
    <w:rsid w:val="00FD7C61"/>
    <w:rsid w:val="00FD7EE3"/>
    <w:rsid w:val="00FE067C"/>
    <w:rsid w:val="00FE07EC"/>
    <w:rsid w:val="00FE08ED"/>
    <w:rsid w:val="00FE0917"/>
    <w:rsid w:val="00FE10DB"/>
    <w:rsid w:val="00FE1102"/>
    <w:rsid w:val="00FE19FF"/>
    <w:rsid w:val="00FE1E8C"/>
    <w:rsid w:val="00FE29D9"/>
    <w:rsid w:val="00FE29F3"/>
    <w:rsid w:val="00FE33C4"/>
    <w:rsid w:val="00FE37A4"/>
    <w:rsid w:val="00FE3958"/>
    <w:rsid w:val="00FE3A6C"/>
    <w:rsid w:val="00FE3CA8"/>
    <w:rsid w:val="00FE3FF1"/>
    <w:rsid w:val="00FE40A2"/>
    <w:rsid w:val="00FE482B"/>
    <w:rsid w:val="00FE4CEE"/>
    <w:rsid w:val="00FE4F74"/>
    <w:rsid w:val="00FE5413"/>
    <w:rsid w:val="00FE5552"/>
    <w:rsid w:val="00FE5BAB"/>
    <w:rsid w:val="00FE5E18"/>
    <w:rsid w:val="00FE5F53"/>
    <w:rsid w:val="00FE65B8"/>
    <w:rsid w:val="00FE6A65"/>
    <w:rsid w:val="00FE6A6C"/>
    <w:rsid w:val="00FE7AF7"/>
    <w:rsid w:val="00FF0A31"/>
    <w:rsid w:val="00FF0D5D"/>
    <w:rsid w:val="00FF0EE8"/>
    <w:rsid w:val="00FF134F"/>
    <w:rsid w:val="00FF17B2"/>
    <w:rsid w:val="00FF17BE"/>
    <w:rsid w:val="00FF1977"/>
    <w:rsid w:val="00FF1CBF"/>
    <w:rsid w:val="00FF21CB"/>
    <w:rsid w:val="00FF22B0"/>
    <w:rsid w:val="00FF2B34"/>
    <w:rsid w:val="00FF2F34"/>
    <w:rsid w:val="00FF3AE1"/>
    <w:rsid w:val="00FF4163"/>
    <w:rsid w:val="00FF442E"/>
    <w:rsid w:val="00FF5156"/>
    <w:rsid w:val="00FF5571"/>
    <w:rsid w:val="00FF59C2"/>
    <w:rsid w:val="00FF5A00"/>
    <w:rsid w:val="00FF5B1D"/>
    <w:rsid w:val="00FF6411"/>
    <w:rsid w:val="00FF6431"/>
    <w:rsid w:val="00FF6560"/>
    <w:rsid w:val="00FF6578"/>
    <w:rsid w:val="00FF6BD9"/>
    <w:rsid w:val="00FF6FDE"/>
    <w:rsid w:val="00FF6FF2"/>
    <w:rsid w:val="00FF7536"/>
    <w:rsid w:val="00FF7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21C44C"/>
  <w15:chartTrackingRefBased/>
  <w15:docId w15:val="{FACC6DAA-B57A-4096-927C-F32CDDD71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  <w:rPr>
      <w:b w:val="0"/>
      <w:bCs/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FSContent">
    <w:name w:val="FS_Content"/>
    <w:basedOn w:val="Normal"/>
    <w:link w:val="FSContentChar"/>
    <w:qFormat/>
    <w:rsid w:val="00D61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D617E1"/>
    <w:rPr>
      <w:sz w:val="20"/>
      <w:szCs w:val="20"/>
    </w:rPr>
  </w:style>
  <w:style w:type="character" w:customStyle="1" w:styleId="FSContentChar">
    <w:name w:val="FS_Content Char"/>
    <w:link w:val="FSContent"/>
    <w:rsid w:val="00D617E1"/>
    <w:rPr>
      <w:rFonts w:ascii="Angsana New" w:eastAsia="MS Mincho" w:hAnsi="Angsana New"/>
      <w:sz w:val="30"/>
      <w:szCs w:val="30"/>
    </w:rPr>
  </w:style>
  <w:style w:type="character" w:customStyle="1" w:styleId="FSBlankChar">
    <w:name w:val="FS_Blank Char"/>
    <w:link w:val="FSBlank"/>
    <w:rsid w:val="00D617E1"/>
    <w:rPr>
      <w:rFonts w:ascii="Angsana New" w:eastAsia="MS Mincho" w:hAnsi="Angsana New"/>
    </w:rPr>
  </w:style>
  <w:style w:type="paragraph" w:customStyle="1" w:styleId="RNormal">
    <w:name w:val="RNormal"/>
    <w:basedOn w:val="Normal"/>
    <w:rsid w:val="00D47A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locked/>
    <w:rsid w:val="00F20C67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5B407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03ED5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CF6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57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26A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2F001C-C0FB-47EE-8E65-2FCBAB527B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498304-FBAE-4668-870F-668A9F0F15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14EBD0-EBDB-44CE-8E54-0986AA70E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32</TotalTime>
  <Pages>8</Pages>
  <Words>2500</Words>
  <Characters>9825</Characters>
  <Application>Microsoft Office Word</Application>
  <DocSecurity>0</DocSecurity>
  <Lines>81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Yanisa, Vasunan</cp:lastModifiedBy>
  <cp:revision>9</cp:revision>
  <cp:lastPrinted>2023-02-22T16:41:00Z</cp:lastPrinted>
  <dcterms:created xsi:type="dcterms:W3CDTF">2023-02-23T11:38:00Z</dcterms:created>
  <dcterms:modified xsi:type="dcterms:W3CDTF">2024-02-17T10:03:00Z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