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071B" w14:textId="77777777" w:rsidR="003E6A5C" w:rsidRPr="003F5FE8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F5FE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F5FE8">
        <w:rPr>
          <w:rFonts w:ascii="Angsana New" w:hAnsi="Angsana New"/>
          <w:b w:val="0"/>
          <w:bCs/>
          <w:sz w:val="30"/>
          <w:szCs w:val="30"/>
        </w:rPr>
        <w:tab/>
      </w:r>
      <w:r w:rsidRPr="003F5FE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C65B4B" w14:textId="77777777" w:rsidR="003E6A5C" w:rsidRPr="003F5FE8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3F5FE8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3F5FE8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4BEBD50E" w14:textId="77777777" w:rsidR="001876D1" w:rsidRPr="003F5FE8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31594C22" w14:textId="77777777" w:rsidR="001452DA" w:rsidRPr="003F5FE8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CA8A38" w14:textId="77777777" w:rsidR="00CD2DAE" w:rsidRPr="003F5FE8" w:rsidRDefault="00CD2DA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A256653" w14:textId="77777777" w:rsidR="003E6A5C" w:rsidRPr="003F5FE8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77777777" w:rsidR="003F6349" w:rsidRPr="003F5FE8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55CEAFCF" w14:textId="77777777" w:rsidR="003F6349" w:rsidRPr="003F5FE8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3F5FE8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3F5FE8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 w:rsidRPr="003F5FE8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1E9D6968" w:rsidR="00573DA3" w:rsidRPr="003F5FE8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 w:rsidRPr="003F5FE8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3F5FE8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7F7B5FD8" w14:textId="14F7A4B2" w:rsidR="003E6A5C" w:rsidRPr="003F5FE8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B75EED1" w14:textId="64241EDC" w:rsidR="00440EA5" w:rsidRPr="003F5FE8" w:rsidRDefault="00440E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3B18D59C" w14:textId="77777777" w:rsidR="00507AAC" w:rsidRPr="003F5FE8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3F5FE8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42C78A21" w14:textId="77777777" w:rsidR="003E6A5C" w:rsidRPr="003F5FE8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7C0AE043" w14:textId="77777777" w:rsidR="000122A5" w:rsidRPr="003F5FE8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484A6718" w14:textId="77777777" w:rsidR="000122A5" w:rsidRPr="003F5FE8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ค่าใช้จ่ายค้างจ่าย</w:t>
      </w:r>
    </w:p>
    <w:p w14:paraId="6961EE31" w14:textId="77777777" w:rsidR="003E6A5C" w:rsidRPr="003F5FE8" w:rsidRDefault="009D2E4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2734AC" w:rsidRPr="003F5FE8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0DFEE8E2" w14:textId="696AA27C" w:rsidR="00C91C33" w:rsidRPr="003F5FE8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B06D78" w:rsidRPr="003F5FE8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738D47C" w14:textId="77777777" w:rsidR="00C91C33" w:rsidRPr="003F5FE8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3F5FE8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3F5FE8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D18582" w14:textId="77777777" w:rsidR="00B11286" w:rsidRPr="003F5FE8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0F476E" w14:textId="77777777" w:rsidR="00B11286" w:rsidRPr="003F5FE8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08344D63" w14:textId="77777777" w:rsidR="003E6A5C" w:rsidRPr="003F5FE8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70AB0" w:rsidRPr="003F5FE8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14:paraId="59897D58" w14:textId="77777777" w:rsidR="00DA3E81" w:rsidRPr="003F5FE8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3F5FE8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285D8CC" w14:textId="0F254C25" w:rsidR="00D44E15" w:rsidRPr="003F5FE8" w:rsidRDefault="00B11286" w:rsidP="0070001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2A2C204" w14:textId="184EDE96" w:rsidR="00B11286" w:rsidRPr="003F5FE8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18EE0E" w14:textId="77777777" w:rsidR="003E6A5C" w:rsidRPr="003F5FE8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3F5FE8">
        <w:rPr>
          <w:rFonts w:ascii="Angsana New" w:hAnsi="Angsana New"/>
          <w:sz w:val="29"/>
          <w:szCs w:val="29"/>
          <w:cs/>
        </w:rPr>
        <w:br w:type="page"/>
      </w:r>
      <w:r w:rsidR="00777B4A" w:rsidRPr="003F5FE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3F5FE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53ACB" w14:textId="56F16BA7" w:rsidR="003E6A5C" w:rsidRPr="003F5FE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ab/>
      </w:r>
      <w:r w:rsidRPr="003F5FE8">
        <w:rPr>
          <w:rFonts w:ascii="Angsana New" w:hAnsi="Angsana New" w:hint="cs"/>
          <w:sz w:val="30"/>
          <w:szCs w:val="30"/>
          <w:cs/>
        </w:rPr>
        <w:tab/>
      </w:r>
      <w:r w:rsidR="00777B4A" w:rsidRPr="003F5FE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F320A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0F320A" w:rsidRPr="003F5FE8">
        <w:rPr>
          <w:rFonts w:ascii="Angsana New" w:hAnsi="Angsana New"/>
          <w:sz w:val="30"/>
          <w:szCs w:val="30"/>
        </w:rPr>
        <w:t>22</w:t>
      </w:r>
      <w:r w:rsidR="007B032D" w:rsidRPr="003F5FE8">
        <w:rPr>
          <w:rFonts w:ascii="Angsana New" w:hAnsi="Angsana New"/>
          <w:sz w:val="30"/>
          <w:szCs w:val="30"/>
        </w:rPr>
        <w:t xml:space="preserve"> </w:t>
      </w:r>
      <w:r w:rsidR="00F769E1" w:rsidRPr="003F5FE8">
        <w:rPr>
          <w:rFonts w:ascii="Angsana New" w:hAnsi="Angsana New"/>
          <w:sz w:val="30"/>
          <w:szCs w:val="30"/>
          <w:cs/>
        </w:rPr>
        <w:t>กุมภาพันธ์</w:t>
      </w:r>
      <w:r w:rsidR="004370DE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3F5FE8">
        <w:rPr>
          <w:rFonts w:ascii="Angsana New" w:hAnsi="Angsana New"/>
          <w:sz w:val="30"/>
          <w:szCs w:val="30"/>
        </w:rPr>
        <w:t>256</w:t>
      </w:r>
      <w:r w:rsidR="009209BD" w:rsidRPr="003F5FE8">
        <w:rPr>
          <w:rFonts w:ascii="Angsana New" w:hAnsi="Angsana New"/>
          <w:sz w:val="30"/>
          <w:szCs w:val="30"/>
        </w:rPr>
        <w:t>7</w:t>
      </w:r>
    </w:p>
    <w:p w14:paraId="567D6B71" w14:textId="77777777" w:rsidR="003E6A5C" w:rsidRPr="003F5FE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8FA4E5" w14:textId="673F1A67" w:rsidR="003E6A5C" w:rsidRPr="003F5FE8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3F5FE8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5AE2744" w14:textId="522B1370" w:rsidR="00117384" w:rsidRPr="003F5FE8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3F5FE8">
        <w:rPr>
          <w:rFonts w:ascii="Angsana New" w:hAnsi="Angsana New"/>
          <w:sz w:val="30"/>
          <w:szCs w:val="30"/>
          <w:lang w:bidi="th-TH"/>
        </w:rPr>
        <w:t>(</w:t>
      </w:r>
      <w:r w:rsidRPr="003F5FE8">
        <w:rPr>
          <w:rFonts w:ascii="Angsana New" w:hAnsi="Angsana New"/>
          <w:sz w:val="30"/>
          <w:szCs w:val="30"/>
          <w:cs/>
        </w:rPr>
        <w:t>ประเทศไทย</w:t>
      </w:r>
      <w:r w:rsidRPr="003F5FE8">
        <w:rPr>
          <w:rFonts w:ascii="Angsana New" w:hAnsi="Angsana New"/>
          <w:sz w:val="30"/>
          <w:szCs w:val="30"/>
          <w:lang w:bidi="th-TH"/>
        </w:rPr>
        <w:t>)</w:t>
      </w:r>
      <w:r w:rsidRPr="003F5FE8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3F5FE8">
        <w:rPr>
          <w:rFonts w:ascii="Angsana New" w:hAnsi="Angsana New"/>
          <w:sz w:val="30"/>
          <w:szCs w:val="30"/>
          <w:lang w:bidi="th-TH"/>
        </w:rPr>
        <w:t>“</w:t>
      </w:r>
      <w:r w:rsidRPr="003F5FE8">
        <w:rPr>
          <w:rFonts w:ascii="Angsana New" w:hAnsi="Angsana New"/>
          <w:sz w:val="30"/>
          <w:szCs w:val="30"/>
          <w:cs/>
        </w:rPr>
        <w:t>บริษัท</w:t>
      </w:r>
      <w:r w:rsidRPr="003F5FE8">
        <w:rPr>
          <w:rFonts w:ascii="Angsana New" w:hAnsi="Angsana New"/>
          <w:sz w:val="30"/>
          <w:szCs w:val="30"/>
          <w:lang w:bidi="th-TH"/>
        </w:rPr>
        <w:t>”</w:t>
      </w:r>
      <w:r w:rsidRPr="003F5FE8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5FE8">
        <w:rPr>
          <w:rFonts w:ascii="Angsana New" w:hAnsi="Angsana New"/>
          <w:sz w:val="30"/>
          <w:szCs w:val="30"/>
          <w:lang w:bidi="th-TH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และ</w:t>
      </w:r>
      <w:r w:rsidRPr="003F5FE8">
        <w:rPr>
          <w:rFonts w:ascii="Angsana New" w:hAnsi="Angsana New"/>
          <w:sz w:val="30"/>
          <w:szCs w:val="30"/>
          <w:cs/>
        </w:rPr>
        <w:t>จดทะเบียนกับ</w:t>
      </w:r>
      <w:r w:rsidRPr="003F5FE8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984154" w:rsidRPr="003F5FE8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3F5FE8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700991" w:rsidRPr="003F5FE8">
        <w:rPr>
          <w:rFonts w:ascii="Angsana New" w:hAnsi="Angsana New"/>
          <w:spacing w:val="2"/>
          <w:sz w:val="30"/>
          <w:szCs w:val="30"/>
        </w:rPr>
        <w:t>2551</w:t>
      </w:r>
      <w:r w:rsidRPr="003F5FE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3F5FE8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3F5FE8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3F5FE8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3F5FE8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3F5FE8">
        <w:rPr>
          <w:rFonts w:ascii="Angsana New" w:hAnsi="Angsana New"/>
          <w:spacing w:val="2"/>
          <w:sz w:val="30"/>
          <w:szCs w:val="30"/>
        </w:rPr>
        <w:t xml:space="preserve"> </w:t>
      </w:r>
      <w:r w:rsidRPr="003F5FE8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3F5FE8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 w:rsidRPr="003F5FE8">
        <w:rPr>
          <w:rFonts w:ascii="Angsana New" w:hAnsi="Angsana New"/>
          <w:sz w:val="30"/>
          <w:szCs w:val="30"/>
          <w:lang w:bidi="th-TH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3F5FE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877515" w14:textId="77777777" w:rsidR="003E6A5C" w:rsidRPr="003F5FE8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3F5FE8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3F5FE8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3F5FE8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3F5FE8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3F5FE8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3F5FE8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3F5FE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3F5FE8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3F5FE8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3F5FE8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3F5FE8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3F5FE8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3F5FE8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3F5FE8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3F5FE8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3F5FE8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3F5FE8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3F5FE8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0B7270" w:rsidRPr="003F5FE8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3F5FE8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3F5FE8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8A3065" w:rsidRPr="003F5FE8">
        <w:rPr>
          <w:rFonts w:ascii="Angsana New" w:hAnsi="Angsana New"/>
          <w:sz w:val="30"/>
          <w:szCs w:val="30"/>
          <w:lang w:val="en-US" w:bidi="th-TH"/>
        </w:rPr>
        <w:t>34</w:t>
      </w:r>
      <w:r w:rsidR="00B37545" w:rsidRPr="003F5FE8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3F5FE8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3F5FE8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3F5FE8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3F5FE8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3F5FE8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3F5FE8">
        <w:rPr>
          <w:rFonts w:ascii="Angsana New" w:hAnsi="Angsana New"/>
          <w:sz w:val="30"/>
          <w:szCs w:val="30"/>
          <w:cs/>
          <w:lang w:val="en-US" w:bidi="th-TH"/>
        </w:rPr>
        <w:t>และประเทศบริติช เวอร์จิ้น ไอร์</w:t>
      </w:r>
      <w:r w:rsidR="00F71F17" w:rsidRPr="003F5FE8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14:paraId="66A35ED3" w14:textId="77777777" w:rsidR="003E6A5C" w:rsidRPr="003F5FE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D1CC78" w14:textId="562C38EF" w:rsidR="007C15B5" w:rsidRPr="003F5FE8" w:rsidRDefault="00190932" w:rsidP="007C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 w:hint="cs"/>
          <w:sz w:val="30"/>
          <w:szCs w:val="30"/>
          <w:cs/>
        </w:rPr>
        <w:t>กลุ่ม</w:t>
      </w:r>
      <w:r w:rsidR="007C15B5" w:rsidRPr="003F5FE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C15B5" w:rsidRPr="003F5FE8">
        <w:rPr>
          <w:rFonts w:ascii="Angsana New" w:hAnsi="Angsana New" w:hint="cs"/>
          <w:sz w:val="30"/>
          <w:szCs w:val="30"/>
          <w:cs/>
        </w:rPr>
        <w:t>การจัด</w:t>
      </w:r>
      <w:r w:rsidR="007C15B5" w:rsidRPr="003F5FE8">
        <w:rPr>
          <w:rFonts w:ascii="Angsana New" w:hAnsi="Angsana New"/>
          <w:sz w:val="30"/>
          <w:szCs w:val="30"/>
          <w:cs/>
        </w:rPr>
        <w:t>จำหน่าย</w:t>
      </w:r>
      <w:r w:rsidR="007C15B5" w:rsidRPr="003F5FE8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7C15B5" w:rsidRPr="003F5FE8">
        <w:rPr>
          <w:rFonts w:ascii="Angsana New" w:hAnsi="Angsana New"/>
          <w:sz w:val="30"/>
          <w:szCs w:val="30"/>
          <w:cs/>
        </w:rPr>
        <w:t>คอมพิวเตอร์</w:t>
      </w:r>
      <w:r w:rsidR="007C15B5" w:rsidRPr="003F5FE8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="007C15B5" w:rsidRPr="003F5FE8">
        <w:rPr>
          <w:rFonts w:ascii="Angsana New" w:hAnsi="Angsana New"/>
          <w:sz w:val="30"/>
          <w:szCs w:val="30"/>
          <w:cs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 xml:space="preserve">การให้บริการอื่นๆ ที่เกี่ยวข้อง </w:t>
      </w:r>
      <w:r w:rsidR="00F538D2" w:rsidRPr="003F5FE8">
        <w:rPr>
          <w:rFonts w:ascii="Angsana New" w:hAnsi="Angsana New" w:hint="cs"/>
          <w:sz w:val="30"/>
          <w:szCs w:val="30"/>
          <w:cs/>
        </w:rPr>
        <w:t>การค้าปลีก</w:t>
      </w:r>
      <w:r w:rsidRPr="003F5FE8">
        <w:rPr>
          <w:rFonts w:ascii="Angsana New" w:hAnsi="Angsana New" w:hint="cs"/>
          <w:sz w:val="30"/>
          <w:szCs w:val="30"/>
          <w:cs/>
        </w:rPr>
        <w:t xml:space="preserve">และการให้บริการเช่าพื้นที่ค้าปลีกผ่านช่องทางอิเล็กทรอนิกส์ </w:t>
      </w:r>
      <w:r w:rsidR="007B032D" w:rsidRPr="003F5FE8">
        <w:rPr>
          <w:rFonts w:ascii="Angsana New" w:hAnsi="Angsana New" w:hint="cs"/>
          <w:sz w:val="30"/>
          <w:szCs w:val="30"/>
          <w:cs/>
        </w:rPr>
        <w:t>โดย</w:t>
      </w:r>
      <w:r w:rsidR="007C15B5" w:rsidRPr="003F5FE8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7B032D" w:rsidRPr="003F5FE8">
        <w:rPr>
          <w:rFonts w:ascii="Angsana New" w:hAnsi="Angsana New" w:hint="cs"/>
          <w:sz w:val="30"/>
          <w:szCs w:val="30"/>
          <w:cs/>
        </w:rPr>
        <w:t>และ</w:t>
      </w:r>
      <w:r w:rsidR="007C15B5" w:rsidRPr="003F5FE8">
        <w:rPr>
          <w:rFonts w:ascii="Angsana New" w:hAnsi="Angsana New" w:hint="cs"/>
          <w:sz w:val="30"/>
          <w:szCs w:val="30"/>
          <w:cs/>
        </w:rPr>
        <w:t>บริษัทร่วม</w:t>
      </w:r>
      <w:r w:rsidR="007C15B5" w:rsidRPr="003F5FE8">
        <w:rPr>
          <w:rFonts w:ascii="Angsana New" w:hAnsi="Angsana New"/>
          <w:sz w:val="30"/>
          <w:szCs w:val="30"/>
          <w:cs/>
        </w:rPr>
        <w:t xml:space="preserve"> ณ วันที่</w:t>
      </w:r>
      <w:r w:rsidR="007C15B5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3F5FE8">
        <w:rPr>
          <w:rFonts w:ascii="Angsana New" w:hAnsi="Angsana New"/>
          <w:sz w:val="30"/>
          <w:szCs w:val="30"/>
        </w:rPr>
        <w:t xml:space="preserve">31 </w:t>
      </w:r>
      <w:r w:rsidR="007C15B5" w:rsidRPr="003F5FE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15B5" w:rsidRPr="003F5FE8">
        <w:rPr>
          <w:rFonts w:ascii="Angsana New" w:hAnsi="Angsana New"/>
          <w:sz w:val="30"/>
          <w:szCs w:val="30"/>
        </w:rPr>
        <w:t>256</w:t>
      </w:r>
      <w:r w:rsidR="00534171" w:rsidRPr="003F5FE8">
        <w:rPr>
          <w:rFonts w:ascii="Angsana New" w:hAnsi="Angsana New"/>
          <w:sz w:val="30"/>
          <w:szCs w:val="30"/>
        </w:rPr>
        <w:t>6</w:t>
      </w:r>
      <w:r w:rsidR="007C15B5" w:rsidRPr="003F5FE8">
        <w:rPr>
          <w:rFonts w:ascii="Angsana New" w:hAnsi="Angsana New"/>
          <w:sz w:val="30"/>
          <w:szCs w:val="30"/>
        </w:rPr>
        <w:t xml:space="preserve"> </w:t>
      </w:r>
      <w:r w:rsidR="007C15B5" w:rsidRPr="003F5FE8">
        <w:rPr>
          <w:rFonts w:ascii="Angsana New" w:hAnsi="Angsana New"/>
          <w:sz w:val="30"/>
          <w:szCs w:val="30"/>
          <w:cs/>
        </w:rPr>
        <w:t xml:space="preserve">และ </w:t>
      </w:r>
      <w:r w:rsidR="007C15B5" w:rsidRPr="003F5FE8">
        <w:rPr>
          <w:rFonts w:ascii="Angsana New" w:hAnsi="Angsana New"/>
          <w:sz w:val="30"/>
          <w:szCs w:val="30"/>
        </w:rPr>
        <w:t>256</w:t>
      </w:r>
      <w:r w:rsidR="00534171" w:rsidRPr="003F5FE8">
        <w:rPr>
          <w:rFonts w:ascii="Angsana New" w:hAnsi="Angsana New"/>
          <w:sz w:val="30"/>
          <w:szCs w:val="30"/>
        </w:rPr>
        <w:t>5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3F5FE8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C15B5" w:rsidRPr="003F5FE8">
        <w:rPr>
          <w:rFonts w:ascii="Angsana New" w:hAnsi="Angsana New"/>
          <w:sz w:val="30"/>
          <w:szCs w:val="30"/>
        </w:rPr>
        <w:t xml:space="preserve"> 1</w:t>
      </w:r>
      <w:r w:rsidR="00D21CE8" w:rsidRPr="003F5FE8">
        <w:rPr>
          <w:rFonts w:ascii="Angsana New" w:hAnsi="Angsana New"/>
          <w:sz w:val="30"/>
          <w:szCs w:val="30"/>
        </w:rPr>
        <w:t>0</w:t>
      </w:r>
      <w:r w:rsidR="007C15B5" w:rsidRPr="003F5FE8">
        <w:rPr>
          <w:rFonts w:ascii="Angsana New" w:hAnsi="Angsana New"/>
          <w:sz w:val="30"/>
          <w:szCs w:val="30"/>
        </w:rPr>
        <w:t xml:space="preserve"> </w:t>
      </w:r>
      <w:r w:rsidR="007C15B5" w:rsidRPr="003F5FE8">
        <w:rPr>
          <w:rFonts w:ascii="Angsana New" w:hAnsi="Angsana New" w:hint="cs"/>
          <w:sz w:val="30"/>
          <w:szCs w:val="30"/>
          <w:cs/>
        </w:rPr>
        <w:t>และ</w:t>
      </w:r>
      <w:r w:rsidR="007C15B5" w:rsidRPr="003F5FE8">
        <w:rPr>
          <w:rFonts w:ascii="Angsana New" w:hAnsi="Angsana New"/>
          <w:sz w:val="30"/>
          <w:szCs w:val="30"/>
          <w:cs/>
        </w:rPr>
        <w:t xml:space="preserve"> </w:t>
      </w:r>
      <w:r w:rsidR="007C15B5" w:rsidRPr="003F5FE8">
        <w:rPr>
          <w:rFonts w:ascii="Angsana New" w:hAnsi="Angsana New"/>
          <w:sz w:val="30"/>
          <w:szCs w:val="30"/>
        </w:rPr>
        <w:t>1</w:t>
      </w:r>
      <w:r w:rsidR="00D21CE8" w:rsidRPr="003F5FE8">
        <w:rPr>
          <w:rFonts w:ascii="Angsana New" w:hAnsi="Angsana New"/>
          <w:sz w:val="30"/>
          <w:szCs w:val="30"/>
        </w:rPr>
        <w:t>1</w:t>
      </w:r>
      <w:r w:rsidR="007C15B5" w:rsidRPr="003F5FE8">
        <w:rPr>
          <w:rFonts w:ascii="Angsana New" w:hAnsi="Angsana New"/>
          <w:sz w:val="30"/>
          <w:szCs w:val="30"/>
        </w:rPr>
        <w:t xml:space="preserve"> </w:t>
      </w:r>
      <w:r w:rsidR="007C15B5" w:rsidRPr="003F5FE8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3F5FE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DCBD2E7" w14:textId="5D9485DE" w:rsidR="003E6A5C" w:rsidRPr="003F5FE8" w:rsidRDefault="00E07E6F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91F0E9E" w14:textId="77777777" w:rsidR="00AF1B65" w:rsidRPr="003F5FE8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8074C8" w14:textId="14EA6ECA" w:rsidR="00AF1B65" w:rsidRPr="003F5FE8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515C9" w:rsidRPr="003F5FE8">
        <w:rPr>
          <w:rFonts w:ascii="Angsana New" w:hAnsi="Angsana New"/>
          <w:sz w:val="30"/>
          <w:szCs w:val="30"/>
        </w:rPr>
        <w:t xml:space="preserve">       </w:t>
      </w:r>
      <w:r w:rsidRPr="003F5FE8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B6C74" w:rsidRPr="003F5FE8">
        <w:rPr>
          <w:rFonts w:ascii="Angsana New" w:hAnsi="Angsana New"/>
          <w:sz w:val="30"/>
          <w:szCs w:val="30"/>
        </w:rPr>
        <w:br/>
      </w:r>
      <w:r w:rsidR="002B1297" w:rsidRPr="003F5FE8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B032D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7B032D" w:rsidRPr="003F5FE8">
        <w:rPr>
          <w:rFonts w:ascii="Angsana New" w:hAnsi="Angsana New"/>
          <w:sz w:val="30"/>
          <w:szCs w:val="30"/>
        </w:rPr>
        <w:t xml:space="preserve">3 </w:t>
      </w:r>
      <w:r w:rsidR="002B1297" w:rsidRPr="003F5FE8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60CC4AA" w14:textId="77777777" w:rsidR="00AF1B65" w:rsidRPr="003F5FE8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AF038" w14:textId="5236E6F5" w:rsidR="00CF6BBA" w:rsidRPr="003F5FE8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D21CE8" w:rsidRPr="003F5FE8">
        <w:rPr>
          <w:rFonts w:ascii="Angsana New" w:hAnsi="Angsana New"/>
          <w:sz w:val="30"/>
          <w:szCs w:val="30"/>
        </w:rPr>
        <w:t xml:space="preserve"> 3 </w:t>
      </w:r>
      <w:r w:rsidRPr="003F5FE8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F5FE8">
        <w:rPr>
          <w:rFonts w:ascii="Angsana New" w:hAnsi="Angsana New" w:hint="cs"/>
          <w:sz w:val="30"/>
          <w:szCs w:val="30"/>
          <w:cs/>
        </w:rPr>
        <w:t>ไป</w:t>
      </w:r>
    </w:p>
    <w:p w14:paraId="34B805AE" w14:textId="5771AAAE" w:rsidR="00AB6C74" w:rsidRPr="003F5FE8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37DEC3" w14:textId="7D69BF0B" w:rsidR="00382BDA" w:rsidRPr="003F5FE8" w:rsidRDefault="00EC4DE9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br w:type="page"/>
      </w:r>
    </w:p>
    <w:p w14:paraId="36D36399" w14:textId="56CA1D44" w:rsidR="00862D5F" w:rsidRPr="003F5FE8" w:rsidRDefault="004A101D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22D19724" w14:textId="77777777" w:rsidR="00EC4DE9" w:rsidRPr="003F5FE8" w:rsidRDefault="00EC4DE9" w:rsidP="00EC4DE9">
      <w:pPr>
        <w:rPr>
          <w:lang w:val="th-TH"/>
        </w:rPr>
      </w:pPr>
    </w:p>
    <w:p w14:paraId="66A0AF95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D7CE083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DE551" w14:textId="00A8E4F9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3F5FE8">
        <w:rPr>
          <w:rFonts w:ascii="Angsana New" w:hAnsi="Angsana New" w:hint="cs"/>
          <w:sz w:val="30"/>
          <w:szCs w:val="30"/>
        </w:rPr>
        <w:t>“</w:t>
      </w:r>
      <w:r w:rsidRPr="003F5FE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F5FE8">
        <w:rPr>
          <w:rFonts w:ascii="Angsana New" w:hAnsi="Angsana New" w:hint="cs"/>
          <w:sz w:val="30"/>
          <w:szCs w:val="30"/>
        </w:rPr>
        <w:t>”</w:t>
      </w:r>
      <w:r w:rsidRPr="003F5FE8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37CE1A00" w14:textId="519309F8" w:rsidR="00CF28FA" w:rsidRPr="003F5FE8" w:rsidRDefault="00CF28FA" w:rsidP="00AE4324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7A43C6" w14:textId="6974BBA2" w:rsidR="00CF28FA" w:rsidRPr="003F5FE8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3F5FE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F86C5D6" w14:textId="77777777" w:rsidR="00CF28FA" w:rsidRPr="003F5FE8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233F7E" w14:textId="758D370E" w:rsidR="00CF28FA" w:rsidRPr="003F5FE8" w:rsidRDefault="00CF28FA" w:rsidP="00B0592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3F5FE8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การ</w:t>
      </w:r>
      <w:r w:rsidRPr="003F5FE8">
        <w:rPr>
          <w:rFonts w:ascii="Angsana New" w:hAnsi="Angsana New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3F5FE8">
        <w:rPr>
          <w:rFonts w:ascii="Angsana New" w:hAnsi="Angsana New"/>
          <w:sz w:val="30"/>
          <w:szCs w:val="30"/>
          <w:cs/>
        </w:rPr>
        <w:t>เป็นส่วนเกิน</w:t>
      </w:r>
      <w:r w:rsidRPr="003F5FE8">
        <w:rPr>
          <w:rFonts w:ascii="Angsana New" w:hAnsi="Angsana New"/>
          <w:sz w:val="30"/>
          <w:szCs w:val="30"/>
        </w:rPr>
        <w:t>/</w:t>
      </w:r>
      <w:r w:rsidRPr="003F5FE8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  <w:r w:rsidRPr="003F5FE8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3462188B" w14:textId="77777777" w:rsidR="00EC4DE9" w:rsidRPr="003F5FE8" w:rsidRDefault="00EC4DE9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23DECFC" w14:textId="59BF5FE1" w:rsidR="00EC4DE9" w:rsidRPr="003F5FE8" w:rsidRDefault="00CF28FA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798C93D" w14:textId="77777777" w:rsidR="00CF28FA" w:rsidRPr="003F5FE8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6CF210" w14:textId="08933C71" w:rsidR="00CF28FA" w:rsidRPr="003F5FE8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กลุ่มบริษัทรับรู้เงินลงทุนในบริษัทร่วมในงบการเงินรวม</w:t>
      </w:r>
      <w:r w:rsidRPr="003F5FE8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3F5FE8">
        <w:rPr>
          <w:rFonts w:ascii="Angsana New" w:hAnsi="Angsana New"/>
          <w:sz w:val="30"/>
          <w:szCs w:val="30"/>
          <w:cs/>
          <w:lang w:val="en-GB"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3F5FE8">
        <w:rPr>
          <w:rFonts w:ascii="Angsana New" w:hAnsi="Angsana New" w:hint="cs"/>
          <w:sz w:val="30"/>
          <w:szCs w:val="30"/>
          <w:cs/>
          <w:lang w:val="en-GB"/>
        </w:rPr>
        <w:t xml:space="preserve">เงินปันผลรับ </w:t>
      </w:r>
      <w:r w:rsidRPr="003F5FE8">
        <w:rPr>
          <w:rFonts w:ascii="Angsana New" w:hAnsi="Angsana New"/>
          <w:sz w:val="30"/>
          <w:szCs w:val="30"/>
          <w:cs/>
          <w:lang w:val="en-GB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7F440F7B" w14:textId="24FCBD0E" w:rsidR="00F538D2" w:rsidRPr="003F5FE8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796C96" w14:textId="6C7A85AA" w:rsidR="00CF28FA" w:rsidRPr="003F5FE8" w:rsidRDefault="00CF28FA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</w:t>
      </w:r>
      <w:r w:rsidR="00555F03" w:rsidRPr="003F5FE8">
        <w:rPr>
          <w:rFonts w:ascii="Angsana New" w:hAnsi="Angsana New" w:hint="cs"/>
          <w:sz w:val="30"/>
          <w:szCs w:val="30"/>
          <w:cs/>
        </w:rPr>
        <w:t>บริษัทร่วมถูก</w:t>
      </w:r>
      <w:r w:rsidRPr="003F5FE8">
        <w:rPr>
          <w:rFonts w:ascii="Angsana New" w:hAnsi="Angsana New" w:hint="cs"/>
          <w:sz w:val="30"/>
          <w:szCs w:val="30"/>
          <w:cs/>
        </w:rPr>
        <w:t>ตัดรายการ</w:t>
      </w:r>
      <w:r w:rsidR="00555F03" w:rsidRPr="003F5FE8">
        <w:rPr>
          <w:rFonts w:ascii="Angsana New" w:hAnsi="Angsana New" w:hint="cs"/>
          <w:sz w:val="30"/>
          <w:szCs w:val="30"/>
          <w:cs/>
        </w:rPr>
        <w:t>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</w:t>
      </w:r>
      <w:r w:rsidRPr="003F5FE8">
        <w:rPr>
          <w:rFonts w:ascii="Angsana New" w:hAnsi="Angsana New" w:hint="cs"/>
          <w:sz w:val="30"/>
          <w:szCs w:val="30"/>
          <w:cs/>
        </w:rPr>
        <w:t>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301C2DC" w14:textId="0EED79FC" w:rsidR="00EC4DE9" w:rsidRPr="003F5FE8" w:rsidRDefault="00EC4DE9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6D7F5B" w14:textId="3366BB60" w:rsidR="00555F03" w:rsidRPr="003F5FE8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72F2C04" w14:textId="77777777" w:rsidR="00555F03" w:rsidRPr="003F5FE8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EF8361" w14:textId="77777777" w:rsidR="00555F03" w:rsidRPr="003F5FE8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98F41" w14:textId="7B28DC41" w:rsidR="00862D5F" w:rsidRPr="003F5FE8" w:rsidRDefault="00EC4DE9" w:rsidP="00862D5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</w:p>
    <w:p w14:paraId="74D995FD" w14:textId="136BA9E3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CF28FA" w:rsidRPr="003F5FE8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A5C01E5" w14:textId="77777777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1BCF18" w14:textId="389C7930" w:rsidR="00862D5F" w:rsidRPr="003F5FE8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3F5FE8">
        <w:rPr>
          <w:rFonts w:ascii="Angsana New" w:hAnsi="Angsana New"/>
          <w:sz w:val="30"/>
          <w:szCs w:val="30"/>
        </w:rPr>
        <w:t xml:space="preserve">concentration test) </w:t>
      </w:r>
      <w:r w:rsidRPr="003F5FE8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E1F51C" w14:textId="77777777" w:rsidR="00CF28FA" w:rsidRPr="003F5FE8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E906C7" w14:textId="77777777" w:rsidR="00CF28FA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B8769AD" w14:textId="77777777" w:rsidR="00CF28FA" w:rsidRPr="003F5FE8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E49239" w14:textId="37B85CA3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สิ่งตอบแทนที่โอนให้</w:t>
      </w:r>
      <w:r w:rsidR="00CF28FA" w:rsidRPr="003F5FE8">
        <w:rPr>
          <w:rFonts w:ascii="Angsana New" w:hAnsi="Angsana New" w:hint="cs"/>
          <w:sz w:val="30"/>
          <w:szCs w:val="30"/>
          <w:cs/>
        </w:rPr>
        <w:t>รวมถึง</w:t>
      </w:r>
      <w:r w:rsidRPr="003F5FE8">
        <w:rPr>
          <w:rFonts w:ascii="Angsana New" w:hAnsi="Angsana New" w:hint="cs"/>
          <w:sz w:val="30"/>
          <w:szCs w:val="30"/>
          <w:cs/>
        </w:rPr>
        <w:t>สินทรัพย์ที่โอนไป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CF28FA" w:rsidRPr="003F5FE8">
        <w:rPr>
          <w:rFonts w:ascii="Angsana New" w:hAnsi="Angsana New" w:hint="cs"/>
          <w:sz w:val="30"/>
          <w:szCs w:val="30"/>
          <w:cs/>
        </w:rPr>
        <w:t>หนี้สินที่อาจจะเกิดขึ้น</w:t>
      </w:r>
      <w:r w:rsidR="00555F03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</w:p>
    <w:p w14:paraId="7E7BC8FE" w14:textId="77777777" w:rsidR="00EC4DE9" w:rsidRPr="003F5FE8" w:rsidRDefault="00EC4DE9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4F655C" w14:textId="044D8243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6F05B15" w14:textId="77777777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E2F43E" w14:textId="77777777" w:rsidR="00862D5F" w:rsidRPr="003F5FE8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0FC066" w14:textId="08DA8FC1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54D03D" w14:textId="7FFC51A5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555F03"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65C57D10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5BC4E6" w14:textId="46A3A0C5" w:rsidR="00862D5F" w:rsidRPr="003F5FE8" w:rsidRDefault="00CF28F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555F03" w:rsidRPr="003F5FE8">
        <w:rPr>
          <w:rFonts w:ascii="Angsana New" w:hAnsi="Angsana New" w:hint="cs"/>
          <w:sz w:val="30"/>
          <w:szCs w:val="30"/>
          <w:cs/>
        </w:rPr>
        <w:t>และ</w:t>
      </w:r>
      <w:r w:rsidRPr="003F5FE8">
        <w:rPr>
          <w:rFonts w:ascii="Angsana New" w:hAnsi="Angsana New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BF2193" w:rsidRPr="003F5FE8">
        <w:rPr>
          <w:rFonts w:ascii="Angsana New" w:hAnsi="Angsana New"/>
          <w:sz w:val="30"/>
          <w:szCs w:val="30"/>
          <w:cs/>
        </w:rPr>
        <w:br/>
      </w:r>
      <w:r w:rsidRPr="003F5FE8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กำไรหรือขาดทุนจากการขายเงินลงทุนบันทึกในกำไรหรือขาดทุน  </w:t>
      </w:r>
    </w:p>
    <w:p w14:paraId="2F9D8F96" w14:textId="7D464EFB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0FD94" w14:textId="77777777" w:rsidR="00555F03" w:rsidRPr="003F5FE8" w:rsidRDefault="00555F03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BE7D1A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22829EFB" w14:textId="77777777" w:rsidR="00862D5F" w:rsidRPr="003F5FE8" w:rsidRDefault="00862D5F" w:rsidP="00CF28FA">
      <w:pPr>
        <w:pStyle w:val="BodyText2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2AB0FD8" w14:textId="4A9ADF1B" w:rsidR="00CF28FA" w:rsidRPr="003F5FE8" w:rsidRDefault="00862D5F" w:rsidP="000A525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 w:hint="cs"/>
          <w:sz w:val="30"/>
          <w:szCs w:val="30"/>
          <w:cs/>
        </w:rPr>
        <w:t>รายการ</w:t>
      </w:r>
      <w:r w:rsidR="00CF28FA" w:rsidRPr="003F5FE8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</w:t>
      </w:r>
      <w:r w:rsidR="00CF28FA" w:rsidRPr="003F5FE8">
        <w:rPr>
          <w:rFonts w:ascii="Angsana New" w:hAnsi="Angsana New" w:hint="cs"/>
          <w:sz w:val="30"/>
          <w:szCs w:val="30"/>
          <w:cs/>
        </w:rPr>
        <w:t>ศ</w:t>
      </w:r>
      <w:r w:rsidR="00CF28FA" w:rsidRPr="003F5FE8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ผลต่างของอัตราแลกเปลี่ยนที่เกิดขึ้นจากการแปลงค่าให้รับรู้เป็นกำไรหรือขาดทุนในงวดบัญชี</w:t>
      </w:r>
      <w:r w:rsidR="000A5255" w:rsidRPr="003F5FE8">
        <w:rPr>
          <w:rFonts w:ascii="Angsana New" w:hAnsi="Angsana New" w:hint="cs"/>
          <w:sz w:val="30"/>
          <w:szCs w:val="30"/>
          <w:cs/>
        </w:rPr>
        <w:t>นั้น</w:t>
      </w:r>
    </w:p>
    <w:p w14:paraId="535BDC2C" w14:textId="595B31E2" w:rsidR="00862D5F" w:rsidRPr="003F5FE8" w:rsidRDefault="00862D5F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1A6791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3A7A314" w14:textId="5E9DD15D" w:rsidR="00862D5F" w:rsidRPr="003F5FE8" w:rsidRDefault="00862D5F" w:rsidP="00862D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246A775" w14:textId="52261DE2" w:rsidR="00192E47" w:rsidRPr="003F5FE8" w:rsidRDefault="007D1509" w:rsidP="007D15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F5FE8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192E47" w:rsidRPr="003F5FE8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="00192E47" w:rsidRPr="003F5FE8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="00192E47" w:rsidRPr="003F5FE8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B92E7BA" w14:textId="1FEFCACC" w:rsidR="00192E47" w:rsidRPr="003F5FE8" w:rsidRDefault="00192E47" w:rsidP="007D150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3F5FE8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08002E" w:rsidRPr="003F5FE8">
        <w:rPr>
          <w:rFonts w:ascii="Angsana New" w:hAnsi="Angsana New"/>
          <w:color w:val="000000"/>
          <w:sz w:val="30"/>
          <w:szCs w:val="30"/>
        </w:rPr>
        <w:t>3(</w:t>
      </w:r>
      <w:r w:rsidR="0008002E" w:rsidRPr="003F5FE8">
        <w:rPr>
          <w:rFonts w:ascii="Angsana New" w:hAnsi="Angsana New" w:hint="cs"/>
          <w:color w:val="000000"/>
          <w:sz w:val="30"/>
          <w:szCs w:val="30"/>
          <w:cs/>
        </w:rPr>
        <w:t>ฉ</w:t>
      </w:r>
      <w:r w:rsidRPr="003F5FE8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F5FE8">
        <w:rPr>
          <w:rFonts w:ascii="Angsana New" w:hAnsi="Angsana New"/>
          <w:color w:val="000000"/>
          <w:sz w:val="30"/>
          <w:szCs w:val="30"/>
        </w:rPr>
        <w:t xml:space="preserve"> 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และวัดมูลค่า</w:t>
      </w:r>
      <w:r w:rsidR="005D093B" w:rsidRPr="003F5FE8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ด้วยมูลค่ายุติธรรม</w:t>
      </w:r>
      <w:r w:rsidR="005D093B" w:rsidRPr="003F5FE8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093B" w:rsidRPr="003F5FE8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030EEF" w:rsidRPr="003F5FE8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Pr="003F5FE8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30EEF" w:rsidRPr="003F5FE8">
        <w:rPr>
          <w:rFonts w:ascii="Angsana New" w:hAnsi="Angsana New" w:hint="cs"/>
          <w:sz w:val="30"/>
          <w:szCs w:val="30"/>
          <w:cs/>
        </w:rPr>
        <w:t>ด้วย</w:t>
      </w:r>
      <w:r w:rsidRPr="003F5FE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E32F2D2" w14:textId="77777777" w:rsidR="00030EEF" w:rsidRPr="003F5FE8" w:rsidRDefault="00030EEF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BB870EF" w14:textId="40A25CE8" w:rsidR="00192E47" w:rsidRPr="003F5FE8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</w:t>
      </w:r>
      <w:r w:rsidR="00030EEF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DD150C5" w14:textId="77777777" w:rsidR="00192E47" w:rsidRPr="003F5FE8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2148E80" w14:textId="580A61BA" w:rsidR="00192E47" w:rsidRPr="003F5FE8" w:rsidRDefault="00192E47" w:rsidP="00030EE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3F5FE8">
        <w:rPr>
          <w:rFonts w:ascii="Angsana New" w:hAnsi="Angsana New"/>
          <w:color w:val="000000"/>
          <w:sz w:val="30"/>
          <w:szCs w:val="30"/>
        </w:rPr>
        <w:t xml:space="preserve"> </w:t>
      </w:r>
      <w:r w:rsidRPr="003F5FE8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3F5FE8">
        <w:rPr>
          <w:rFonts w:ascii="Angsana New" w:hAnsi="Angsana New"/>
          <w:color w:val="000000"/>
          <w:sz w:val="30"/>
          <w:szCs w:val="30"/>
        </w:rPr>
        <w:t xml:space="preserve"> </w:t>
      </w:r>
      <w:r w:rsidRPr="003F5FE8">
        <w:rPr>
          <w:rFonts w:ascii="Angsana New" w:hAnsi="Angsana New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49ABA4EF" w14:textId="77777777" w:rsidR="00192E47" w:rsidRPr="003F5FE8" w:rsidRDefault="00192E47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58E335E5" w14:textId="2154113C" w:rsidR="00192E47" w:rsidRPr="003F5FE8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1F978090" w14:textId="77777777" w:rsidR="00192E47" w:rsidRPr="003F5FE8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2CE6F51" w14:textId="66C6475A" w:rsidR="00192E47" w:rsidRPr="003F5FE8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5C0BF5A" w14:textId="77777777" w:rsidR="00192E47" w:rsidRPr="003F5FE8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E7996FE" w14:textId="2F6FDD52" w:rsidR="00192E47" w:rsidRPr="003F5FE8" w:rsidRDefault="001144ED" w:rsidP="007D150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3F5FE8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="00192E47" w:rsidRPr="003F5FE8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A26A10" w14:textId="2E4994C9" w:rsidR="00192E47" w:rsidRPr="003F5FE8" w:rsidRDefault="00192E47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7DDC1F4" w14:textId="77777777" w:rsidR="00FD6B32" w:rsidRPr="003F5FE8" w:rsidRDefault="00FD6B32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F75CD" w14:textId="10A23A46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9571171" w14:textId="77777777" w:rsidR="00192E47" w:rsidRPr="003F5FE8" w:rsidRDefault="00192E47" w:rsidP="0011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C44D8F7" w14:textId="7112D18D" w:rsidR="00192E47" w:rsidRPr="003F5FE8" w:rsidRDefault="00192E47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FDEF67" w14:textId="77777777" w:rsidR="00F538D2" w:rsidRPr="003F5FE8" w:rsidRDefault="00F538D2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734717" w14:textId="39FA032C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357B3AC9" w14:textId="77777777" w:rsidR="00192E47" w:rsidRPr="003F5FE8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59B2749" w14:textId="2139577A" w:rsidR="007D1509" w:rsidRPr="003F5FE8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F5FE8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3F5FE8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="00192E47" w:rsidRPr="003F5FE8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188E2733" w14:textId="38905752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8034742" w14:textId="77777777" w:rsidR="00025E4D" w:rsidRPr="003F5FE8" w:rsidRDefault="00025E4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7078BDE8" w14:textId="27A48FC4" w:rsidR="00192E47" w:rsidRPr="003F5FE8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F5FE8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3F5FE8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="00192E47" w:rsidRPr="003F5FE8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31A6A43" w14:textId="0FF40494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66A470B" w14:textId="77777777" w:rsidR="000A5255" w:rsidRPr="003F5FE8" w:rsidRDefault="000A5255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E1945EF" w14:textId="5416B6A9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D0770" w:rsidRPr="003F5FE8">
        <w:rPr>
          <w:rFonts w:ascii="Angsana New" w:hAnsi="Angsana New"/>
          <w:sz w:val="30"/>
          <w:szCs w:val="30"/>
        </w:rPr>
        <w:t xml:space="preserve"> 12</w:t>
      </w:r>
      <w:r w:rsidRPr="003F5FE8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9CC64D" w14:textId="77777777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706811" w14:textId="69BD7E18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BC28460" w14:textId="71668CCC" w:rsidR="00F538D2" w:rsidRPr="003F5FE8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A8BA61B" w14:textId="55B99629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1144ED" w:rsidRPr="003F5FE8">
        <w:rPr>
          <w:rFonts w:ascii="Angsana New" w:hAnsi="Angsana New"/>
          <w:sz w:val="30"/>
          <w:szCs w:val="30"/>
        </w:rPr>
        <w:t xml:space="preserve"> 30</w:t>
      </w:r>
      <w:r w:rsidRPr="003F5FE8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869972" w14:textId="77777777" w:rsidR="00F538D2" w:rsidRPr="003F5FE8" w:rsidRDefault="00F538D2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66F36F" w14:textId="442BB334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21CFACB" w14:textId="77777777" w:rsidR="001144ED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-</w:t>
      </w:r>
      <w:r w:rsidR="001144ED"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</w:p>
    <w:p w14:paraId="1095B1A2" w14:textId="1344222E" w:rsidR="00192E47" w:rsidRPr="003F5FE8" w:rsidRDefault="001144E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t xml:space="preserve">   </w:t>
      </w:r>
      <w:r w:rsidR="00192E47" w:rsidRPr="003F5FE8">
        <w:rPr>
          <w:rFonts w:ascii="Angsana New" w:hAnsi="Angsana New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59CC5231" w14:textId="1317BA66" w:rsidR="00192E47" w:rsidRPr="003F5FE8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-</w:t>
      </w:r>
      <w:r w:rsidR="001144ED"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</w:t>
      </w:r>
      <w:r w:rsidR="001144ED" w:rsidRPr="003F5FE8">
        <w:rPr>
          <w:rFonts w:ascii="Angsana New" w:hAnsi="Angsana New"/>
          <w:sz w:val="30"/>
          <w:szCs w:val="30"/>
        </w:rPr>
        <w:t xml:space="preserve"> 90</w:t>
      </w:r>
      <w:r w:rsidRPr="003F5FE8">
        <w:rPr>
          <w:rFonts w:ascii="Angsana New" w:hAnsi="Angsana New"/>
          <w:sz w:val="30"/>
          <w:szCs w:val="30"/>
          <w:cs/>
        </w:rPr>
        <w:t xml:space="preserve"> วัน</w:t>
      </w:r>
    </w:p>
    <w:p w14:paraId="0E7A0070" w14:textId="77777777" w:rsidR="00192E47" w:rsidRPr="003F5FE8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96F8BF8" w14:textId="195599E0" w:rsidR="00192E47" w:rsidRPr="003F5FE8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F5FE8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3F5FE8"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="00192E47" w:rsidRPr="003F5FE8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759ADA4" w14:textId="4F6DA947" w:rsidR="00192E47" w:rsidRPr="003F5FE8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693B17D" w14:textId="77777777" w:rsidR="00CD0770" w:rsidRPr="003F5FE8" w:rsidRDefault="00CD0770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030C309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9B7211C" w14:textId="77777777" w:rsidR="00862D5F" w:rsidRPr="003F5FE8" w:rsidRDefault="00862D5F" w:rsidP="00862D5F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017E1E25" w14:textId="7144FFFC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3F5FE8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</w:t>
      </w:r>
    </w:p>
    <w:p w14:paraId="5685BDE3" w14:textId="7DAFA512" w:rsidR="005679A8" w:rsidRPr="003F5FE8" w:rsidRDefault="005679A8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65C9EDF" w14:textId="3A47AA41" w:rsidR="00C05C52" w:rsidRPr="003F5FE8" w:rsidRDefault="00C05C52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A5B3FE6" w14:textId="77777777" w:rsidR="00C05C52" w:rsidRPr="003F5FE8" w:rsidRDefault="00C05C52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0415C44" w14:textId="2BD8CF6E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767D8F31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0ECB103" w14:textId="53B61007" w:rsidR="003E3BD2" w:rsidRPr="003F5FE8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4F8AA5" w14:textId="77777777" w:rsidR="003E3BD2" w:rsidRPr="003F5FE8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D86AB84" w14:textId="7525CF26" w:rsidR="003E3BD2" w:rsidRPr="003F5FE8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3F5FE8">
        <w:rPr>
          <w:rFonts w:ascii="Angsana New" w:hAnsi="Angsana New"/>
          <w:sz w:val="30"/>
          <w:szCs w:val="30"/>
        </w:rPr>
        <w:br/>
      </w:r>
      <w:r w:rsidRPr="003F5FE8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3F5FE8">
        <w:rPr>
          <w:rFonts w:ascii="Angsana New" w:hAnsi="Angsana New"/>
          <w:sz w:val="30"/>
          <w:szCs w:val="30"/>
        </w:rPr>
        <w:br/>
      </w:r>
      <w:r w:rsidRPr="003F5FE8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 ณ วันที่รายงาน</w:t>
      </w:r>
    </w:p>
    <w:p w14:paraId="1EC3141D" w14:textId="13F17955" w:rsidR="00862D5F" w:rsidRPr="003F5FE8" w:rsidRDefault="00862D5F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E75601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1DB4A6B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9DF7" w14:textId="77777777" w:rsidR="003E3BD2" w:rsidRPr="003F5FE8" w:rsidRDefault="003E3BD2" w:rsidP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สินค้าคงเหลือ</w:t>
      </w:r>
      <w:r w:rsidRPr="003F5FE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F5FE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68BA28" w14:textId="490C34FC" w:rsidR="00050496" w:rsidRPr="003F5FE8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BA7875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BE4A9FC" w14:textId="77777777" w:rsidR="0008452B" w:rsidRPr="003F5FE8" w:rsidRDefault="0008452B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F5087A6" w14:textId="5F0131E9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0C1D9" w14:textId="77777777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C973CD" w14:textId="77777777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3F5FE8">
        <w:rPr>
          <w:rFonts w:ascii="Angsana New" w:hAnsi="Angsana New"/>
          <w:sz w:val="30"/>
          <w:szCs w:val="30"/>
          <w:lang w:val="en-GB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GB"/>
        </w:rPr>
        <w:t>การขนย้าย</w:t>
      </w:r>
      <w:r w:rsidRPr="003F5FE8">
        <w:rPr>
          <w:rFonts w:ascii="Angsana New" w:hAnsi="Angsana New"/>
          <w:sz w:val="30"/>
          <w:szCs w:val="30"/>
          <w:cs/>
          <w:lang w:val="en-GB"/>
        </w:rPr>
        <w:br/>
        <w:t>การบูรณะสถานที่ตั้งของสินทรัพย์</w:t>
      </w:r>
      <w:r w:rsidRPr="003F5FE8">
        <w:rPr>
          <w:rFonts w:ascii="Angsana New" w:hAnsi="Angsana New"/>
          <w:sz w:val="30"/>
          <w:szCs w:val="30"/>
          <w:lang w:val="en-GB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26C74BC" w14:textId="77777777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73466" w14:textId="77777777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DD5E9D7" w14:textId="6D12C644" w:rsidR="00025E4D" w:rsidRPr="003F5FE8" w:rsidRDefault="00025E4D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4D01EA" w14:textId="194F0E01" w:rsidR="00AD4E8A" w:rsidRPr="003F5FE8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D90559" w14:textId="08AED7AA" w:rsidR="00AD4E8A" w:rsidRPr="003F5FE8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6944E4E" w14:textId="77777777" w:rsidR="00AD4E8A" w:rsidRPr="003F5FE8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AC5210" w14:textId="63CCA6FE" w:rsidR="00D342AA" w:rsidRPr="003F5FE8" w:rsidRDefault="00D342AA" w:rsidP="0080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ต้นทุนที่เกิดขึ้นในภายหลัง</w:t>
      </w:r>
    </w:p>
    <w:p w14:paraId="73D50BD2" w14:textId="77777777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  <w:cs/>
          <w:lang w:val="en-GB"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F5FE8">
        <w:rPr>
          <w:rFonts w:ascii="Angsana New" w:hAnsi="Angsana New"/>
          <w:sz w:val="30"/>
          <w:szCs w:val="30"/>
          <w:lang w:val="en-GB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GB"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3F5FE8">
        <w:rPr>
          <w:rFonts w:ascii="Angsana New" w:hAnsi="Angsana New"/>
          <w:sz w:val="30"/>
          <w:szCs w:val="30"/>
          <w:lang w:val="en-GB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4F337997" w14:textId="43B0C1B4" w:rsidR="00D342AA" w:rsidRPr="003F5FE8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2DD99D" w14:textId="162714C2" w:rsidR="00D342AA" w:rsidRPr="003F5FE8" w:rsidRDefault="00D342AA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70230A1" w14:textId="5B9353A6" w:rsidR="00D342AA" w:rsidRPr="003F5FE8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5FE8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F5FE8">
        <w:rPr>
          <w:rFonts w:ascii="Angsana New" w:hAnsi="Angsana New" w:cs="Angsana New"/>
          <w:sz w:val="30"/>
          <w:szCs w:val="30"/>
        </w:rPr>
        <w:t xml:space="preserve"> </w:t>
      </w:r>
    </w:p>
    <w:p w14:paraId="3A106D1A" w14:textId="77777777" w:rsidR="00D342AA" w:rsidRPr="003F5FE8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64568" w14:textId="077DA507" w:rsidR="00D342AA" w:rsidRPr="003F5FE8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5FE8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</w:t>
      </w:r>
      <w:r w:rsidRPr="003F5FE8">
        <w:rPr>
          <w:rFonts w:ascii="Angsana New" w:hAnsi="Angsana New" w:cs="Angsana New" w:hint="cs"/>
          <w:sz w:val="30"/>
          <w:szCs w:val="30"/>
          <w:cs/>
        </w:rPr>
        <w:t xml:space="preserve">ได้ดังนี้ </w:t>
      </w: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342AA" w:rsidRPr="003F5FE8" w14:paraId="13BBDA0F" w14:textId="77777777" w:rsidTr="007D1509">
        <w:tc>
          <w:tcPr>
            <w:tcW w:w="5390" w:type="dxa"/>
            <w:vAlign w:val="bottom"/>
          </w:tcPr>
          <w:p w14:paraId="58D486BE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C420A00" w14:textId="332EC563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E0CE4"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3C86A02E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3F5FE8" w14:paraId="15AD40AD" w14:textId="77777777" w:rsidTr="007D1509">
        <w:tc>
          <w:tcPr>
            <w:tcW w:w="5390" w:type="dxa"/>
            <w:vAlign w:val="bottom"/>
          </w:tcPr>
          <w:p w14:paraId="28A920A8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B569123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30AF030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3F5FE8" w14:paraId="1737D73C" w14:textId="77777777" w:rsidTr="007D1509">
        <w:tc>
          <w:tcPr>
            <w:tcW w:w="5390" w:type="dxa"/>
            <w:vAlign w:val="bottom"/>
          </w:tcPr>
          <w:p w14:paraId="3296DB28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60624ABF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5DA6A96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3F5FE8" w14:paraId="48D09585" w14:textId="77777777" w:rsidTr="007D1509">
        <w:tc>
          <w:tcPr>
            <w:tcW w:w="5390" w:type="dxa"/>
            <w:vAlign w:val="bottom"/>
          </w:tcPr>
          <w:p w14:paraId="5448CAFF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7A08D4E" w14:textId="4C34FB2D" w:rsidR="00D342AA" w:rsidRPr="003F5FE8" w:rsidRDefault="003E0CE4" w:rsidP="003E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355995B2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3F5FE8" w14:paraId="17E80D75" w14:textId="77777777" w:rsidTr="007D1509">
        <w:tc>
          <w:tcPr>
            <w:tcW w:w="5390" w:type="dxa"/>
            <w:shd w:val="clear" w:color="auto" w:fill="auto"/>
            <w:vAlign w:val="bottom"/>
          </w:tcPr>
          <w:p w14:paraId="0504F094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E0867" w14:textId="3E913CBC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="00CF48D5"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75" w:type="dxa"/>
            <w:shd w:val="clear" w:color="auto" w:fill="auto"/>
          </w:tcPr>
          <w:p w14:paraId="48E51875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3F5FE8" w14:paraId="4A5A8513" w14:textId="77777777" w:rsidTr="007D1509">
        <w:tc>
          <w:tcPr>
            <w:tcW w:w="5390" w:type="dxa"/>
            <w:shd w:val="clear" w:color="auto" w:fill="auto"/>
            <w:vAlign w:val="bottom"/>
          </w:tcPr>
          <w:p w14:paraId="3C5909E3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3EDD0EC6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418C9C71" w14:textId="77777777" w:rsidR="00D342AA" w:rsidRPr="003F5FE8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8CB0F5" w14:textId="39A7B71E" w:rsidR="00050496" w:rsidRPr="003F5FE8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D935A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8BAB058" w14:textId="77777777" w:rsidR="00862D5F" w:rsidRPr="003F5FE8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E129A8" w14:textId="1D09D3EF" w:rsidR="00081D35" w:rsidRPr="003F5FE8" w:rsidRDefault="00081D35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ค่าความนิยม</w:t>
      </w:r>
    </w:p>
    <w:p w14:paraId="2D0C1934" w14:textId="6BC3F6DD" w:rsidR="00862D5F" w:rsidRPr="003F5FE8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ค่าความนิยมของ</w:t>
      </w:r>
      <w:r w:rsidRPr="003F5FE8">
        <w:rPr>
          <w:rFonts w:ascii="Angsana New" w:hAnsi="Angsana New"/>
          <w:sz w:val="30"/>
          <w:szCs w:val="30"/>
          <w:cs/>
        </w:rPr>
        <w:t>เงินลงทุน</w:t>
      </w:r>
      <w:r w:rsidR="00081D35" w:rsidRPr="003F5FE8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ที่บันทึกตามวิธีส่วนได้เสียรวมอยู่ในมูลค่าตามบัญชีของเงินลงทุน</w:t>
      </w:r>
    </w:p>
    <w:p w14:paraId="442FB5D5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A3ED62" w14:textId="7532F630" w:rsidR="00862D5F" w:rsidRPr="003F5FE8" w:rsidRDefault="00862D5F" w:rsidP="008072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72BF2BC" w14:textId="7CE9C103" w:rsidR="004A3E5B" w:rsidRPr="003F5FE8" w:rsidRDefault="00862D5F" w:rsidP="00081D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</w:t>
      </w:r>
      <w:r w:rsidR="005E3523" w:rsidRPr="003F5FE8">
        <w:rPr>
          <w:rFonts w:ascii="Angsana New" w:hAnsi="Angsana New"/>
          <w:sz w:val="30"/>
          <w:szCs w:val="30"/>
        </w:rPr>
        <w:t xml:space="preserve"> </w:t>
      </w:r>
      <w:r w:rsidR="005E3523" w:rsidRPr="003F5FE8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 เมื่อก่อให้เกิดประโยชน์เชิงเศรษฐกิจในอนาคต</w:t>
      </w:r>
      <w:r w:rsidR="00081D35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3F2DF5BA" w14:textId="77777777" w:rsidR="004A3E5B" w:rsidRPr="003F5FE8" w:rsidRDefault="004A3E5B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7F137" w14:textId="32ABE72E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90"/>
        <w:gridCol w:w="1170"/>
        <w:gridCol w:w="720"/>
      </w:tblGrid>
      <w:tr w:rsidR="00862D5F" w:rsidRPr="003F5FE8" w14:paraId="5F0E47B4" w14:textId="77777777" w:rsidTr="00AF333C">
        <w:tc>
          <w:tcPr>
            <w:tcW w:w="5490" w:type="dxa"/>
          </w:tcPr>
          <w:p w14:paraId="1C9FC1F9" w14:textId="77777777" w:rsidR="00862D5F" w:rsidRPr="003F5FE8" w:rsidRDefault="00862D5F" w:rsidP="008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70" w:type="dxa"/>
          </w:tcPr>
          <w:p w14:paraId="37E12D26" w14:textId="527AF9D9" w:rsidR="00862D5F" w:rsidRPr="003F5FE8" w:rsidRDefault="00AF333C" w:rsidP="00AF3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548DCD6A" w14:textId="0B8AAD0E" w:rsidR="00862D5F" w:rsidRPr="003F5FE8" w:rsidRDefault="00AF333C" w:rsidP="00AF3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2" w:firstLine="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6FE5024" w14:textId="5E63BCF2" w:rsidR="00331EB2" w:rsidRPr="003F5FE8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7859005" w14:textId="66DAE7DF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79F2C8C2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FC56" w14:textId="77777777" w:rsidR="00C67985" w:rsidRPr="003F5FE8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A354C4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F7E820" w14:textId="77777777" w:rsidR="00C67985" w:rsidRPr="003F5FE8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90F675" w14:textId="77777777" w:rsidR="00C67985" w:rsidRPr="003F5FE8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4BB075" w14:textId="77777777" w:rsidR="00C67985" w:rsidRPr="003F5FE8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BD5D0F" w14:textId="7228CEA4" w:rsidR="00050496" w:rsidRPr="003F5FE8" w:rsidRDefault="00050496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A7D94C" w14:textId="77777777" w:rsidR="00C67985" w:rsidRPr="003F5FE8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3F5FE8">
        <w:rPr>
          <w:rFonts w:ascii="Angsana New" w:hAnsi="Angsana New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F5FE8">
        <w:rPr>
          <w:rFonts w:ascii="Angsana New" w:hAnsi="Angsana New"/>
          <w:b/>
          <w:sz w:val="30"/>
          <w:szCs w:val="30"/>
        </w:rPr>
        <w:t xml:space="preserve"> </w:t>
      </w:r>
      <w:r w:rsidRPr="003F5FE8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F5FE8">
        <w:rPr>
          <w:rFonts w:ascii="Angsana New" w:hAnsi="Angsana New"/>
          <w:b/>
          <w:sz w:val="30"/>
          <w:szCs w:val="30"/>
        </w:rPr>
        <w:t xml:space="preserve"> </w:t>
      </w:r>
      <w:r w:rsidRPr="003F5FE8">
        <w:rPr>
          <w:rFonts w:ascii="Angsana New" w:hAnsi="Angsana New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F5FE8">
        <w:rPr>
          <w:rFonts w:ascii="Angsana New" w:hAnsi="Angsana New"/>
          <w:b/>
          <w:sz w:val="30"/>
          <w:szCs w:val="30"/>
        </w:rPr>
        <w:t xml:space="preserve"> </w:t>
      </w:r>
    </w:p>
    <w:p w14:paraId="32481213" w14:textId="77777777" w:rsidR="00C67985" w:rsidRPr="003F5FE8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1EA3819" w14:textId="70075894" w:rsidR="00C67985" w:rsidRPr="003F5FE8" w:rsidRDefault="00C67985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64DE219F" w14:textId="77777777" w:rsidR="00050496" w:rsidRPr="003F5FE8" w:rsidRDefault="00050496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ADED6" w14:textId="77777777" w:rsidR="00C67985" w:rsidRPr="003F5FE8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3F5FE8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AEE57FE" w14:textId="728CCCFE" w:rsidR="00331EB2" w:rsidRPr="003F5FE8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7"/>
      <w:bookmarkStart w:id="1" w:name="OLE_LINK8"/>
    </w:p>
    <w:p w14:paraId="1EA11121" w14:textId="77777777" w:rsidR="00AD4E8A" w:rsidRPr="003F5FE8" w:rsidRDefault="00AD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1DB599E" w14:textId="15557821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709B007" w14:textId="77777777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2EE23" w14:textId="759A9C2B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 w:rsidRPr="003F5FE8">
        <w:rPr>
          <w:rFonts w:ascii="Angsana New" w:hAnsi="Angsana New" w:hint="cs"/>
          <w:sz w:val="30"/>
          <w:szCs w:val="30"/>
          <w:cs/>
        </w:rPr>
        <w:t>ไ</w:t>
      </w:r>
      <w:r w:rsidRPr="003F5FE8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Pr="003F5FE8">
        <w:rPr>
          <w:rFonts w:ascii="Angsana New" w:hAnsi="Angsana New" w:hint="cs"/>
          <w:sz w:val="30"/>
          <w:szCs w:val="30"/>
          <w:cs/>
        </w:rPr>
        <w:t xml:space="preserve">      </w:t>
      </w:r>
      <w:r w:rsidRPr="003F5FE8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0668D48" w14:textId="77777777" w:rsidR="00862D5F" w:rsidRPr="003F5FE8" w:rsidRDefault="00862D5F" w:rsidP="00CD30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46D176" w14:textId="31E0ECDB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5E3523" w:rsidRPr="003F5FE8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3F5FE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7685A0EC" w14:textId="228C5421" w:rsidR="00050496" w:rsidRPr="003F5FE8" w:rsidRDefault="00050496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AA501" w14:textId="03B3843F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5E3523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E2CF54" w14:textId="78D27A46" w:rsidR="00862D5F" w:rsidRPr="003F5FE8" w:rsidRDefault="00862D5F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E2B1668" w14:textId="5A6BCFF9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06077E68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bookmarkEnd w:id="0"/>
    <w:bookmarkEnd w:id="1"/>
    <w:p w14:paraId="1E005683" w14:textId="74B2621E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E039C0F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E00C03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F5FE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539A855" w14:textId="0D30DFD0" w:rsidR="00C67985" w:rsidRPr="003F5FE8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0462CA" w14:textId="77777777" w:rsidR="00AD4E8A" w:rsidRPr="003F5FE8" w:rsidRDefault="00AD4E8A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5F30969D" w14:textId="51B26CCA" w:rsidR="00C67985" w:rsidRPr="003F5FE8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F5FE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18400C" w14:textId="1A32B0B7" w:rsidR="00C67985" w:rsidRPr="003F5FE8" w:rsidRDefault="00C67985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285E0A17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3F5FE8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3F5FE8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AB5E641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F138B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47ADA3B9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B6EBD28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BE9C2EB" w14:textId="169F76EA" w:rsidR="00331EB2" w:rsidRPr="003F5FE8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5EA0E740" w14:textId="52D3A18F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3F5FE8">
        <w:rPr>
          <w:rFonts w:ascii="Angsana New" w:hAnsi="Angsana New"/>
          <w:i/>
          <w:sz w:val="30"/>
          <w:szCs w:val="30"/>
        </w:rPr>
        <w:t xml:space="preserve"> </w:t>
      </w:r>
      <w:r w:rsidRPr="003F5FE8">
        <w:rPr>
          <w:rFonts w:ascii="Angsana New" w:hAnsi="Angsana New" w:hint="cs"/>
          <w:i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3F5FE8">
        <w:rPr>
          <w:rFonts w:ascii="Angsana New" w:hAnsi="Angsana New"/>
          <w:i/>
          <w:sz w:val="30"/>
          <w:szCs w:val="30"/>
        </w:rPr>
        <w:t xml:space="preserve">        </w:t>
      </w:r>
      <w:r w:rsidRPr="003F5FE8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3F5FE8">
        <w:rPr>
          <w:rFonts w:ascii="Angsana New" w:hAnsi="Angsana New"/>
          <w:sz w:val="30"/>
          <w:szCs w:val="30"/>
        </w:rPr>
        <w:t>12</w:t>
      </w:r>
      <w:r w:rsidRPr="003F5FE8">
        <w:rPr>
          <w:rFonts w:ascii="Angsana New" w:hAnsi="Angsana New" w:hint="cs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D46AB3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90E36CF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F5FE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717A4E" w14:textId="77777777" w:rsidR="00AD4E8A" w:rsidRPr="003F5FE8" w:rsidRDefault="00AD4E8A" w:rsidP="0035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115B1798" w14:textId="3A1EDB49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3F5FE8">
        <w:rPr>
          <w:rFonts w:ascii="Angsana New" w:hAnsi="Angsana New"/>
          <w:iCs/>
          <w:sz w:val="30"/>
          <w:szCs w:val="30"/>
          <w:cs/>
        </w:rPr>
        <w:t>โครงการสะสมหุ้นสำหรับพนักงานบริษัทจดทะเบียน</w:t>
      </w:r>
    </w:p>
    <w:p w14:paraId="33906668" w14:textId="0463719E" w:rsidR="00050496" w:rsidRPr="003F5FE8" w:rsidRDefault="00C67985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14:paraId="794579C0" w14:textId="718E1545" w:rsidR="00C05C52" w:rsidRPr="003F5FE8" w:rsidRDefault="00C05C52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D2E72F" w14:textId="77777777" w:rsidR="00351A84" w:rsidRPr="003F5FE8" w:rsidRDefault="00351A84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B0901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0C6555FD" w14:textId="77777777" w:rsidR="00862D5F" w:rsidRPr="003F5FE8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A09098" w14:textId="32B1BF45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3F5FE8">
        <w:rPr>
          <w:rFonts w:ascii="Angsana New" w:hAnsi="Angsana New"/>
          <w:sz w:val="30"/>
          <w:szCs w:val="30"/>
        </w:rPr>
        <w:t>(</w:t>
      </w:r>
      <w:r w:rsidRPr="003F5FE8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5E3523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3F5FE8">
        <w:rPr>
          <w:rFonts w:ascii="Angsana New" w:hAnsi="Angsana New"/>
          <w:spacing w:val="-2"/>
          <w:sz w:val="30"/>
          <w:szCs w:val="30"/>
          <w:cs/>
        </w:rPr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8D7EE35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A630A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</w:t>
      </w:r>
      <w:r w:rsidRPr="003F5FE8">
        <w:rPr>
          <w:rFonts w:ascii="Angsana New" w:hAnsi="Angsana New"/>
          <w:spacing w:val="2"/>
          <w:sz w:val="30"/>
          <w:szCs w:val="30"/>
          <w:cs/>
        </w:rPr>
        <w:t>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</w:t>
      </w:r>
      <w:r w:rsidRPr="003F5FE8">
        <w:rPr>
          <w:rFonts w:ascii="Angsana New" w:hAnsi="Angsana New"/>
          <w:sz w:val="30"/>
          <w:szCs w:val="30"/>
          <w:cs/>
        </w:rPr>
        <w:t>ใหม่ทุกๆ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B162CCE" w14:textId="137E5173" w:rsidR="003E0CE4" w:rsidRPr="003F5FE8" w:rsidRDefault="003E0CE4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C1C130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D2D12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3A56F530" w14:textId="77777777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3F5FE8">
        <w:rPr>
          <w:rFonts w:ascii="Angsana New" w:hAnsi="Angsana New" w:hint="cs"/>
          <w:sz w:val="30"/>
          <w:szCs w:val="30"/>
          <w:cs/>
        </w:rPr>
        <w:t>ผูกพัน</w:t>
      </w:r>
      <w:r w:rsidRPr="003F5FE8">
        <w:rPr>
          <w:rFonts w:ascii="Angsana New" w:hAnsi="Angsana New"/>
          <w:sz w:val="30"/>
          <w:szCs w:val="30"/>
          <w:cs/>
        </w:rPr>
        <w:t>ตามกฎหมาย</w:t>
      </w:r>
      <w:r w:rsidRPr="003F5FE8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3F5FE8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3F5FE8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F5FE8">
        <w:rPr>
          <w:rFonts w:ascii="Angsana New" w:hAnsi="Angsana New"/>
          <w:sz w:val="30"/>
          <w:szCs w:val="30"/>
          <w:cs/>
        </w:rPr>
        <w:t xml:space="preserve"> และมี</w:t>
      </w:r>
      <w:r w:rsidRPr="003F5FE8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Pr="003F5FE8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3F5FE8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3F5FE8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3F5FE8">
        <w:rPr>
          <w:rFonts w:ascii="Angsana New" w:hAnsi="Angsana New" w:hint="cs"/>
          <w:sz w:val="30"/>
          <w:szCs w:val="30"/>
          <w:cs/>
        </w:rPr>
        <w:t>ถึง</w:t>
      </w:r>
      <w:r w:rsidRPr="003F5FE8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43DB9C18" w14:textId="5B001052" w:rsidR="00AD4E8A" w:rsidRPr="003F5FE8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B71C48" w14:textId="486AC205" w:rsidR="00AD4E8A" w:rsidRPr="003F5FE8" w:rsidRDefault="00AD4E8A" w:rsidP="00AD4E8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2C7EFE32" w14:textId="1EEA86ED" w:rsidR="00AD4E8A" w:rsidRPr="003F5FE8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359B2C" w14:textId="77777777" w:rsidR="00AD4E8A" w:rsidRPr="003F5FE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28E96DE" w14:textId="77777777" w:rsidR="00AD4E8A" w:rsidRPr="003F5FE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33E78BF" w14:textId="77777777" w:rsidR="00AD4E8A" w:rsidRPr="003F5FE8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3F5FE8" w:rsidDel="001A6CC8">
        <w:rPr>
          <w:rFonts w:ascii="Angsana New" w:hAnsi="Angsana New"/>
          <w:sz w:val="30"/>
          <w:szCs w:val="30"/>
        </w:rPr>
        <w:t xml:space="preserve"> </w:t>
      </w:r>
      <w:r w:rsidRPr="003F5FE8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F5FE8" w:rsidDel="001A6CC8">
        <w:rPr>
          <w:rFonts w:ascii="Angsana New" w:hAnsi="Angsana New"/>
          <w:sz w:val="30"/>
          <w:szCs w:val="30"/>
        </w:rPr>
        <w:t xml:space="preserve"> </w:t>
      </w:r>
      <w:r w:rsidRPr="003F5FE8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EAB16C6" w14:textId="309BD4A9" w:rsidR="00AD4E8A" w:rsidRPr="003F5FE8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3F5FE8" w:rsidDel="001A6CC8">
        <w:rPr>
          <w:rFonts w:ascii="Angsana New" w:hAnsi="Angsana New"/>
          <w:sz w:val="30"/>
          <w:szCs w:val="30"/>
        </w:rPr>
        <w:t xml:space="preserve"> 1  </w:t>
      </w:r>
      <w:r w:rsidRPr="003F5FE8" w:rsidDel="001A6CC8">
        <w:rPr>
          <w:rFonts w:ascii="Angsana New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95662D" w14:textId="77777777" w:rsidR="00AD4E8A" w:rsidRPr="003F5FE8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3F5FE8" w:rsidDel="001A6CC8">
        <w:rPr>
          <w:rFonts w:ascii="Angsana New" w:hAnsi="Angsana New"/>
          <w:sz w:val="30"/>
          <w:szCs w:val="30"/>
        </w:rPr>
        <w:t xml:space="preserve"> 2  </w:t>
      </w:r>
      <w:r w:rsidRPr="003F5FE8" w:rsidDel="001A6CC8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F5FE8">
        <w:rPr>
          <w:rFonts w:ascii="Angsana New" w:hAnsi="Angsana New"/>
          <w:sz w:val="30"/>
          <w:szCs w:val="30"/>
        </w:rPr>
        <w:t>1</w:t>
      </w:r>
    </w:p>
    <w:p w14:paraId="127D8153" w14:textId="77777777" w:rsidR="00AD4E8A" w:rsidRPr="003F5FE8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3F5FE8" w:rsidDel="001A6CC8">
        <w:rPr>
          <w:rFonts w:ascii="Angsana New" w:hAnsi="Angsana New"/>
          <w:sz w:val="30"/>
          <w:szCs w:val="30"/>
        </w:rPr>
        <w:t xml:space="preserve"> 3  </w:t>
      </w:r>
      <w:r w:rsidRPr="003F5FE8" w:rsidDel="001A6CC8">
        <w:rPr>
          <w:rFonts w:ascii="Angsana New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D710BC" w14:textId="77777777" w:rsidR="00AD4E8A" w:rsidRPr="003F5FE8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CA9F65C" w14:textId="77777777" w:rsidR="00AD4E8A" w:rsidRPr="003F5FE8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F5CD6DA" w14:textId="77777777" w:rsidR="00AD4E8A" w:rsidRPr="003F5FE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AB4235" w14:textId="78BF0A1F" w:rsidR="00AD4E8A" w:rsidRPr="003F5FE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</w:rPr>
        <w:t>3</w:t>
      </w:r>
      <w:r w:rsidRPr="003F5FE8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84FCC17" w14:textId="77777777" w:rsidR="00AD4E8A" w:rsidRPr="003F5FE8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BDE3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5D768B59" w14:textId="77777777" w:rsidR="00862D5F" w:rsidRPr="003F5FE8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CCC607" w14:textId="638F6FD6" w:rsidR="00862D5F" w:rsidRPr="003F5FE8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F5FE8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F5FE8">
        <w:rPr>
          <w:rFonts w:ascii="Angsana New" w:hAnsi="Angsana New" w:hint="cs"/>
          <w:spacing w:val="2"/>
          <w:sz w:val="30"/>
          <w:szCs w:val="30"/>
        </w:rPr>
        <w:t>“</w:t>
      </w:r>
      <w:r w:rsidRPr="003F5FE8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3F5FE8">
        <w:rPr>
          <w:rFonts w:ascii="Angsana New" w:hAnsi="Angsana New" w:hint="cs"/>
          <w:spacing w:val="2"/>
          <w:sz w:val="30"/>
          <w:szCs w:val="30"/>
        </w:rPr>
        <w:t>”</w:t>
      </w:r>
      <w:r w:rsidRPr="003F5FE8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0C24CBF" w14:textId="78E0D6BB" w:rsidR="00C05C52" w:rsidRPr="003F5FE8" w:rsidRDefault="00C05C52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49AC2EF" w14:textId="77777777" w:rsidR="00BD7489" w:rsidRPr="003F5FE8" w:rsidRDefault="00BD7489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295BB13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65369574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8588D9B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83D6C17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68A710" w14:textId="77777777" w:rsidR="00C67985" w:rsidRPr="003F5FE8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34DE02A1" w14:textId="77777777" w:rsidR="00C67985" w:rsidRPr="003F5FE8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17B0F5" w14:textId="77777777" w:rsidR="00C67985" w:rsidRPr="003F5FE8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8CD3B95" w14:textId="38BCB458" w:rsidR="005E3523" w:rsidRPr="003F5FE8" w:rsidRDefault="005E3523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44736FC9" w14:textId="7F4B617F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1B9455C0" w14:textId="77777777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4AA7786" w14:textId="45B573CE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รายได้</w:t>
      </w:r>
      <w:r w:rsidRPr="003F5FE8">
        <w:rPr>
          <w:rFonts w:ascii="Angsana New" w:hAnsi="Angsana New" w:hint="cs"/>
          <w:sz w:val="30"/>
          <w:szCs w:val="30"/>
          <w:cs/>
        </w:rPr>
        <w:t>อื่น</w:t>
      </w:r>
      <w:r w:rsidRPr="003F5FE8">
        <w:rPr>
          <w:rFonts w:ascii="Angsana New" w:hAnsi="Angsana New"/>
          <w:sz w:val="30"/>
          <w:szCs w:val="30"/>
          <w:cs/>
        </w:rPr>
        <w:t>ประกอบด้วยเงินปันผล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ดอกเบี้ยรับ</w:t>
      </w:r>
      <w:r w:rsidRPr="003F5FE8">
        <w:rPr>
          <w:rFonts w:ascii="Angsana New" w:hAnsi="Angsana New" w:hint="cs"/>
          <w:sz w:val="30"/>
          <w:szCs w:val="30"/>
          <w:cs/>
        </w:rPr>
        <w:t>และอื่นๆ</w:t>
      </w:r>
      <w:r w:rsidRPr="003F5FE8">
        <w:rPr>
          <w:rFonts w:ascii="Angsana New" w:hAnsi="Angsana New"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ดอกเบี้ยรับ</w:t>
      </w:r>
      <w:r w:rsidRPr="003F5FE8">
        <w:rPr>
          <w:rFonts w:ascii="Angsana New" w:hAnsi="Angsana New" w:hint="cs"/>
          <w:sz w:val="30"/>
          <w:szCs w:val="30"/>
          <w:cs/>
        </w:rPr>
        <w:t>และอื่นๆ</w:t>
      </w:r>
      <w:r w:rsidRPr="003F5FE8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14:paraId="6A030496" w14:textId="27D82431" w:rsidR="0028708B" w:rsidRPr="003F5FE8" w:rsidRDefault="0028708B" w:rsidP="005E3523">
      <w:pPr>
        <w:jc w:val="thaiDistribute"/>
        <w:rPr>
          <w:rFonts w:ascii="Angsana New" w:hAnsi="Angsana New"/>
          <w:sz w:val="30"/>
          <w:szCs w:val="30"/>
        </w:rPr>
      </w:pPr>
    </w:p>
    <w:p w14:paraId="7A57F2AF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B06128C" w14:textId="77777777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0E98F2EF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1CAC6C21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BCF566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3F5FE8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51F0180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1897539" w14:textId="77777777" w:rsidR="00F07117" w:rsidRPr="003F5FE8" w:rsidRDefault="00F07117" w:rsidP="00F0711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162F0EF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49C7B31" w14:textId="77777777" w:rsidR="00393B3D" w:rsidRPr="003F5FE8" w:rsidRDefault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br w:type="page"/>
      </w:r>
    </w:p>
    <w:p w14:paraId="5BC1E9DF" w14:textId="53AC5096" w:rsidR="00F07117" w:rsidRPr="003F5FE8" w:rsidRDefault="00F07117" w:rsidP="00F0711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F5FE8">
        <w:rPr>
          <w:rFonts w:ascii="Angsana New" w:hAnsi="Angsana New"/>
          <w:b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36032D" w14:textId="77777777" w:rsidR="00F07117" w:rsidRPr="003F5FE8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24B627" w14:textId="77777777" w:rsidR="00F07117" w:rsidRPr="003F5FE8" w:rsidRDefault="00F07117" w:rsidP="00F0711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AF4B472" w14:textId="77777777" w:rsidR="00F07117" w:rsidRPr="003F5FE8" w:rsidRDefault="00F07117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C3755" w14:textId="77777777" w:rsidR="00862D5F" w:rsidRPr="003F5FE8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52739E74" w14:textId="77777777" w:rsidR="00862D5F" w:rsidRPr="003F5FE8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892BB88" w14:textId="1DF4404C" w:rsidR="00862D5F" w:rsidRPr="003F5FE8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3F5FE8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E3523" w:rsidRPr="003F5FE8">
        <w:rPr>
          <w:rFonts w:ascii="Angsana New" w:hAnsi="Angsana New" w:hint="cs"/>
          <w:b/>
          <w:sz w:val="30"/>
          <w:szCs w:val="30"/>
          <w:cs/>
        </w:rPr>
        <w:t xml:space="preserve">              </w:t>
      </w:r>
      <w:r w:rsidRPr="003F5FE8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7F53925" w14:textId="5A589527" w:rsidR="003C038B" w:rsidRPr="003F5FE8" w:rsidRDefault="003C038B" w:rsidP="00713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05866A1" w14:textId="138510B2" w:rsidR="003E6A5C" w:rsidRPr="003F5FE8" w:rsidRDefault="009172C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A65FBD0" w14:textId="77777777" w:rsidR="00D57C8A" w:rsidRPr="003F5FE8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552F093E" w14:textId="7252584B" w:rsidR="00AD4E8A" w:rsidRPr="003F5FE8" w:rsidRDefault="00AB6C74" w:rsidP="00BD74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F5FE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3F5FE8">
        <w:rPr>
          <w:rFonts w:ascii="Angsana New" w:hAnsi="Angsana New"/>
          <w:b/>
          <w:sz w:val="30"/>
          <w:szCs w:val="30"/>
        </w:rPr>
        <w:t xml:space="preserve"> </w:t>
      </w:r>
      <w:r w:rsidRPr="003F5FE8">
        <w:rPr>
          <w:rFonts w:ascii="Angsana New" w:hAnsi="Angsana New"/>
          <w:b/>
          <w:sz w:val="30"/>
          <w:szCs w:val="30"/>
          <w:cs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F167AB1" w14:textId="77777777" w:rsidR="00AD4E8A" w:rsidRPr="003F5FE8" w:rsidRDefault="00AD4E8A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473B58F" w14:textId="77777777" w:rsidR="00393B3D" w:rsidRPr="003F5FE8" w:rsidRDefault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3F5FE8">
        <w:rPr>
          <w:rFonts w:ascii="Angsana New" w:hAnsi="Angsana New"/>
          <w:b/>
          <w:sz w:val="30"/>
          <w:szCs w:val="30"/>
          <w:cs/>
        </w:rPr>
        <w:br w:type="page"/>
      </w:r>
    </w:p>
    <w:p w14:paraId="457A45C9" w14:textId="522EB21C" w:rsidR="00B254DF" w:rsidRPr="003F5FE8" w:rsidRDefault="008C334B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F5FE8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3E109F" w:rsidRPr="003F5FE8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D4E8A" w:rsidRPr="003F5FE8">
        <w:rPr>
          <w:rFonts w:ascii="Angsana New" w:hAnsi="Angsana New" w:hint="cs"/>
          <w:b/>
          <w:sz w:val="30"/>
          <w:szCs w:val="30"/>
          <w:cs/>
        </w:rPr>
        <w:t>และ</w:t>
      </w:r>
      <w:r w:rsidR="001050C7" w:rsidRPr="003F5FE8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F51E71" w:rsidRPr="003F5FE8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77145" w:rsidRPr="003F5FE8">
        <w:rPr>
          <w:rFonts w:ascii="Angsana New" w:hAnsi="Angsana New"/>
          <w:bCs/>
          <w:sz w:val="30"/>
          <w:szCs w:val="30"/>
        </w:rPr>
        <w:t>1</w:t>
      </w:r>
      <w:r w:rsidR="00196ADF" w:rsidRPr="003F5FE8">
        <w:rPr>
          <w:rFonts w:ascii="Angsana New" w:hAnsi="Angsana New"/>
          <w:bCs/>
          <w:sz w:val="30"/>
          <w:szCs w:val="30"/>
        </w:rPr>
        <w:t>0</w:t>
      </w:r>
      <w:r w:rsidR="00F51E71" w:rsidRPr="003F5FE8">
        <w:rPr>
          <w:rFonts w:ascii="Angsana New" w:hAnsi="Angsana New"/>
          <w:b/>
          <w:sz w:val="30"/>
          <w:szCs w:val="30"/>
        </w:rPr>
        <w:t xml:space="preserve"> </w:t>
      </w:r>
      <w:r w:rsidR="00466C02" w:rsidRPr="003F5FE8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66C02" w:rsidRPr="003F5FE8">
        <w:rPr>
          <w:rFonts w:ascii="Angsana New" w:hAnsi="Angsana New"/>
          <w:bCs/>
          <w:sz w:val="30"/>
          <w:szCs w:val="30"/>
        </w:rPr>
        <w:t>1</w:t>
      </w:r>
      <w:r w:rsidR="00196ADF" w:rsidRPr="003F5FE8">
        <w:rPr>
          <w:rFonts w:ascii="Angsana New" w:hAnsi="Angsana New"/>
          <w:bCs/>
          <w:sz w:val="30"/>
          <w:szCs w:val="30"/>
        </w:rPr>
        <w:t>1</w:t>
      </w:r>
      <w:r w:rsidR="00466C02" w:rsidRPr="003F5FE8">
        <w:rPr>
          <w:rFonts w:ascii="Angsana New" w:hAnsi="Angsana New"/>
          <w:bCs/>
          <w:sz w:val="30"/>
          <w:szCs w:val="30"/>
        </w:rPr>
        <w:t xml:space="preserve"> </w:t>
      </w:r>
      <w:r w:rsidR="00F020B8" w:rsidRPr="003F5FE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6C5BA2" w:rsidRPr="003F5FE8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3F5FE8">
        <w:rPr>
          <w:rFonts w:ascii="Angsana New" w:hAnsi="Angsana New" w:hint="cs"/>
          <w:b/>
          <w:sz w:val="30"/>
          <w:szCs w:val="30"/>
        </w:rPr>
        <w:t xml:space="preserve"> </w:t>
      </w:r>
      <w:r w:rsidR="006C5BA2" w:rsidRPr="003F5FE8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57B9310" w14:textId="70C5757F" w:rsidR="000D2842" w:rsidRPr="003F5FE8" w:rsidRDefault="000D284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0D2842" w:rsidRPr="003F5FE8" w14:paraId="176047F9" w14:textId="77777777" w:rsidTr="00217ABD">
        <w:trPr>
          <w:trHeight w:val="20"/>
          <w:tblHeader/>
        </w:trPr>
        <w:tc>
          <w:tcPr>
            <w:tcW w:w="3690" w:type="dxa"/>
          </w:tcPr>
          <w:p w14:paraId="523758DE" w14:textId="77777777" w:rsidR="000D2842" w:rsidRPr="003F5FE8" w:rsidRDefault="000D2842" w:rsidP="00217AB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0592F97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8837FC1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7C90F65" w14:textId="77777777" w:rsidR="000D2842" w:rsidRPr="003F5FE8" w:rsidRDefault="000D2842" w:rsidP="00217ABD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842" w:rsidRPr="003F5FE8" w14:paraId="4C32E1E6" w14:textId="77777777" w:rsidTr="00217ABD">
        <w:trPr>
          <w:trHeight w:val="20"/>
        </w:trPr>
        <w:tc>
          <w:tcPr>
            <w:tcW w:w="3690" w:type="dxa"/>
          </w:tcPr>
          <w:p w14:paraId="63B5CA5C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3F5FE8">
              <w:rPr>
                <w:rFonts w:ascii="Angsana New" w:hAnsi="Angsana New"/>
                <w:sz w:val="30"/>
                <w:szCs w:val="30"/>
              </w:rPr>
              <w:t>.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3F5FE8">
              <w:rPr>
                <w:rFonts w:ascii="Angsana New" w:hAnsi="Angsana New"/>
                <w:sz w:val="30"/>
                <w:szCs w:val="30"/>
              </w:rPr>
              <w:t>.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3F5FE8">
              <w:rPr>
                <w:rFonts w:ascii="Angsana New" w:hAnsi="Angsana New"/>
                <w:sz w:val="30"/>
                <w:szCs w:val="30"/>
              </w:rPr>
              <w:t>.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50212062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1E43E33" w14:textId="77777777" w:rsidR="000D2842" w:rsidRPr="003F5FE8" w:rsidRDefault="000D2842" w:rsidP="00217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38.51</w:t>
            </w:r>
          </w:p>
        </w:tc>
      </w:tr>
      <w:tr w:rsidR="000D2842" w:rsidRPr="003F5FE8" w14:paraId="1DEFCF11" w14:textId="77777777" w:rsidTr="00217ABD">
        <w:trPr>
          <w:trHeight w:val="20"/>
        </w:trPr>
        <w:tc>
          <w:tcPr>
            <w:tcW w:w="3690" w:type="dxa"/>
          </w:tcPr>
          <w:p w14:paraId="5711174F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  <w:p w14:paraId="45B81AF9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FA42A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7E79B3B3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34.99</w:t>
            </w:r>
          </w:p>
        </w:tc>
      </w:tr>
      <w:tr w:rsidR="000D2842" w:rsidRPr="003F5FE8" w14:paraId="29CE7C4B" w14:textId="77777777" w:rsidTr="00217ABD">
        <w:trPr>
          <w:trHeight w:val="20"/>
        </w:trPr>
        <w:tc>
          <w:tcPr>
            <w:tcW w:w="3690" w:type="dxa"/>
          </w:tcPr>
          <w:p w14:paraId="13E78E87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ที.เค.เอส.สยามเพรส แมเนจเม้นท์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553923B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621DBC52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3F5FE8" w14:paraId="0D9B253F" w14:textId="77777777" w:rsidTr="00217ABD">
        <w:trPr>
          <w:trHeight w:val="20"/>
        </w:trPr>
        <w:tc>
          <w:tcPr>
            <w:tcW w:w="3690" w:type="dxa"/>
          </w:tcPr>
          <w:p w14:paraId="71830F4D" w14:textId="16AFA2CF" w:rsidR="00770FC4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D55686"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พลัส เทค อินโนเวชั่น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4BEEF6CE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97F242A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3F5FE8" w14:paraId="5B280A53" w14:textId="77777777" w:rsidTr="00217ABD">
        <w:trPr>
          <w:trHeight w:val="20"/>
        </w:trPr>
        <w:tc>
          <w:tcPr>
            <w:tcW w:w="3690" w:type="dxa"/>
          </w:tcPr>
          <w:p w14:paraId="13F08807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0D9F397B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06CDB5B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3F5FE8" w14:paraId="1D5DE4BA" w14:textId="77777777" w:rsidTr="00217ABD">
        <w:trPr>
          <w:trHeight w:val="20"/>
        </w:trPr>
        <w:tc>
          <w:tcPr>
            <w:tcW w:w="3690" w:type="dxa"/>
          </w:tcPr>
          <w:p w14:paraId="2A20EAF2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4BE202C1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89092D6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3F5FE8" w14:paraId="099B7666" w14:textId="77777777" w:rsidTr="00217ABD">
        <w:trPr>
          <w:trHeight w:val="20"/>
        </w:trPr>
        <w:tc>
          <w:tcPr>
            <w:tcW w:w="3690" w:type="dxa"/>
          </w:tcPr>
          <w:p w14:paraId="361C63E6" w14:textId="77777777" w:rsidR="000D2842" w:rsidRPr="003F5FE8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3F5FE8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3F5FE8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A314E76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509BF1E3" w14:textId="77777777" w:rsidR="000D2842" w:rsidRPr="003F5FE8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3F5FE8" w14:paraId="361FCDFD" w14:textId="77777777" w:rsidTr="00217ABD">
        <w:trPr>
          <w:trHeight w:val="20"/>
        </w:trPr>
        <w:tc>
          <w:tcPr>
            <w:tcW w:w="3690" w:type="dxa"/>
          </w:tcPr>
          <w:p w14:paraId="2C19CDDE" w14:textId="77777777" w:rsidR="000D2842" w:rsidRPr="003F5FE8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4FB9AEE" w14:textId="77777777" w:rsidR="000D2842" w:rsidRPr="003F5FE8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7373A221" w14:textId="77777777" w:rsidR="000D2842" w:rsidRPr="003F5FE8" w:rsidRDefault="000D2842" w:rsidP="00217ABD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747D666" w14:textId="0283DB6D" w:rsidR="0028708B" w:rsidRPr="003F5FE8" w:rsidRDefault="0028708B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18"/>
          <w:szCs w:val="18"/>
          <w:lang w:bidi="th-TH"/>
        </w:rPr>
      </w:pPr>
    </w:p>
    <w:tbl>
      <w:tblPr>
        <w:tblW w:w="936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23"/>
        <w:gridCol w:w="1082"/>
        <w:gridCol w:w="270"/>
        <w:gridCol w:w="1080"/>
        <w:gridCol w:w="271"/>
        <w:gridCol w:w="990"/>
        <w:gridCol w:w="271"/>
        <w:gridCol w:w="1073"/>
      </w:tblGrid>
      <w:tr w:rsidR="003E6A5C" w:rsidRPr="003F5FE8" w14:paraId="2D870B05" w14:textId="77777777" w:rsidTr="00CB5761">
        <w:trPr>
          <w:tblHeader/>
        </w:trPr>
        <w:tc>
          <w:tcPr>
            <w:tcW w:w="2309" w:type="pct"/>
          </w:tcPr>
          <w:p w14:paraId="074DC8E9" w14:textId="02C6C6A2" w:rsidR="005E14AB" w:rsidRPr="003F5FE8" w:rsidRDefault="009A33F1" w:rsidP="009A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4E214F43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EEA9527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3868F4E0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4171" w:rsidRPr="003F5FE8" w14:paraId="11A1AFE9" w14:textId="77777777" w:rsidTr="00CB5761">
        <w:trPr>
          <w:tblHeader/>
        </w:trPr>
        <w:tc>
          <w:tcPr>
            <w:tcW w:w="2309" w:type="pct"/>
          </w:tcPr>
          <w:p w14:paraId="30BE89E5" w14:textId="6DB03B4C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8" w:type="pct"/>
          </w:tcPr>
          <w:p w14:paraId="18BCF02F" w14:textId="4D9868FA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356F452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E7BEEF" w14:textId="7FCFC544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94CC2A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9692BF8" w14:textId="5A8A7B68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2C89239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39E7956" w14:textId="0DAD2A2A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31EB2" w:rsidRPr="003F5FE8" w14:paraId="65200821" w14:textId="77777777" w:rsidTr="00CB5761">
        <w:trPr>
          <w:tblHeader/>
        </w:trPr>
        <w:tc>
          <w:tcPr>
            <w:tcW w:w="2309" w:type="pct"/>
          </w:tcPr>
          <w:p w14:paraId="02E6450E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pct"/>
            <w:gridSpan w:val="7"/>
          </w:tcPr>
          <w:p w14:paraId="56F3E18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3F5FE8" w14:paraId="5484BC1A" w14:textId="77777777" w:rsidTr="00CB5761">
        <w:tc>
          <w:tcPr>
            <w:tcW w:w="2309" w:type="pct"/>
          </w:tcPr>
          <w:p w14:paraId="18E4D626" w14:textId="77777777" w:rsidR="00331EB2" w:rsidRPr="003F5FE8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DF8227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4EB440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65DB9C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6B9C7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31D36B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89EB0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3CB8A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171" w:rsidRPr="003F5FE8" w14:paraId="1AA9DDFD" w14:textId="77777777" w:rsidTr="00CB5761">
        <w:tc>
          <w:tcPr>
            <w:tcW w:w="2309" w:type="pct"/>
          </w:tcPr>
          <w:p w14:paraId="03311EB2" w14:textId="77777777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0E733FB3" w14:textId="528F2BBB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F6FDF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53B78C" w14:textId="1AC570EE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B54151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977089" w14:textId="5BBB1659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16,604</w:t>
            </w:r>
          </w:p>
        </w:tc>
        <w:tc>
          <w:tcPr>
            <w:tcW w:w="145" w:type="pct"/>
          </w:tcPr>
          <w:p w14:paraId="34C4DC69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487B29" w14:textId="6BBFC62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17,165</w:t>
            </w:r>
          </w:p>
        </w:tc>
      </w:tr>
      <w:tr w:rsidR="00534171" w:rsidRPr="003F5FE8" w14:paraId="32214DB7" w14:textId="77777777" w:rsidTr="00CB5761">
        <w:tc>
          <w:tcPr>
            <w:tcW w:w="2309" w:type="pct"/>
          </w:tcPr>
          <w:p w14:paraId="01B603C3" w14:textId="77777777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3EBB02F1" w14:textId="598D885D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6CACC0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2BFA06" w14:textId="01E98600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237B78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44626A" w14:textId="08FF1AA9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25,138</w:t>
            </w:r>
          </w:p>
        </w:tc>
        <w:tc>
          <w:tcPr>
            <w:tcW w:w="145" w:type="pct"/>
          </w:tcPr>
          <w:p w14:paraId="238062B6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57B0AB" w14:textId="24626C18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12,853</w:t>
            </w:r>
          </w:p>
        </w:tc>
      </w:tr>
      <w:tr w:rsidR="00534171" w:rsidRPr="003F5FE8" w14:paraId="09FCB14E" w14:textId="77777777" w:rsidTr="00CB5761">
        <w:tc>
          <w:tcPr>
            <w:tcW w:w="2309" w:type="pct"/>
          </w:tcPr>
          <w:p w14:paraId="42AF24CC" w14:textId="77777777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54236C3E" w14:textId="25B5330D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FC60F6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20A06D" w14:textId="3608FACD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B72E2C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7306C9" w14:textId="415CE556" w:rsidR="00534171" w:rsidRPr="003F5FE8" w:rsidRDefault="00D858B5" w:rsidP="00EC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D7F45B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CC62EC2" w14:textId="2B72CA84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534171" w:rsidRPr="003F5FE8" w14:paraId="3B46A5F6" w14:textId="77777777" w:rsidTr="00CB5761">
        <w:tc>
          <w:tcPr>
            <w:tcW w:w="2309" w:type="pct"/>
          </w:tcPr>
          <w:p w14:paraId="609174ED" w14:textId="020D8440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73F9E8F" w14:textId="33743657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B2B474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1C48B" w14:textId="0634175C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9DF2D2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793276" w14:textId="13A6E57F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19,489</w:t>
            </w:r>
          </w:p>
        </w:tc>
        <w:tc>
          <w:tcPr>
            <w:tcW w:w="145" w:type="pct"/>
          </w:tcPr>
          <w:p w14:paraId="2E91C058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8CC3F7" w14:textId="5FC11955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20,157</w:t>
            </w:r>
          </w:p>
        </w:tc>
      </w:tr>
      <w:tr w:rsidR="00D858B5" w:rsidRPr="003F5FE8" w14:paraId="0A0CBB6C" w14:textId="77777777" w:rsidTr="00CB5761">
        <w:tc>
          <w:tcPr>
            <w:tcW w:w="2309" w:type="pct"/>
          </w:tcPr>
          <w:p w14:paraId="2FFF4BE6" w14:textId="3CE6B090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78" w:type="pct"/>
          </w:tcPr>
          <w:p w14:paraId="700F7438" w14:textId="0C557F6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EA74FE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96F670" w14:textId="006998D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78E91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7925532" w14:textId="55B619F5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5" w:type="pct"/>
          </w:tcPr>
          <w:p w14:paraId="03DB2A19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EAA6C6" w14:textId="3AFD2124" w:rsidR="00D858B5" w:rsidRPr="003F5FE8" w:rsidRDefault="00D858B5" w:rsidP="00EC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8B5" w:rsidRPr="003F5FE8" w14:paraId="45582FF6" w14:textId="77777777" w:rsidTr="00CB5761">
        <w:tc>
          <w:tcPr>
            <w:tcW w:w="2309" w:type="pct"/>
          </w:tcPr>
          <w:p w14:paraId="60976747" w14:textId="770F38D1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2B62057B" w14:textId="47062794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90EBB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370DFA" w14:textId="0B861E0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1FF4D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D004E04" w14:textId="33ADE9A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10,727</w:t>
            </w:r>
          </w:p>
        </w:tc>
        <w:tc>
          <w:tcPr>
            <w:tcW w:w="145" w:type="pct"/>
          </w:tcPr>
          <w:p w14:paraId="0FBDE9F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C55B9C" w14:textId="2C93A179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17,881</w:t>
            </w:r>
          </w:p>
        </w:tc>
      </w:tr>
      <w:tr w:rsidR="00534171" w:rsidRPr="003F5FE8" w14:paraId="6A29531B" w14:textId="77777777" w:rsidTr="00CB5761">
        <w:tc>
          <w:tcPr>
            <w:tcW w:w="2309" w:type="pct"/>
          </w:tcPr>
          <w:p w14:paraId="3E2AB54F" w14:textId="2C4D15C5" w:rsidR="00534171" w:rsidRPr="003F5FE8" w:rsidRDefault="00D858B5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077A657B" w14:textId="52292E55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93C19F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7FBD5" w14:textId="1DAC92D6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04D2A7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1213F4" w14:textId="0A64E414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  <w:tc>
          <w:tcPr>
            <w:tcW w:w="145" w:type="pct"/>
          </w:tcPr>
          <w:p w14:paraId="629455D3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FAD65DA" w14:textId="174B9185" w:rsidR="00534171" w:rsidRPr="003F5FE8" w:rsidRDefault="00CB5761" w:rsidP="00EC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761" w:rsidRPr="003F5FE8" w14:paraId="14976981" w14:textId="77777777" w:rsidTr="00CB5761">
        <w:tc>
          <w:tcPr>
            <w:tcW w:w="2309" w:type="pct"/>
          </w:tcPr>
          <w:p w14:paraId="7FBCA932" w14:textId="77777777" w:rsidR="00CB5761" w:rsidRPr="003F5FE8" w:rsidRDefault="00CB576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3B3DB81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F88C8D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34C8E6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0C0AED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0C0B1A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12B897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E405205" w14:textId="77777777" w:rsidR="00CB5761" w:rsidRPr="003F5FE8" w:rsidRDefault="00CB5761" w:rsidP="00CB5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761" w:rsidRPr="003F5FE8" w14:paraId="592787B7" w14:textId="77777777" w:rsidTr="00CB5761">
        <w:tc>
          <w:tcPr>
            <w:tcW w:w="2309" w:type="pct"/>
          </w:tcPr>
          <w:p w14:paraId="476E273F" w14:textId="77777777" w:rsidR="00CB5761" w:rsidRPr="003F5FE8" w:rsidRDefault="00CB576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7E47D37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4A54F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66AAFB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BA2C82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84A6272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AFACD8" w14:textId="77777777" w:rsidR="00CB5761" w:rsidRPr="003F5FE8" w:rsidRDefault="00CB576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86B701" w14:textId="77777777" w:rsidR="00CB5761" w:rsidRPr="003F5FE8" w:rsidRDefault="00CB5761" w:rsidP="00CB5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3F5FE8" w14:paraId="524F86B8" w14:textId="77777777" w:rsidTr="00CB5761">
        <w:tc>
          <w:tcPr>
            <w:tcW w:w="2309" w:type="pct"/>
          </w:tcPr>
          <w:p w14:paraId="5FDEC525" w14:textId="126960BA" w:rsidR="00331EB2" w:rsidRPr="003F5FE8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8" w:type="pct"/>
          </w:tcPr>
          <w:p w14:paraId="003DFA0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ADB35C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C6C1F0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B038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934F40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5411BC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3917B6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171" w:rsidRPr="003F5FE8" w14:paraId="6271460F" w14:textId="77777777" w:rsidTr="00CB5761">
        <w:tc>
          <w:tcPr>
            <w:tcW w:w="2309" w:type="pct"/>
          </w:tcPr>
          <w:p w14:paraId="55D9AA9B" w14:textId="266C4D44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A72CECF" w14:textId="7D8123CD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41748E27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7E356D" w14:textId="25E0BEEB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5" w:type="pct"/>
          </w:tcPr>
          <w:p w14:paraId="17D46679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A6BFB8F" w14:textId="76630848" w:rsidR="00534171" w:rsidRPr="003F5FE8" w:rsidRDefault="00D858B5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2B9E815B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D542D1" w14:textId="6C1FF1F0" w:rsidR="00534171" w:rsidRPr="003F5FE8" w:rsidRDefault="00534171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534171" w:rsidRPr="003F5FE8" w14:paraId="155461CD" w14:textId="77777777" w:rsidTr="00CB5761">
        <w:tc>
          <w:tcPr>
            <w:tcW w:w="2309" w:type="pct"/>
          </w:tcPr>
          <w:p w14:paraId="1E5E9BC4" w14:textId="738F03CA" w:rsidR="00534171" w:rsidRPr="003F5FE8" w:rsidRDefault="00534171" w:rsidP="0053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2E8A6521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566770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CAF79D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89FB8B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83D9DB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4953F8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27076B" w14:textId="77777777" w:rsidR="00534171" w:rsidRPr="003F5FE8" w:rsidRDefault="00534171" w:rsidP="0053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8B5" w:rsidRPr="003F5FE8" w14:paraId="34DC28FA" w14:textId="77777777" w:rsidTr="00CB5761">
        <w:tc>
          <w:tcPr>
            <w:tcW w:w="2309" w:type="pct"/>
          </w:tcPr>
          <w:p w14:paraId="0ECD246A" w14:textId="50914C40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8" w:type="pct"/>
          </w:tcPr>
          <w:p w14:paraId="6EFAC15C" w14:textId="53A9B21F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41,089</w:t>
            </w:r>
          </w:p>
        </w:tc>
        <w:tc>
          <w:tcPr>
            <w:tcW w:w="144" w:type="pct"/>
          </w:tcPr>
          <w:p w14:paraId="24D8D1DF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F81DC5" w14:textId="053D38C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45" w:type="pct"/>
          </w:tcPr>
          <w:p w14:paraId="459AEC8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370C857" w14:textId="41AD773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41,089</w:t>
            </w:r>
          </w:p>
        </w:tc>
        <w:tc>
          <w:tcPr>
            <w:tcW w:w="145" w:type="pct"/>
          </w:tcPr>
          <w:p w14:paraId="78C28E8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E240C8" w14:textId="0799B8A3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D858B5" w:rsidRPr="003F5FE8" w14:paraId="3CE0C061" w14:textId="77777777" w:rsidTr="00CB5761">
        <w:tc>
          <w:tcPr>
            <w:tcW w:w="2309" w:type="pct"/>
          </w:tcPr>
          <w:p w14:paraId="0DB5FCB3" w14:textId="176CC8B8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9AC259D" w14:textId="09B7056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4" w:type="pct"/>
          </w:tcPr>
          <w:p w14:paraId="7C2BAF8E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2FACB47" w14:textId="00F7AD56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145" w:type="pct"/>
          </w:tcPr>
          <w:p w14:paraId="5A5543D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417D81C" w14:textId="36C43AF3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5" w:type="pct"/>
          </w:tcPr>
          <w:p w14:paraId="71CA7792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F5A0E3A" w14:textId="35B41E12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</w:tr>
      <w:tr w:rsidR="00D858B5" w:rsidRPr="003F5FE8" w14:paraId="1450DB2E" w14:textId="77777777" w:rsidTr="00CB5761">
        <w:tc>
          <w:tcPr>
            <w:tcW w:w="2309" w:type="pct"/>
          </w:tcPr>
          <w:p w14:paraId="63A49692" w14:textId="735F26AD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C314923" w14:textId="7C2F012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41,851</w:t>
            </w:r>
          </w:p>
        </w:tc>
        <w:tc>
          <w:tcPr>
            <w:tcW w:w="144" w:type="pct"/>
          </w:tcPr>
          <w:p w14:paraId="49CFA559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0714CF" w14:textId="6F57FDFB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44,447</w:t>
            </w:r>
          </w:p>
        </w:tc>
        <w:tc>
          <w:tcPr>
            <w:tcW w:w="145" w:type="pct"/>
          </w:tcPr>
          <w:p w14:paraId="30B61BFF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55CD476" w14:textId="21164350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41,851</w:t>
            </w:r>
          </w:p>
        </w:tc>
        <w:tc>
          <w:tcPr>
            <w:tcW w:w="145" w:type="pct"/>
          </w:tcPr>
          <w:p w14:paraId="654F9000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85447BC" w14:textId="435D38F5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44,447</w:t>
            </w:r>
          </w:p>
        </w:tc>
      </w:tr>
      <w:tr w:rsidR="00D858B5" w:rsidRPr="003F5FE8" w14:paraId="7A3895DF" w14:textId="77777777" w:rsidTr="00CB5761">
        <w:tc>
          <w:tcPr>
            <w:tcW w:w="2309" w:type="pct"/>
          </w:tcPr>
          <w:p w14:paraId="273E499F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B9B1C80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8A115C5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6CCF40B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3FBB1CCB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084C669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7607CC2C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430ABB9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858B5" w:rsidRPr="003F5FE8" w14:paraId="34204308" w14:textId="77777777" w:rsidTr="00CB5761">
        <w:tc>
          <w:tcPr>
            <w:tcW w:w="2309" w:type="pct"/>
          </w:tcPr>
          <w:p w14:paraId="67BC37F3" w14:textId="73AFEE7D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3ABB5E2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173E08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B3802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489B2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47432F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D39F0B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89521F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8B5" w:rsidRPr="003F5FE8" w14:paraId="081C20F9" w14:textId="77777777" w:rsidTr="00CB5761">
        <w:tc>
          <w:tcPr>
            <w:tcW w:w="2309" w:type="pct"/>
          </w:tcPr>
          <w:p w14:paraId="3DFF8FAB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103770A3" w14:textId="4B60CFC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144" w:type="pct"/>
          </w:tcPr>
          <w:p w14:paraId="39E8C4B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1CEFCAA" w14:textId="720F5326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45" w:type="pct"/>
          </w:tcPr>
          <w:p w14:paraId="6CBFE65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F4769E" w14:textId="6F018EE9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145" w:type="pct"/>
          </w:tcPr>
          <w:p w14:paraId="75774B29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C8B53D6" w14:textId="7FA5B180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D858B5" w:rsidRPr="003F5FE8" w14:paraId="35392082" w14:textId="77777777" w:rsidTr="00CB5761">
        <w:tc>
          <w:tcPr>
            <w:tcW w:w="2309" w:type="pct"/>
          </w:tcPr>
          <w:p w14:paraId="3A29970C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68946FBD" w14:textId="0851F80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218F9156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BC74465" w14:textId="00768BCA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6979A5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109495C" w14:textId="54EA7E69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1C502005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8E9323D" w14:textId="597FADFB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8B5" w:rsidRPr="003F5FE8" w14:paraId="3D927762" w14:textId="77777777" w:rsidTr="00CB5761">
        <w:tc>
          <w:tcPr>
            <w:tcW w:w="2309" w:type="pct"/>
          </w:tcPr>
          <w:p w14:paraId="6BA0E69A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6BB97CF" w14:textId="4BA5C53E" w:rsidR="00D858B5" w:rsidRPr="003F5FE8" w:rsidRDefault="00D858B5" w:rsidP="00EC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BBAF66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44B5AA" w14:textId="73658C6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45" w:type="pct"/>
          </w:tcPr>
          <w:p w14:paraId="72FA4440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193115" w14:textId="430065CD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F7CA06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B22B54F" w14:textId="156F2312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</w:tr>
      <w:tr w:rsidR="00D858B5" w:rsidRPr="003F5FE8" w14:paraId="5A0BF12A" w14:textId="77777777" w:rsidTr="00CB5761">
        <w:tc>
          <w:tcPr>
            <w:tcW w:w="2309" w:type="pct"/>
          </w:tcPr>
          <w:p w14:paraId="36FAC2B8" w14:textId="5E0F87B9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4D0CD7B2" w14:textId="424F88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1,690</w:t>
            </w:r>
          </w:p>
        </w:tc>
        <w:tc>
          <w:tcPr>
            <w:tcW w:w="144" w:type="pct"/>
          </w:tcPr>
          <w:p w14:paraId="00BBB31E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D32525" w14:textId="3AEED51A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44CC78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064D63C" w14:textId="000A5D83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1,690</w:t>
            </w:r>
          </w:p>
        </w:tc>
        <w:tc>
          <w:tcPr>
            <w:tcW w:w="145" w:type="pct"/>
          </w:tcPr>
          <w:p w14:paraId="577B8FF1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4DE9B7" w14:textId="36F7133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8B5" w:rsidRPr="003F5FE8" w14:paraId="27C2490F" w14:textId="77777777" w:rsidTr="00CB5761">
        <w:tc>
          <w:tcPr>
            <w:tcW w:w="2309" w:type="pct"/>
          </w:tcPr>
          <w:p w14:paraId="03A5A9E0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0572A62F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1A5E0835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246D9666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1B2F82ED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</w:tcPr>
          <w:p w14:paraId="08BE7699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0DD87D6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454FF6F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58B5" w:rsidRPr="003F5FE8" w14:paraId="60A5E09D" w14:textId="77777777" w:rsidTr="00CB5761">
        <w:tc>
          <w:tcPr>
            <w:tcW w:w="2309" w:type="pct"/>
          </w:tcPr>
          <w:p w14:paraId="63798A6E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8C090D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E80D9F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361D50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0F5E5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3A2954F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F46B48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88FEDA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8B5" w:rsidRPr="003F5FE8" w14:paraId="2EA73923" w14:textId="77777777" w:rsidTr="00CB5761">
        <w:tc>
          <w:tcPr>
            <w:tcW w:w="2309" w:type="pct"/>
          </w:tcPr>
          <w:p w14:paraId="56A6C4B2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56D4BC73" w14:textId="00816E02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5,316</w:t>
            </w:r>
          </w:p>
        </w:tc>
        <w:tc>
          <w:tcPr>
            <w:tcW w:w="144" w:type="pct"/>
          </w:tcPr>
          <w:p w14:paraId="3A4E752C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F1FA50" w14:textId="444CEB13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  <w:tc>
          <w:tcPr>
            <w:tcW w:w="145" w:type="pct"/>
          </w:tcPr>
          <w:p w14:paraId="541CCD6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00058C1" w14:textId="7C707586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  <w:tc>
          <w:tcPr>
            <w:tcW w:w="145" w:type="pct"/>
          </w:tcPr>
          <w:p w14:paraId="5859E5BD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CF66CB" w14:textId="2256960E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5,757</w:t>
            </w:r>
          </w:p>
        </w:tc>
      </w:tr>
      <w:tr w:rsidR="00D858B5" w:rsidRPr="003F5FE8" w14:paraId="0D0DCD0E" w14:textId="77777777" w:rsidTr="00CB5761">
        <w:tc>
          <w:tcPr>
            <w:tcW w:w="2309" w:type="pct"/>
          </w:tcPr>
          <w:p w14:paraId="6047C0D0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3BBCE83E" w14:textId="487553D8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203,206</w:t>
            </w:r>
          </w:p>
        </w:tc>
        <w:tc>
          <w:tcPr>
            <w:tcW w:w="144" w:type="pct"/>
          </w:tcPr>
          <w:p w14:paraId="592675F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87ECE8" w14:textId="0174AB7C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219,258</w:t>
            </w:r>
          </w:p>
        </w:tc>
        <w:tc>
          <w:tcPr>
            <w:tcW w:w="145" w:type="pct"/>
          </w:tcPr>
          <w:p w14:paraId="00983CE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651B5E" w14:textId="641BB445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203,206</w:t>
            </w:r>
          </w:p>
        </w:tc>
        <w:tc>
          <w:tcPr>
            <w:tcW w:w="145" w:type="pct"/>
          </w:tcPr>
          <w:p w14:paraId="20D7E0DC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DA12BE" w14:textId="718C6510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219,258</w:t>
            </w:r>
          </w:p>
        </w:tc>
      </w:tr>
      <w:tr w:rsidR="00D858B5" w:rsidRPr="003F5FE8" w14:paraId="71B1F636" w14:textId="77777777" w:rsidTr="00CB5761">
        <w:tc>
          <w:tcPr>
            <w:tcW w:w="2309" w:type="pct"/>
          </w:tcPr>
          <w:p w14:paraId="69BE6B89" w14:textId="20E8FE70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93062B3" w14:textId="022609C2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4" w:type="pct"/>
          </w:tcPr>
          <w:p w14:paraId="60475780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F4A79D" w14:textId="2B5E7940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5" w:type="pct"/>
          </w:tcPr>
          <w:p w14:paraId="63CEEAE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169AF4" w14:textId="73012E33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5" w:type="pct"/>
          </w:tcPr>
          <w:p w14:paraId="42433FDB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F59DC2" w14:textId="4E9EB6F2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D858B5" w:rsidRPr="003F5FE8" w14:paraId="2865F48E" w14:textId="77777777" w:rsidTr="00CB5761">
        <w:tc>
          <w:tcPr>
            <w:tcW w:w="2309" w:type="pct"/>
          </w:tcPr>
          <w:p w14:paraId="60BF1B3D" w14:textId="727929D2" w:rsidR="00D858B5" w:rsidRPr="003F5FE8" w:rsidRDefault="00505C5E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1E84E787" w14:textId="620DF2D7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  <w:tc>
          <w:tcPr>
            <w:tcW w:w="144" w:type="pct"/>
          </w:tcPr>
          <w:p w14:paraId="6BB2DCE3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D0EF2B" w14:textId="5626E413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11,801</w:t>
            </w:r>
          </w:p>
        </w:tc>
        <w:tc>
          <w:tcPr>
            <w:tcW w:w="145" w:type="pct"/>
          </w:tcPr>
          <w:p w14:paraId="35742475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3A75C31" w14:textId="1D50D8E4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9,651</w:t>
            </w:r>
          </w:p>
        </w:tc>
        <w:tc>
          <w:tcPr>
            <w:tcW w:w="145" w:type="pct"/>
          </w:tcPr>
          <w:p w14:paraId="0688ACC7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4591420" w14:textId="7974F3D2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11,273</w:t>
            </w:r>
          </w:p>
        </w:tc>
      </w:tr>
      <w:tr w:rsidR="00D858B5" w:rsidRPr="003F5FE8" w14:paraId="4AF475ED" w14:textId="77777777" w:rsidTr="00CB5761">
        <w:tc>
          <w:tcPr>
            <w:tcW w:w="2309" w:type="pct"/>
          </w:tcPr>
          <w:p w14:paraId="046376B5" w14:textId="77777777" w:rsidR="00D858B5" w:rsidRPr="003F5FE8" w:rsidRDefault="00D858B5" w:rsidP="00D8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78" w:type="pct"/>
          </w:tcPr>
          <w:p w14:paraId="76CDB93E" w14:textId="743AD4E8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144" w:type="pct"/>
          </w:tcPr>
          <w:p w14:paraId="4D488844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A08592" w14:textId="3E5EF394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  <w:tc>
          <w:tcPr>
            <w:tcW w:w="145" w:type="pct"/>
          </w:tcPr>
          <w:p w14:paraId="13312F52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F12B3D" w14:textId="7B66C235" w:rsidR="00D858B5" w:rsidRPr="003F5FE8" w:rsidRDefault="00505C5E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145" w:type="pct"/>
          </w:tcPr>
          <w:p w14:paraId="1F14A3D2" w14:textId="77777777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DD6EE6" w14:textId="16C9A5A8" w:rsidR="00D858B5" w:rsidRPr="003F5FE8" w:rsidRDefault="00D858B5" w:rsidP="00D8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</w:tr>
    </w:tbl>
    <w:p w14:paraId="56288B57" w14:textId="5D2EB36E" w:rsidR="00F4336B" w:rsidRPr="003F5FE8" w:rsidRDefault="00192723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81"/>
        <w:gridCol w:w="270"/>
        <w:gridCol w:w="1090"/>
        <w:gridCol w:w="270"/>
        <w:gridCol w:w="9"/>
        <w:gridCol w:w="1058"/>
        <w:gridCol w:w="258"/>
        <w:gridCol w:w="1179"/>
      </w:tblGrid>
      <w:tr w:rsidR="00076626" w:rsidRPr="003F5FE8" w14:paraId="12E3A80F" w14:textId="77777777" w:rsidTr="00DC4A7B">
        <w:trPr>
          <w:tblHeader/>
        </w:trPr>
        <w:tc>
          <w:tcPr>
            <w:tcW w:w="2161" w:type="pct"/>
          </w:tcPr>
          <w:p w14:paraId="1754D971" w14:textId="1ED20184" w:rsidR="003E6A5C" w:rsidRPr="003F5FE8" w:rsidRDefault="0021108A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7" w:type="pct"/>
            <w:gridSpan w:val="3"/>
          </w:tcPr>
          <w:p w14:paraId="2D2682EB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979340F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9CEF03F" w14:textId="77777777" w:rsidR="003E6A5C" w:rsidRPr="003F5FE8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3A4B" w:rsidRPr="003F5FE8" w14:paraId="3A663007" w14:textId="77777777" w:rsidTr="00331EB2">
        <w:trPr>
          <w:tblHeader/>
        </w:trPr>
        <w:tc>
          <w:tcPr>
            <w:tcW w:w="2161" w:type="pct"/>
          </w:tcPr>
          <w:p w14:paraId="42B31500" w14:textId="63A65A07" w:rsidR="00F03A4B" w:rsidRPr="003F5FE8" w:rsidRDefault="00F03A4B" w:rsidP="00F03A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ณ วันที่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 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B397AC3" w14:textId="44FD48D5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7277BE9" w14:textId="77777777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C950DD" w14:textId="548881CB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6302978" w14:textId="77777777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B3ABC0" w14:textId="26719C63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27D09F59" w14:textId="77777777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7DCE76" w14:textId="01C7D434" w:rsidR="00F03A4B" w:rsidRPr="003F5FE8" w:rsidRDefault="00F03A4B" w:rsidP="00F03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31EB2" w:rsidRPr="003F5FE8" w14:paraId="78A24EF5" w14:textId="77777777" w:rsidTr="00DC4A7B">
        <w:trPr>
          <w:tblHeader/>
        </w:trPr>
        <w:tc>
          <w:tcPr>
            <w:tcW w:w="2161" w:type="pct"/>
          </w:tcPr>
          <w:p w14:paraId="7D4D47FE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8"/>
          </w:tcPr>
          <w:p w14:paraId="18CFD81B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3F5FE8" w14:paraId="5D926748" w14:textId="77777777" w:rsidTr="00DC4A7B">
        <w:trPr>
          <w:tblHeader/>
        </w:trPr>
        <w:tc>
          <w:tcPr>
            <w:tcW w:w="2161" w:type="pct"/>
          </w:tcPr>
          <w:p w14:paraId="7CEA82D6" w14:textId="12D14D09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8"/>
          </w:tcPr>
          <w:p w14:paraId="4BAA412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33E5A" w:rsidRPr="003F5FE8" w14:paraId="53131E65" w14:textId="77777777" w:rsidTr="00331EB2">
        <w:tc>
          <w:tcPr>
            <w:tcW w:w="2161" w:type="pct"/>
          </w:tcPr>
          <w:p w14:paraId="30802F39" w14:textId="3E4666D2" w:rsidR="00133E5A" w:rsidRPr="003F5FE8" w:rsidRDefault="00133E5A" w:rsidP="0013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0A06544" w14:textId="53565224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59A716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BD879" w14:textId="48ECE3C4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5C7FDB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9A1F5F5" w14:textId="7895E6AD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</w:t>
            </w:r>
            <w:r w:rsidR="00CB5761" w:rsidRPr="003F5FE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8" w:type="pct"/>
          </w:tcPr>
          <w:p w14:paraId="5565AC71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954F61" w14:textId="475CD912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</w:tr>
      <w:tr w:rsidR="00505C5E" w:rsidRPr="003F5FE8" w14:paraId="14025FD7" w14:textId="77777777" w:rsidTr="00331EB2">
        <w:tc>
          <w:tcPr>
            <w:tcW w:w="2161" w:type="pct"/>
          </w:tcPr>
          <w:p w14:paraId="68931D23" w14:textId="71277B4D" w:rsidR="00505C5E" w:rsidRPr="003F5FE8" w:rsidRDefault="00505C5E" w:rsidP="0013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6ED1B81B" w14:textId="7D82EEF8" w:rsidR="00505C5E" w:rsidRPr="003F5FE8" w:rsidRDefault="00505C5E" w:rsidP="0050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7E90CF54" w14:textId="77777777" w:rsidR="00505C5E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6EBC89" w14:textId="23986B1F" w:rsidR="00505C5E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438059" w14:textId="77777777" w:rsidR="00505C5E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9FD974" w14:textId="3B852903" w:rsidR="00505C5E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8" w:type="pct"/>
          </w:tcPr>
          <w:p w14:paraId="5666328C" w14:textId="77777777" w:rsidR="00505C5E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AE04FE" w14:textId="29523F62" w:rsidR="00505C5E" w:rsidRPr="003F5FE8" w:rsidRDefault="00505C5E" w:rsidP="005A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E5A" w:rsidRPr="003F5FE8" w14:paraId="72305728" w14:textId="77777777" w:rsidTr="00331EB2">
        <w:tc>
          <w:tcPr>
            <w:tcW w:w="2161" w:type="pct"/>
          </w:tcPr>
          <w:p w14:paraId="591C52DD" w14:textId="779B0079" w:rsidR="00133E5A" w:rsidRPr="003F5FE8" w:rsidRDefault="00133E5A" w:rsidP="0013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EA3CDE4" w14:textId="1D9C7955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4" w:type="pct"/>
          </w:tcPr>
          <w:p w14:paraId="5D1E62FE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C888D5" w14:textId="7B80FF2F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3536360F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BC4BFD4" w14:textId="55F651B2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38" w:type="pct"/>
          </w:tcPr>
          <w:p w14:paraId="460014D0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2B3F84" w14:textId="38DE40D6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133E5A" w:rsidRPr="003F5FE8" w14:paraId="0408592C" w14:textId="77777777" w:rsidTr="00331EB2">
        <w:tc>
          <w:tcPr>
            <w:tcW w:w="2161" w:type="pct"/>
          </w:tcPr>
          <w:p w14:paraId="773DC8F7" w14:textId="77777777" w:rsidR="00133E5A" w:rsidRPr="003F5FE8" w:rsidRDefault="00133E5A" w:rsidP="0013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243997CD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4" w:type="pct"/>
          </w:tcPr>
          <w:p w14:paraId="5D427E35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5E6A841C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5C25DE6E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D3059E" w14:textId="2DFDE038" w:rsidR="00133E5A" w:rsidRPr="003F5FE8" w:rsidRDefault="00505C5E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9,33</w:t>
            </w:r>
            <w:r w:rsidR="00CB5761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18B4834" w14:textId="77777777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1DA44C82" w:rsidR="00133E5A" w:rsidRPr="003F5FE8" w:rsidRDefault="00133E5A" w:rsidP="00133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331EB2" w:rsidRPr="003F5FE8" w14:paraId="16A56CEF" w14:textId="77777777" w:rsidTr="00331EB2">
        <w:tc>
          <w:tcPr>
            <w:tcW w:w="2161" w:type="pct"/>
          </w:tcPr>
          <w:p w14:paraId="7F2EB4B8" w14:textId="09DE55DE" w:rsidR="00331EB2" w:rsidRPr="003F5FE8" w:rsidRDefault="00331EB2" w:rsidP="00331E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D7FB8B" w14:textId="5B00185C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9D159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41129B" w14:textId="1B27A560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73A4E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A899DD7" w14:textId="5CED6AD0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7900DF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233498" w14:textId="4E02CFDF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3F5FE8" w14:paraId="04A8668C" w14:textId="77777777" w:rsidTr="00331EB2">
        <w:tc>
          <w:tcPr>
            <w:tcW w:w="2161" w:type="pct"/>
          </w:tcPr>
          <w:p w14:paraId="60E273F9" w14:textId="1063F9A6" w:rsidR="00331EB2" w:rsidRPr="003F5FE8" w:rsidRDefault="00331EB2" w:rsidP="00331E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</w:tcPr>
          <w:p w14:paraId="6A880B2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075AB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4ED1D2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680B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9A82E83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0D1A21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B039DA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6CC" w:rsidRPr="003F5FE8" w14:paraId="580780B8" w14:textId="77777777" w:rsidTr="00331EB2">
        <w:tc>
          <w:tcPr>
            <w:tcW w:w="2161" w:type="pct"/>
          </w:tcPr>
          <w:p w14:paraId="405B66E1" w14:textId="754C4E4F" w:rsidR="00BC36CC" w:rsidRPr="003F5FE8" w:rsidRDefault="00BC36CC" w:rsidP="00BC3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D86A87F" w14:textId="708BA357" w:rsidR="00BC36CC" w:rsidRPr="003F5FE8" w:rsidRDefault="00505C5E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AD30D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7F5512" w14:textId="22A8457B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F419F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55671" w14:textId="6A648DF0" w:rsidR="00BC36CC" w:rsidRPr="003F5FE8" w:rsidRDefault="00505C5E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38" w:type="pct"/>
          </w:tcPr>
          <w:p w14:paraId="75C1F32E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C9B2C84" w14:textId="5B911E8F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</w:tr>
      <w:tr w:rsidR="00BC36CC" w:rsidRPr="003F5FE8" w14:paraId="295E0057" w14:textId="77777777" w:rsidTr="00331EB2">
        <w:trPr>
          <w:trHeight w:val="46"/>
        </w:trPr>
        <w:tc>
          <w:tcPr>
            <w:tcW w:w="2161" w:type="pct"/>
          </w:tcPr>
          <w:p w14:paraId="32E1F899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38062349" w:rsidR="00BC36CC" w:rsidRPr="003F5FE8" w:rsidRDefault="00505C5E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159E5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007A9DB3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46B63E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0DFAFB69" w:rsidR="00BC36CC" w:rsidRPr="003F5FE8" w:rsidRDefault="00505C5E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38" w:type="pct"/>
          </w:tcPr>
          <w:p w14:paraId="10FFADE6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792DD9CF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2,300</w:t>
            </w:r>
          </w:p>
        </w:tc>
      </w:tr>
      <w:tr w:rsidR="00331EB2" w:rsidRPr="003F5FE8" w14:paraId="59476D78" w14:textId="77777777" w:rsidTr="00331EB2">
        <w:trPr>
          <w:trHeight w:val="46"/>
        </w:trPr>
        <w:tc>
          <w:tcPr>
            <w:tcW w:w="2161" w:type="pct"/>
          </w:tcPr>
          <w:p w14:paraId="4FDAF04E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41C1F8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BB1491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10F7D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09BA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5FC6AF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55F4D4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079E26E9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1EB2" w:rsidRPr="003F5FE8" w14:paraId="6AE94F21" w14:textId="77777777" w:rsidTr="00331EB2">
        <w:trPr>
          <w:trHeight w:val="46"/>
        </w:trPr>
        <w:tc>
          <w:tcPr>
            <w:tcW w:w="2161" w:type="pct"/>
          </w:tcPr>
          <w:p w14:paraId="636B130F" w14:textId="5621301D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</w:tcPr>
          <w:p w14:paraId="1DC71FFC" w14:textId="6D1E69B6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B22D1D9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1D960BB" w14:textId="28E17A52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B6092D2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2ED2E34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01235EF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BCD21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36CC" w:rsidRPr="003F5FE8" w14:paraId="7B849BBA" w14:textId="77777777" w:rsidTr="00331EB2">
        <w:trPr>
          <w:trHeight w:val="46"/>
        </w:trPr>
        <w:tc>
          <w:tcPr>
            <w:tcW w:w="2161" w:type="pct"/>
          </w:tcPr>
          <w:p w14:paraId="641C0882" w14:textId="13DD65C0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27F4CBA" w14:textId="1DAB295A" w:rsidR="00BC36CC" w:rsidRPr="003F5FE8" w:rsidRDefault="00505C5E" w:rsidP="0050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AF4BD2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7FC7F5F" w14:textId="1BEB9634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3CAF2F50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6D4B3" w14:textId="07ADD6E0" w:rsidR="00BC36CC" w:rsidRPr="003F5FE8" w:rsidRDefault="00505C5E" w:rsidP="0050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C0A9931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DA3AF30" w14:textId="7C307E9D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BC36CC" w:rsidRPr="003F5FE8" w14:paraId="397627AE" w14:textId="77777777" w:rsidTr="00331EB2">
        <w:trPr>
          <w:trHeight w:val="46"/>
        </w:trPr>
        <w:tc>
          <w:tcPr>
            <w:tcW w:w="2161" w:type="pct"/>
          </w:tcPr>
          <w:p w14:paraId="51C55504" w14:textId="2F954161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5B4D40" w14:textId="4A5E31A5" w:rsidR="00BC36CC" w:rsidRPr="003F5FE8" w:rsidRDefault="00505C5E" w:rsidP="0050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AF5F13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DF390A" w14:textId="41DD3DF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7B9C0600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F383F" w14:textId="33191283" w:rsidR="00BC36CC" w:rsidRPr="003F5FE8" w:rsidRDefault="00505C5E" w:rsidP="0050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63D8150" w14:textId="7777777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684EC" w14:textId="34B48C87" w:rsidR="00BC36CC" w:rsidRPr="003F5FE8" w:rsidRDefault="00BC36CC" w:rsidP="00BC3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331EB2" w:rsidRPr="003F5FE8" w14:paraId="42C880F7" w14:textId="77777777" w:rsidTr="00331EB2">
        <w:tc>
          <w:tcPr>
            <w:tcW w:w="2161" w:type="pct"/>
          </w:tcPr>
          <w:p w14:paraId="0D527450" w14:textId="11E386E1" w:rsidR="00331EB2" w:rsidRPr="003F5FE8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44CD46" w14:textId="58F98516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83B059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112FD5" w14:textId="609F43D1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E64CEA0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C57BE92" w14:textId="684600F2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36B6FD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16DA7A" w14:textId="1E456BD1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3F5FE8" w14:paraId="1F986F45" w14:textId="77777777" w:rsidTr="00331EB2">
        <w:tc>
          <w:tcPr>
            <w:tcW w:w="2161" w:type="pct"/>
          </w:tcPr>
          <w:p w14:paraId="72A1511E" w14:textId="60BA2C9E" w:rsidR="00331EB2" w:rsidRPr="003F5FE8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31" w:type="pct"/>
          </w:tcPr>
          <w:p w14:paraId="31B1D76C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A216E4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54D555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891A0A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B8A45C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863624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D7C473" w14:textId="77777777" w:rsidR="00331EB2" w:rsidRPr="003F5FE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8D1" w:rsidRPr="003F5FE8" w14:paraId="33672475" w14:textId="77777777" w:rsidTr="00331EB2">
        <w:tc>
          <w:tcPr>
            <w:tcW w:w="2161" w:type="pct"/>
          </w:tcPr>
          <w:p w14:paraId="6E12256E" w14:textId="539302F6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932DD47" w14:textId="6B4DF941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5FD16C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1F3E6" w14:textId="4AEA3958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226AC53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0ADC9F7" w14:textId="3F8D8E6A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8" w:type="pct"/>
          </w:tcPr>
          <w:p w14:paraId="7629CC17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877382" w14:textId="38B402DD" w:rsidR="00D758D1" w:rsidRPr="003F5FE8" w:rsidRDefault="00D758D1" w:rsidP="00492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5A7FC3" w:rsidRPr="003F5FE8" w14:paraId="4BD8405D" w14:textId="77777777" w:rsidTr="00331EB2">
        <w:tc>
          <w:tcPr>
            <w:tcW w:w="2161" w:type="pct"/>
          </w:tcPr>
          <w:p w14:paraId="2ACE2870" w14:textId="198B33F7" w:rsidR="005A7FC3" w:rsidRPr="003F5FE8" w:rsidRDefault="005A7FC3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1F215EC" w14:textId="6596A6C7" w:rsidR="005A7FC3" w:rsidRPr="003F5FE8" w:rsidRDefault="005A7FC3" w:rsidP="005A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7F3FD247" w14:textId="77777777" w:rsidR="005A7FC3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E72DBF0" w14:textId="3A18FA7A" w:rsidR="005A7FC3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276C60A1" w14:textId="77777777" w:rsidR="005A7FC3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3C3BD2F" w14:textId="123C1435" w:rsidR="005A7FC3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8" w:type="pct"/>
          </w:tcPr>
          <w:p w14:paraId="073D6C80" w14:textId="77777777" w:rsidR="005A7FC3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78155C" w14:textId="124D61D2" w:rsidR="005A7FC3" w:rsidRPr="003F5FE8" w:rsidRDefault="005A7FC3" w:rsidP="005A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8D1" w:rsidRPr="003F5FE8" w14:paraId="5D809437" w14:textId="77777777" w:rsidTr="00331EB2">
        <w:tc>
          <w:tcPr>
            <w:tcW w:w="2161" w:type="pct"/>
          </w:tcPr>
          <w:p w14:paraId="3A8FADDE" w14:textId="76768F4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350DE641" w14:textId="782B74C5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44" w:type="pct"/>
          </w:tcPr>
          <w:p w14:paraId="714725D3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83042A" w14:textId="05AC8323" w:rsidR="00D758D1" w:rsidRPr="003F5FE8" w:rsidRDefault="00D758D1" w:rsidP="00492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49" w:type="pct"/>
            <w:gridSpan w:val="2"/>
          </w:tcPr>
          <w:p w14:paraId="2A43AA7B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F007C1" w14:textId="451002EF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38" w:type="pct"/>
          </w:tcPr>
          <w:p w14:paraId="13662D24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DE7021" w14:textId="36A66453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</w:tr>
      <w:tr w:rsidR="00D758D1" w:rsidRPr="003F5FE8" w14:paraId="2C639D3B" w14:textId="77777777" w:rsidTr="00331EB2">
        <w:tc>
          <w:tcPr>
            <w:tcW w:w="2161" w:type="pct"/>
          </w:tcPr>
          <w:p w14:paraId="5D9A8690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75F5D8D7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14,786</w:t>
            </w:r>
          </w:p>
        </w:tc>
        <w:tc>
          <w:tcPr>
            <w:tcW w:w="144" w:type="pct"/>
          </w:tcPr>
          <w:p w14:paraId="245E555F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286151F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21,575</w:t>
            </w:r>
          </w:p>
        </w:tc>
        <w:tc>
          <w:tcPr>
            <w:tcW w:w="149" w:type="pct"/>
            <w:gridSpan w:val="2"/>
          </w:tcPr>
          <w:p w14:paraId="151E5F5B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070A883B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14,802</w:t>
            </w:r>
          </w:p>
        </w:tc>
        <w:tc>
          <w:tcPr>
            <w:tcW w:w="138" w:type="pct"/>
          </w:tcPr>
          <w:p w14:paraId="3FE21DE3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0DEDCAC3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21,620</w:t>
            </w:r>
          </w:p>
        </w:tc>
      </w:tr>
      <w:tr w:rsidR="00D97535" w:rsidRPr="003F5FE8" w14:paraId="5A5CECA2" w14:textId="77777777" w:rsidTr="00331EB2">
        <w:trPr>
          <w:tblHeader/>
        </w:trPr>
        <w:tc>
          <w:tcPr>
            <w:tcW w:w="2161" w:type="pct"/>
          </w:tcPr>
          <w:p w14:paraId="57422675" w14:textId="77777777" w:rsidR="00D97535" w:rsidRPr="003F5FE8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CA43D4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98D004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71058A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CEE620A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33EA7C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B74A27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A468FF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535" w:rsidRPr="003F5FE8" w14:paraId="540592F3" w14:textId="77777777" w:rsidTr="00331EB2">
        <w:trPr>
          <w:tblHeader/>
        </w:trPr>
        <w:tc>
          <w:tcPr>
            <w:tcW w:w="2161" w:type="pct"/>
          </w:tcPr>
          <w:p w14:paraId="6CF22BA9" w14:textId="69009CCE" w:rsidR="00D97535" w:rsidRPr="003F5FE8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2181E3FD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14227A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B5354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038690D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22DFA8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EAF1E4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EAB12" w14:textId="77777777" w:rsidR="00D97535" w:rsidRPr="003F5FE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8D1" w:rsidRPr="003F5FE8" w14:paraId="46ABAD4F" w14:textId="77777777" w:rsidTr="00331EB2">
        <w:tc>
          <w:tcPr>
            <w:tcW w:w="2161" w:type="pct"/>
          </w:tcPr>
          <w:p w14:paraId="2E6E1DC1" w14:textId="581B0A43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178491B" w14:textId="1D27FF4D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998267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2C6AFB" w14:textId="0BFD676D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D10F68C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CF511F" w14:textId="32D5A8BF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  <w:tc>
          <w:tcPr>
            <w:tcW w:w="138" w:type="pct"/>
          </w:tcPr>
          <w:p w14:paraId="3267DA45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52D51E5" w14:textId="60E0755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</w:tr>
      <w:tr w:rsidR="00D758D1" w:rsidRPr="003F5FE8" w14:paraId="02425B81" w14:textId="77777777" w:rsidTr="00331EB2">
        <w:tc>
          <w:tcPr>
            <w:tcW w:w="2161" w:type="pct"/>
          </w:tcPr>
          <w:p w14:paraId="3955589F" w14:textId="49A91F3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A35A90D" w14:textId="1EFC8ABD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44" w:type="pct"/>
          </w:tcPr>
          <w:p w14:paraId="17A310AC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C34BC2" w14:textId="2B3DABD6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9" w:type="pct"/>
            <w:gridSpan w:val="2"/>
          </w:tcPr>
          <w:p w14:paraId="103E30F0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82A66" w14:textId="62EDDC00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138" w:type="pct"/>
          </w:tcPr>
          <w:p w14:paraId="31AF6246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59DB64" w14:textId="6063721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</w:tr>
      <w:tr w:rsidR="00D758D1" w:rsidRPr="003F5FE8" w14:paraId="46B839A7" w14:textId="77777777" w:rsidTr="00331EB2">
        <w:tc>
          <w:tcPr>
            <w:tcW w:w="2161" w:type="pct"/>
          </w:tcPr>
          <w:p w14:paraId="47729CB0" w14:textId="77777777" w:rsidR="00D758D1" w:rsidRPr="003F5FE8" w:rsidRDefault="00D758D1" w:rsidP="00D7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5BD2E4B4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144" w:type="pct"/>
          </w:tcPr>
          <w:p w14:paraId="64C3D811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30F3167D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9" w:type="pct"/>
            <w:gridSpan w:val="2"/>
          </w:tcPr>
          <w:p w14:paraId="1847ABA0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05556ACA" w:rsidR="00D758D1" w:rsidRPr="003F5FE8" w:rsidRDefault="005A7FC3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6,256</w:t>
            </w:r>
          </w:p>
        </w:tc>
        <w:tc>
          <w:tcPr>
            <w:tcW w:w="138" w:type="pct"/>
          </w:tcPr>
          <w:p w14:paraId="76B78C7A" w14:textId="77777777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0227921C" w:rsidR="00D758D1" w:rsidRPr="003F5FE8" w:rsidRDefault="00D758D1" w:rsidP="00D75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3,193</w:t>
            </w:r>
          </w:p>
        </w:tc>
      </w:tr>
    </w:tbl>
    <w:p w14:paraId="0B6F8B69" w14:textId="3A330A74" w:rsidR="004E5016" w:rsidRPr="003F5FE8" w:rsidRDefault="004E5016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24CDDF" w14:textId="7A50D53C" w:rsidR="0021108A" w:rsidRPr="003F5FE8" w:rsidRDefault="0021108A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1159E8" w14:textId="77777777" w:rsidR="00BA0474" w:rsidRPr="003F5FE8" w:rsidRDefault="00BA0474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AA8E05" w14:textId="6F6D6923" w:rsidR="0021108A" w:rsidRPr="003F5FE8" w:rsidRDefault="00393B3D" w:rsidP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73"/>
        <w:gridCol w:w="266"/>
        <w:gridCol w:w="1092"/>
        <w:gridCol w:w="264"/>
        <w:gridCol w:w="1077"/>
        <w:gridCol w:w="262"/>
        <w:gridCol w:w="1173"/>
      </w:tblGrid>
      <w:tr w:rsidR="00393B3D" w:rsidRPr="003F5FE8" w14:paraId="6B9F2293" w14:textId="77777777" w:rsidTr="00DC4A7B">
        <w:tc>
          <w:tcPr>
            <w:tcW w:w="2163" w:type="pct"/>
          </w:tcPr>
          <w:p w14:paraId="21927C6F" w14:textId="20168B4B" w:rsidR="00393B3D" w:rsidRPr="003F5FE8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BBC8193" w14:textId="77777777" w:rsidR="00393B3D" w:rsidRPr="003F5FE8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59C3904F" w14:textId="77777777" w:rsidR="00393B3D" w:rsidRPr="003F5FE8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E841179" w14:textId="77777777" w:rsidR="00393B3D" w:rsidRPr="003F5FE8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6A51" w:rsidRPr="003F5FE8" w14:paraId="1013C221" w14:textId="77777777" w:rsidTr="00DC4A7B">
        <w:tc>
          <w:tcPr>
            <w:tcW w:w="2163" w:type="pct"/>
          </w:tcPr>
          <w:p w14:paraId="52FE5684" w14:textId="1BEA8275" w:rsidR="004D6A51" w:rsidRPr="003F5FE8" w:rsidRDefault="004D6A51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249DC33" w14:textId="7AC16598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669146A0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4F4782" w14:textId="483859C6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72773FD5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8C716" w14:textId="67A5C93D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0E5A88D0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3F43AB" w14:textId="78F0E7BF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93B3D" w:rsidRPr="003F5FE8" w14:paraId="578C7842" w14:textId="77777777" w:rsidTr="004E5016">
        <w:tc>
          <w:tcPr>
            <w:tcW w:w="2163" w:type="pct"/>
          </w:tcPr>
          <w:p w14:paraId="610B18A5" w14:textId="77777777" w:rsidR="00393B3D" w:rsidRPr="003F5FE8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01BD55AD" w14:textId="77777777" w:rsidR="00393B3D" w:rsidRPr="003F5FE8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3B3D" w:rsidRPr="003F5FE8" w14:paraId="4A54C848" w14:textId="77777777" w:rsidTr="00393B3D">
        <w:tc>
          <w:tcPr>
            <w:tcW w:w="2163" w:type="pct"/>
          </w:tcPr>
          <w:p w14:paraId="4EFD74DA" w14:textId="474D38A3" w:rsidR="00393B3D" w:rsidRPr="003F5FE8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837" w:type="pct"/>
            <w:gridSpan w:val="7"/>
          </w:tcPr>
          <w:p w14:paraId="7EE5A0BF" w14:textId="49248C14" w:rsidR="00393B3D" w:rsidRPr="003F5FE8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A51" w:rsidRPr="003F5FE8" w14:paraId="71C2B2D7" w14:textId="77777777" w:rsidTr="00DC4A7B">
        <w:tc>
          <w:tcPr>
            <w:tcW w:w="2163" w:type="pct"/>
          </w:tcPr>
          <w:p w14:paraId="00068703" w14:textId="6E8BE204" w:rsidR="004D6A51" w:rsidRPr="003F5FE8" w:rsidRDefault="004D6A51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1576365D" w14:textId="48672AE8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105112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030B61" w14:textId="1EC3BC19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D868F9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3FDF09" w14:textId="329A5760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140" w:type="pct"/>
          </w:tcPr>
          <w:p w14:paraId="5D5C6084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EF98B9" w14:textId="375C0A30" w:rsidR="004D6A51" w:rsidRPr="003F5FE8" w:rsidRDefault="004D6A51" w:rsidP="003D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</w:tr>
      <w:tr w:rsidR="005A7FC3" w:rsidRPr="003F5FE8" w14:paraId="0A94ABE7" w14:textId="77777777" w:rsidTr="00DC4A7B">
        <w:tc>
          <w:tcPr>
            <w:tcW w:w="2163" w:type="pct"/>
          </w:tcPr>
          <w:p w14:paraId="5C993E0E" w14:textId="4C90970F" w:rsidR="005A7FC3" w:rsidRPr="003F5FE8" w:rsidRDefault="00247266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7DEE7CE5" w14:textId="67DEFF65" w:rsidR="005A7FC3" w:rsidRPr="003F5FE8" w:rsidRDefault="00247266" w:rsidP="0024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2" w:type="pct"/>
          </w:tcPr>
          <w:p w14:paraId="413A46EA" w14:textId="77777777" w:rsidR="005A7FC3" w:rsidRPr="003F5FE8" w:rsidRDefault="005A7FC3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BF643C" w14:textId="41737608" w:rsidR="005A7FC3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753AD9" w14:textId="77777777" w:rsidR="005A7FC3" w:rsidRPr="003F5FE8" w:rsidRDefault="005A7FC3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5F63C8" w14:textId="130E33CC" w:rsidR="005A7FC3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0" w:type="pct"/>
          </w:tcPr>
          <w:p w14:paraId="7283DE66" w14:textId="77777777" w:rsidR="005A7FC3" w:rsidRPr="003F5FE8" w:rsidRDefault="005A7FC3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F7DAE0" w14:textId="0583F16B" w:rsidR="005A7FC3" w:rsidRPr="003F5FE8" w:rsidRDefault="00247266" w:rsidP="0024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A51" w:rsidRPr="003F5FE8" w14:paraId="73E980ED" w14:textId="77777777" w:rsidTr="00DC4A7B">
        <w:tc>
          <w:tcPr>
            <w:tcW w:w="2163" w:type="pct"/>
          </w:tcPr>
          <w:p w14:paraId="5C9A70CE" w14:textId="2FAD0E01" w:rsidR="004D6A51" w:rsidRPr="003F5FE8" w:rsidRDefault="004D6A51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2BE67484" w14:textId="42E5DE50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2" w:type="pct"/>
          </w:tcPr>
          <w:p w14:paraId="4310B216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8CD06E" w14:textId="4FC52ECC" w:rsidR="004D6A51" w:rsidRPr="003F5FE8" w:rsidRDefault="004D6A51" w:rsidP="003D4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1" w:type="pct"/>
          </w:tcPr>
          <w:p w14:paraId="1F24EF05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F24B63" w14:textId="4EB7BE16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0" w:type="pct"/>
          </w:tcPr>
          <w:p w14:paraId="7842F41F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9C3D54" w14:textId="49B61BD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4D6A51" w:rsidRPr="003F5FE8" w14:paraId="2E7EDB21" w14:textId="77777777" w:rsidTr="001E702E">
        <w:tc>
          <w:tcPr>
            <w:tcW w:w="2163" w:type="pct"/>
          </w:tcPr>
          <w:p w14:paraId="6003F3E4" w14:textId="77777777" w:rsidR="004D6A51" w:rsidRPr="003F5FE8" w:rsidRDefault="004D6A51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5F32B15C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2" w:type="pct"/>
          </w:tcPr>
          <w:p w14:paraId="105F3047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73C56BC1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1" w:type="pct"/>
          </w:tcPr>
          <w:p w14:paraId="5DDE8EC0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E173FC8" w14:textId="77DF30FC" w:rsidR="004D6A51" w:rsidRPr="003F5FE8" w:rsidRDefault="00247266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  <w:tc>
          <w:tcPr>
            <w:tcW w:w="140" w:type="pct"/>
          </w:tcPr>
          <w:p w14:paraId="1CF6A1F1" w14:textId="77777777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23EEDF58" w:rsidR="004D6A51" w:rsidRPr="003F5FE8" w:rsidRDefault="004D6A51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1,659</w:t>
            </w:r>
          </w:p>
        </w:tc>
      </w:tr>
      <w:tr w:rsidR="001E702E" w:rsidRPr="003F5FE8" w14:paraId="0A360003" w14:textId="77777777" w:rsidTr="001E702E">
        <w:tc>
          <w:tcPr>
            <w:tcW w:w="2163" w:type="pct"/>
          </w:tcPr>
          <w:p w14:paraId="77DF3D6E" w14:textId="77777777" w:rsidR="001E702E" w:rsidRPr="003F5FE8" w:rsidRDefault="001E702E" w:rsidP="004D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A44A71C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6CBCAA4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329DDE2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831D495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AB53BC9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C357D3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20D1045" w14:textId="77777777" w:rsidR="001E702E" w:rsidRPr="003F5FE8" w:rsidRDefault="001E702E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702E" w:rsidRPr="003F5FE8" w14:paraId="66C1C0F3" w14:textId="77777777" w:rsidTr="001E702E">
        <w:tc>
          <w:tcPr>
            <w:tcW w:w="2163" w:type="pct"/>
          </w:tcPr>
          <w:p w14:paraId="12FF4D0C" w14:textId="12F82684" w:rsidR="001E702E" w:rsidRPr="003F5FE8" w:rsidRDefault="001E702E" w:rsidP="001E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673B8DAA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69775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DD6880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5FEE03A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DECCFDD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0EF0D01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DD2B04A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702E" w:rsidRPr="003F5FE8" w14:paraId="7A148E4C" w14:textId="77777777" w:rsidTr="001E702E">
        <w:tc>
          <w:tcPr>
            <w:tcW w:w="2163" w:type="pct"/>
          </w:tcPr>
          <w:p w14:paraId="5D45DE0A" w14:textId="4D10E51F" w:rsidR="001E702E" w:rsidRPr="003F5FE8" w:rsidRDefault="001E702E" w:rsidP="001E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640251" w14:textId="1C32B6B2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B9D1B8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AF2FBA" w14:textId="60979BBC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DC6A8AA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9418781" w14:textId="3938862E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  <w:tc>
          <w:tcPr>
            <w:tcW w:w="140" w:type="pct"/>
          </w:tcPr>
          <w:p w14:paraId="71F8428B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1DB0CD" w14:textId="791061F1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702E" w:rsidRPr="003F5FE8" w14:paraId="201DC7D7" w14:textId="77777777" w:rsidTr="001E702E">
        <w:tc>
          <w:tcPr>
            <w:tcW w:w="2163" w:type="pct"/>
          </w:tcPr>
          <w:p w14:paraId="5BFE9669" w14:textId="31883AEE" w:rsidR="001E702E" w:rsidRPr="003F5FE8" w:rsidRDefault="001E702E" w:rsidP="001E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0DD1482" w14:textId="08BAFC55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689B50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1B2EF7" w14:textId="086EFE3B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E5B0F2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3C1E703" w14:textId="4625047A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247,000</w:t>
            </w:r>
          </w:p>
        </w:tc>
        <w:tc>
          <w:tcPr>
            <w:tcW w:w="140" w:type="pct"/>
          </w:tcPr>
          <w:p w14:paraId="20C859A7" w14:textId="77777777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2413F0" w14:textId="1FCC2162" w:rsidR="001E702E" w:rsidRPr="003F5FE8" w:rsidRDefault="001E702E" w:rsidP="001E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6C7BE0" w14:textId="1DF62A78" w:rsidR="00196ADF" w:rsidRPr="003F5FE8" w:rsidRDefault="00196ADF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624049" w14:textId="77777777" w:rsidR="00720E42" w:rsidRPr="003F5FE8" w:rsidRDefault="00720E42" w:rsidP="00720E4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3B48EA97" w14:textId="77777777" w:rsidR="00720E42" w:rsidRPr="003F5FE8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178173" w14:textId="56B2DD8A" w:rsidR="0021108A" w:rsidRPr="003F5FE8" w:rsidRDefault="00720E42" w:rsidP="00BA0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>สัญญาการใช้เครื่องหมายการค้า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  <w:r w:rsidR="00875A1C" w:rsidRPr="003F5FE8">
        <w:rPr>
          <w:rFonts w:ascii="Angsana New" w:hAnsi="Angsana New"/>
          <w:sz w:val="30"/>
          <w:szCs w:val="30"/>
        </w:rPr>
        <w:tab/>
      </w:r>
    </w:p>
    <w:p w14:paraId="7221797F" w14:textId="49E55DCD" w:rsidR="00720E42" w:rsidRPr="003F5FE8" w:rsidRDefault="00720E42" w:rsidP="00720E42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3F5FE8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11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2550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บริษัททำสัญญาการใช้เครื่องหมายการค้ากับ </w:t>
      </w:r>
      <w:r w:rsidRPr="003F5FE8">
        <w:rPr>
          <w:rFonts w:ascii="Angsana New" w:hAnsi="Angsana New"/>
          <w:spacing w:val="4"/>
          <w:sz w:val="30"/>
          <w:szCs w:val="30"/>
        </w:rPr>
        <w:t xml:space="preserve">Synnex Global Ltd. </w:t>
      </w:r>
      <w:r w:rsidRPr="003F5FE8">
        <w:rPr>
          <w:rFonts w:ascii="Angsana New" w:hAnsi="Angsana New"/>
          <w:spacing w:val="4"/>
          <w:sz w:val="30"/>
          <w:szCs w:val="30"/>
          <w:cs/>
        </w:rPr>
        <w:t>ซึ่งมีผลบังคับใช้ตั้งแต่ปี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2551 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เป็นต้นไป บริษัทสามารถใช้เครื่องหมายการค้าโดยไม่ต้องเสียค่าใช้จ่ายใดๆ ก็ต่อเมื่อกลุ่มซินเน็ค </w:t>
      </w:r>
      <w:r w:rsidRPr="003F5FE8">
        <w:rPr>
          <w:rFonts w:ascii="Angsana New" w:hAnsi="Angsana New"/>
          <w:spacing w:val="4"/>
          <w:sz w:val="30"/>
          <w:szCs w:val="30"/>
        </w:rPr>
        <w:t xml:space="preserve">  </w:t>
      </w:r>
      <w:r w:rsidRPr="003F5FE8">
        <w:rPr>
          <w:rFonts w:ascii="Angsana New" w:hAnsi="Angsana New"/>
          <w:spacing w:val="4"/>
          <w:sz w:val="30"/>
          <w:szCs w:val="30"/>
          <w:cs/>
        </w:rPr>
        <w:br/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(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โดยถือหุ้นผ่านทาง </w:t>
      </w:r>
      <w:r w:rsidRPr="003F5FE8">
        <w:rPr>
          <w:rFonts w:ascii="Angsana New" w:hAnsi="Angsana New"/>
          <w:spacing w:val="4"/>
          <w:sz w:val="30"/>
          <w:szCs w:val="30"/>
        </w:rPr>
        <w:t>King’s Eye Investments Ltd.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Pr="003F5FE8">
        <w:rPr>
          <w:rFonts w:ascii="Angsana New" w:hAnsi="Angsana New"/>
          <w:spacing w:val="4"/>
          <w:sz w:val="30"/>
          <w:szCs w:val="30"/>
          <w:cs/>
        </w:rPr>
        <w:t>ถือหุ้นอย่างน้อยร้อยละ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20 </w:t>
      </w:r>
      <w:r w:rsidRPr="003F5FE8">
        <w:rPr>
          <w:rFonts w:ascii="Angsana New" w:hAnsi="Angsana New"/>
          <w:spacing w:val="4"/>
          <w:sz w:val="30"/>
          <w:szCs w:val="30"/>
          <w:cs/>
        </w:rPr>
        <w:t>ของทุนจดทะเบียนที่เรียกชำระแล้วทั้งหมดของบริษัท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093EF33A" w14:textId="77777777" w:rsidR="00720E42" w:rsidRPr="003F5FE8" w:rsidRDefault="00720E42" w:rsidP="00720E4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AAA004" w14:textId="74FA6B57" w:rsidR="0021108A" w:rsidRPr="003F5FE8" w:rsidRDefault="00720E42" w:rsidP="00BA0474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3389A" w:rsidRPr="003F5FE8">
        <w:rPr>
          <w:rFonts w:ascii="Angsana New" w:hAnsi="Angsana New" w:hint="cs"/>
          <w:i/>
          <w:iCs/>
          <w:sz w:val="30"/>
          <w:szCs w:val="30"/>
          <w:cs/>
        </w:rPr>
        <w:t>บริหารจัดการ</w:t>
      </w:r>
    </w:p>
    <w:p w14:paraId="5FCADAED" w14:textId="3AEE10EA" w:rsidR="00720E42" w:rsidRPr="003F5FE8" w:rsidRDefault="00720E42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3F5FE8">
        <w:rPr>
          <w:rFonts w:ascii="Angsana New" w:hAnsi="Angsana New" w:hint="cs"/>
          <w:spacing w:val="4"/>
          <w:sz w:val="30"/>
          <w:szCs w:val="30"/>
          <w:cs/>
        </w:rPr>
        <w:t>บริษัทได้ทำสัญญา</w:t>
      </w:r>
      <w:r w:rsidR="004F0523" w:rsidRPr="003F5FE8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>บริหารจัดการ</w:t>
      </w:r>
      <w:r w:rsidR="00EA2A2E" w:rsidRPr="003F5FE8">
        <w:rPr>
          <w:rFonts w:ascii="Angsana New" w:hAnsi="Angsana New" w:hint="cs"/>
          <w:spacing w:val="4"/>
          <w:sz w:val="30"/>
          <w:szCs w:val="30"/>
          <w:cs/>
        </w:rPr>
        <w:t>กับบริษัทย่อย</w:t>
      </w:r>
      <w:r w:rsidR="006A17ED" w:rsidRPr="003F5FE8">
        <w:rPr>
          <w:rFonts w:ascii="Angsana New" w:hAnsi="Angsana New" w:hint="cs"/>
          <w:spacing w:val="4"/>
          <w:sz w:val="30"/>
          <w:szCs w:val="30"/>
          <w:cs/>
        </w:rPr>
        <w:t>โดยกำหนดอัตราค่าบริการ</w:t>
      </w:r>
      <w:r w:rsidRPr="003F5FE8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>เดือนละ</w:t>
      </w:r>
      <w:r w:rsidR="00EA2A2E" w:rsidRPr="003F5FE8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3F5FE8">
        <w:rPr>
          <w:rFonts w:ascii="Angsana New" w:hAnsi="Angsana New"/>
          <w:spacing w:val="4"/>
          <w:sz w:val="30"/>
          <w:szCs w:val="30"/>
        </w:rPr>
        <w:t>1.2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EA2A2E" w:rsidRPr="003F5FE8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>ตั้งแต่เดือ</w:t>
      </w:r>
      <w:r w:rsidR="00EA2A2E" w:rsidRPr="003F5FE8">
        <w:rPr>
          <w:rFonts w:ascii="Angsana New" w:hAnsi="Angsana New" w:hint="cs"/>
          <w:spacing w:val="4"/>
          <w:sz w:val="30"/>
          <w:szCs w:val="30"/>
          <w:cs/>
        </w:rPr>
        <w:t>น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 xml:space="preserve">พฤษภาคม </w:t>
      </w:r>
      <w:r w:rsidR="005E2875" w:rsidRPr="003F5FE8">
        <w:rPr>
          <w:rFonts w:ascii="Angsana New" w:hAnsi="Angsana New"/>
          <w:spacing w:val="4"/>
          <w:sz w:val="30"/>
          <w:szCs w:val="30"/>
        </w:rPr>
        <w:t xml:space="preserve">2564 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 xml:space="preserve">เป็นต้นไป </w:t>
      </w:r>
    </w:p>
    <w:p w14:paraId="043D90EA" w14:textId="77777777" w:rsidR="00720E42" w:rsidRPr="003F5FE8" w:rsidRDefault="00720E42" w:rsidP="00720E4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591A479" w14:textId="65B79CAD" w:rsidR="0021108A" w:rsidRPr="003F5FE8" w:rsidRDefault="00605239" w:rsidP="000560F8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07EAAB5A" w14:textId="186A6A68" w:rsidR="00605239" w:rsidRPr="003F5FE8" w:rsidRDefault="00605239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3F5FE8">
        <w:rPr>
          <w:rFonts w:ascii="Angsana New" w:hAnsi="Angsana New" w:hint="cs"/>
          <w:spacing w:val="4"/>
          <w:sz w:val="30"/>
          <w:szCs w:val="30"/>
          <w:cs/>
        </w:rPr>
        <w:t xml:space="preserve">บริษัทได้ทำสัญญาให้เช่าอาคารและบริการอื่นๆกับบริษัทย่อยโดยกำหนดอัตราค่าเช่าและบริการอื่นๆ </w:t>
      </w:r>
      <w:r w:rsidR="00393B3D" w:rsidRPr="003F5FE8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อัตราปี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3F5FE8">
        <w:rPr>
          <w:rFonts w:ascii="Angsana New" w:hAnsi="Angsana New"/>
          <w:spacing w:val="4"/>
          <w:sz w:val="30"/>
          <w:szCs w:val="30"/>
        </w:rPr>
        <w:t xml:space="preserve">1.43 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บาท ตั้งแต่วันที่ </w:t>
      </w:r>
      <w:r w:rsidRPr="003F5FE8">
        <w:rPr>
          <w:rFonts w:ascii="Angsana New" w:hAnsi="Angsana New"/>
          <w:spacing w:val="4"/>
          <w:sz w:val="30"/>
          <w:szCs w:val="30"/>
        </w:rPr>
        <w:t>1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3F5FE8">
        <w:rPr>
          <w:rFonts w:ascii="Angsana New" w:hAnsi="Angsana New"/>
          <w:spacing w:val="4"/>
          <w:sz w:val="30"/>
          <w:szCs w:val="30"/>
        </w:rPr>
        <w:t>256</w:t>
      </w:r>
      <w:r w:rsidR="0035724B" w:rsidRPr="003F5FE8">
        <w:rPr>
          <w:rFonts w:ascii="Angsana New" w:hAnsi="Angsana New"/>
          <w:spacing w:val="4"/>
          <w:sz w:val="30"/>
          <w:szCs w:val="30"/>
        </w:rPr>
        <w:t>6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pacing w:val="4"/>
          <w:sz w:val="30"/>
          <w:szCs w:val="30"/>
        </w:rPr>
        <w:t>31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3F5FE8">
        <w:rPr>
          <w:rFonts w:ascii="Angsana New" w:hAnsi="Angsana New"/>
          <w:spacing w:val="4"/>
          <w:sz w:val="30"/>
          <w:szCs w:val="30"/>
        </w:rPr>
        <w:t>256</w:t>
      </w:r>
      <w:r w:rsidR="0035724B" w:rsidRPr="003F5FE8">
        <w:rPr>
          <w:rFonts w:ascii="Angsana New" w:hAnsi="Angsana New"/>
          <w:spacing w:val="4"/>
          <w:sz w:val="30"/>
          <w:szCs w:val="30"/>
        </w:rPr>
        <w:t>6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 xml:space="preserve"> สัญญาดังกล่าวสามารถต่ออายุสัญญาได้อัตโนมัติอีก </w:t>
      </w:r>
      <w:r w:rsidRPr="003F5FE8">
        <w:rPr>
          <w:rFonts w:ascii="Angsana New" w:hAnsi="Angsana New"/>
          <w:spacing w:val="4"/>
          <w:sz w:val="30"/>
          <w:szCs w:val="30"/>
        </w:rPr>
        <w:t xml:space="preserve">3 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33E3A7EA" w14:textId="3FAD8B5B" w:rsidR="00FB3847" w:rsidRPr="003F5FE8" w:rsidRDefault="001E702E" w:rsidP="001E702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3F5FE8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56F6374E" w14:textId="0E43F836" w:rsidR="00FB3847" w:rsidRPr="003F5FE8" w:rsidRDefault="00FB3847" w:rsidP="00FB384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lastRenderedPageBreak/>
        <w:tab/>
        <w:t>บันทึกข้อตกลงบริการบริหารคลังสินค้าและจัดส่ง</w:t>
      </w:r>
    </w:p>
    <w:p w14:paraId="1A5E0322" w14:textId="39A70DCC" w:rsidR="00B92DC7" w:rsidRPr="003F5FE8" w:rsidRDefault="00FB3847" w:rsidP="00247266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บริษัททำบันทึกข้อตกลงบริการบริหารคลังสินค้าและจัดส่งกับบริษัท ที.เค.เอส. สยามเพรส แมเนจเม้นท์ จำกัด กำหนดระยะเวลา </w:t>
      </w:r>
      <w:r w:rsidR="006D0937">
        <w:rPr>
          <w:rFonts w:ascii="Angsana New" w:hAnsi="Angsana New"/>
          <w:sz w:val="30"/>
          <w:szCs w:val="30"/>
        </w:rPr>
        <w:t>3</w:t>
      </w:r>
      <w:r w:rsidRPr="003F5FE8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3F5FE8">
        <w:rPr>
          <w:rFonts w:ascii="Angsana New" w:hAnsi="Angsana New"/>
          <w:sz w:val="30"/>
          <w:szCs w:val="30"/>
        </w:rPr>
        <w:t>1</w:t>
      </w:r>
      <w:r w:rsidRPr="003F5FE8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F5FE8">
        <w:rPr>
          <w:rFonts w:ascii="Angsana New" w:hAnsi="Angsana New"/>
          <w:sz w:val="30"/>
          <w:szCs w:val="30"/>
        </w:rPr>
        <w:t>256</w:t>
      </w:r>
      <w:r w:rsidR="0035724B" w:rsidRPr="003F5FE8">
        <w:rPr>
          <w:rFonts w:ascii="Angsana New" w:hAnsi="Angsana New"/>
          <w:sz w:val="30"/>
          <w:szCs w:val="30"/>
        </w:rPr>
        <w:t>3</w:t>
      </w:r>
      <w:r w:rsidRPr="003F5FE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3F5FE8">
        <w:rPr>
          <w:rFonts w:ascii="Angsana New" w:hAnsi="Angsana New"/>
          <w:sz w:val="30"/>
          <w:szCs w:val="30"/>
        </w:rPr>
        <w:t>31</w:t>
      </w:r>
      <w:r w:rsidRPr="003F5FE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F5FE8">
        <w:rPr>
          <w:rFonts w:ascii="Angsana New" w:hAnsi="Angsana New"/>
          <w:sz w:val="30"/>
          <w:szCs w:val="30"/>
        </w:rPr>
        <w:t>256</w:t>
      </w:r>
      <w:r w:rsidR="0035724B" w:rsidRPr="003F5FE8">
        <w:rPr>
          <w:rFonts w:ascii="Angsana New" w:hAnsi="Angsana New"/>
          <w:sz w:val="30"/>
          <w:szCs w:val="30"/>
        </w:rPr>
        <w:t>6</w:t>
      </w:r>
      <w:r w:rsidRPr="003F5FE8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</w:t>
      </w:r>
      <w:r w:rsidRPr="003F5FE8">
        <w:rPr>
          <w:rFonts w:ascii="Angsana New" w:hAnsi="Angsana New"/>
          <w:sz w:val="30"/>
          <w:szCs w:val="30"/>
        </w:rPr>
        <w:t xml:space="preserve">    </w:t>
      </w:r>
      <w:r w:rsidRPr="003F5FE8">
        <w:rPr>
          <w:rFonts w:ascii="Angsana New" w:hAnsi="Angsana New"/>
          <w:sz w:val="30"/>
          <w:szCs w:val="30"/>
          <w:cs/>
        </w:rPr>
        <w:t>รายเดือนในอัตราร้อยละ</w:t>
      </w:r>
      <w:r w:rsidRPr="003F5FE8">
        <w:rPr>
          <w:rFonts w:ascii="Angsana New" w:hAnsi="Angsana New"/>
          <w:sz w:val="30"/>
          <w:szCs w:val="30"/>
        </w:rPr>
        <w:t xml:space="preserve"> 2.00</w:t>
      </w:r>
      <w:r w:rsidRPr="003F5FE8">
        <w:rPr>
          <w:rFonts w:ascii="Angsana New" w:hAnsi="Angsana New"/>
          <w:color w:val="FFFFFF"/>
          <w:sz w:val="30"/>
          <w:szCs w:val="30"/>
        </w:rPr>
        <w:t>a</w:t>
      </w:r>
      <w:r w:rsidRPr="003F5FE8">
        <w:rPr>
          <w:rFonts w:ascii="Angsana New" w:hAnsi="Angsana New" w:hint="cs"/>
          <w:sz w:val="30"/>
          <w:szCs w:val="30"/>
          <w:cs/>
        </w:rPr>
        <w:t>ถึง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3F5FE8">
        <w:rPr>
          <w:rFonts w:ascii="Angsana New" w:hAnsi="Angsana New"/>
          <w:sz w:val="30"/>
          <w:szCs w:val="30"/>
        </w:rPr>
        <w:t>3.00</w:t>
      </w:r>
      <w:r w:rsidRPr="003F5FE8">
        <w:rPr>
          <w:rFonts w:ascii="Angsana New" w:hAnsi="Angsana New"/>
          <w:color w:val="FFFFFF"/>
          <w:sz w:val="30"/>
          <w:szCs w:val="30"/>
        </w:rPr>
        <w:t>a</w:t>
      </w:r>
      <w:r w:rsidRPr="003F5FE8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  <w:r w:rsidRPr="003F5FE8">
        <w:rPr>
          <w:rFonts w:ascii="Angsana New" w:hAnsi="Angsana New" w:hint="cs"/>
          <w:sz w:val="30"/>
          <w:szCs w:val="30"/>
          <w:cs/>
        </w:rPr>
        <w:t xml:space="preserve">และสามารถต่ออายุสัญญาได้อัตโนมัติอีก </w:t>
      </w:r>
      <w:r w:rsidRPr="003F5FE8">
        <w:rPr>
          <w:rFonts w:ascii="Angsana New" w:hAnsi="Angsana New"/>
          <w:sz w:val="30"/>
          <w:szCs w:val="30"/>
        </w:rPr>
        <w:t xml:space="preserve">3 </w:t>
      </w:r>
      <w:r w:rsidRPr="003F5FE8">
        <w:rPr>
          <w:rFonts w:ascii="Angsana New" w:hAnsi="Angsana New" w:hint="cs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67373504" w14:textId="77777777" w:rsidR="001E702E" w:rsidRPr="003F5FE8" w:rsidRDefault="001E702E" w:rsidP="00247266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AF84F1" w14:textId="12ECECBC" w:rsidR="00B92DC7" w:rsidRPr="003F5FE8" w:rsidRDefault="00B92DC7" w:rsidP="00B92DC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</w:rPr>
        <w:tab/>
      </w:r>
      <w:r w:rsidRPr="003F5FE8">
        <w:rPr>
          <w:rFonts w:ascii="Angsana New" w:hAnsi="Angsana New"/>
          <w:i/>
          <w:iCs/>
          <w:sz w:val="30"/>
          <w:szCs w:val="30"/>
          <w:cs/>
        </w:rPr>
        <w:t>สัญญาเงินกู้ยืมระยะสั้น</w:t>
      </w:r>
    </w:p>
    <w:p w14:paraId="762124A9" w14:textId="6719D9F6" w:rsidR="00B92DC7" w:rsidRPr="003F5FE8" w:rsidRDefault="00B92DC7" w:rsidP="00FB3847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ใน</w:t>
      </w:r>
      <w:r w:rsidR="00E10455" w:rsidRPr="003F5FE8">
        <w:rPr>
          <w:rFonts w:ascii="Angsana New" w:hAnsi="Angsana New" w:hint="cs"/>
          <w:sz w:val="30"/>
          <w:szCs w:val="30"/>
          <w:cs/>
        </w:rPr>
        <w:t>ปี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</w:rPr>
        <w:t xml:space="preserve">2566 </w:t>
      </w:r>
      <w:r w:rsidRPr="003F5FE8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บริษัทได้ทำสัญญาเงินกู้ยืมระยะสั้น</w:t>
      </w:r>
      <w:r w:rsidR="003B4E6F" w:rsidRPr="003F5FE8">
        <w:rPr>
          <w:rFonts w:ascii="Angsana New" w:hAnsi="Angsana New" w:hint="cs"/>
          <w:sz w:val="30"/>
          <w:szCs w:val="30"/>
          <w:cs/>
        </w:rPr>
        <w:t>กับ</w:t>
      </w:r>
      <w:r w:rsidRPr="003F5FE8">
        <w:rPr>
          <w:rFonts w:ascii="Angsana New" w:hAnsi="Angsana New"/>
          <w:sz w:val="30"/>
          <w:szCs w:val="30"/>
          <w:cs/>
        </w:rPr>
        <w:t xml:space="preserve">บริษัทย่อยเป็นจำนวนเงินทั้งสิ้น </w:t>
      </w:r>
      <w:r w:rsidR="00247266" w:rsidRPr="003F5FE8">
        <w:rPr>
          <w:rFonts w:ascii="Angsana New" w:hAnsi="Angsana New"/>
          <w:sz w:val="30"/>
          <w:szCs w:val="30"/>
        </w:rPr>
        <w:t>247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Pr="003F5FE8">
        <w:rPr>
          <w:rFonts w:ascii="Angsana New" w:hAnsi="Angsana New"/>
          <w:sz w:val="30"/>
          <w:szCs w:val="30"/>
        </w:rPr>
        <w:t xml:space="preserve">1.25 </w:t>
      </w:r>
      <w:r w:rsidRPr="003F5FE8">
        <w:rPr>
          <w:rFonts w:ascii="Angsana New" w:hAnsi="Angsana New"/>
          <w:sz w:val="30"/>
          <w:szCs w:val="30"/>
          <w:cs/>
        </w:rPr>
        <w:t xml:space="preserve">และ </w:t>
      </w:r>
      <w:r w:rsidRPr="003F5FE8">
        <w:rPr>
          <w:rFonts w:ascii="Angsana New" w:hAnsi="Angsana New"/>
          <w:sz w:val="30"/>
          <w:szCs w:val="30"/>
        </w:rPr>
        <w:t xml:space="preserve">2.50 </w:t>
      </w:r>
      <w:r w:rsidRPr="003F5FE8">
        <w:rPr>
          <w:rFonts w:ascii="Angsana New" w:hAnsi="Angsana New"/>
          <w:sz w:val="30"/>
          <w:szCs w:val="30"/>
          <w:cs/>
        </w:rPr>
        <w:t>ต่อปี และมีกำหนดชำระเมื่อทวงถาม</w:t>
      </w:r>
    </w:p>
    <w:p w14:paraId="24FD5BBB" w14:textId="4E68F6EB" w:rsidR="0053389A" w:rsidRPr="003F5FE8" w:rsidRDefault="0053389A" w:rsidP="0053389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27EDC" w14:textId="1260FEA4" w:rsidR="008815F3" w:rsidRPr="003F5FE8" w:rsidRDefault="008815F3" w:rsidP="009E6807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num" w:pos="72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3C87BD77" w14:textId="77777777" w:rsidR="004E5016" w:rsidRPr="003F5FE8" w:rsidRDefault="004E5016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4500"/>
        <w:gridCol w:w="1064"/>
        <w:gridCol w:w="236"/>
        <w:gridCol w:w="1033"/>
        <w:gridCol w:w="268"/>
        <w:gridCol w:w="1064"/>
        <w:gridCol w:w="268"/>
        <w:gridCol w:w="999"/>
      </w:tblGrid>
      <w:tr w:rsidR="008815F3" w:rsidRPr="003F5FE8" w14:paraId="52E220F4" w14:textId="77777777" w:rsidTr="000E7CD7">
        <w:tc>
          <w:tcPr>
            <w:tcW w:w="4500" w:type="dxa"/>
          </w:tcPr>
          <w:p w14:paraId="49143644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2772BB33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77846DF6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2E7B7FC9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83AF8" w:rsidRPr="003F5FE8" w14:paraId="00E6DF6E" w14:textId="77777777" w:rsidTr="000E7CD7">
        <w:tc>
          <w:tcPr>
            <w:tcW w:w="4500" w:type="dxa"/>
          </w:tcPr>
          <w:p w14:paraId="48170FCD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37C5F92D" w14:textId="4AEEA523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0F4F4AF" w14:textId="77777777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05BC667" w14:textId="431E9F9C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2BD71551" w14:textId="77777777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598B3B" w14:textId="4A025655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073F493A" w14:textId="77777777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E8F40A" w14:textId="40F132A9" w:rsidR="00583AF8" w:rsidRPr="003F5FE8" w:rsidRDefault="00583AF8" w:rsidP="0058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3CE82128" w14:textId="77777777" w:rsidTr="000E7CD7">
        <w:tc>
          <w:tcPr>
            <w:tcW w:w="4500" w:type="dxa"/>
          </w:tcPr>
          <w:p w14:paraId="3416307D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14:paraId="524F07B9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3AF8" w:rsidRPr="003F5FE8" w14:paraId="4E022354" w14:textId="77777777" w:rsidTr="000E7CD7">
        <w:tc>
          <w:tcPr>
            <w:tcW w:w="4500" w:type="dxa"/>
          </w:tcPr>
          <w:p w14:paraId="304CCEB4" w14:textId="77777777" w:rsidR="00583AF8" w:rsidRPr="003F5FE8" w:rsidRDefault="00583AF8" w:rsidP="00583A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4" w:type="dxa"/>
          </w:tcPr>
          <w:p w14:paraId="0DA29AB2" w14:textId="357B04BE" w:rsidR="00583AF8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456</w:t>
            </w:r>
          </w:p>
        </w:tc>
        <w:tc>
          <w:tcPr>
            <w:tcW w:w="236" w:type="dxa"/>
          </w:tcPr>
          <w:p w14:paraId="32156732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A24BC68" w14:textId="3CC93A0A" w:rsidR="00583AF8" w:rsidRPr="003F5FE8" w:rsidRDefault="00583AF8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68" w:type="dxa"/>
          </w:tcPr>
          <w:p w14:paraId="6E5CDA6A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33FF6D" w14:textId="08214A52" w:rsidR="00583AF8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354</w:t>
            </w:r>
          </w:p>
        </w:tc>
        <w:tc>
          <w:tcPr>
            <w:tcW w:w="268" w:type="dxa"/>
          </w:tcPr>
          <w:p w14:paraId="14DB0098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B294C5" w14:textId="1AA4700E" w:rsidR="00583AF8" w:rsidRPr="003F5FE8" w:rsidRDefault="00583AF8" w:rsidP="00583A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</w:p>
        </w:tc>
      </w:tr>
      <w:tr w:rsidR="00583AF8" w:rsidRPr="003F5FE8" w14:paraId="21CB9222" w14:textId="77777777" w:rsidTr="000E7CD7">
        <w:tc>
          <w:tcPr>
            <w:tcW w:w="4500" w:type="dxa"/>
          </w:tcPr>
          <w:p w14:paraId="43123E95" w14:textId="588A7266" w:rsidR="00583AF8" w:rsidRPr="003F5FE8" w:rsidRDefault="00583AF8" w:rsidP="00583A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F7B7A4" w14:textId="79525A61" w:rsidR="00583AF8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136,797</w:t>
            </w:r>
          </w:p>
        </w:tc>
        <w:tc>
          <w:tcPr>
            <w:tcW w:w="236" w:type="dxa"/>
          </w:tcPr>
          <w:p w14:paraId="134CDC6F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6B1373D" w14:textId="1F422AC5" w:rsidR="00583AF8" w:rsidRPr="003F5FE8" w:rsidRDefault="00583AF8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303,843</w:t>
            </w:r>
          </w:p>
        </w:tc>
        <w:tc>
          <w:tcPr>
            <w:tcW w:w="268" w:type="dxa"/>
          </w:tcPr>
          <w:p w14:paraId="57A0D961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0C03D3F" w14:textId="4CF814A8" w:rsidR="00583AF8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133,600</w:t>
            </w:r>
          </w:p>
        </w:tc>
        <w:tc>
          <w:tcPr>
            <w:tcW w:w="268" w:type="dxa"/>
          </w:tcPr>
          <w:p w14:paraId="79FA8003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A0DE309" w14:textId="06DDCC3A" w:rsidR="00583AF8" w:rsidRPr="003F5FE8" w:rsidRDefault="00583AF8" w:rsidP="00583A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103,124</w:t>
            </w:r>
          </w:p>
        </w:tc>
      </w:tr>
      <w:tr w:rsidR="00583AF8" w:rsidRPr="003F5FE8" w14:paraId="69A9D853" w14:textId="77777777" w:rsidTr="008562B6">
        <w:tc>
          <w:tcPr>
            <w:tcW w:w="4500" w:type="dxa"/>
          </w:tcPr>
          <w:p w14:paraId="556F586A" w14:textId="400BE595" w:rsidR="00583AF8" w:rsidRPr="003F5FE8" w:rsidRDefault="00583AF8" w:rsidP="00583A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9FBD7D" w14:textId="33B231D0" w:rsidR="007642AB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137,253</w:t>
            </w:r>
          </w:p>
        </w:tc>
        <w:tc>
          <w:tcPr>
            <w:tcW w:w="236" w:type="dxa"/>
          </w:tcPr>
          <w:p w14:paraId="2A353C3A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754526A" w14:textId="28973859" w:rsidR="00583AF8" w:rsidRPr="003F5FE8" w:rsidRDefault="00583AF8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304,243</w:t>
            </w:r>
          </w:p>
        </w:tc>
        <w:tc>
          <w:tcPr>
            <w:tcW w:w="268" w:type="dxa"/>
          </w:tcPr>
          <w:p w14:paraId="58EA8213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78CFD60" w14:textId="30E5F1B2" w:rsidR="007642AB" w:rsidRPr="003F5FE8" w:rsidRDefault="007642AB" w:rsidP="00583A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133,954</w:t>
            </w:r>
          </w:p>
        </w:tc>
        <w:tc>
          <w:tcPr>
            <w:tcW w:w="268" w:type="dxa"/>
          </w:tcPr>
          <w:p w14:paraId="36E129FC" w14:textId="77777777" w:rsidR="00583AF8" w:rsidRPr="003F5FE8" w:rsidRDefault="00583AF8" w:rsidP="0058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71487C7" w14:textId="21A89802" w:rsidR="00583AF8" w:rsidRPr="003F5FE8" w:rsidRDefault="00583AF8" w:rsidP="00583A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103,509</w:t>
            </w:r>
          </w:p>
        </w:tc>
      </w:tr>
    </w:tbl>
    <w:p w14:paraId="70AB4B20" w14:textId="35860907" w:rsidR="00605239" w:rsidRPr="003F5FE8" w:rsidRDefault="00605239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  <w:r w:rsidRPr="003F5FE8">
        <w:rPr>
          <w:rFonts w:ascii="Angsana New" w:hAnsi="Angsana New"/>
          <w:b/>
          <w:sz w:val="30"/>
          <w:szCs w:val="30"/>
          <w:cs/>
        </w:rPr>
        <w:br w:type="page"/>
      </w:r>
    </w:p>
    <w:p w14:paraId="68E69B27" w14:textId="745EC031" w:rsidR="008815F3" w:rsidRPr="003F5FE8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8326152" w14:textId="77777777" w:rsidR="009150DF" w:rsidRPr="003F5FE8" w:rsidRDefault="009150DF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385D7B" w:rsidRPr="003F5FE8" w14:paraId="7B99D0F8" w14:textId="77777777" w:rsidTr="00196ADF">
        <w:trPr>
          <w:tblHeader/>
        </w:trPr>
        <w:tc>
          <w:tcPr>
            <w:tcW w:w="1831" w:type="pct"/>
          </w:tcPr>
          <w:p w14:paraId="7E5D065F" w14:textId="77777777" w:rsidR="00385D7B" w:rsidRPr="003F5FE8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1CA689E" w14:textId="77777777" w:rsidR="00385D7B" w:rsidRPr="003F5FE8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D1C43D9" w14:textId="77777777" w:rsidR="00385D7B" w:rsidRPr="003F5FE8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063BC7E" w14:textId="77777777" w:rsidR="00385D7B" w:rsidRPr="003F5FE8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D42ED64" w14:textId="77777777" w:rsidR="00385D7B" w:rsidRPr="003F5FE8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BFE" w:rsidRPr="003F5FE8" w14:paraId="1CE31739" w14:textId="77777777" w:rsidTr="00196ADF">
        <w:trPr>
          <w:tblHeader/>
        </w:trPr>
        <w:tc>
          <w:tcPr>
            <w:tcW w:w="1831" w:type="pct"/>
          </w:tcPr>
          <w:p w14:paraId="56F2AA69" w14:textId="4FA37D34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368062C6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765A1D98" w14:textId="68139E8A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A2E3DFC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0CF0CB" w14:textId="06D5EB5B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A7E8C84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E16598" w14:textId="6D8B5C5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9033030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5C9594" w14:textId="5612A8C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023BA4A3" w14:textId="77777777" w:rsidTr="00196ADF">
        <w:trPr>
          <w:tblHeader/>
        </w:trPr>
        <w:tc>
          <w:tcPr>
            <w:tcW w:w="1831" w:type="pct"/>
          </w:tcPr>
          <w:p w14:paraId="4EFEB1FC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BFEE6F1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1CEE6F9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BFE" w:rsidRPr="003F5FE8" w14:paraId="15C8FCB0" w14:textId="77777777" w:rsidTr="00DF1B96">
        <w:tc>
          <w:tcPr>
            <w:tcW w:w="1831" w:type="pct"/>
          </w:tcPr>
          <w:p w14:paraId="4527BE35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20B8CB8E" w14:textId="5EBB67DB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6C65B7F6" w14:textId="1A1BC189" w:rsidR="00116BFE" w:rsidRPr="003F5FE8" w:rsidRDefault="00DF0CF4" w:rsidP="00D26DD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  <w:r w:rsidR="00D26DDA" w:rsidRPr="003F5FE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5" w:type="pct"/>
            <w:shd w:val="clear" w:color="auto" w:fill="auto"/>
          </w:tcPr>
          <w:p w14:paraId="154F4D1C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E4DDEA6" w14:textId="0AE3E812" w:rsidR="00116BFE" w:rsidRPr="003F5FE8" w:rsidRDefault="00116BFE" w:rsidP="00E674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2C6357FA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32EB35" w14:textId="30AF6C18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9,33</w:t>
            </w:r>
            <w:r w:rsidR="00E10455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E7644D8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6A3BDE38" w14:textId="6B90AF66" w:rsidR="00116BFE" w:rsidRPr="003F5FE8" w:rsidRDefault="00116BFE" w:rsidP="00E674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16,832</w:t>
            </w:r>
          </w:p>
        </w:tc>
      </w:tr>
      <w:tr w:rsidR="00116BFE" w:rsidRPr="003F5FE8" w14:paraId="24203020" w14:textId="77777777" w:rsidTr="00DF1B96">
        <w:tc>
          <w:tcPr>
            <w:tcW w:w="1831" w:type="pct"/>
          </w:tcPr>
          <w:p w14:paraId="5A92A675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4708AB06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295DAD3" w14:textId="1968C7AB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</w:t>
            </w:r>
            <w:r w:rsidR="00A01645" w:rsidRPr="003F5FE8">
              <w:rPr>
                <w:rFonts w:ascii="Angsana New" w:hAnsi="Angsana New"/>
                <w:sz w:val="30"/>
                <w:szCs w:val="30"/>
              </w:rPr>
              <w:t>448,439</w:t>
            </w:r>
          </w:p>
        </w:tc>
        <w:tc>
          <w:tcPr>
            <w:tcW w:w="145" w:type="pct"/>
            <w:shd w:val="clear" w:color="auto" w:fill="auto"/>
          </w:tcPr>
          <w:p w14:paraId="39F89BBB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17B2EED" w14:textId="21D16C4E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6,145,189</w:t>
            </w:r>
          </w:p>
        </w:tc>
        <w:tc>
          <w:tcPr>
            <w:tcW w:w="145" w:type="pct"/>
            <w:shd w:val="clear" w:color="auto" w:fill="auto"/>
          </w:tcPr>
          <w:p w14:paraId="3DC3F358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15B481E" w14:textId="1D1E8DD9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</w:t>
            </w:r>
            <w:r w:rsidR="00A01645" w:rsidRPr="003F5FE8">
              <w:rPr>
                <w:rFonts w:ascii="Angsana New" w:hAnsi="Angsana New"/>
                <w:sz w:val="30"/>
                <w:szCs w:val="30"/>
              </w:rPr>
              <w:t>433,136</w:t>
            </w:r>
          </w:p>
        </w:tc>
        <w:tc>
          <w:tcPr>
            <w:tcW w:w="145" w:type="pct"/>
          </w:tcPr>
          <w:p w14:paraId="45EA75DF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EB8D715" w14:textId="7BC95B46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6,133,626</w:t>
            </w:r>
          </w:p>
        </w:tc>
      </w:tr>
      <w:tr w:rsidR="00116BFE" w:rsidRPr="003F5FE8" w14:paraId="0107F867" w14:textId="77777777" w:rsidTr="00DF1B96">
        <w:tc>
          <w:tcPr>
            <w:tcW w:w="1831" w:type="pct"/>
          </w:tcPr>
          <w:p w14:paraId="01E2F9E5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B99777E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498A0A8C" w14:textId="1A322030" w:rsidR="00116BFE" w:rsidRPr="003F5FE8" w:rsidRDefault="00D26DDA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448,953</w:t>
            </w:r>
          </w:p>
        </w:tc>
        <w:tc>
          <w:tcPr>
            <w:tcW w:w="145" w:type="pct"/>
            <w:shd w:val="clear" w:color="auto" w:fill="auto"/>
          </w:tcPr>
          <w:p w14:paraId="4FC36B4F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6F8965C" w14:textId="53E03253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6,145,505</w:t>
            </w:r>
          </w:p>
        </w:tc>
        <w:tc>
          <w:tcPr>
            <w:tcW w:w="145" w:type="pct"/>
            <w:shd w:val="clear" w:color="auto" w:fill="auto"/>
          </w:tcPr>
          <w:p w14:paraId="59AD0709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DF3C646" w14:textId="5307A0EC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6,4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42,472</w:t>
            </w:r>
          </w:p>
        </w:tc>
        <w:tc>
          <w:tcPr>
            <w:tcW w:w="145" w:type="pct"/>
          </w:tcPr>
          <w:p w14:paraId="6C0A5BBF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6E92F0" w14:textId="2AB734E1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6,150,458</w:t>
            </w:r>
          </w:p>
        </w:tc>
      </w:tr>
      <w:tr w:rsidR="00116BFE" w:rsidRPr="003F5FE8" w14:paraId="57A11BEB" w14:textId="77777777" w:rsidTr="00CD45FC">
        <w:trPr>
          <w:trHeight w:val="803"/>
        </w:trPr>
        <w:tc>
          <w:tcPr>
            <w:tcW w:w="1831" w:type="pct"/>
          </w:tcPr>
          <w:p w14:paraId="1659BCFF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9D13A85" w14:textId="0753B846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ABED582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5286E8B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6611D5B9" w14:textId="17B150AB" w:rsidR="00DF0CF4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5" w:type="pct"/>
            <w:shd w:val="clear" w:color="auto" w:fill="auto"/>
          </w:tcPr>
          <w:p w14:paraId="5540F52B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154F284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80A6018" w14:textId="12E88966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5" w:type="pct"/>
            <w:shd w:val="clear" w:color="auto" w:fill="auto"/>
          </w:tcPr>
          <w:p w14:paraId="01153AA9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DEA5DB2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67812E1" w14:textId="2B64A629" w:rsidR="00DF0CF4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  <w:tc>
          <w:tcPr>
            <w:tcW w:w="145" w:type="pct"/>
          </w:tcPr>
          <w:p w14:paraId="6778FF07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6A53BED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7DCAB37" w14:textId="3BF8DC5F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</w:tr>
      <w:tr w:rsidR="00116BFE" w:rsidRPr="003F5FE8" w14:paraId="7B59560F" w14:textId="77777777" w:rsidTr="00DF1B96">
        <w:tc>
          <w:tcPr>
            <w:tcW w:w="1831" w:type="pct"/>
          </w:tcPr>
          <w:p w14:paraId="5AB8F663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04D12303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E4E8" w14:textId="508FCC1D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196,442</w:t>
            </w:r>
          </w:p>
        </w:tc>
        <w:tc>
          <w:tcPr>
            <w:tcW w:w="145" w:type="pct"/>
            <w:shd w:val="clear" w:color="auto" w:fill="auto"/>
          </w:tcPr>
          <w:p w14:paraId="2FB288AD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1A01" w14:textId="5846F1C2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  <w:shd w:val="clear" w:color="auto" w:fill="auto"/>
          </w:tcPr>
          <w:p w14:paraId="701C8B4D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FB64" w14:textId="4C4C04E0" w:rsidR="00116BFE" w:rsidRPr="003F5FE8" w:rsidRDefault="00DF0CF4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196,913</w:t>
            </w:r>
          </w:p>
        </w:tc>
        <w:tc>
          <w:tcPr>
            <w:tcW w:w="145" w:type="pct"/>
          </w:tcPr>
          <w:p w14:paraId="6370ECE3" w14:textId="77777777" w:rsidR="00116BFE" w:rsidRPr="003F5FE8" w:rsidRDefault="00116BFE" w:rsidP="0011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3CBE31" w14:textId="6F36BAA8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5,930,108</w:t>
            </w:r>
          </w:p>
        </w:tc>
      </w:tr>
      <w:tr w:rsidR="00116BFE" w:rsidRPr="003F5FE8" w14:paraId="5113A3DE" w14:textId="77777777" w:rsidTr="00DF1B96">
        <w:tc>
          <w:tcPr>
            <w:tcW w:w="1831" w:type="pct"/>
          </w:tcPr>
          <w:p w14:paraId="2D476BD2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28002032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DFEDE4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B6017E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42B6B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2903F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9BB3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96018F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C6BB7E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6BFE" w:rsidRPr="003F5FE8" w14:paraId="53E1AE9A" w14:textId="77777777" w:rsidTr="00DF1B96">
        <w:tc>
          <w:tcPr>
            <w:tcW w:w="1831" w:type="pct"/>
          </w:tcPr>
          <w:p w14:paraId="79826658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1A9D30FC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B6D067F" w14:textId="63B33703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6,0</w:t>
            </w:r>
            <w:r w:rsidR="00A01645" w:rsidRPr="003F5FE8"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 w:rsidR="00303B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01645" w:rsidRPr="003F5FE8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45" w:type="pct"/>
          </w:tcPr>
          <w:p w14:paraId="409EEC89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E518AA" w14:textId="3335107E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5,762,413</w:t>
            </w:r>
          </w:p>
        </w:tc>
        <w:tc>
          <w:tcPr>
            <w:tcW w:w="145" w:type="pct"/>
          </w:tcPr>
          <w:p w14:paraId="0EF003E2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D1AB94" w14:textId="1B1939B7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6,0</w:t>
            </w:r>
            <w:r w:rsidR="00A01645" w:rsidRPr="003F5FE8">
              <w:rPr>
                <w:rFonts w:ascii="Angsana New" w:hAnsi="Angsana New"/>
                <w:sz w:val="30"/>
                <w:szCs w:val="30"/>
              </w:rPr>
              <w:t>35,841</w:t>
            </w:r>
          </w:p>
        </w:tc>
        <w:tc>
          <w:tcPr>
            <w:tcW w:w="145" w:type="pct"/>
          </w:tcPr>
          <w:p w14:paraId="0EB00245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53B8B5" w14:textId="1FA1CCEE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5,777,301</w:t>
            </w:r>
          </w:p>
        </w:tc>
      </w:tr>
      <w:tr w:rsidR="00116BFE" w:rsidRPr="003F5FE8" w14:paraId="35CA2C50" w14:textId="77777777" w:rsidTr="00DF1B96">
        <w:tc>
          <w:tcPr>
            <w:tcW w:w="1831" w:type="pct"/>
          </w:tcPr>
          <w:p w14:paraId="13F4224A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17D42A48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166C4E1" w14:textId="1305F812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1E9BB279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1A916A" w14:textId="7B48EA54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155,640</w:t>
            </w:r>
          </w:p>
        </w:tc>
        <w:tc>
          <w:tcPr>
            <w:tcW w:w="145" w:type="pct"/>
          </w:tcPr>
          <w:p w14:paraId="544977F5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8BD3CA" w14:textId="5D4AFDFE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0C48A16F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965E9E0" w14:textId="27B1584D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152,807</w:t>
            </w:r>
          </w:p>
        </w:tc>
      </w:tr>
      <w:tr w:rsidR="00116BFE" w:rsidRPr="003F5FE8" w14:paraId="12DC563E" w14:textId="77777777" w:rsidTr="00DF1B96">
        <w:tc>
          <w:tcPr>
            <w:tcW w:w="1831" w:type="pct"/>
          </w:tcPr>
          <w:p w14:paraId="2812CF28" w14:textId="1C0F1776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4A2000E" w14:textId="77777777" w:rsidR="00116BFE" w:rsidRPr="003F5FE8" w:rsidRDefault="00116BFE" w:rsidP="00116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E900B7" w14:textId="3ECE9018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45" w:type="pct"/>
          </w:tcPr>
          <w:p w14:paraId="56CD280C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863DB6" w14:textId="739A808A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</w:tcPr>
          <w:p w14:paraId="13FA316F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47194A" w14:textId="430E53CF" w:rsidR="00116BFE" w:rsidRPr="003F5FE8" w:rsidRDefault="00536BA0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196,913</w:t>
            </w:r>
          </w:p>
        </w:tc>
        <w:tc>
          <w:tcPr>
            <w:tcW w:w="145" w:type="pct"/>
          </w:tcPr>
          <w:p w14:paraId="42A1D492" w14:textId="77777777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564B0B8" w14:textId="4E4F9602" w:rsidR="00116BFE" w:rsidRPr="003F5FE8" w:rsidRDefault="00116BFE" w:rsidP="00116BF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5,930,108</w:t>
            </w:r>
          </w:p>
        </w:tc>
      </w:tr>
    </w:tbl>
    <w:p w14:paraId="72B16E37" w14:textId="732208CE" w:rsidR="008815F3" w:rsidRPr="003F5FE8" w:rsidRDefault="008815F3" w:rsidP="006C5A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236"/>
        <w:gridCol w:w="1040"/>
        <w:gridCol w:w="271"/>
        <w:gridCol w:w="1079"/>
        <w:gridCol w:w="271"/>
        <w:gridCol w:w="1076"/>
        <w:gridCol w:w="271"/>
        <w:gridCol w:w="1063"/>
      </w:tblGrid>
      <w:tr w:rsidR="000F2593" w:rsidRPr="003F5FE8" w14:paraId="5BA2A77B" w14:textId="77777777" w:rsidTr="0044007B">
        <w:trPr>
          <w:tblHeader/>
        </w:trPr>
        <w:tc>
          <w:tcPr>
            <w:tcW w:w="2163" w:type="pct"/>
          </w:tcPr>
          <w:p w14:paraId="6334D07E" w14:textId="369F38C4" w:rsidR="000F2593" w:rsidRPr="003F5FE8" w:rsidRDefault="00E61162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" w:type="pct"/>
          </w:tcPr>
          <w:p w14:paraId="7C2F56EC" w14:textId="77777777" w:rsidR="000F2593" w:rsidRPr="003F5FE8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3F26A42E" w14:textId="77777777" w:rsidR="000F2593" w:rsidRPr="003F5FE8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87549B5" w14:textId="77777777" w:rsidR="000F2593" w:rsidRPr="003F5FE8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56998C27" w14:textId="77777777" w:rsidR="000F2593" w:rsidRPr="003F5FE8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60A" w:rsidRPr="003F5FE8" w14:paraId="0E7DA5C0" w14:textId="77777777" w:rsidTr="0044007B">
        <w:trPr>
          <w:tblHeader/>
        </w:trPr>
        <w:tc>
          <w:tcPr>
            <w:tcW w:w="2163" w:type="pct"/>
          </w:tcPr>
          <w:p w14:paraId="0A00086E" w14:textId="1091F383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E502945" w14:textId="2871C22E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4C1695" w14:textId="77D940F1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60B15CB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4FC10C" w14:textId="008D900B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8ADBAF6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BEA1B6E" w14:textId="52A14BAE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F2AF6F2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E506D4B" w14:textId="2C85BC50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11D5D1BE" w14:textId="77777777" w:rsidTr="00157627">
        <w:trPr>
          <w:tblHeader/>
        </w:trPr>
        <w:tc>
          <w:tcPr>
            <w:tcW w:w="2163" w:type="pct"/>
          </w:tcPr>
          <w:p w14:paraId="054C5F8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DF8F73C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14:paraId="3331A00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3F5FE8" w14:paraId="1905CC9C" w14:textId="77777777" w:rsidTr="0044007B">
        <w:tc>
          <w:tcPr>
            <w:tcW w:w="2163" w:type="pct"/>
          </w:tcPr>
          <w:p w14:paraId="52DC1048" w14:textId="75A1687B" w:rsidR="0044007B" w:rsidRPr="003F5FE8" w:rsidRDefault="0044007B" w:rsidP="0044007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5F698514" w14:textId="4A1D7171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E2331D2" w14:textId="0FCD17F9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73B3229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0025E4" w14:textId="65F1FEE9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BA4AE2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2D79CA4" w14:textId="1B780203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A0FF91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6F793C28" w14:textId="413B4FFA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60A" w:rsidRPr="003F5FE8" w14:paraId="322C6E42" w14:textId="77777777" w:rsidTr="0044007B">
        <w:tc>
          <w:tcPr>
            <w:tcW w:w="2163" w:type="pct"/>
          </w:tcPr>
          <w:p w14:paraId="0E873CBD" w14:textId="180F556E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7531DDBF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514E658" w14:textId="5C14AA43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227,452</w:t>
            </w:r>
          </w:p>
        </w:tc>
        <w:tc>
          <w:tcPr>
            <w:tcW w:w="145" w:type="pct"/>
            <w:shd w:val="clear" w:color="auto" w:fill="auto"/>
          </w:tcPr>
          <w:p w14:paraId="5DD57E7B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2621D95" w14:textId="1B799917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246,051</w:t>
            </w:r>
          </w:p>
        </w:tc>
        <w:tc>
          <w:tcPr>
            <w:tcW w:w="145" w:type="pct"/>
            <w:shd w:val="clear" w:color="auto" w:fill="auto"/>
          </w:tcPr>
          <w:p w14:paraId="6915C25B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2CE061D" w14:textId="51114682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220,350</w:t>
            </w:r>
          </w:p>
        </w:tc>
        <w:tc>
          <w:tcPr>
            <w:tcW w:w="145" w:type="pct"/>
          </w:tcPr>
          <w:p w14:paraId="34CD2CF9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3E432D44" w14:textId="75B41D52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238,820</w:t>
            </w:r>
          </w:p>
        </w:tc>
      </w:tr>
      <w:tr w:rsidR="0021760A" w:rsidRPr="003F5FE8" w14:paraId="0B42B0B6" w14:textId="77777777" w:rsidTr="0044007B">
        <w:tc>
          <w:tcPr>
            <w:tcW w:w="2163" w:type="pct"/>
          </w:tcPr>
          <w:p w14:paraId="6F06506B" w14:textId="602AD59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</w:tcPr>
          <w:p w14:paraId="60480AD6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6D49839" w14:textId="02AFBBE5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40,755</w:t>
            </w:r>
          </w:p>
        </w:tc>
        <w:tc>
          <w:tcPr>
            <w:tcW w:w="145" w:type="pct"/>
            <w:shd w:val="clear" w:color="auto" w:fill="auto"/>
          </w:tcPr>
          <w:p w14:paraId="64E08C6F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787457" w14:textId="54BCD1A3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  <w:tc>
          <w:tcPr>
            <w:tcW w:w="145" w:type="pct"/>
            <w:shd w:val="clear" w:color="auto" w:fill="auto"/>
          </w:tcPr>
          <w:p w14:paraId="4913E44E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B2A4EBE" w14:textId="2788B6A7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40,755</w:t>
            </w:r>
          </w:p>
        </w:tc>
        <w:tc>
          <w:tcPr>
            <w:tcW w:w="145" w:type="pct"/>
          </w:tcPr>
          <w:p w14:paraId="411B90A9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598981BA" w14:textId="3C599D05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</w:tr>
      <w:tr w:rsidR="0021760A" w:rsidRPr="003F5FE8" w14:paraId="77022872" w14:textId="77777777" w:rsidTr="0044007B">
        <w:tc>
          <w:tcPr>
            <w:tcW w:w="2163" w:type="pct"/>
          </w:tcPr>
          <w:p w14:paraId="2D3EF862" w14:textId="24CA9E45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</w:tcPr>
          <w:p w14:paraId="63CB8E42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31D5ED5" w14:textId="44C2F0E5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(7,094)</w:t>
            </w:r>
          </w:p>
        </w:tc>
        <w:tc>
          <w:tcPr>
            <w:tcW w:w="145" w:type="pct"/>
            <w:shd w:val="clear" w:color="auto" w:fill="auto"/>
          </w:tcPr>
          <w:p w14:paraId="68CBD796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F1A76E5" w14:textId="5E7A05B4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145" w:type="pct"/>
            <w:shd w:val="clear" w:color="auto" w:fill="auto"/>
          </w:tcPr>
          <w:p w14:paraId="6550347D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0FA7EA5" w14:textId="0DDBB4E0" w:rsidR="0021760A" w:rsidRPr="003F5FE8" w:rsidRDefault="00800A48" w:rsidP="00800A4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(6,944)</w:t>
            </w:r>
          </w:p>
        </w:tc>
        <w:tc>
          <w:tcPr>
            <w:tcW w:w="145" w:type="pct"/>
          </w:tcPr>
          <w:p w14:paraId="34D9549D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108FC841" w14:textId="09809FD5" w:rsidR="0021760A" w:rsidRPr="003F5FE8" w:rsidRDefault="0021760A" w:rsidP="0021760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60A" w:rsidRPr="003F5FE8" w14:paraId="583CD4C7" w14:textId="77777777" w:rsidTr="0044007B">
        <w:tc>
          <w:tcPr>
            <w:tcW w:w="2163" w:type="pct"/>
          </w:tcPr>
          <w:p w14:paraId="1EA707CD" w14:textId="4C7C32E1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" w:type="pct"/>
          </w:tcPr>
          <w:p w14:paraId="08E2F95A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68495D1" w14:textId="4EF3CF62" w:rsidR="0021760A" w:rsidRPr="003F5FE8" w:rsidRDefault="00800A48" w:rsidP="0021760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(8,602)</w:t>
            </w:r>
          </w:p>
        </w:tc>
        <w:tc>
          <w:tcPr>
            <w:tcW w:w="145" w:type="pct"/>
            <w:shd w:val="clear" w:color="auto" w:fill="auto"/>
          </w:tcPr>
          <w:p w14:paraId="2774152B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B5CECD6" w14:textId="63101E11" w:rsidR="0021760A" w:rsidRPr="003F5FE8" w:rsidRDefault="0021760A" w:rsidP="0021760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(22,575)</w:t>
            </w:r>
          </w:p>
        </w:tc>
        <w:tc>
          <w:tcPr>
            <w:tcW w:w="145" w:type="pct"/>
            <w:shd w:val="clear" w:color="auto" w:fill="auto"/>
          </w:tcPr>
          <w:p w14:paraId="26F69BE5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DC764F9" w14:textId="1D4CAF6C" w:rsidR="0021760A" w:rsidRPr="003F5FE8" w:rsidRDefault="00800A48" w:rsidP="0021760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(8,602)</w:t>
            </w:r>
          </w:p>
        </w:tc>
        <w:tc>
          <w:tcPr>
            <w:tcW w:w="145" w:type="pct"/>
          </w:tcPr>
          <w:p w14:paraId="45799AEB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53909E0" w14:textId="726F1B6A" w:rsidR="0021760A" w:rsidRPr="003F5FE8" w:rsidRDefault="0021760A" w:rsidP="0021760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(22,575)</w:t>
            </w:r>
          </w:p>
        </w:tc>
      </w:tr>
      <w:tr w:rsidR="0021760A" w:rsidRPr="003F5FE8" w14:paraId="708BC7CC" w14:textId="77777777" w:rsidTr="0044007B">
        <w:tc>
          <w:tcPr>
            <w:tcW w:w="2163" w:type="pct"/>
          </w:tcPr>
          <w:p w14:paraId="6D8EAAAC" w14:textId="0CD10FCB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" w:type="pct"/>
          </w:tcPr>
          <w:p w14:paraId="15367A61" w14:textId="77777777" w:rsidR="0021760A" w:rsidRPr="003F5FE8" w:rsidRDefault="0021760A" w:rsidP="00217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1924F" w14:textId="17B6229B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252,511</w:t>
            </w:r>
          </w:p>
        </w:tc>
        <w:tc>
          <w:tcPr>
            <w:tcW w:w="145" w:type="pct"/>
            <w:shd w:val="clear" w:color="auto" w:fill="auto"/>
          </w:tcPr>
          <w:p w14:paraId="6556CDF1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7904F" w14:textId="49C7B96B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227,452</w:t>
            </w:r>
          </w:p>
        </w:tc>
        <w:tc>
          <w:tcPr>
            <w:tcW w:w="145" w:type="pct"/>
            <w:shd w:val="clear" w:color="auto" w:fill="auto"/>
          </w:tcPr>
          <w:p w14:paraId="5ED806E8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DD4D0" w14:textId="309C24D3" w:rsidR="0021760A" w:rsidRPr="003F5FE8" w:rsidRDefault="00800A48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245,559</w:t>
            </w:r>
          </w:p>
        </w:tc>
        <w:tc>
          <w:tcPr>
            <w:tcW w:w="145" w:type="pct"/>
          </w:tcPr>
          <w:p w14:paraId="7C2A03EE" w14:textId="77777777" w:rsidR="0021760A" w:rsidRPr="003F5FE8" w:rsidRDefault="0021760A" w:rsidP="0021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2E5AF87" w14:textId="3EE27864" w:rsidR="0021760A" w:rsidRPr="003F5FE8" w:rsidRDefault="0021760A" w:rsidP="002176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220,350</w:t>
            </w:r>
          </w:p>
        </w:tc>
      </w:tr>
    </w:tbl>
    <w:p w14:paraId="3FDE2FD3" w14:textId="1D6302F9" w:rsidR="000F2593" w:rsidRPr="003F5FE8" w:rsidRDefault="000F2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B8C1A4" w14:textId="75A6725B" w:rsidR="006C5AD9" w:rsidRPr="003F5FE8" w:rsidRDefault="006C5AD9" w:rsidP="00035AB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ข้อมูลเกี่ยวกับความเสี่ยงด้านเครดิตเปิดผยในหมายเหตุข้อ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sz w:val="30"/>
          <w:szCs w:val="30"/>
        </w:rPr>
        <w:t>2</w:t>
      </w:r>
      <w:r w:rsidR="009E0139" w:rsidRPr="003F5FE8">
        <w:rPr>
          <w:rFonts w:ascii="Angsana New" w:hAnsi="Angsana New"/>
          <w:sz w:val="30"/>
          <w:szCs w:val="30"/>
        </w:rPr>
        <w:t>5</w:t>
      </w:r>
      <w:r w:rsidRPr="003F5FE8">
        <w:rPr>
          <w:rFonts w:ascii="Angsana New" w:hAnsi="Angsana New"/>
          <w:sz w:val="30"/>
          <w:szCs w:val="30"/>
          <w:cs/>
        </w:rPr>
        <w:t xml:space="preserve"> (</w:t>
      </w:r>
      <w:r w:rsidR="00196ADF" w:rsidRPr="003F5FE8">
        <w:rPr>
          <w:rFonts w:ascii="Angsana New" w:hAnsi="Angsana New"/>
          <w:sz w:val="30"/>
          <w:szCs w:val="30"/>
        </w:rPr>
        <w:t>1</w:t>
      </w:r>
      <w:r w:rsidRPr="003F5FE8">
        <w:rPr>
          <w:rFonts w:ascii="Angsana New" w:hAnsi="Angsana New"/>
          <w:sz w:val="30"/>
          <w:szCs w:val="30"/>
          <w:cs/>
        </w:rPr>
        <w:t>.</w:t>
      </w:r>
      <w:r w:rsidRPr="003F5FE8">
        <w:rPr>
          <w:rFonts w:ascii="Angsana New" w:hAnsi="Angsana New"/>
          <w:sz w:val="30"/>
          <w:szCs w:val="30"/>
        </w:rPr>
        <w:t>1</w:t>
      </w:r>
      <w:r w:rsidRPr="003F5FE8">
        <w:rPr>
          <w:rFonts w:ascii="Angsana New" w:hAnsi="Angsana New"/>
          <w:sz w:val="30"/>
          <w:szCs w:val="30"/>
          <w:cs/>
        </w:rPr>
        <w:t>)</w:t>
      </w:r>
    </w:p>
    <w:p w14:paraId="6EC01C55" w14:textId="7A75C2A6" w:rsidR="00D033CA" w:rsidRPr="003F5FE8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2B9635A" w14:textId="6D252FB6" w:rsidR="0021108A" w:rsidRPr="003F5FE8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A445EA" w14:textId="271AF1F5" w:rsidR="0021108A" w:rsidRPr="003F5FE8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FC11693" w14:textId="3D8BE5B0" w:rsidR="0021108A" w:rsidRPr="003F5FE8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AF75413" w14:textId="77777777" w:rsidR="0021108A" w:rsidRPr="003F5FE8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D033CA" w:rsidRPr="003F5FE8" w14:paraId="53CA1584" w14:textId="77777777" w:rsidTr="00860627">
        <w:trPr>
          <w:trHeight w:val="299"/>
        </w:trPr>
        <w:tc>
          <w:tcPr>
            <w:tcW w:w="2069" w:type="pct"/>
          </w:tcPr>
          <w:p w14:paraId="5B0BCD5B" w14:textId="77777777" w:rsidR="00D033CA" w:rsidRPr="003F5FE8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ED20C39" w14:textId="77777777" w:rsidR="00D033CA" w:rsidRPr="003F5FE8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0B2BE3B1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DCAAFE1" w14:textId="77777777" w:rsidR="00D033CA" w:rsidRPr="003F5FE8" w:rsidRDefault="00D033CA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0E9B" w:rsidRPr="003F5FE8" w14:paraId="48C14443" w14:textId="77777777" w:rsidTr="00860627">
        <w:trPr>
          <w:trHeight w:val="299"/>
        </w:trPr>
        <w:tc>
          <w:tcPr>
            <w:tcW w:w="2069" w:type="pct"/>
          </w:tcPr>
          <w:p w14:paraId="0AA84D6F" w14:textId="5044E775" w:rsidR="00AB0E9B" w:rsidRPr="003F5FE8" w:rsidRDefault="00AB0E9B" w:rsidP="00AB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64C499BC" w14:textId="3179254A" w:rsidR="00AB0E9B" w:rsidRPr="003F5FE8" w:rsidRDefault="00AB0E9B" w:rsidP="00AB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54A9E6E" w14:textId="77777777" w:rsidR="00AB0E9B" w:rsidRPr="003F5FE8" w:rsidRDefault="00AB0E9B" w:rsidP="00AB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ACD9B1" w14:textId="648DA081" w:rsidR="00AB0E9B" w:rsidRPr="003F5FE8" w:rsidRDefault="00AB0E9B" w:rsidP="00AB0E9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 w:val="0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428658B" w14:textId="77777777" w:rsidR="00AB0E9B" w:rsidRPr="003F5FE8" w:rsidRDefault="00AB0E9B" w:rsidP="00AB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82FEF61" w14:textId="671672CB" w:rsidR="00AB0E9B" w:rsidRPr="003F5FE8" w:rsidRDefault="00AB0E9B" w:rsidP="00AB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1FF322F" w14:textId="77777777" w:rsidR="00AB0E9B" w:rsidRPr="003F5FE8" w:rsidRDefault="00AB0E9B" w:rsidP="00AB0E9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634F5A9" w14:textId="7758B9DC" w:rsidR="00AB0E9B" w:rsidRPr="003F5FE8" w:rsidRDefault="00AB0E9B" w:rsidP="00AB0E9B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632A1E62" w14:textId="77777777" w:rsidTr="00860627">
        <w:trPr>
          <w:trHeight w:val="299"/>
        </w:trPr>
        <w:tc>
          <w:tcPr>
            <w:tcW w:w="2069" w:type="pct"/>
          </w:tcPr>
          <w:p w14:paraId="39649F7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6445C1D6" w14:textId="77777777" w:rsidR="0044007B" w:rsidRPr="003F5FE8" w:rsidRDefault="0044007B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4007B" w:rsidRPr="003F5FE8" w14:paraId="5C0A42F9" w14:textId="77777777" w:rsidTr="00860627">
        <w:trPr>
          <w:trHeight w:val="299"/>
        </w:trPr>
        <w:tc>
          <w:tcPr>
            <w:tcW w:w="2069" w:type="pct"/>
          </w:tcPr>
          <w:p w14:paraId="61DC882A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6460A90B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41F983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0E13B8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01760E0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BEC1B7D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E74109" w14:textId="77777777" w:rsidR="0044007B" w:rsidRPr="003F5FE8" w:rsidRDefault="0044007B" w:rsidP="004400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1B6C759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762" w:rsidRPr="003F5FE8" w14:paraId="4CDCB47F" w14:textId="77777777" w:rsidTr="00860627">
        <w:trPr>
          <w:trHeight w:val="299"/>
        </w:trPr>
        <w:tc>
          <w:tcPr>
            <w:tcW w:w="2069" w:type="pct"/>
          </w:tcPr>
          <w:p w14:paraId="10B839A8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889B6E" w14:textId="35A41D51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41BF83AF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B2B974E" w14:textId="089387D8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02587729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0220F" w14:textId="69D53BAE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9,336</w:t>
            </w:r>
          </w:p>
        </w:tc>
        <w:tc>
          <w:tcPr>
            <w:tcW w:w="146" w:type="pct"/>
          </w:tcPr>
          <w:p w14:paraId="2F875BD7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6DB0F09" w14:textId="7741B7CF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9,244</w:t>
            </w:r>
          </w:p>
        </w:tc>
      </w:tr>
      <w:tr w:rsidR="00813762" w:rsidRPr="003F5FE8" w14:paraId="29E6516D" w14:textId="77777777" w:rsidTr="00860627">
        <w:tc>
          <w:tcPr>
            <w:tcW w:w="2069" w:type="pct"/>
          </w:tcPr>
          <w:p w14:paraId="4A053916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456BEFBC" w14:textId="7777777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D8EAF8" w14:textId="7777777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BB069C" w14:textId="7777777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95255" w14:textId="7777777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D8618B" w14:textId="7777777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22E319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56EE224" w14:textId="06E88B6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762" w:rsidRPr="003F5FE8" w14:paraId="2789B577" w14:textId="77777777" w:rsidTr="00860627">
        <w:tc>
          <w:tcPr>
            <w:tcW w:w="2069" w:type="pct"/>
          </w:tcPr>
          <w:p w14:paraId="20243870" w14:textId="09D75A35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2895D2BE" w14:textId="74058D15" w:rsidR="00813762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C28364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3747EE" w14:textId="0D0045C9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46CF3C91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7536EFB" w14:textId="1EF0584A" w:rsidR="00813762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D540A9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E1E9D69" w14:textId="31A00BC5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</w:tr>
      <w:tr w:rsidR="00813762" w:rsidRPr="003F5FE8" w14:paraId="190F365C" w14:textId="77777777" w:rsidTr="00860627">
        <w:tc>
          <w:tcPr>
            <w:tcW w:w="2069" w:type="pct"/>
          </w:tcPr>
          <w:p w14:paraId="161C3973" w14:textId="5BA015A5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3D4A886" w14:textId="1402449C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51FBEA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3A14AE" w14:textId="3C611C2A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38146D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97482CC" w14:textId="0577CA9B" w:rsidR="00813762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CAA6D8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A6FAB66" w14:textId="1742EEE1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813762" w:rsidRPr="003F5FE8" w14:paraId="63707B2F" w14:textId="77777777" w:rsidTr="00860627">
        <w:tc>
          <w:tcPr>
            <w:tcW w:w="2069" w:type="pct"/>
          </w:tcPr>
          <w:p w14:paraId="3A87FA76" w14:textId="73504EA3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DA053BE" w14:textId="360ED064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B94F74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EE29" w14:textId="74823B9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A24647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56EF228" w14:textId="5FA446DE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4C8C6D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FB3E54C" w14:textId="1F10E167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762" w:rsidRPr="003F5FE8" w14:paraId="3BE067E2" w14:textId="77777777" w:rsidTr="00860627">
        <w:tc>
          <w:tcPr>
            <w:tcW w:w="2069" w:type="pct"/>
          </w:tcPr>
          <w:p w14:paraId="03CE8DFB" w14:textId="2C550972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6297F52" w14:textId="715D5D3F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063BEA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3552A8" w14:textId="433502DF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B0B7EC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8C97C0" w14:textId="3C3F9315" w:rsidR="00813762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A67160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D58346E" w14:textId="5E85BB2F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813762" w:rsidRPr="003F5FE8" w14:paraId="25A38CBB" w14:textId="77777777" w:rsidTr="00860627">
        <w:tc>
          <w:tcPr>
            <w:tcW w:w="2069" w:type="pct"/>
          </w:tcPr>
          <w:p w14:paraId="2AFE0FC3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F6A54" w14:textId="35CC6A2F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378F0516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4C2FE7A" w14:textId="42186D5D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47A94DDC" w14:textId="77777777" w:rsidR="00813762" w:rsidRPr="003F5FE8" w:rsidRDefault="00813762" w:rsidP="0081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51CCBF6" w14:textId="5AC03A62" w:rsidR="00813762" w:rsidRPr="003F5FE8" w:rsidRDefault="00800A48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  <w:tc>
          <w:tcPr>
            <w:tcW w:w="146" w:type="pct"/>
          </w:tcPr>
          <w:p w14:paraId="7CC96A70" w14:textId="77777777" w:rsidR="00813762" w:rsidRPr="003F5FE8" w:rsidRDefault="00813762" w:rsidP="008137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605553B" w14:textId="5F69E5FC" w:rsidR="00813762" w:rsidRPr="003F5FE8" w:rsidRDefault="00813762" w:rsidP="00813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D44D17" w:rsidRPr="003F5FE8" w14:paraId="63D4F56A" w14:textId="77777777" w:rsidTr="00860627">
        <w:tc>
          <w:tcPr>
            <w:tcW w:w="2069" w:type="pct"/>
          </w:tcPr>
          <w:p w14:paraId="0E5AA2AD" w14:textId="77777777" w:rsidR="00D44D17" w:rsidRPr="003F5FE8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61F77ED" w14:textId="77777777" w:rsidR="00D44D17" w:rsidRPr="003F5FE8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4897F7" w14:textId="77777777" w:rsidR="00D44D17" w:rsidRPr="003F5FE8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BFAA28B" w14:textId="77777777" w:rsidR="00D44D17" w:rsidRPr="003F5FE8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3A70BC" w14:textId="77777777" w:rsidR="00D44D17" w:rsidRPr="003F5FE8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203A5A6" w14:textId="77777777" w:rsidR="00D44D17" w:rsidRPr="003F5FE8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F6CAD7" w14:textId="77777777" w:rsidR="00D44D17" w:rsidRPr="003F5FE8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6D0658E" w14:textId="6BF74C77" w:rsidR="00D44D17" w:rsidRPr="003F5FE8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6F5" w:rsidRPr="003F5FE8" w14:paraId="555ECDEA" w14:textId="77777777" w:rsidTr="00860627">
        <w:tc>
          <w:tcPr>
            <w:tcW w:w="2069" w:type="pct"/>
          </w:tcPr>
          <w:p w14:paraId="7BD7D4DF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0E6866" w14:textId="0CC97107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</w:t>
            </w:r>
            <w:r w:rsidR="00A23029" w:rsidRPr="003F5FE8">
              <w:rPr>
                <w:rFonts w:ascii="Angsana New" w:hAnsi="Angsana New"/>
                <w:sz w:val="30"/>
                <w:szCs w:val="30"/>
              </w:rPr>
              <w:t>076,003</w:t>
            </w:r>
          </w:p>
        </w:tc>
        <w:tc>
          <w:tcPr>
            <w:tcW w:w="146" w:type="pct"/>
          </w:tcPr>
          <w:p w14:paraId="1DC7CE6C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6D603" w14:textId="5564E070" w:rsidR="002726F5" w:rsidRPr="003F5FE8" w:rsidRDefault="002726F5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4,782,779</w:t>
            </w:r>
          </w:p>
        </w:tc>
        <w:tc>
          <w:tcPr>
            <w:tcW w:w="146" w:type="pct"/>
          </w:tcPr>
          <w:p w14:paraId="598CDD39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0FAD06" w14:textId="2CE70327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</w:t>
            </w:r>
            <w:r w:rsidR="006117C8" w:rsidRPr="003F5FE8">
              <w:rPr>
                <w:rFonts w:ascii="Angsana New" w:hAnsi="Angsana New"/>
                <w:sz w:val="30"/>
                <w:szCs w:val="30"/>
              </w:rPr>
              <w:t>070,817</w:t>
            </w:r>
          </w:p>
        </w:tc>
        <w:tc>
          <w:tcPr>
            <w:tcW w:w="146" w:type="pct"/>
          </w:tcPr>
          <w:p w14:paraId="506D8670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4CB4690" w14:textId="54616E35" w:rsidR="002726F5" w:rsidRPr="003F5FE8" w:rsidRDefault="002726F5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4,778,835</w:t>
            </w:r>
          </w:p>
        </w:tc>
      </w:tr>
      <w:tr w:rsidR="002726F5" w:rsidRPr="003F5FE8" w14:paraId="5B9310C2" w14:textId="77777777" w:rsidTr="00860627">
        <w:tc>
          <w:tcPr>
            <w:tcW w:w="2069" w:type="pct"/>
          </w:tcPr>
          <w:p w14:paraId="310E6E6A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11AE9B46" w14:textId="77777777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8779D5" w14:textId="77777777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59E36D" w14:textId="77777777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76C0F6" w14:textId="77777777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D57A94" w14:textId="77777777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CC581C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595CE391" w14:textId="12F3BB25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6F5" w:rsidRPr="003F5FE8" w14:paraId="07873D69" w14:textId="77777777" w:rsidTr="00860627">
        <w:tc>
          <w:tcPr>
            <w:tcW w:w="2069" w:type="pct"/>
          </w:tcPr>
          <w:p w14:paraId="33F6CF93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1E85FFDD" w14:textId="2A1C4A05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60</w:t>
            </w:r>
            <w:r w:rsidR="00A23029" w:rsidRPr="003F5FE8">
              <w:rPr>
                <w:rFonts w:ascii="Angsana New" w:hAnsi="Angsana New"/>
                <w:sz w:val="30"/>
                <w:szCs w:val="30"/>
              </w:rPr>
              <w:t>3,521</w:t>
            </w:r>
          </w:p>
        </w:tc>
        <w:tc>
          <w:tcPr>
            <w:tcW w:w="146" w:type="pct"/>
          </w:tcPr>
          <w:p w14:paraId="15B58360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F7DB54A" w14:textId="0317091A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817,923</w:t>
            </w:r>
          </w:p>
        </w:tc>
        <w:tc>
          <w:tcPr>
            <w:tcW w:w="146" w:type="pct"/>
          </w:tcPr>
          <w:p w14:paraId="44A0D9A9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9CAF2F2" w14:textId="3F15AE50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60</w:t>
            </w:r>
            <w:r w:rsidR="006117C8" w:rsidRPr="003F5FE8">
              <w:rPr>
                <w:rFonts w:ascii="Angsana New" w:hAnsi="Angsana New"/>
                <w:sz w:val="30"/>
                <w:szCs w:val="30"/>
              </w:rPr>
              <w:t>0,370</w:t>
            </w:r>
          </w:p>
        </w:tc>
        <w:tc>
          <w:tcPr>
            <w:tcW w:w="146" w:type="pct"/>
          </w:tcPr>
          <w:p w14:paraId="29D723DA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87384A" w14:textId="495E5CEA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817,604</w:t>
            </w:r>
          </w:p>
        </w:tc>
      </w:tr>
      <w:tr w:rsidR="002726F5" w:rsidRPr="003F5FE8" w14:paraId="2BCE5634" w14:textId="77777777" w:rsidTr="00860627">
        <w:tc>
          <w:tcPr>
            <w:tcW w:w="2069" w:type="pct"/>
          </w:tcPr>
          <w:p w14:paraId="6A4BA668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33BC5A3" w14:textId="40FF70C9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103</w:t>
            </w:r>
            <w:r w:rsidR="00A23029" w:rsidRPr="003F5FE8">
              <w:rPr>
                <w:rFonts w:ascii="Angsana New" w:hAnsi="Angsana New"/>
                <w:sz w:val="30"/>
                <w:szCs w:val="30"/>
              </w:rPr>
              <w:t>,569</w:t>
            </w:r>
          </w:p>
        </w:tc>
        <w:tc>
          <w:tcPr>
            <w:tcW w:w="146" w:type="pct"/>
          </w:tcPr>
          <w:p w14:paraId="5719E098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6CA1418" w14:textId="0EBE7EAD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145,943</w:t>
            </w:r>
          </w:p>
        </w:tc>
        <w:tc>
          <w:tcPr>
            <w:tcW w:w="146" w:type="pct"/>
          </w:tcPr>
          <w:p w14:paraId="61718D45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C4584E1" w14:textId="27C02F4F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  <w:tc>
          <w:tcPr>
            <w:tcW w:w="146" w:type="pct"/>
          </w:tcPr>
          <w:p w14:paraId="72078C65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6A1E4AC" w14:textId="02FA217F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145,879</w:t>
            </w:r>
          </w:p>
        </w:tc>
      </w:tr>
      <w:tr w:rsidR="00800A48" w:rsidRPr="003F5FE8" w14:paraId="7EF19BD9" w14:textId="77777777" w:rsidTr="00860627">
        <w:tc>
          <w:tcPr>
            <w:tcW w:w="2069" w:type="pct"/>
          </w:tcPr>
          <w:p w14:paraId="25CDD9D1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529E0FE" w14:textId="6C8F5270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="00A23029" w:rsidRPr="003F5FE8">
              <w:rPr>
                <w:rFonts w:ascii="Angsana New" w:hAnsi="Angsana New"/>
                <w:sz w:val="30"/>
                <w:szCs w:val="30"/>
              </w:rPr>
              <w:t>60,138</w:t>
            </w:r>
          </w:p>
        </w:tc>
        <w:tc>
          <w:tcPr>
            <w:tcW w:w="146" w:type="pct"/>
          </w:tcPr>
          <w:p w14:paraId="12A967B6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7FC7921" w14:textId="6DAEC1DB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96,195</w:t>
            </w:r>
          </w:p>
        </w:tc>
        <w:tc>
          <w:tcPr>
            <w:tcW w:w="146" w:type="pct"/>
          </w:tcPr>
          <w:p w14:paraId="7BBF8974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E091641" w14:textId="73938F59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="006117C8" w:rsidRPr="003F5FE8">
              <w:rPr>
                <w:rFonts w:ascii="Angsana New" w:hAnsi="Angsana New"/>
                <w:sz w:val="30"/>
                <w:szCs w:val="30"/>
              </w:rPr>
              <w:t>60,138</w:t>
            </w:r>
          </w:p>
        </w:tc>
        <w:tc>
          <w:tcPr>
            <w:tcW w:w="146" w:type="pct"/>
          </w:tcPr>
          <w:p w14:paraId="3DA7CA34" w14:textId="77777777" w:rsidR="00800A48" w:rsidRPr="003F5FE8" w:rsidRDefault="00800A48" w:rsidP="00800A4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904F9D7" w14:textId="4C5083A6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96,136</w:t>
            </w:r>
          </w:p>
        </w:tc>
      </w:tr>
      <w:tr w:rsidR="00800A48" w:rsidRPr="003F5FE8" w14:paraId="55AE6E67" w14:textId="77777777" w:rsidTr="00860627">
        <w:tc>
          <w:tcPr>
            <w:tcW w:w="2069" w:type="pct"/>
          </w:tcPr>
          <w:p w14:paraId="15F4BF82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9639273" w14:textId="1002E558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146" w:type="pct"/>
          </w:tcPr>
          <w:p w14:paraId="2BF636C5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9FFA1C" w14:textId="6600E931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46" w:type="pct"/>
          </w:tcPr>
          <w:p w14:paraId="574AD624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61857" w14:textId="68AF4522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146" w:type="pct"/>
          </w:tcPr>
          <w:p w14:paraId="1DE0A5B6" w14:textId="77777777" w:rsidR="00800A48" w:rsidRPr="003F5FE8" w:rsidRDefault="00800A48" w:rsidP="00800A4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E42045E" w14:textId="28CF9B72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36,696</w:t>
            </w:r>
          </w:p>
        </w:tc>
      </w:tr>
      <w:tr w:rsidR="00800A48" w:rsidRPr="003F5FE8" w14:paraId="269A6572" w14:textId="77777777" w:rsidTr="00860627">
        <w:tc>
          <w:tcPr>
            <w:tcW w:w="2069" w:type="pct"/>
          </w:tcPr>
          <w:p w14:paraId="1FCE409C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6915652" w14:textId="3745F729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146" w:type="pct"/>
          </w:tcPr>
          <w:p w14:paraId="50A963BA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D63AB8B" w14:textId="0FAA47A2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46" w:type="pct"/>
          </w:tcPr>
          <w:p w14:paraId="43B8A639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DCDB16D" w14:textId="26FC291B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146" w:type="pct"/>
          </w:tcPr>
          <w:p w14:paraId="771C5878" w14:textId="77777777" w:rsidR="00800A48" w:rsidRPr="003F5FE8" w:rsidRDefault="00800A48" w:rsidP="00800A4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7AE470" w14:textId="5853BE27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800A48" w:rsidRPr="003F5FE8" w14:paraId="5A354033" w14:textId="77777777" w:rsidTr="00860627">
        <w:tc>
          <w:tcPr>
            <w:tcW w:w="2069" w:type="pct"/>
          </w:tcPr>
          <w:p w14:paraId="0C328834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99FF8CD" w14:textId="76D9067A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146" w:type="pct"/>
          </w:tcPr>
          <w:p w14:paraId="59189601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3F93C9" w14:textId="736FFA47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146" w:type="pct"/>
          </w:tcPr>
          <w:p w14:paraId="65153D51" w14:textId="77777777" w:rsidR="00800A48" w:rsidRPr="003F5FE8" w:rsidRDefault="00800A48" w:rsidP="0080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E2836" w14:textId="32C1BF09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146" w:type="pct"/>
          </w:tcPr>
          <w:p w14:paraId="37B98D03" w14:textId="77777777" w:rsidR="00800A48" w:rsidRPr="003F5FE8" w:rsidRDefault="00800A48" w:rsidP="00800A4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4638D6B" w14:textId="25E83ACC" w:rsidR="00800A48" w:rsidRPr="003F5FE8" w:rsidRDefault="00800A48" w:rsidP="0080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2726F5" w:rsidRPr="003F5FE8" w14:paraId="78F4E837" w14:textId="77777777" w:rsidTr="00860627">
        <w:tc>
          <w:tcPr>
            <w:tcW w:w="2069" w:type="pct"/>
          </w:tcPr>
          <w:p w14:paraId="47ECC7CF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1BA1D86" w14:textId="5EF21A0E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409,75</w:t>
            </w:r>
            <w:r w:rsidR="00970962" w:rsidRPr="003F5FE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C0B88E7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18FDCFD" w14:textId="458796B4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243,800</w:t>
            </w:r>
          </w:p>
        </w:tc>
        <w:tc>
          <w:tcPr>
            <w:tcW w:w="146" w:type="pct"/>
          </w:tcPr>
          <w:p w14:paraId="271D8BEF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38E283E" w14:textId="41044CF3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402,784</w:t>
            </w:r>
          </w:p>
        </w:tc>
        <w:tc>
          <w:tcPr>
            <w:tcW w:w="146" w:type="pct"/>
          </w:tcPr>
          <w:p w14:paraId="6FAA92E2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DD1E96D" w14:textId="65EFBCBE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236,702</w:t>
            </w:r>
          </w:p>
        </w:tc>
      </w:tr>
      <w:tr w:rsidR="002726F5" w:rsidRPr="003F5FE8" w14:paraId="761925CF" w14:textId="77777777" w:rsidTr="00860627">
        <w:tc>
          <w:tcPr>
            <w:tcW w:w="2069" w:type="pct"/>
          </w:tcPr>
          <w:p w14:paraId="667D7C4A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1BE4" w14:textId="3C715C95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2302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448,439</w:t>
            </w:r>
          </w:p>
        </w:tc>
        <w:tc>
          <w:tcPr>
            <w:tcW w:w="146" w:type="pct"/>
          </w:tcPr>
          <w:p w14:paraId="2638E115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FA1CA" w14:textId="7B4ECA68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6,145,189</w:t>
            </w:r>
          </w:p>
        </w:tc>
        <w:tc>
          <w:tcPr>
            <w:tcW w:w="146" w:type="pct"/>
          </w:tcPr>
          <w:p w14:paraId="2B8EC74F" w14:textId="77777777" w:rsidR="002726F5" w:rsidRPr="003F5FE8" w:rsidRDefault="002726F5" w:rsidP="0027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F80DE2B" w14:textId="3919F0CF" w:rsidR="002726F5" w:rsidRPr="003F5FE8" w:rsidRDefault="00800A48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6,4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0164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6" w:type="pct"/>
          </w:tcPr>
          <w:p w14:paraId="2DD7E180" w14:textId="77777777" w:rsidR="002726F5" w:rsidRPr="003F5FE8" w:rsidRDefault="002726F5" w:rsidP="002726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DF2C916" w14:textId="6AB8E409" w:rsidR="002726F5" w:rsidRPr="003F5FE8" w:rsidRDefault="002726F5" w:rsidP="0027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6,133,626</w:t>
            </w:r>
          </w:p>
        </w:tc>
      </w:tr>
      <w:tr w:rsidR="00820949" w:rsidRPr="003F5FE8" w14:paraId="47F223B8" w14:textId="77777777" w:rsidTr="00860627">
        <w:tc>
          <w:tcPr>
            <w:tcW w:w="2069" w:type="pct"/>
          </w:tcPr>
          <w:p w14:paraId="3DCC67B7" w14:textId="77777777" w:rsidR="00820949" w:rsidRPr="003F5FE8" w:rsidRDefault="00820949" w:rsidP="00820949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5B3B883" w14:textId="77777777" w:rsidR="00820949" w:rsidRPr="003F5FE8" w:rsidRDefault="00820949" w:rsidP="0082094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3A725" w14:textId="77777777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6A05C3" w14:textId="731F2212" w:rsidR="00800A48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6" w:type="pct"/>
          </w:tcPr>
          <w:p w14:paraId="706BD5AA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278EE35" w14:textId="77777777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046D02" w14:textId="04575614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6" w:type="pct"/>
          </w:tcPr>
          <w:p w14:paraId="39D6E807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0427CA0" w14:textId="77777777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983F8D" w14:textId="42BB63CB" w:rsidR="00800A48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  <w:tc>
          <w:tcPr>
            <w:tcW w:w="146" w:type="pct"/>
          </w:tcPr>
          <w:p w14:paraId="50CAD8D1" w14:textId="77777777" w:rsidR="00820949" w:rsidRPr="003F5FE8" w:rsidRDefault="00820949" w:rsidP="008209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B25DEC2" w14:textId="77777777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DC317" w14:textId="26DFAE7E" w:rsidR="00820949" w:rsidRPr="003F5FE8" w:rsidRDefault="00820949" w:rsidP="0093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</w:tr>
      <w:tr w:rsidR="00820949" w:rsidRPr="003F5FE8" w14:paraId="19EAAB4B" w14:textId="77777777" w:rsidTr="00860627">
        <w:tc>
          <w:tcPr>
            <w:tcW w:w="2069" w:type="pct"/>
          </w:tcPr>
          <w:p w14:paraId="2F5125EF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FE5D" w14:textId="7E8FC41A" w:rsidR="00820949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2302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195,928</w:t>
            </w:r>
          </w:p>
        </w:tc>
        <w:tc>
          <w:tcPr>
            <w:tcW w:w="146" w:type="pct"/>
          </w:tcPr>
          <w:p w14:paraId="5AB32CFF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6D20C1A" w14:textId="4F51321A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5,917,737</w:t>
            </w:r>
          </w:p>
        </w:tc>
        <w:tc>
          <w:tcPr>
            <w:tcW w:w="146" w:type="pct"/>
          </w:tcPr>
          <w:p w14:paraId="632716A3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D9C5935" w14:textId="4CAE1DA3" w:rsidR="00820949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117C8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187,577</w:t>
            </w:r>
          </w:p>
        </w:tc>
        <w:tc>
          <w:tcPr>
            <w:tcW w:w="146" w:type="pct"/>
          </w:tcPr>
          <w:p w14:paraId="221738F9" w14:textId="77777777" w:rsidR="00820949" w:rsidRPr="003F5FE8" w:rsidRDefault="00820949" w:rsidP="008209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FF15F87" w14:textId="2141A23C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5,913,276</w:t>
            </w:r>
          </w:p>
        </w:tc>
      </w:tr>
      <w:tr w:rsidR="00820949" w:rsidRPr="003F5FE8" w14:paraId="5A2858C1" w14:textId="77777777" w:rsidTr="00860627">
        <w:tc>
          <w:tcPr>
            <w:tcW w:w="2069" w:type="pct"/>
          </w:tcPr>
          <w:p w14:paraId="5ABA096D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88BE" w14:textId="7ADC1078" w:rsidR="00820949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2302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196,442</w:t>
            </w:r>
          </w:p>
        </w:tc>
        <w:tc>
          <w:tcPr>
            <w:tcW w:w="146" w:type="pct"/>
          </w:tcPr>
          <w:p w14:paraId="1872BB51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488C12F" w14:textId="75ACAA9B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6" w:type="pct"/>
          </w:tcPr>
          <w:p w14:paraId="0D67E8BE" w14:textId="77777777" w:rsidR="00820949" w:rsidRPr="003F5FE8" w:rsidRDefault="00820949" w:rsidP="0082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66586B22" w14:textId="6E3F5D09" w:rsidR="00820949" w:rsidRPr="003F5FE8" w:rsidRDefault="00800A48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117C8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196,913</w:t>
            </w:r>
          </w:p>
        </w:tc>
        <w:tc>
          <w:tcPr>
            <w:tcW w:w="146" w:type="pct"/>
          </w:tcPr>
          <w:p w14:paraId="6912D456" w14:textId="77777777" w:rsidR="00820949" w:rsidRPr="003F5FE8" w:rsidRDefault="00820949" w:rsidP="00820949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268D10B" w14:textId="1AE7BC84" w:rsidR="00820949" w:rsidRPr="003F5FE8" w:rsidRDefault="00820949" w:rsidP="00820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5,930,108</w:t>
            </w:r>
          </w:p>
        </w:tc>
      </w:tr>
    </w:tbl>
    <w:p w14:paraId="61C87BA1" w14:textId="435FE639" w:rsidR="00D033CA" w:rsidRPr="003F5FE8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1C1475AC" w14:textId="2CD0961D" w:rsidR="006A7216" w:rsidRPr="003F5FE8" w:rsidRDefault="006A7216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ลูกหนี้อื่น</w:t>
      </w:r>
    </w:p>
    <w:p w14:paraId="119F85C1" w14:textId="77777777" w:rsidR="006C5AD9" w:rsidRPr="003F5FE8" w:rsidRDefault="006C5AD9" w:rsidP="006C5AD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A7216" w:rsidRPr="003F5FE8" w14:paraId="0E095B9E" w14:textId="77777777" w:rsidTr="00F15112">
        <w:tc>
          <w:tcPr>
            <w:tcW w:w="4140" w:type="dxa"/>
            <w:shd w:val="clear" w:color="auto" w:fill="auto"/>
          </w:tcPr>
          <w:p w14:paraId="1EFD07C4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1FB3B5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73E07DD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6C59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2112" w:rsidRPr="003F5FE8" w14:paraId="3F16C118" w14:textId="77777777" w:rsidTr="00F15112">
        <w:tc>
          <w:tcPr>
            <w:tcW w:w="4140" w:type="dxa"/>
          </w:tcPr>
          <w:p w14:paraId="180C623D" w14:textId="5FC454A9" w:rsidR="00F12112" w:rsidRPr="003F5FE8" w:rsidRDefault="00F12112" w:rsidP="00F12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18D96" w14:textId="657A8877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417BA6" w14:textId="77777777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16612" w14:textId="22B71214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925A76A" w14:textId="77777777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7669" w14:textId="47A95E0C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8F5903" w14:textId="77777777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8AC7" w14:textId="0A54EA42" w:rsidR="00F12112" w:rsidRPr="003F5FE8" w:rsidRDefault="00F12112" w:rsidP="00F1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22D14EFC" w14:textId="77777777" w:rsidTr="00F15112">
        <w:tc>
          <w:tcPr>
            <w:tcW w:w="4140" w:type="dxa"/>
          </w:tcPr>
          <w:p w14:paraId="66FA9686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D8698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112" w:rsidRPr="003F5FE8" w14:paraId="594C0AAC" w14:textId="77777777" w:rsidTr="00F15112">
        <w:tc>
          <w:tcPr>
            <w:tcW w:w="4140" w:type="dxa"/>
          </w:tcPr>
          <w:p w14:paraId="52CFE440" w14:textId="77777777" w:rsidR="00F12112" w:rsidRPr="003F5FE8" w:rsidRDefault="00F12112" w:rsidP="00F12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080" w:type="dxa"/>
            <w:shd w:val="clear" w:color="auto" w:fill="auto"/>
          </w:tcPr>
          <w:p w14:paraId="0C7448C4" w14:textId="234817E1" w:rsidR="00F12112" w:rsidRPr="003F5FE8" w:rsidRDefault="004E4D3A" w:rsidP="00F1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ar-SA"/>
              </w:rPr>
              <w:t>408,249</w:t>
            </w:r>
          </w:p>
        </w:tc>
        <w:tc>
          <w:tcPr>
            <w:tcW w:w="270" w:type="dxa"/>
          </w:tcPr>
          <w:p w14:paraId="64182EB0" w14:textId="77777777" w:rsidR="00F12112" w:rsidRPr="003F5FE8" w:rsidRDefault="00F12112" w:rsidP="00F12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0B94" w14:textId="3E8A7A3C" w:rsidR="00F12112" w:rsidRPr="003F5FE8" w:rsidRDefault="00F12112" w:rsidP="009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ar-SA"/>
              </w:rPr>
              <w:t>629,792</w:t>
            </w:r>
          </w:p>
        </w:tc>
        <w:tc>
          <w:tcPr>
            <w:tcW w:w="270" w:type="dxa"/>
          </w:tcPr>
          <w:p w14:paraId="11FCE6FD" w14:textId="77777777" w:rsidR="00F12112" w:rsidRPr="003F5FE8" w:rsidRDefault="00F12112" w:rsidP="00F12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6308F" w14:textId="7EB390FE" w:rsidR="00F12112" w:rsidRPr="003F5FE8" w:rsidRDefault="00800A48" w:rsidP="00F1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403,118</w:t>
            </w:r>
          </w:p>
        </w:tc>
        <w:tc>
          <w:tcPr>
            <w:tcW w:w="270" w:type="dxa"/>
          </w:tcPr>
          <w:p w14:paraId="6FF19DB6" w14:textId="77777777" w:rsidR="00F12112" w:rsidRPr="003F5FE8" w:rsidRDefault="00F12112" w:rsidP="00F12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F10" w14:textId="584FDF09" w:rsidR="00F12112" w:rsidRPr="003F5FE8" w:rsidRDefault="00F12112" w:rsidP="009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624,266</w:t>
            </w:r>
          </w:p>
        </w:tc>
      </w:tr>
      <w:tr w:rsidR="00767B07" w:rsidRPr="003F5FE8" w14:paraId="1BBAEA32" w14:textId="77777777" w:rsidTr="00F15112">
        <w:tc>
          <w:tcPr>
            <w:tcW w:w="4140" w:type="dxa"/>
          </w:tcPr>
          <w:p w14:paraId="052FC72E" w14:textId="63444C3E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14F8F0FA" w14:textId="4E2DC801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39,315</w:t>
            </w:r>
          </w:p>
        </w:tc>
        <w:tc>
          <w:tcPr>
            <w:tcW w:w="270" w:type="dxa"/>
          </w:tcPr>
          <w:p w14:paraId="2D41625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57972" w14:textId="4D5EB444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19,250</w:t>
            </w:r>
          </w:p>
        </w:tc>
        <w:tc>
          <w:tcPr>
            <w:tcW w:w="270" w:type="dxa"/>
          </w:tcPr>
          <w:p w14:paraId="0FF0D0DA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8E4C8" w14:textId="45366FBE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35,843</w:t>
            </w:r>
          </w:p>
        </w:tc>
        <w:tc>
          <w:tcPr>
            <w:tcW w:w="270" w:type="dxa"/>
          </w:tcPr>
          <w:p w14:paraId="32BD9F3A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2545B" w14:textId="54699A19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18,851</w:t>
            </w:r>
          </w:p>
        </w:tc>
      </w:tr>
      <w:tr w:rsidR="00767B07" w:rsidRPr="003F5FE8" w14:paraId="468088AA" w14:textId="77777777" w:rsidTr="00F15112">
        <w:tc>
          <w:tcPr>
            <w:tcW w:w="4140" w:type="dxa"/>
          </w:tcPr>
          <w:p w14:paraId="34448EBC" w14:textId="1D48C7FA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45249FA8" w14:textId="06ED10AD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29,012</w:t>
            </w:r>
          </w:p>
        </w:tc>
        <w:tc>
          <w:tcPr>
            <w:tcW w:w="270" w:type="dxa"/>
          </w:tcPr>
          <w:p w14:paraId="290DD64F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36C38" w14:textId="0C62A88C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20,268</w:t>
            </w:r>
          </w:p>
        </w:tc>
        <w:tc>
          <w:tcPr>
            <w:tcW w:w="270" w:type="dxa"/>
          </w:tcPr>
          <w:p w14:paraId="39BB59D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1669D" w14:textId="49667C2B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28,736</w:t>
            </w:r>
          </w:p>
        </w:tc>
        <w:tc>
          <w:tcPr>
            <w:tcW w:w="270" w:type="dxa"/>
          </w:tcPr>
          <w:p w14:paraId="107A7E03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0FEEC" w14:textId="3A022365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20,186</w:t>
            </w:r>
          </w:p>
        </w:tc>
      </w:tr>
      <w:tr w:rsidR="00767B07" w:rsidRPr="003F5FE8" w14:paraId="4E948674" w14:textId="77777777" w:rsidTr="00F15112">
        <w:tc>
          <w:tcPr>
            <w:tcW w:w="4140" w:type="dxa"/>
          </w:tcPr>
          <w:p w14:paraId="6E345590" w14:textId="57E92898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68C3561E" w14:textId="1D70C01F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18,611</w:t>
            </w:r>
          </w:p>
        </w:tc>
        <w:tc>
          <w:tcPr>
            <w:tcW w:w="270" w:type="dxa"/>
          </w:tcPr>
          <w:p w14:paraId="28CBB0D0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AF554" w14:textId="40FECC46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18,140</w:t>
            </w:r>
          </w:p>
        </w:tc>
        <w:tc>
          <w:tcPr>
            <w:tcW w:w="270" w:type="dxa"/>
          </w:tcPr>
          <w:p w14:paraId="3BB26238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DBDB" w14:textId="21956855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14:paraId="48F52E69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2416C" w14:textId="2B437A0D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10,877</w:t>
            </w:r>
          </w:p>
        </w:tc>
      </w:tr>
      <w:tr w:rsidR="00767B07" w:rsidRPr="003F5FE8" w14:paraId="5E31C8A2" w14:textId="77777777" w:rsidTr="00F15112">
        <w:tc>
          <w:tcPr>
            <w:tcW w:w="4140" w:type="dxa"/>
          </w:tcPr>
          <w:p w14:paraId="35BDA43D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080" w:type="dxa"/>
            <w:shd w:val="clear" w:color="auto" w:fill="auto"/>
          </w:tcPr>
          <w:p w14:paraId="47528EDA" w14:textId="3C4A8CC0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453F211B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5CF78" w14:textId="26C3B02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0854ED16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82B33" w14:textId="4156E4E0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E24EF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C3C2" w14:textId="58BBCAB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7B07" w:rsidRPr="003F5FE8" w14:paraId="279067A4" w14:textId="77777777" w:rsidTr="00F15112">
        <w:tc>
          <w:tcPr>
            <w:tcW w:w="4140" w:type="dxa"/>
          </w:tcPr>
          <w:p w14:paraId="334DB616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14:paraId="474F29C2" w14:textId="673DA81C" w:rsidR="00767B07" w:rsidRPr="003F5FE8" w:rsidRDefault="004F7F55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42,244</w:t>
            </w:r>
          </w:p>
        </w:tc>
        <w:tc>
          <w:tcPr>
            <w:tcW w:w="270" w:type="dxa"/>
          </w:tcPr>
          <w:p w14:paraId="4301C10E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1E2A" w14:textId="1FBA5E1F" w:rsidR="00767B07" w:rsidRPr="003F5FE8" w:rsidRDefault="004F7F55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/>
              </w:rPr>
              <w:t>59,339</w:t>
            </w:r>
          </w:p>
        </w:tc>
        <w:tc>
          <w:tcPr>
            <w:tcW w:w="270" w:type="dxa"/>
          </w:tcPr>
          <w:p w14:paraId="1089F033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09E2F" w14:textId="0BFDA269" w:rsidR="00767B07" w:rsidRPr="003F5FE8" w:rsidRDefault="004F7F55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/>
              </w:rPr>
              <w:t>38,378</w:t>
            </w:r>
          </w:p>
        </w:tc>
        <w:tc>
          <w:tcPr>
            <w:tcW w:w="270" w:type="dxa"/>
          </w:tcPr>
          <w:p w14:paraId="5C5139C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1824C" w14:textId="21CA351E" w:rsidR="00767B07" w:rsidRPr="003F5FE8" w:rsidRDefault="004F7F55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57,138</w:t>
            </w:r>
          </w:p>
        </w:tc>
      </w:tr>
      <w:tr w:rsidR="00767B07" w:rsidRPr="003F5FE8" w14:paraId="0B9C6785" w14:textId="77777777" w:rsidTr="00F15112">
        <w:tc>
          <w:tcPr>
            <w:tcW w:w="4140" w:type="dxa"/>
          </w:tcPr>
          <w:p w14:paraId="69E4C3BC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46653AD9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537,796</w:t>
            </w:r>
          </w:p>
        </w:tc>
        <w:tc>
          <w:tcPr>
            <w:tcW w:w="270" w:type="dxa"/>
          </w:tcPr>
          <w:p w14:paraId="19344E1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2A002E61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747,456</w:t>
            </w:r>
          </w:p>
        </w:tc>
        <w:tc>
          <w:tcPr>
            <w:tcW w:w="270" w:type="dxa"/>
          </w:tcPr>
          <w:p w14:paraId="4CB3D936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552EA82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514,315</w:t>
            </w:r>
          </w:p>
        </w:tc>
        <w:tc>
          <w:tcPr>
            <w:tcW w:w="270" w:type="dxa"/>
          </w:tcPr>
          <w:p w14:paraId="743AF010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29AAD06E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731,318</w:t>
            </w:r>
          </w:p>
        </w:tc>
      </w:tr>
      <w:tr w:rsidR="00767B07" w:rsidRPr="003F5FE8" w14:paraId="69FCC167" w14:textId="77777777" w:rsidTr="00F15112">
        <w:tc>
          <w:tcPr>
            <w:tcW w:w="4140" w:type="dxa"/>
          </w:tcPr>
          <w:p w14:paraId="0A3C15B6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19AA07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9CB03F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25BB3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248A6A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EDAAD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7F458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5911D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67B07" w:rsidRPr="003F5FE8" w14:paraId="1389BFC2" w14:textId="77777777" w:rsidTr="00F15112">
        <w:tc>
          <w:tcPr>
            <w:tcW w:w="4140" w:type="dxa"/>
          </w:tcPr>
          <w:p w14:paraId="20946B48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8E45AFB" w14:textId="58BCA234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512,875</w:t>
            </w:r>
          </w:p>
        </w:tc>
        <w:tc>
          <w:tcPr>
            <w:tcW w:w="270" w:type="dxa"/>
          </w:tcPr>
          <w:p w14:paraId="6B83475E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C87A" w14:textId="70A41EE5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728,619</w:t>
            </w:r>
          </w:p>
        </w:tc>
        <w:tc>
          <w:tcPr>
            <w:tcW w:w="270" w:type="dxa"/>
          </w:tcPr>
          <w:p w14:paraId="43F8B66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7AB6" w14:textId="61A87516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491,421</w:t>
            </w:r>
          </w:p>
        </w:tc>
        <w:tc>
          <w:tcPr>
            <w:tcW w:w="270" w:type="dxa"/>
          </w:tcPr>
          <w:p w14:paraId="4A6558EE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180DF" w14:textId="4FAEF735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712,824</w:t>
            </w:r>
          </w:p>
        </w:tc>
      </w:tr>
      <w:tr w:rsidR="00767B07" w:rsidRPr="003F5FE8" w14:paraId="28616A2A" w14:textId="77777777" w:rsidTr="00F15112">
        <w:tc>
          <w:tcPr>
            <w:tcW w:w="4140" w:type="dxa"/>
          </w:tcPr>
          <w:p w14:paraId="268E39AA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46ED79" w14:textId="20F37904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24,921</w:t>
            </w:r>
          </w:p>
        </w:tc>
        <w:tc>
          <w:tcPr>
            <w:tcW w:w="270" w:type="dxa"/>
          </w:tcPr>
          <w:p w14:paraId="71111611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88595" w14:textId="7CB8E1DA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18,837</w:t>
            </w:r>
          </w:p>
        </w:tc>
        <w:tc>
          <w:tcPr>
            <w:tcW w:w="270" w:type="dxa"/>
          </w:tcPr>
          <w:p w14:paraId="0B798544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A36E7" w14:textId="0D23EBE0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22,894</w:t>
            </w:r>
          </w:p>
        </w:tc>
        <w:tc>
          <w:tcPr>
            <w:tcW w:w="270" w:type="dxa"/>
          </w:tcPr>
          <w:p w14:paraId="4D191468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C77A" w14:textId="0F32E49B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GB" w:bidi="ar-SA"/>
              </w:rPr>
              <w:t>18,494</w:t>
            </w:r>
          </w:p>
        </w:tc>
      </w:tr>
      <w:tr w:rsidR="00767B07" w:rsidRPr="003F5FE8" w14:paraId="54AC06AE" w14:textId="77777777" w:rsidTr="00F15112">
        <w:tc>
          <w:tcPr>
            <w:tcW w:w="4140" w:type="dxa"/>
          </w:tcPr>
          <w:p w14:paraId="3C3294BD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B6F" w14:textId="47B69F3B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537,796</w:t>
            </w:r>
          </w:p>
        </w:tc>
        <w:tc>
          <w:tcPr>
            <w:tcW w:w="270" w:type="dxa"/>
          </w:tcPr>
          <w:p w14:paraId="1E3ADD4B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4569" w14:textId="0E5D6BBB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747,456</w:t>
            </w:r>
          </w:p>
        </w:tc>
        <w:tc>
          <w:tcPr>
            <w:tcW w:w="270" w:type="dxa"/>
          </w:tcPr>
          <w:p w14:paraId="169BABB5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FB12" w14:textId="7EFA413F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514,315</w:t>
            </w:r>
          </w:p>
        </w:tc>
        <w:tc>
          <w:tcPr>
            <w:tcW w:w="270" w:type="dxa"/>
          </w:tcPr>
          <w:p w14:paraId="25AAC3D9" w14:textId="7777777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81B4C" w14:textId="6CDC8917" w:rsidR="00767B07" w:rsidRPr="003F5FE8" w:rsidRDefault="00767B07" w:rsidP="007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731,318</w:t>
            </w:r>
          </w:p>
        </w:tc>
      </w:tr>
    </w:tbl>
    <w:p w14:paraId="66891368" w14:textId="7521AD07" w:rsidR="00C33D23" w:rsidRPr="003F5FE8" w:rsidRDefault="00C33D23" w:rsidP="00A83E80">
      <w:pPr>
        <w:rPr>
          <w:rFonts w:ascii="Angsana New" w:hAnsi="Angsana New"/>
          <w:sz w:val="30"/>
          <w:szCs w:val="30"/>
        </w:rPr>
      </w:pPr>
    </w:p>
    <w:p w14:paraId="33BA6096" w14:textId="262619DB" w:rsidR="003E109F" w:rsidRPr="003F5FE8" w:rsidRDefault="00CD0D20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เงินให้กู้ยืม</w:t>
      </w:r>
    </w:p>
    <w:p w14:paraId="6DD3F9C8" w14:textId="77777777" w:rsidR="006C5AD9" w:rsidRPr="003F5FE8" w:rsidRDefault="006C5AD9" w:rsidP="00CD0D20">
      <w:pPr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CD0D20" w:rsidRPr="003F5FE8" w14:paraId="35E18946" w14:textId="77777777" w:rsidTr="00D92C8F">
        <w:tc>
          <w:tcPr>
            <w:tcW w:w="1020" w:type="pct"/>
          </w:tcPr>
          <w:p w14:paraId="0B4BF62D" w14:textId="77777777" w:rsidR="00CD0D20" w:rsidRPr="003F5FE8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7C2FCFAC" w14:textId="77777777" w:rsidR="00CD0D20" w:rsidRPr="003F5FE8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513EE395" w14:textId="77777777" w:rsidR="00CD0D20" w:rsidRPr="003F5FE8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74ADACC2" w14:textId="77777777" w:rsidR="00CD0D20" w:rsidRPr="003F5FE8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C98251" w14:textId="77777777" w:rsidR="00CD0D20" w:rsidRPr="003F5FE8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5E99305F" w14:textId="77777777" w:rsidR="00CD0D20" w:rsidRPr="003F5FE8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931" w:rsidRPr="003F5FE8" w14:paraId="4F1F9B43" w14:textId="77777777" w:rsidTr="00783615">
        <w:tc>
          <w:tcPr>
            <w:tcW w:w="1020" w:type="pct"/>
          </w:tcPr>
          <w:p w14:paraId="285C1753" w14:textId="3060058D" w:rsidR="00123931" w:rsidRPr="003F5FE8" w:rsidRDefault="00123931" w:rsidP="0012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FF79D45" w14:textId="77777777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9596345" w14:textId="280CE101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54203A4" w14:textId="77777777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0927F8D" w14:textId="2DCB3F4D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507" w:type="pct"/>
          </w:tcPr>
          <w:p w14:paraId="5F33F6F3" w14:textId="576FB03C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795A0FE" w14:textId="77777777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24E0C82" w14:textId="1FD57964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742C812" w14:textId="77777777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1802234C" w14:textId="50884AFA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1" w:type="pct"/>
          </w:tcPr>
          <w:p w14:paraId="2510DC66" w14:textId="77777777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E3FAF7" w14:textId="0580DD18" w:rsidR="00123931" w:rsidRPr="003F5FE8" w:rsidRDefault="00123931" w:rsidP="00123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259EC365" w14:textId="77777777" w:rsidTr="00D92C8F">
        <w:tc>
          <w:tcPr>
            <w:tcW w:w="1020" w:type="pct"/>
          </w:tcPr>
          <w:p w14:paraId="0A9448C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5B81822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3282D281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FD265F8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EA4" w:rsidRPr="003F5FE8" w14:paraId="1CD74DA7" w14:textId="77777777" w:rsidTr="00783615">
        <w:tc>
          <w:tcPr>
            <w:tcW w:w="1020" w:type="pct"/>
          </w:tcPr>
          <w:p w14:paraId="3DA8A3EA" w14:textId="35A9F128" w:rsidR="00C92EA4" w:rsidRPr="003F5FE8" w:rsidRDefault="00C92EA4" w:rsidP="00C9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9A52AC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2066641E" w14:textId="306992EA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2.0 </w:t>
            </w:r>
            <w:r w:rsidR="000728AE" w:rsidRPr="003F5FE8">
              <w:rPr>
                <w:rFonts w:ascii="Angsana New" w:hAnsi="Angsana New"/>
                <w:sz w:val="30"/>
                <w:szCs w:val="30"/>
              </w:rPr>
              <w:t>-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7.7</w:t>
            </w:r>
          </w:p>
        </w:tc>
        <w:tc>
          <w:tcPr>
            <w:tcW w:w="147" w:type="pct"/>
          </w:tcPr>
          <w:p w14:paraId="131B8E3F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2CB4F8" w14:textId="6E2DD774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2.0 - 8.0</w:t>
            </w:r>
          </w:p>
        </w:tc>
        <w:tc>
          <w:tcPr>
            <w:tcW w:w="507" w:type="pct"/>
          </w:tcPr>
          <w:p w14:paraId="05275CC6" w14:textId="08992D62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  <w:tc>
          <w:tcPr>
            <w:tcW w:w="129" w:type="pct"/>
          </w:tcPr>
          <w:p w14:paraId="521EC0C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0D5F8D2" w14:textId="05209C05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121,623</w:t>
            </w:r>
          </w:p>
        </w:tc>
        <w:tc>
          <w:tcPr>
            <w:tcW w:w="147" w:type="pct"/>
          </w:tcPr>
          <w:p w14:paraId="2BB74D0F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3213F7D7" w14:textId="3C094669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  <w:tc>
          <w:tcPr>
            <w:tcW w:w="161" w:type="pct"/>
          </w:tcPr>
          <w:p w14:paraId="4317CBB5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2EEC3B9" w14:textId="086855E9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121,623</w:t>
            </w:r>
          </w:p>
        </w:tc>
      </w:tr>
      <w:tr w:rsidR="00C92EA4" w:rsidRPr="003F5FE8" w14:paraId="18578344" w14:textId="77777777" w:rsidTr="00783615">
        <w:tc>
          <w:tcPr>
            <w:tcW w:w="1020" w:type="pct"/>
          </w:tcPr>
          <w:p w14:paraId="77F0827C" w14:textId="14A0AC87" w:rsidR="00C92EA4" w:rsidRPr="003F5FE8" w:rsidRDefault="00C92EA4" w:rsidP="00C9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60CAD5D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07A909D" w14:textId="087FE67A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0ACC5F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4F4396" w14:textId="381E0519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11E09AA0" w14:textId="776EBF39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098AA6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BCD95FF" w14:textId="6C014FD9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09001F32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64B9868C" w14:textId="4ADEF24D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3C6B8A5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4A71183" w14:textId="1A9CE17E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C92EA4" w:rsidRPr="003F5FE8" w14:paraId="526F870F" w14:textId="77777777" w:rsidTr="00783615">
        <w:tc>
          <w:tcPr>
            <w:tcW w:w="1020" w:type="pct"/>
          </w:tcPr>
          <w:p w14:paraId="0229FE57" w14:textId="003F39FF" w:rsidR="00C92EA4" w:rsidRPr="003F5FE8" w:rsidRDefault="00C92EA4" w:rsidP="00C9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200F125E" w14:textId="16341BDF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7D4073EB" w14:textId="2DB9840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ABF210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7214AC" w14:textId="5B88CEB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8FE18D" w14:textId="6EAAD781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4CCBA9C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D1FCB16" w14:textId="6D7C7362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27BEF1B8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634BFACE" w14:textId="66024ABD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74E19E4E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E82FEA4" w14:textId="3FE8258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C92EA4" w:rsidRPr="003F5FE8" w14:paraId="3C02FD79" w14:textId="77777777" w:rsidTr="00783615">
        <w:tc>
          <w:tcPr>
            <w:tcW w:w="1020" w:type="pct"/>
          </w:tcPr>
          <w:p w14:paraId="705395C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51A5D779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481140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71C732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0129B081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  <w:tc>
          <w:tcPr>
            <w:tcW w:w="129" w:type="pct"/>
          </w:tcPr>
          <w:p w14:paraId="535CD4F1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310E99D5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69D0732B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7CDF3214" w14:textId="00FA1B8A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  <w:tc>
          <w:tcPr>
            <w:tcW w:w="161" w:type="pct"/>
          </w:tcPr>
          <w:p w14:paraId="199113F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B7B761" w14:textId="0C61CE06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</w:tr>
      <w:tr w:rsidR="00C92EA4" w:rsidRPr="003F5FE8" w14:paraId="7DBAFC78" w14:textId="77777777" w:rsidTr="00783615">
        <w:tc>
          <w:tcPr>
            <w:tcW w:w="1020" w:type="pct"/>
          </w:tcPr>
          <w:p w14:paraId="59C2E0E6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243ABE82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7CAB4ABA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19536E0F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30B1FEBB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786182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E58C62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1EB61B3D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4B3FA390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1" w:type="pct"/>
          </w:tcPr>
          <w:p w14:paraId="6372B230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22AC456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92EA4" w:rsidRPr="003F5FE8" w14:paraId="0E2187D1" w14:textId="77777777" w:rsidTr="00783615">
        <w:tc>
          <w:tcPr>
            <w:tcW w:w="1020" w:type="pct"/>
          </w:tcPr>
          <w:p w14:paraId="097470A6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531236E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D0B792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0EEBB5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4754974" w14:textId="7D15DBDF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  <w:tc>
          <w:tcPr>
            <w:tcW w:w="129" w:type="pct"/>
          </w:tcPr>
          <w:p w14:paraId="528FEB0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637C64D" w14:textId="11DC89B3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54BF6D9C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4EDCDA67" w14:textId="4110B1CF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  <w:tc>
          <w:tcPr>
            <w:tcW w:w="161" w:type="pct"/>
          </w:tcPr>
          <w:p w14:paraId="09B38E5E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963AC" w14:textId="160BD66B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</w:tr>
      <w:tr w:rsidR="00C92EA4" w:rsidRPr="003F5FE8" w14:paraId="18778929" w14:textId="77777777" w:rsidTr="00783615">
        <w:tc>
          <w:tcPr>
            <w:tcW w:w="1020" w:type="pct"/>
          </w:tcPr>
          <w:p w14:paraId="37641798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5EA04AD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DC22E40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4FE73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65DF62" w14:textId="34095BB2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  <w:tc>
          <w:tcPr>
            <w:tcW w:w="129" w:type="pct"/>
          </w:tcPr>
          <w:p w14:paraId="2337612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9635D8" w14:textId="66E2AC0E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9C5905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00FB51D" w14:textId="38823A93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  <w:tc>
          <w:tcPr>
            <w:tcW w:w="161" w:type="pct"/>
          </w:tcPr>
          <w:p w14:paraId="15A3D80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9A34AC0" w14:textId="7095C4AA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EA4" w:rsidRPr="003F5FE8" w14:paraId="219AF2F5" w14:textId="77777777" w:rsidTr="00783615">
        <w:tc>
          <w:tcPr>
            <w:tcW w:w="1020" w:type="pct"/>
          </w:tcPr>
          <w:p w14:paraId="3CD5A27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6AC68E63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516007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3271738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0DDB9440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</w:t>
            </w:r>
            <w:r w:rsidR="00EC3982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129" w:type="pct"/>
          </w:tcPr>
          <w:p w14:paraId="57B6F13A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213F3511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65453254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2AA8A48C" w14:textId="0C85979A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</w:t>
            </w:r>
            <w:r w:rsidR="00EC3982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161" w:type="pct"/>
          </w:tcPr>
          <w:p w14:paraId="22BD5525" w14:textId="77777777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4782E74" w14:textId="5D30D8F1" w:rsidR="00C92EA4" w:rsidRPr="003F5FE8" w:rsidRDefault="00C92EA4" w:rsidP="00C92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</w:tr>
    </w:tbl>
    <w:p w14:paraId="56096A3B" w14:textId="7FD3AA74" w:rsidR="008562B6" w:rsidRPr="003F5FE8" w:rsidRDefault="008562B6" w:rsidP="008562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763F30EE" w14:textId="77777777" w:rsidR="008562B6" w:rsidRPr="003F5FE8" w:rsidRDefault="008562B6" w:rsidP="008562B6"/>
    <w:p w14:paraId="54055BC4" w14:textId="11DFE964" w:rsidR="006B5DEB" w:rsidRPr="003F5FE8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lastRenderedPageBreak/>
        <w:t>รายการเคลื่อนไหวของเงินให้กู้ยืมสำหรับ</w:t>
      </w:r>
      <w:r w:rsidRPr="003F5FE8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3F5FE8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3F5FE8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6"/>
        <w:gridCol w:w="716"/>
        <w:gridCol w:w="269"/>
        <w:gridCol w:w="545"/>
        <w:gridCol w:w="271"/>
        <w:gridCol w:w="1030"/>
        <w:gridCol w:w="271"/>
        <w:gridCol w:w="1005"/>
        <w:gridCol w:w="275"/>
        <w:gridCol w:w="1078"/>
        <w:gridCol w:w="243"/>
        <w:gridCol w:w="1021"/>
      </w:tblGrid>
      <w:tr w:rsidR="006B5DEB" w:rsidRPr="003F5FE8" w14:paraId="1A37938D" w14:textId="77777777" w:rsidTr="001260B3">
        <w:tc>
          <w:tcPr>
            <w:tcW w:w="2162" w:type="pct"/>
            <w:gridSpan w:val="4"/>
          </w:tcPr>
          <w:p w14:paraId="1215DEF4" w14:textId="77777777" w:rsidR="006B5DEB" w:rsidRPr="003F5FE8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16E2EC" w14:textId="77777777" w:rsidR="006B5DEB" w:rsidRPr="003F5FE8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450C5EFC" w14:textId="77777777" w:rsidR="006B5DEB" w:rsidRPr="003F5FE8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06A4CF14" w14:textId="77777777" w:rsidR="006B5DEB" w:rsidRPr="003F5FE8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7BA8EA75" w14:textId="77777777" w:rsidR="006B5DEB" w:rsidRPr="003F5FE8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4F1F" w:rsidRPr="003F5FE8" w14:paraId="42B5581F" w14:textId="77777777" w:rsidTr="0044007B">
        <w:tc>
          <w:tcPr>
            <w:tcW w:w="2162" w:type="pct"/>
            <w:gridSpan w:val="4"/>
          </w:tcPr>
          <w:p w14:paraId="6124443D" w14:textId="77777777" w:rsidR="008A4F1F" w:rsidRPr="003F5FE8" w:rsidRDefault="008A4F1F" w:rsidP="008A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5AC4F5" w14:textId="77777777" w:rsidR="008A4F1F" w:rsidRPr="003F5FE8" w:rsidRDefault="008A4F1F" w:rsidP="008A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0042BAF5" w14:textId="0B7F1861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1B0AF537" w14:textId="77777777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E6DF8E8" w14:textId="44540CAF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2BF28771" w14:textId="77777777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42C582" w14:textId="0F07448C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3" w:type="pct"/>
          </w:tcPr>
          <w:p w14:paraId="269FBC55" w14:textId="77777777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908D3E2" w14:textId="5CA4E851" w:rsidR="008A4F1F" w:rsidRPr="003F5FE8" w:rsidRDefault="008A4F1F" w:rsidP="008A4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4D74ED81" w14:textId="77777777" w:rsidTr="0044007B">
        <w:trPr>
          <w:trHeight w:val="299"/>
        </w:trPr>
        <w:tc>
          <w:tcPr>
            <w:tcW w:w="1326" w:type="pct"/>
          </w:tcPr>
          <w:p w14:paraId="420280FE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gridSpan w:val="3"/>
          </w:tcPr>
          <w:p w14:paraId="751B610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66DBD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14:paraId="230D39F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982" w:rsidRPr="003F5FE8" w14:paraId="746D5249" w14:textId="77777777" w:rsidTr="0044007B">
        <w:tc>
          <w:tcPr>
            <w:tcW w:w="1326" w:type="pct"/>
          </w:tcPr>
          <w:p w14:paraId="19C8399E" w14:textId="77777777" w:rsidR="00EC3982" w:rsidRPr="003F5FE8" w:rsidRDefault="00EC3982" w:rsidP="00EC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1" w:type="pct"/>
          </w:tcPr>
          <w:p w14:paraId="31572E60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AF9C1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6C6C5BFE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121B48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5AD6450" w14:textId="77E737A2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  <w:tc>
          <w:tcPr>
            <w:tcW w:w="148" w:type="pct"/>
          </w:tcPr>
          <w:p w14:paraId="37EE0BA8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420785" w14:textId="16E96C09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65,536</w:t>
            </w:r>
          </w:p>
        </w:tc>
        <w:tc>
          <w:tcPr>
            <w:tcW w:w="150" w:type="pct"/>
          </w:tcPr>
          <w:p w14:paraId="7A274AD6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06EE58F" w14:textId="6859171C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  <w:tc>
          <w:tcPr>
            <w:tcW w:w="133" w:type="pct"/>
          </w:tcPr>
          <w:p w14:paraId="4969757E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DCD34BE" w14:textId="5E559830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79,536</w:t>
            </w:r>
          </w:p>
        </w:tc>
      </w:tr>
      <w:tr w:rsidR="00EC3982" w:rsidRPr="003F5FE8" w14:paraId="48AD5435" w14:textId="77777777" w:rsidTr="0044007B">
        <w:tc>
          <w:tcPr>
            <w:tcW w:w="1326" w:type="pct"/>
          </w:tcPr>
          <w:p w14:paraId="20FA9EB3" w14:textId="77777777" w:rsidR="00EC3982" w:rsidRPr="003F5FE8" w:rsidRDefault="00EC3982" w:rsidP="00EC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9A70D52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6E9E4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0C37A746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18DAEE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A93C6A3" w14:textId="5879BF2A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437,911</w:t>
            </w:r>
          </w:p>
        </w:tc>
        <w:tc>
          <w:tcPr>
            <w:tcW w:w="148" w:type="pct"/>
          </w:tcPr>
          <w:p w14:paraId="02381D75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DCEB47F" w14:textId="6E88B0F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422,454</w:t>
            </w:r>
          </w:p>
        </w:tc>
        <w:tc>
          <w:tcPr>
            <w:tcW w:w="150" w:type="pct"/>
          </w:tcPr>
          <w:p w14:paraId="3DEF3F4F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E5C9C02" w14:textId="3CD882BC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437,911</w:t>
            </w:r>
          </w:p>
        </w:tc>
        <w:tc>
          <w:tcPr>
            <w:tcW w:w="133" w:type="pct"/>
          </w:tcPr>
          <w:p w14:paraId="61D9B830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87C03DE" w14:textId="14E6B28C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422,454</w:t>
            </w:r>
          </w:p>
        </w:tc>
      </w:tr>
      <w:tr w:rsidR="00EC3982" w:rsidRPr="003F5FE8" w14:paraId="2E1F0322" w14:textId="77777777" w:rsidTr="0044007B">
        <w:tc>
          <w:tcPr>
            <w:tcW w:w="1326" w:type="pct"/>
          </w:tcPr>
          <w:p w14:paraId="3C845922" w14:textId="77777777" w:rsidR="00EC3982" w:rsidRPr="003F5FE8" w:rsidRDefault="00EC3982" w:rsidP="00EC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91" w:type="pct"/>
          </w:tcPr>
          <w:p w14:paraId="3C5C4C10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ECC11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6D47823D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5C44BC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C5D3C3" w14:textId="630ED3C0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(222,866)</w:t>
            </w:r>
          </w:p>
        </w:tc>
        <w:tc>
          <w:tcPr>
            <w:tcW w:w="148" w:type="pct"/>
          </w:tcPr>
          <w:p w14:paraId="3959B63C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1B0DFD5" w14:textId="6A43FE43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(365,377)</w:t>
            </w:r>
          </w:p>
        </w:tc>
        <w:tc>
          <w:tcPr>
            <w:tcW w:w="150" w:type="pct"/>
          </w:tcPr>
          <w:p w14:paraId="3987C585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B162AC" w14:textId="591C3FE9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(222,866)</w:t>
            </w:r>
          </w:p>
        </w:tc>
        <w:tc>
          <w:tcPr>
            <w:tcW w:w="133" w:type="pct"/>
          </w:tcPr>
          <w:p w14:paraId="382334C8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9AC9D65" w14:textId="7EEC4A74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(379,377)</w:t>
            </w:r>
          </w:p>
        </w:tc>
      </w:tr>
      <w:tr w:rsidR="00EC3982" w:rsidRPr="003F5FE8" w14:paraId="70480D25" w14:textId="77777777" w:rsidTr="0044007B">
        <w:tc>
          <w:tcPr>
            <w:tcW w:w="1326" w:type="pct"/>
          </w:tcPr>
          <w:p w14:paraId="76C80837" w14:textId="77777777" w:rsidR="00EC3982" w:rsidRPr="003F5FE8" w:rsidRDefault="00EC3982" w:rsidP="00EC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1" w:type="pct"/>
          </w:tcPr>
          <w:p w14:paraId="72F01027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890D7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23C97EDE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14E0BF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306AD993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  <w:tc>
          <w:tcPr>
            <w:tcW w:w="148" w:type="pct"/>
          </w:tcPr>
          <w:p w14:paraId="576E8D7C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7E3300B6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50" w:type="pct"/>
          </w:tcPr>
          <w:p w14:paraId="1807134D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3767" w14:textId="2BCCB0C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  <w:tc>
          <w:tcPr>
            <w:tcW w:w="133" w:type="pct"/>
          </w:tcPr>
          <w:p w14:paraId="526660BB" w14:textId="77777777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B881" w14:textId="478CF914" w:rsidR="00EC3982" w:rsidRPr="003F5FE8" w:rsidRDefault="00EC3982" w:rsidP="00EC3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</w:tr>
    </w:tbl>
    <w:p w14:paraId="2ACEE597" w14:textId="77777777" w:rsidR="007E1BD0" w:rsidRDefault="007E1BD0" w:rsidP="007E1BD0">
      <w:pPr>
        <w:ind w:left="630"/>
        <w:rPr>
          <w:rFonts w:ascii="Angsana New" w:hAnsi="Angsana New"/>
          <w:spacing w:val="-2"/>
          <w:sz w:val="30"/>
          <w:szCs w:val="30"/>
        </w:rPr>
      </w:pPr>
    </w:p>
    <w:p w14:paraId="149AC197" w14:textId="48C1F151" w:rsidR="007E1BD0" w:rsidRDefault="00E720C9" w:rsidP="00E720C9">
      <w:pPr>
        <w:ind w:left="540"/>
        <w:rPr>
          <w:rFonts w:ascii="Angsana New" w:hAnsi="Angsana New"/>
          <w:spacing w:val="-2"/>
          <w:sz w:val="30"/>
          <w:szCs w:val="30"/>
        </w:rPr>
      </w:pPr>
      <w:r w:rsidRPr="00E720C9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="0003177D">
        <w:rPr>
          <w:rFonts w:ascii="Angsana New" w:hAnsi="Angsana New"/>
          <w:spacing w:val="-2"/>
          <w:sz w:val="30"/>
          <w:szCs w:val="30"/>
        </w:rPr>
        <w:t xml:space="preserve"> 31 </w:t>
      </w:r>
      <w:r w:rsidRPr="00E720C9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03177D">
        <w:rPr>
          <w:rFonts w:ascii="Angsana New" w:hAnsi="Angsana New"/>
          <w:spacing w:val="-2"/>
          <w:sz w:val="30"/>
          <w:szCs w:val="30"/>
        </w:rPr>
        <w:t xml:space="preserve"> 2566 </w:t>
      </w:r>
      <w:r w:rsidRPr="00E720C9">
        <w:rPr>
          <w:rFonts w:ascii="Angsana New" w:hAnsi="Angsana New"/>
          <w:spacing w:val="-2"/>
          <w:sz w:val="30"/>
          <w:szCs w:val="30"/>
          <w:cs/>
        </w:rPr>
        <w:t>บริษัทมีเงินให้กู้ยืมระยะยาวแก่บริษัทอื่นจำนวน</w:t>
      </w:r>
      <w:r w:rsidR="0003177D">
        <w:rPr>
          <w:rFonts w:ascii="Angsana New" w:hAnsi="Angsana New"/>
          <w:spacing w:val="-2"/>
          <w:sz w:val="30"/>
          <w:szCs w:val="30"/>
        </w:rPr>
        <w:t xml:space="preserve"> 229.20 </w:t>
      </w:r>
      <w:r w:rsidRPr="00E720C9">
        <w:rPr>
          <w:rFonts w:ascii="Angsana New" w:hAnsi="Angsana New"/>
          <w:spacing w:val="-2"/>
          <w:sz w:val="30"/>
          <w:szCs w:val="30"/>
          <w:cs/>
        </w:rPr>
        <w:t>ล้านบาท เงินกู้ยืมดังกล่าวมีอัตราดอกเบี้ยร้อยละ</w:t>
      </w:r>
      <w:r w:rsidR="0003177D">
        <w:rPr>
          <w:rFonts w:ascii="Angsana New" w:hAnsi="Angsana New"/>
          <w:spacing w:val="-2"/>
          <w:sz w:val="30"/>
          <w:szCs w:val="30"/>
        </w:rPr>
        <w:t xml:space="preserve"> 5.5 </w:t>
      </w:r>
      <w:r w:rsidRPr="00E720C9">
        <w:rPr>
          <w:rFonts w:ascii="Angsana New" w:hAnsi="Angsana New"/>
          <w:spacing w:val="-2"/>
          <w:sz w:val="30"/>
          <w:szCs w:val="30"/>
          <w:cs/>
        </w:rPr>
        <w:t>ต่อปีและจะมีกำหนดชำระคืนภายใน</w:t>
      </w:r>
      <w:r w:rsidR="0003177D">
        <w:rPr>
          <w:rFonts w:ascii="Angsana New" w:hAnsi="Angsana New"/>
          <w:spacing w:val="-2"/>
          <w:sz w:val="30"/>
          <w:szCs w:val="30"/>
        </w:rPr>
        <w:t xml:space="preserve"> 5 </w:t>
      </w:r>
      <w:r w:rsidRPr="00E720C9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6BF250BE" w14:textId="77777777" w:rsidR="00E720C9" w:rsidRPr="003F5FE8" w:rsidRDefault="00E720C9" w:rsidP="00EC3982">
      <w:pPr>
        <w:rPr>
          <w:rFonts w:ascii="Angsana New" w:hAnsi="Angsana New"/>
          <w:spacing w:val="-2"/>
          <w:sz w:val="30"/>
          <w:szCs w:val="30"/>
        </w:rPr>
      </w:pPr>
    </w:p>
    <w:p w14:paraId="105C8D63" w14:textId="43D425DC" w:rsidR="008815F3" w:rsidRPr="003F5FE8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  <w:r w:rsidRPr="003F5FE8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26A20329" w14:textId="77777777" w:rsidR="00B73394" w:rsidRPr="003F5FE8" w:rsidRDefault="00B73394" w:rsidP="00B73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3F5FE8" w14:paraId="7737A0F9" w14:textId="77777777" w:rsidTr="00775B55">
        <w:trPr>
          <w:tblHeader/>
        </w:trPr>
        <w:tc>
          <w:tcPr>
            <w:tcW w:w="4050" w:type="dxa"/>
          </w:tcPr>
          <w:p w14:paraId="6CCA7D1B" w14:textId="77777777" w:rsidR="008815F3" w:rsidRPr="003F5FE8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78E3" w:rsidRPr="003F5FE8" w14:paraId="3225FA35" w14:textId="77777777" w:rsidTr="00775B55">
        <w:trPr>
          <w:tblHeader/>
        </w:trPr>
        <w:tc>
          <w:tcPr>
            <w:tcW w:w="4050" w:type="dxa"/>
          </w:tcPr>
          <w:p w14:paraId="2C27590F" w14:textId="77777777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2E892D47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496B7B02" w14:textId="77777777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4E1B3C36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498062E" w14:textId="77777777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7DA75CF2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F138880" w14:textId="77777777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2559F821" w:rsidR="007D78E3" w:rsidRPr="003F5FE8" w:rsidRDefault="007D78E3" w:rsidP="007D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6F1A136E" w14:textId="77777777" w:rsidTr="00775B55">
        <w:tc>
          <w:tcPr>
            <w:tcW w:w="4050" w:type="dxa"/>
          </w:tcPr>
          <w:p w14:paraId="75FC95B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8E3" w:rsidRPr="003F5FE8" w14:paraId="735D43B1" w14:textId="77777777" w:rsidTr="00775B55">
        <w:tc>
          <w:tcPr>
            <w:tcW w:w="4050" w:type="dxa"/>
          </w:tcPr>
          <w:p w14:paraId="56685946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214706C3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CE73C7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745,611</w:t>
            </w:r>
          </w:p>
        </w:tc>
        <w:tc>
          <w:tcPr>
            <w:tcW w:w="264" w:type="dxa"/>
          </w:tcPr>
          <w:p w14:paraId="310AB128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2B5EBFF1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3,589,295</w:t>
            </w:r>
          </w:p>
        </w:tc>
        <w:tc>
          <w:tcPr>
            <w:tcW w:w="270" w:type="dxa"/>
          </w:tcPr>
          <w:p w14:paraId="2E162D3A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2B145593" w:rsidR="007D78E3" w:rsidRPr="003F5FE8" w:rsidRDefault="00EC3982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CE73C7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742,110</w:t>
            </w:r>
          </w:p>
        </w:tc>
        <w:tc>
          <w:tcPr>
            <w:tcW w:w="265" w:type="dxa"/>
            <w:gridSpan w:val="2"/>
          </w:tcPr>
          <w:p w14:paraId="41B4BD46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7A0998BC" w:rsidR="007D78E3" w:rsidRPr="003F5FE8" w:rsidRDefault="007D78E3" w:rsidP="00DF2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3,586,879</w:t>
            </w:r>
          </w:p>
        </w:tc>
      </w:tr>
      <w:tr w:rsidR="007D78E3" w:rsidRPr="003F5FE8" w14:paraId="4533351E" w14:textId="77777777" w:rsidTr="00775B55">
        <w:tc>
          <w:tcPr>
            <w:tcW w:w="4050" w:type="dxa"/>
          </w:tcPr>
          <w:p w14:paraId="5BFAD5C9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5CDB" w14:textId="4586E586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115,025</w:t>
            </w:r>
          </w:p>
        </w:tc>
        <w:tc>
          <w:tcPr>
            <w:tcW w:w="264" w:type="dxa"/>
          </w:tcPr>
          <w:p w14:paraId="2D3F196C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123C" w14:textId="3CBDDC23" w:rsidR="007D78E3" w:rsidRPr="003F5FE8" w:rsidRDefault="007D78E3" w:rsidP="00DF2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89,370</w:t>
            </w:r>
          </w:p>
        </w:tc>
        <w:tc>
          <w:tcPr>
            <w:tcW w:w="270" w:type="dxa"/>
          </w:tcPr>
          <w:p w14:paraId="052B6503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D611" w14:textId="4099A585" w:rsidR="007D78E3" w:rsidRPr="003F5FE8" w:rsidRDefault="00EC3982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115,02</w:t>
            </w:r>
            <w:r w:rsidR="00D64D3C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</w:tcPr>
          <w:p w14:paraId="55F729EF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9510" w14:textId="630A2381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89,370</w:t>
            </w:r>
          </w:p>
        </w:tc>
      </w:tr>
      <w:tr w:rsidR="007D78E3" w:rsidRPr="003F5FE8" w14:paraId="6B2D9E01" w14:textId="77777777" w:rsidTr="00775B55">
        <w:tc>
          <w:tcPr>
            <w:tcW w:w="4050" w:type="dxa"/>
          </w:tcPr>
          <w:p w14:paraId="5889A37A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3C672D73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</w:t>
            </w:r>
            <w:r w:rsidR="00CE73C7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60,636</w:t>
            </w:r>
          </w:p>
        </w:tc>
        <w:tc>
          <w:tcPr>
            <w:tcW w:w="264" w:type="dxa"/>
          </w:tcPr>
          <w:p w14:paraId="5523910E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206C5124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3,678,665</w:t>
            </w:r>
          </w:p>
        </w:tc>
        <w:tc>
          <w:tcPr>
            <w:tcW w:w="270" w:type="dxa"/>
          </w:tcPr>
          <w:p w14:paraId="71533AF7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5386F002" w:rsidR="007D78E3" w:rsidRPr="003F5FE8" w:rsidRDefault="00EC3982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</w:t>
            </w:r>
            <w:r w:rsidR="00CE73C7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57,135</w:t>
            </w:r>
          </w:p>
        </w:tc>
        <w:tc>
          <w:tcPr>
            <w:tcW w:w="265" w:type="dxa"/>
            <w:gridSpan w:val="2"/>
          </w:tcPr>
          <w:p w14:paraId="19E72FC9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1D55A411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3,676,249</w:t>
            </w:r>
          </w:p>
        </w:tc>
      </w:tr>
      <w:tr w:rsidR="007D78E3" w:rsidRPr="003F5FE8" w14:paraId="363C6489" w14:textId="77777777" w:rsidTr="00775B55">
        <w:tc>
          <w:tcPr>
            <w:tcW w:w="4050" w:type="dxa"/>
          </w:tcPr>
          <w:p w14:paraId="501373C3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0B076568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(127,049)</w:t>
            </w:r>
          </w:p>
        </w:tc>
        <w:tc>
          <w:tcPr>
            <w:tcW w:w="264" w:type="dxa"/>
          </w:tcPr>
          <w:p w14:paraId="44190DE9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7D53DC4A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(131,255)</w:t>
            </w:r>
          </w:p>
        </w:tc>
        <w:tc>
          <w:tcPr>
            <w:tcW w:w="270" w:type="dxa"/>
          </w:tcPr>
          <w:p w14:paraId="3E81F0F1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44883C9A" w:rsidR="007D78E3" w:rsidRPr="003F5FE8" w:rsidRDefault="00EC3982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(127,049)</w:t>
            </w:r>
          </w:p>
        </w:tc>
        <w:tc>
          <w:tcPr>
            <w:tcW w:w="265" w:type="dxa"/>
            <w:gridSpan w:val="2"/>
          </w:tcPr>
          <w:p w14:paraId="4F721F48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5415FFEA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(131,255)</w:t>
            </w:r>
          </w:p>
        </w:tc>
      </w:tr>
      <w:tr w:rsidR="007D78E3" w:rsidRPr="003F5FE8" w14:paraId="1D85E7C6" w14:textId="77777777" w:rsidTr="00775B55">
        <w:tc>
          <w:tcPr>
            <w:tcW w:w="4050" w:type="dxa"/>
          </w:tcPr>
          <w:p w14:paraId="45E9AE1E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11CEC7E9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E73C7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,733,587</w:t>
            </w:r>
          </w:p>
        </w:tc>
        <w:tc>
          <w:tcPr>
            <w:tcW w:w="264" w:type="dxa"/>
          </w:tcPr>
          <w:p w14:paraId="3D4AF34B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76FD5D16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3,547,410</w:t>
            </w:r>
          </w:p>
        </w:tc>
        <w:tc>
          <w:tcPr>
            <w:tcW w:w="270" w:type="dxa"/>
          </w:tcPr>
          <w:p w14:paraId="46DF3628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36C9036D" w:rsidR="007D78E3" w:rsidRPr="003F5FE8" w:rsidRDefault="00EC3982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E73C7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,730,086</w:t>
            </w:r>
          </w:p>
        </w:tc>
        <w:tc>
          <w:tcPr>
            <w:tcW w:w="265" w:type="dxa"/>
            <w:gridSpan w:val="2"/>
          </w:tcPr>
          <w:p w14:paraId="792854E7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1B32D702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3,544,994</w:t>
            </w:r>
          </w:p>
        </w:tc>
      </w:tr>
      <w:tr w:rsidR="0044007B" w:rsidRPr="003F5FE8" w14:paraId="243616BC" w14:textId="77777777" w:rsidTr="00775B55">
        <w:tc>
          <w:tcPr>
            <w:tcW w:w="4050" w:type="dxa"/>
          </w:tcPr>
          <w:p w14:paraId="2B281CAC" w14:textId="77777777" w:rsidR="0044007B" w:rsidRPr="003F5FE8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44007B" w:rsidRPr="003F5FE8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44007B" w:rsidRPr="003F5FE8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8E3" w:rsidRPr="003F5FE8" w14:paraId="59F4BD6D" w14:textId="77777777" w:rsidTr="00775B55">
        <w:tc>
          <w:tcPr>
            <w:tcW w:w="4050" w:type="dxa"/>
          </w:tcPr>
          <w:p w14:paraId="4A12EFC1" w14:textId="01CE8FD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543041C2" w:rsidR="007D78E3" w:rsidRPr="003F5FE8" w:rsidRDefault="00554F25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35,</w:t>
            </w:r>
            <w:r w:rsidR="00AE6CD6" w:rsidRPr="003F5FE8">
              <w:rPr>
                <w:rFonts w:ascii="Angsana New" w:hAnsi="Angsana New"/>
                <w:sz w:val="30"/>
                <w:szCs w:val="30"/>
              </w:rPr>
              <w:t>997,60</w:t>
            </w:r>
            <w:r w:rsidR="00614F60" w:rsidRPr="003F5FE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231D2119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31A8D5B3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37,156,512</w:t>
            </w:r>
          </w:p>
        </w:tc>
        <w:tc>
          <w:tcPr>
            <w:tcW w:w="270" w:type="dxa"/>
          </w:tcPr>
          <w:p w14:paraId="137FEFE9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69B2185B" w:rsidR="007D78E3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E6CD6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4,995,494</w:t>
            </w:r>
          </w:p>
        </w:tc>
        <w:tc>
          <w:tcPr>
            <w:tcW w:w="265" w:type="dxa"/>
            <w:gridSpan w:val="2"/>
          </w:tcPr>
          <w:p w14:paraId="1F2DB5A7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3191F012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37,153,022</w:t>
            </w:r>
          </w:p>
        </w:tc>
      </w:tr>
      <w:tr w:rsidR="007D78E3" w:rsidRPr="003F5FE8" w14:paraId="0203AAFB" w14:textId="77777777" w:rsidTr="00775B55">
        <w:tc>
          <w:tcPr>
            <w:tcW w:w="4050" w:type="dxa"/>
          </w:tcPr>
          <w:p w14:paraId="14BD8A54" w14:textId="77777777" w:rsidR="007D78E3" w:rsidRPr="003F5FE8" w:rsidRDefault="007D78E3" w:rsidP="007D78E3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5AB7853" w14:textId="3262E28A" w:rsidR="007D78E3" w:rsidRPr="003F5FE8" w:rsidRDefault="007D78E3" w:rsidP="007D78E3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9F398" w14:textId="77777777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E33B2B7" w14:textId="62785921" w:rsidR="00554F25" w:rsidRPr="003F5FE8" w:rsidRDefault="00554F25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(4,206)</w:t>
            </w:r>
          </w:p>
        </w:tc>
        <w:tc>
          <w:tcPr>
            <w:tcW w:w="264" w:type="dxa"/>
          </w:tcPr>
          <w:p w14:paraId="405BD08D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69CF599" w14:textId="77777777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D5C824C" w14:textId="2E86E68B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33,132</w:t>
            </w:r>
          </w:p>
        </w:tc>
        <w:tc>
          <w:tcPr>
            <w:tcW w:w="270" w:type="dxa"/>
          </w:tcPr>
          <w:p w14:paraId="00FF659F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4B5AE1" w14:textId="77777777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0EA273A" w14:textId="606B9209" w:rsidR="00F76384" w:rsidRPr="003F5FE8" w:rsidRDefault="00F76384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(4,206)</w:t>
            </w:r>
          </w:p>
        </w:tc>
        <w:tc>
          <w:tcPr>
            <w:tcW w:w="265" w:type="dxa"/>
            <w:gridSpan w:val="2"/>
          </w:tcPr>
          <w:p w14:paraId="11EFCB31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73FED892" w14:textId="77777777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752E40D" w14:textId="12C73C06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33,132</w:t>
            </w:r>
          </w:p>
        </w:tc>
      </w:tr>
      <w:tr w:rsidR="007D78E3" w:rsidRPr="003F5FE8" w14:paraId="4B456676" w14:textId="77777777" w:rsidTr="00775B55">
        <w:tc>
          <w:tcPr>
            <w:tcW w:w="4050" w:type="dxa"/>
          </w:tcPr>
          <w:p w14:paraId="4441A8F8" w14:textId="77777777" w:rsidR="007D78E3" w:rsidRPr="003F5FE8" w:rsidRDefault="007D78E3" w:rsidP="007D78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7C458525" w:rsidR="007D78E3" w:rsidRPr="003F5FE8" w:rsidRDefault="00554F25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AE6CD6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993,39</w:t>
            </w:r>
            <w:r w:rsidR="00614F60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538A88AA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2EC5EDB8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37,189,644</w:t>
            </w:r>
          </w:p>
        </w:tc>
        <w:tc>
          <w:tcPr>
            <w:tcW w:w="270" w:type="dxa"/>
          </w:tcPr>
          <w:p w14:paraId="00A55634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04141445" w:rsidR="007D78E3" w:rsidRPr="003F5FE8" w:rsidRDefault="00CE73C7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34,991,288</w:t>
            </w:r>
          </w:p>
        </w:tc>
        <w:tc>
          <w:tcPr>
            <w:tcW w:w="265" w:type="dxa"/>
            <w:gridSpan w:val="2"/>
          </w:tcPr>
          <w:p w14:paraId="389AB34E" w14:textId="77777777" w:rsidR="007D78E3" w:rsidRPr="003F5FE8" w:rsidRDefault="007D78E3" w:rsidP="007D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0D3BF312" w:rsidR="007D78E3" w:rsidRPr="003F5FE8" w:rsidRDefault="007D78E3" w:rsidP="007D78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37,186,154</w:t>
            </w:r>
          </w:p>
        </w:tc>
      </w:tr>
    </w:tbl>
    <w:p w14:paraId="7335272E" w14:textId="2FFF1ECF" w:rsidR="003E3BD2" w:rsidRPr="003F5FE8" w:rsidRDefault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E8811D" w14:textId="0536CD74" w:rsidR="00A0713A" w:rsidRPr="003F5FE8" w:rsidRDefault="00A0713A" w:rsidP="00A0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A0713A" w:rsidRPr="003F5FE8" w:rsidSect="00D21CE8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4D8C640B" w14:textId="66DCC650" w:rsidR="003E3BD2" w:rsidRPr="003F5FE8" w:rsidRDefault="003E3BD2" w:rsidP="0013463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117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D342AA"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6528AFA0" w14:textId="77777777" w:rsidR="00D342AA" w:rsidRPr="003F5FE8" w:rsidRDefault="00D342AA" w:rsidP="00D342AA"/>
    <w:tbl>
      <w:tblPr>
        <w:tblW w:w="146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36"/>
        <w:gridCol w:w="934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326"/>
        <w:gridCol w:w="1024"/>
      </w:tblGrid>
      <w:tr w:rsidR="00D342AA" w:rsidRPr="003F5FE8" w:rsidDel="00685444" w14:paraId="6CC2F77A" w14:textId="77777777" w:rsidTr="005E060B">
        <w:tc>
          <w:tcPr>
            <w:tcW w:w="2250" w:type="dxa"/>
          </w:tcPr>
          <w:p w14:paraId="3A9B9160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</w:tcPr>
          <w:p w14:paraId="7D24E810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E7A600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50D80EF6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C2DFB8" w14:textId="77777777" w:rsidR="00D342AA" w:rsidRPr="003F5FE8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E0D3BFB" w14:textId="77777777" w:rsidR="00D342AA" w:rsidRPr="003F5FE8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2AA" w:rsidRPr="003F5FE8" w:rsidDel="00685444" w14:paraId="0F8C87FD" w14:textId="77777777" w:rsidTr="005E060B">
        <w:tc>
          <w:tcPr>
            <w:tcW w:w="2250" w:type="dxa"/>
          </w:tcPr>
          <w:p w14:paraId="0E9D07B9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191A48D6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</w:tcPr>
          <w:p w14:paraId="2068F277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7B621A30" w14:textId="67FA76A7" w:rsidR="00D342AA" w:rsidRPr="003F5FE8" w:rsidRDefault="00D342AA" w:rsidP="005E06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D938BF6" w14:textId="77777777" w:rsidR="00D342AA" w:rsidRPr="003F5FE8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B044723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E29D77E" w14:textId="77777777" w:rsidR="00D342AA" w:rsidRPr="003F5FE8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6174F9" w14:textId="77777777" w:rsidR="00D342AA" w:rsidRPr="003F5FE8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9D12CBA" w14:textId="77777777" w:rsidR="00D342AA" w:rsidRPr="003F5FE8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D73D3AD" w14:textId="77777777" w:rsidR="00D342AA" w:rsidRPr="003F5FE8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109E4" w:rsidRPr="003F5FE8" w14:paraId="34728077" w14:textId="77777777" w:rsidTr="005E060B">
        <w:trPr>
          <w:trHeight w:val="389"/>
        </w:trPr>
        <w:tc>
          <w:tcPr>
            <w:tcW w:w="2250" w:type="dxa"/>
          </w:tcPr>
          <w:p w14:paraId="1D49BD5E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F28B6D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BAAFD" w14:textId="77777777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3B964E" w14:textId="2CE1D7B6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022BD7" w14:textId="77777777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58BA89" w14:textId="4C01C1FE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F8F51B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F6C3" w14:textId="7880CADA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0A442D" w14:textId="77777777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621B5" w14:textId="26EBFB1E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9A7C870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1468D" w14:textId="535ED826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BC9592" w14:textId="77777777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2CFBE" w14:textId="578FDECA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A86D5D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84B40" w14:textId="68E8DDFC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6" w:type="dxa"/>
          </w:tcPr>
          <w:p w14:paraId="5BEB8E25" w14:textId="77777777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B90E9C" w14:textId="316000DF" w:rsidR="003109E4" w:rsidRPr="003F5FE8" w:rsidRDefault="003109E4" w:rsidP="0031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007B" w:rsidRPr="003F5FE8" w14:paraId="4CEE4418" w14:textId="77777777" w:rsidTr="005E060B">
        <w:tc>
          <w:tcPr>
            <w:tcW w:w="2250" w:type="dxa"/>
          </w:tcPr>
          <w:p w14:paraId="27B73092" w14:textId="25E2D10C" w:rsidR="0044007B" w:rsidRPr="003F5FE8" w:rsidRDefault="0044007B" w:rsidP="004400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9CF14A0" w14:textId="77777777" w:rsidR="0044007B" w:rsidRPr="003F5FE8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5711D2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F537B02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A2CDC5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60BCFACC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875B3" w:rsidRPr="003F5FE8" w14:paraId="50889299" w14:textId="77777777" w:rsidTr="005E060B">
        <w:tc>
          <w:tcPr>
            <w:tcW w:w="2250" w:type="dxa"/>
          </w:tcPr>
          <w:p w14:paraId="4BA05DBC" w14:textId="303CE280" w:rsidR="006875B3" w:rsidRPr="003F5FE8" w:rsidRDefault="006875B3" w:rsidP="006875B3">
            <w:pPr>
              <w:ind w:left="270" w:hanging="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238C492" w14:textId="77777777" w:rsidR="006875B3" w:rsidRPr="003F5FE8" w:rsidRDefault="006875B3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D9F59F" w14:textId="77777777" w:rsidR="006875B3" w:rsidRPr="003F5FE8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62B0B3C5" w14:textId="77777777" w:rsidR="006875B3" w:rsidRPr="003F5FE8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D72B2" w14:textId="77777777" w:rsidR="006875B3" w:rsidRPr="003F5FE8" w:rsidRDefault="006875B3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355E03E" w14:textId="77777777" w:rsidR="006875B3" w:rsidRPr="003F5FE8" w:rsidRDefault="006875B3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109E4" w:rsidRPr="003F5FE8" w14:paraId="5A757F44" w14:textId="77777777" w:rsidTr="005E060B">
        <w:tc>
          <w:tcPr>
            <w:tcW w:w="2250" w:type="dxa"/>
          </w:tcPr>
          <w:p w14:paraId="1B49518C" w14:textId="7777777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เซอร์วิส พ้อยท์ </w:t>
            </w:r>
          </w:p>
          <w:p w14:paraId="1DFC9FE6" w14:textId="577F4E33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  <w:p w14:paraId="6A7A82B3" w14:textId="69F99BCB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F4FA0B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69298336" w14:textId="7777777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ซ่อม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และบำรุงรักษา</w:t>
            </w:r>
            <w:r w:rsidRPr="003F5FE8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</w:t>
            </w:r>
            <w:r w:rsidRPr="003F5F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และขาย</w:t>
            </w:r>
            <w:r w:rsidRPr="003F5F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236" w:type="dxa"/>
          </w:tcPr>
          <w:p w14:paraId="789B9B56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04A32197" w14:textId="55CAA34B" w:rsidR="003109E4" w:rsidRPr="003F5FE8" w:rsidRDefault="00554F25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14C4E57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600B9" w14:textId="2F2AA6DC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F369DF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57BD9C" w14:textId="7189123D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2A120D8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E81B7" w14:textId="62C07FBE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08E2F26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C6EA" w14:textId="4A1E27A4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  <w:tc>
          <w:tcPr>
            <w:tcW w:w="270" w:type="dxa"/>
          </w:tcPr>
          <w:p w14:paraId="2BD0B7A8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267CD" w14:textId="7E05D803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  <w:tc>
          <w:tcPr>
            <w:tcW w:w="270" w:type="dxa"/>
          </w:tcPr>
          <w:p w14:paraId="1FF4C6B1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C773604" w14:textId="3B477FD6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  <w:tc>
          <w:tcPr>
            <w:tcW w:w="326" w:type="dxa"/>
          </w:tcPr>
          <w:p w14:paraId="546001E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2358680" w14:textId="2C06647C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</w:tr>
      <w:tr w:rsidR="003109E4" w:rsidRPr="003F5FE8" w14:paraId="5656B7A2" w14:textId="77777777" w:rsidTr="005E060B">
        <w:tc>
          <w:tcPr>
            <w:tcW w:w="2250" w:type="dxa"/>
          </w:tcPr>
          <w:p w14:paraId="68A03855" w14:textId="7777777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ซินเน็ค </w:t>
            </w:r>
          </w:p>
          <w:p w14:paraId="659E038C" w14:textId="2163D2B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อินคิวท์เบชั่น จำกัด</w:t>
            </w:r>
          </w:p>
        </w:tc>
        <w:tc>
          <w:tcPr>
            <w:tcW w:w="2250" w:type="dxa"/>
          </w:tcPr>
          <w:p w14:paraId="79FAF68F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การลงทุนใน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36" w:type="dxa"/>
          </w:tcPr>
          <w:p w14:paraId="2BD1D0F3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2B49BDA4" w14:textId="7E592638" w:rsidR="003109E4" w:rsidRPr="003F5FE8" w:rsidRDefault="00554F25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6FCFB5E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4273A" w14:textId="262475EB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3BA1D35B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62A7E" w14:textId="74FE34C5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B08F4D9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5F0D7" w14:textId="07BE5D5C" w:rsidR="003109E4" w:rsidRPr="003F5FE8" w:rsidRDefault="003109E4" w:rsidP="003109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61530F0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32FF1" w14:textId="55986B99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255,000</w:t>
            </w:r>
          </w:p>
        </w:tc>
        <w:tc>
          <w:tcPr>
            <w:tcW w:w="270" w:type="dxa"/>
          </w:tcPr>
          <w:p w14:paraId="035318B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774D" w14:textId="56470E95" w:rsidR="003109E4" w:rsidRPr="003F5FE8" w:rsidRDefault="003109E4" w:rsidP="003109E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255,000</w:t>
            </w:r>
          </w:p>
        </w:tc>
        <w:tc>
          <w:tcPr>
            <w:tcW w:w="270" w:type="dxa"/>
          </w:tcPr>
          <w:p w14:paraId="3BD88A82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D467D48" w14:textId="2E4B3199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255,000</w:t>
            </w:r>
          </w:p>
        </w:tc>
        <w:tc>
          <w:tcPr>
            <w:tcW w:w="326" w:type="dxa"/>
          </w:tcPr>
          <w:p w14:paraId="14412E1E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2392EB39" w14:textId="016DB6AE" w:rsidR="003109E4" w:rsidRPr="003F5FE8" w:rsidRDefault="003109E4" w:rsidP="003109E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255,000</w:t>
            </w:r>
          </w:p>
        </w:tc>
      </w:tr>
      <w:tr w:rsidR="003109E4" w:rsidRPr="003F5FE8" w14:paraId="7F78B3C1" w14:textId="77777777" w:rsidTr="005E060B">
        <w:tc>
          <w:tcPr>
            <w:tcW w:w="2250" w:type="dxa"/>
          </w:tcPr>
          <w:p w14:paraId="57CF9818" w14:textId="7777777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14:paraId="520AAD2E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36" w:type="dxa"/>
          </w:tcPr>
          <w:p w14:paraId="7EA29D17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34" w:type="dxa"/>
          </w:tcPr>
          <w:p w14:paraId="3F718453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0EE3F7E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F06885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8AA051E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93311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2CEBCA8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028648D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8A6682B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2F6DF28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3DC01D0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A3E3AD7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30641F60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0C14747A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326" w:type="dxa"/>
          </w:tcPr>
          <w:p w14:paraId="07C5348E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024" w:type="dxa"/>
          </w:tcPr>
          <w:p w14:paraId="337DE2F6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3109E4" w:rsidRPr="003F5FE8" w14:paraId="0369B696" w14:textId="77777777" w:rsidTr="005E060B">
        <w:tc>
          <w:tcPr>
            <w:tcW w:w="5670" w:type="dxa"/>
            <w:gridSpan w:val="4"/>
          </w:tcPr>
          <w:p w14:paraId="549502C0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68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บริษัทย่อยทางอ้อมถือหุ้นโดยบริษัท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ซินเน็ค อินคิวท์เบชั่น จำกัด</w:t>
            </w:r>
          </w:p>
        </w:tc>
        <w:tc>
          <w:tcPr>
            <w:tcW w:w="270" w:type="dxa"/>
          </w:tcPr>
          <w:p w14:paraId="73976187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579D2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37D8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E290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96117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E7DE2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70085D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DB9A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C7AAF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665C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C396C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323B6E1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</w:tcPr>
          <w:p w14:paraId="6C2BBCFD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64FE1B49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109E4" w:rsidRPr="003F5FE8" w14:paraId="0E498095" w14:textId="77777777" w:rsidTr="005E060B">
        <w:tc>
          <w:tcPr>
            <w:tcW w:w="2250" w:type="dxa"/>
          </w:tcPr>
          <w:p w14:paraId="0E2A77BC" w14:textId="77777777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สวอป มาร์ท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98E3DA9" w14:textId="7EA01C48" w:rsidR="003109E4" w:rsidRPr="003F5FE8" w:rsidRDefault="003109E4" w:rsidP="00310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0CB0E00A" w14:textId="7DDF5DFC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การค้าปลีกและการ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ให้บริกา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เช่าพื้นที่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ค้าปลีก</w:t>
            </w:r>
          </w:p>
          <w:p w14:paraId="30E03378" w14:textId="3D151D39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ช่องทางอิเล็กทรอนิกส์</w:t>
            </w:r>
          </w:p>
        </w:tc>
        <w:tc>
          <w:tcPr>
            <w:tcW w:w="236" w:type="dxa"/>
          </w:tcPr>
          <w:p w14:paraId="2423497A" w14:textId="77777777" w:rsidR="003109E4" w:rsidRPr="003F5FE8" w:rsidRDefault="003109E4" w:rsidP="003109E4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78C6A0B6" w14:textId="5D9FCE37" w:rsidR="003109E4" w:rsidRPr="003F5FE8" w:rsidRDefault="00554F25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270" w:type="dxa"/>
          </w:tcPr>
          <w:p w14:paraId="77106CAF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67E78" w14:textId="399EF530" w:rsidR="003109E4" w:rsidRPr="003F5FE8" w:rsidRDefault="003109E4" w:rsidP="003109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270" w:type="dxa"/>
          </w:tcPr>
          <w:p w14:paraId="7BCE9609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5ECC4F" w14:textId="1B8D57B9" w:rsidR="003109E4" w:rsidRPr="003F5FE8" w:rsidRDefault="00554F25" w:rsidP="003109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2D0C20D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12DEA" w14:textId="651131D2" w:rsidR="003109E4" w:rsidRPr="003F5FE8" w:rsidRDefault="003109E4" w:rsidP="003109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613B1E88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F2DE9" w14:textId="6B60AB83" w:rsidR="003109E4" w:rsidRPr="003F5FE8" w:rsidRDefault="000C7935" w:rsidP="003109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6109B4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BE11DD" w14:textId="5C37B232" w:rsidR="003109E4" w:rsidRPr="003F5FE8" w:rsidRDefault="003109E4" w:rsidP="003109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C00C19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9CF97E" w14:textId="76A0AAAF" w:rsidR="003109E4" w:rsidRPr="003F5FE8" w:rsidRDefault="000C7935" w:rsidP="003109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26" w:type="dxa"/>
          </w:tcPr>
          <w:p w14:paraId="0F1C2B85" w14:textId="77777777" w:rsidR="003109E4" w:rsidRPr="003F5FE8" w:rsidRDefault="003109E4" w:rsidP="003109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BE5180" w14:textId="6F04932C" w:rsidR="003109E4" w:rsidRPr="003F5FE8" w:rsidRDefault="003109E4" w:rsidP="003109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4007B" w:rsidRPr="003F5FE8" w14:paraId="154909E7" w14:textId="77777777" w:rsidTr="005E060B">
        <w:trPr>
          <w:trHeight w:val="197"/>
        </w:trPr>
        <w:tc>
          <w:tcPr>
            <w:tcW w:w="2250" w:type="dxa"/>
          </w:tcPr>
          <w:p w14:paraId="34D688E1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54DF4C9" w14:textId="77777777" w:rsidR="0044007B" w:rsidRPr="003F5FE8" w:rsidRDefault="0044007B" w:rsidP="004400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B47CB7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39214D13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96AE83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1C4E9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DBF902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C9DCF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6F1778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42771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C9F385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FE425" w14:textId="5DAFCBD1" w:rsidR="0044007B" w:rsidRPr="003F5FE8" w:rsidRDefault="000C7935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364,</w:t>
            </w:r>
            <w:r w:rsidR="00FA3DF5"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17304D70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8E0A" w14:textId="547B73E7" w:rsidR="0044007B" w:rsidRPr="003F5FE8" w:rsidRDefault="003109E4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364,</w:t>
            </w:r>
            <w:r w:rsidR="00EE0B04"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29B0F2FF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6E08E" w14:textId="573D9EB3" w:rsidR="0044007B" w:rsidRPr="003F5FE8" w:rsidRDefault="000C7935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364,</w:t>
            </w:r>
            <w:r w:rsidR="00FA3DF5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26" w:type="dxa"/>
          </w:tcPr>
          <w:p w14:paraId="79C158BC" w14:textId="77777777" w:rsidR="0044007B" w:rsidRPr="003F5FE8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762A7F" w14:textId="016E1B20" w:rsidR="0044007B" w:rsidRPr="003F5FE8" w:rsidRDefault="003109E4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364,400</w:t>
            </w:r>
          </w:p>
        </w:tc>
      </w:tr>
    </w:tbl>
    <w:p w14:paraId="123EA729" w14:textId="05BC24C6" w:rsidR="00A0713A" w:rsidRPr="003F5FE8" w:rsidRDefault="005C4AE6" w:rsidP="005C4AE6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="00F079C6" w:rsidRPr="003F5FE8">
        <w:rPr>
          <w:rFonts w:ascii="Angsana New" w:hAnsi="Angsana New"/>
          <w:sz w:val="30"/>
          <w:szCs w:val="30"/>
          <w:cs/>
        </w:rPr>
        <w:t>บริษัทย่อย</w:t>
      </w:r>
      <w:r w:rsidR="00F079C6" w:rsidRPr="003F5FE8">
        <w:rPr>
          <w:rFonts w:ascii="Angsana New" w:hAnsi="Angsana New" w:hint="cs"/>
          <w:sz w:val="30"/>
          <w:szCs w:val="30"/>
          <w:cs/>
        </w:rPr>
        <w:t>ทั้งหมด</w:t>
      </w:r>
      <w:r w:rsidR="00F079C6" w:rsidRPr="003F5FE8">
        <w:rPr>
          <w:rFonts w:ascii="Angsana New" w:hAnsi="Angsana New"/>
          <w:sz w:val="30"/>
          <w:szCs w:val="30"/>
          <w:cs/>
        </w:rPr>
        <w:t>จดทะเบียนและจัดตั้งและดำเนินธุรกิจในประเทศไทย</w:t>
      </w:r>
    </w:p>
    <w:p w14:paraId="433C97A7" w14:textId="0C7E711E" w:rsidR="00A0713A" w:rsidRPr="003F5FE8" w:rsidRDefault="00A0713A" w:rsidP="00B73394">
      <w:pPr>
        <w:jc w:val="thaiDistribute"/>
        <w:rPr>
          <w:rFonts w:ascii="Angsana New" w:hAnsi="Angsana New"/>
          <w:sz w:val="30"/>
          <w:szCs w:val="30"/>
        </w:rPr>
        <w:sectPr w:rsidR="00A0713A" w:rsidRPr="003F5FE8" w:rsidSect="00A0713A">
          <w:headerReference w:type="default" r:id="rId12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440"/>
        <w:gridCol w:w="270"/>
        <w:gridCol w:w="1530"/>
      </w:tblGrid>
      <w:tr w:rsidR="00950814" w:rsidRPr="003F5FE8" w14:paraId="53414AE3" w14:textId="77777777" w:rsidTr="00950814">
        <w:trPr>
          <w:tblHeader/>
        </w:trPr>
        <w:tc>
          <w:tcPr>
            <w:tcW w:w="4770" w:type="dxa"/>
          </w:tcPr>
          <w:p w14:paraId="29FE50BC" w14:textId="60A807C4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1C6BF58B" w14:textId="77777777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124080" w14:textId="528F1905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814" w:rsidRPr="003F5FE8" w14:paraId="07ED8034" w14:textId="77777777" w:rsidTr="00950814">
        <w:trPr>
          <w:tblHeader/>
        </w:trPr>
        <w:tc>
          <w:tcPr>
            <w:tcW w:w="4770" w:type="dxa"/>
          </w:tcPr>
          <w:p w14:paraId="5ADF631E" w14:textId="293ED3A1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6EA6312" w14:textId="77777777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775F8" w14:textId="4C724099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44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97D15" w:rsidRPr="003F5FE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2A5690F" w14:textId="77777777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BC469B" w14:textId="68692B93" w:rsidR="00950814" w:rsidRPr="003F5FE8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97D15" w:rsidRPr="003F5FE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033CA" w:rsidRPr="003F5FE8" w14:paraId="1C77F946" w14:textId="77777777" w:rsidTr="00950814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AE2BEE2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C1A477" w14:textId="77777777" w:rsidR="00D033CA" w:rsidRPr="003F5FE8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ACF4432" w14:textId="77777777" w:rsidR="00D033CA" w:rsidRPr="003F5FE8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7D15" w:rsidRPr="003F5FE8" w14:paraId="3249141E" w14:textId="77777777" w:rsidTr="00950814">
        <w:tc>
          <w:tcPr>
            <w:tcW w:w="4770" w:type="dxa"/>
            <w:vAlign w:val="bottom"/>
          </w:tcPr>
          <w:p w14:paraId="17AE99B7" w14:textId="50515AFF" w:rsidR="00C97D15" w:rsidRPr="003F5FE8" w:rsidRDefault="00C97D15" w:rsidP="00C9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1080" w:type="dxa"/>
          </w:tcPr>
          <w:p w14:paraId="204BBF99" w14:textId="77777777" w:rsidR="00C97D15" w:rsidRPr="003F5FE8" w:rsidRDefault="00C97D15" w:rsidP="00C97D15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021A50" w14:textId="74C952FF" w:rsidR="00C97D15" w:rsidRPr="003F5FE8" w:rsidRDefault="000C7935" w:rsidP="000C793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83EB7" w14:textId="77777777" w:rsidR="00C97D15" w:rsidRPr="003F5FE8" w:rsidRDefault="00C97D15" w:rsidP="00C9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4AA92E" w14:textId="24D6700B" w:rsidR="00C97D15" w:rsidRPr="003F5FE8" w:rsidRDefault="00C97D15" w:rsidP="00C97D1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220,000</w:t>
            </w:r>
          </w:p>
        </w:tc>
      </w:tr>
      <w:tr w:rsidR="00C97D15" w:rsidRPr="003F5FE8" w14:paraId="1FA67DE2" w14:textId="77777777" w:rsidTr="00950814">
        <w:tc>
          <w:tcPr>
            <w:tcW w:w="4770" w:type="dxa"/>
            <w:vAlign w:val="bottom"/>
          </w:tcPr>
          <w:p w14:paraId="490CE5FC" w14:textId="7EE18BC3" w:rsidR="00C97D15" w:rsidRPr="003F5FE8" w:rsidRDefault="00C97D15" w:rsidP="00C9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3F5FE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เซอร์วิส พ้อยท์ จำกัด</w:t>
            </w:r>
          </w:p>
        </w:tc>
        <w:tc>
          <w:tcPr>
            <w:tcW w:w="1080" w:type="dxa"/>
          </w:tcPr>
          <w:p w14:paraId="0EDFCD0A" w14:textId="77777777" w:rsidR="00C97D15" w:rsidRPr="003F5FE8" w:rsidRDefault="00C97D15" w:rsidP="00C97D15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9BFF7" w14:textId="6A81FA2B" w:rsidR="00C97D15" w:rsidRPr="003F5FE8" w:rsidRDefault="000C7935" w:rsidP="000C793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63D92" w14:textId="77777777" w:rsidR="00C97D15" w:rsidRPr="003F5FE8" w:rsidRDefault="00C97D15" w:rsidP="00C9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04F7E1" w14:textId="5F73834A" w:rsidR="00C97D15" w:rsidRPr="003F5FE8" w:rsidRDefault="00C97D15" w:rsidP="00C97D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</w:tbl>
    <w:p w14:paraId="5E2FD9A9" w14:textId="4B1765CB" w:rsidR="00E20093" w:rsidRPr="003F5FE8" w:rsidRDefault="00E20093" w:rsidP="00D033CA">
      <w:pPr>
        <w:rPr>
          <w:rFonts w:ascii="Angsana New" w:hAnsi="Angsana New"/>
          <w:sz w:val="30"/>
          <w:szCs w:val="30"/>
        </w:rPr>
      </w:pPr>
    </w:p>
    <w:p w14:paraId="12AF3C9A" w14:textId="77777777" w:rsidR="00AA091C" w:rsidRPr="003F5FE8" w:rsidRDefault="00AA091C" w:rsidP="00AA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3F5FE8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การเรียกชำระค่าหุ้นของบริษัทย่อย</w:t>
      </w:r>
    </w:p>
    <w:p w14:paraId="67B493CB" w14:textId="77777777" w:rsidR="00AA091C" w:rsidRPr="003F5FE8" w:rsidRDefault="00AA091C" w:rsidP="00AA091C">
      <w:pPr>
        <w:rPr>
          <w:rFonts w:ascii="Angsana New" w:hAnsi="Angsana New"/>
          <w:sz w:val="30"/>
          <w:szCs w:val="30"/>
        </w:rPr>
      </w:pPr>
    </w:p>
    <w:p w14:paraId="1596C743" w14:textId="19FEB63F" w:rsidR="00AA091C" w:rsidRPr="003F5FE8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>บริษัท ซินเน็ค อินคิวท์เบชั่น จำกัด เรียกชำระค่าหุ้นเพิ่ม</w:t>
      </w:r>
      <w:r w:rsidR="00B5512A" w:rsidRPr="003F5FE8">
        <w:rPr>
          <w:rFonts w:ascii="Angsana New" w:hAnsi="Angsana New" w:hint="cs"/>
          <w:sz w:val="30"/>
          <w:szCs w:val="30"/>
          <w:cs/>
          <w:lang w:bidi="th-TH"/>
        </w:rPr>
        <w:t>ทุนส่วนที่เหลือ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 </w:t>
      </w:r>
      <w:r w:rsidRPr="003F5FE8">
        <w:rPr>
          <w:rFonts w:ascii="Angsana New" w:hAnsi="Angsana New"/>
          <w:sz w:val="30"/>
          <w:szCs w:val="30"/>
          <w:lang w:bidi="th-TH"/>
        </w:rPr>
        <w:t>65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</w:t>
      </w:r>
      <w:r w:rsidR="00B5512A" w:rsidRPr="003F5FE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5512A" w:rsidRPr="003F5FE8">
        <w:rPr>
          <w:rFonts w:ascii="Angsana New" w:hAnsi="Angsana New"/>
          <w:sz w:val="30"/>
          <w:szCs w:val="30"/>
          <w:lang w:val="en-US" w:bidi="th-TH"/>
        </w:rPr>
        <w:t>1,000,000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3F5FE8">
        <w:rPr>
          <w:rFonts w:ascii="Angsana New" w:hAnsi="Angsana New"/>
          <w:sz w:val="30"/>
          <w:szCs w:val="30"/>
          <w:lang w:bidi="th-TH"/>
        </w:rPr>
        <w:t>65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บาท) บริษัทได้ชำระค่าหุ้นดังกล่าวเต็มจำนวนในเดือนมีนาคม </w:t>
      </w:r>
      <w:r w:rsidRPr="003F5FE8">
        <w:rPr>
          <w:rFonts w:ascii="Angsana New" w:hAnsi="Angsana New"/>
          <w:sz w:val="30"/>
          <w:szCs w:val="30"/>
          <w:lang w:bidi="th-TH"/>
        </w:rPr>
        <w:t>2565</w:t>
      </w:r>
    </w:p>
    <w:p w14:paraId="54671A20" w14:textId="77777777" w:rsidR="00AA091C" w:rsidRPr="003F5FE8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2620DBA" w14:textId="77777777" w:rsidR="00AA091C" w:rsidRPr="003F5FE8" w:rsidRDefault="00AA091C" w:rsidP="00AA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3F5FE8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การเพิ่มทุนของบริษัทย่อย</w:t>
      </w:r>
    </w:p>
    <w:p w14:paraId="56B552B7" w14:textId="77777777" w:rsidR="00AA091C" w:rsidRPr="003F5FE8" w:rsidRDefault="00AA091C" w:rsidP="00AA091C">
      <w:pPr>
        <w:rPr>
          <w:rFonts w:ascii="Angsana New" w:hAnsi="Angsana New"/>
          <w:sz w:val="30"/>
          <w:szCs w:val="30"/>
        </w:rPr>
      </w:pPr>
    </w:p>
    <w:p w14:paraId="05330E86" w14:textId="77777777" w:rsidR="00AA091C" w:rsidRPr="003F5FE8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3F5FE8">
        <w:rPr>
          <w:rFonts w:ascii="Angsana New" w:hAnsi="Angsana New"/>
          <w:sz w:val="30"/>
          <w:szCs w:val="30"/>
          <w:lang w:bidi="th-TH"/>
        </w:rPr>
        <w:t>28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Pr="003F5FE8">
        <w:rPr>
          <w:rFonts w:ascii="Angsana New" w:hAnsi="Angsana New"/>
          <w:sz w:val="30"/>
          <w:szCs w:val="30"/>
          <w:lang w:bidi="th-TH"/>
        </w:rPr>
        <w:t>2565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บริษัท ซินเน็ค อินคิวท์เบชั่น จำกัด ออกหุ้นสามัญเพิ่มทุนจากจำนวนเงิน </w:t>
      </w:r>
      <w:r w:rsidRPr="003F5FE8">
        <w:rPr>
          <w:rFonts w:ascii="Angsana New" w:hAnsi="Angsana New"/>
          <w:sz w:val="30"/>
          <w:szCs w:val="30"/>
          <w:lang w:bidi="th-TH"/>
        </w:rPr>
        <w:t>100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3F5FE8">
        <w:rPr>
          <w:rFonts w:ascii="Angsana New" w:hAnsi="Angsana New"/>
          <w:sz w:val="30"/>
          <w:szCs w:val="30"/>
          <w:lang w:bidi="th-TH"/>
        </w:rPr>
        <w:t>1,000,000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3F5FE8">
        <w:rPr>
          <w:rFonts w:ascii="Angsana New" w:hAnsi="Angsana New"/>
          <w:sz w:val="30"/>
          <w:szCs w:val="30"/>
          <w:lang w:bidi="th-TH"/>
        </w:rPr>
        <w:t>100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บาท) เป็นจำนวนเงิน </w:t>
      </w:r>
      <w:r w:rsidRPr="003F5FE8">
        <w:rPr>
          <w:rFonts w:ascii="Angsana New" w:hAnsi="Angsana New"/>
          <w:sz w:val="30"/>
          <w:szCs w:val="30"/>
          <w:lang w:bidi="th-TH"/>
        </w:rPr>
        <w:t>255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3F5FE8">
        <w:rPr>
          <w:rFonts w:ascii="Angsana New" w:hAnsi="Angsana New"/>
          <w:sz w:val="30"/>
          <w:szCs w:val="30"/>
          <w:lang w:bidi="th-TH"/>
        </w:rPr>
        <w:t>2,550,000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3F5FE8">
        <w:rPr>
          <w:rFonts w:ascii="Angsana New" w:hAnsi="Angsana New"/>
          <w:sz w:val="30"/>
          <w:szCs w:val="30"/>
          <w:lang w:bidi="th-TH"/>
        </w:rPr>
        <w:t>100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12C0EE91" w14:textId="77777777" w:rsidR="00AA091C" w:rsidRPr="003F5FE8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BA8F529" w14:textId="6DB0ACAA" w:rsidR="00AA091C" w:rsidRPr="003F5FE8" w:rsidRDefault="00AA091C" w:rsidP="0013463D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เมื่อวันที่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>18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เมษายน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>2565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บริษัท เซอร์วิส พ้อยท์ จำกัด ออกหุ้นสามัญเพิ่มทุนจากจำนวนเงิน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>15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ล้านบาท</w:t>
      </w:r>
      <w:r w:rsidR="000807D9"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>(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หุ้นสามัญจำนวน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150,000 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 มูลค่าหุ้นละ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100 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บาท) เป็นจำนวนเงิน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115 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ล้านบาท (หุ้นสามัญจำนวน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1,150,000 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 มูลค่าหุ้นละ </w:t>
      </w:r>
      <w:r w:rsidRPr="003F5FE8">
        <w:rPr>
          <w:rFonts w:ascii="Angsana New" w:hAnsi="Angsana New"/>
          <w:spacing w:val="2"/>
          <w:sz w:val="30"/>
          <w:szCs w:val="30"/>
          <w:lang w:bidi="th-TH"/>
        </w:rPr>
        <w:t xml:space="preserve">100 </w:t>
      </w:r>
      <w:r w:rsidRPr="003F5FE8">
        <w:rPr>
          <w:rFonts w:ascii="Angsana New" w:hAnsi="Angsana New"/>
          <w:spacing w:val="2"/>
          <w:sz w:val="30"/>
          <w:szCs w:val="30"/>
          <w:cs/>
          <w:lang w:bidi="th-TH"/>
        </w:rPr>
        <w:t>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646CFAC8" w14:textId="7A6E8C4A" w:rsidR="000807D9" w:rsidRPr="003F5FE8" w:rsidRDefault="00080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61973FB9" w14:textId="77777777" w:rsidR="00D033CA" w:rsidRPr="003F5FE8" w:rsidRDefault="00D033CA" w:rsidP="00D033CA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sz w:val="30"/>
          <w:szCs w:val="30"/>
          <w:lang w:val="en-GB"/>
        </w:rPr>
      </w:pPr>
    </w:p>
    <w:p w14:paraId="4F6A13B0" w14:textId="18D09E52" w:rsidR="00055C21" w:rsidRPr="003F5FE8" w:rsidRDefault="00055C21" w:rsidP="0006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055C21" w:rsidRPr="003F5FE8" w:rsidSect="00A3580C">
          <w:head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9D8E192" w14:textId="4C684E61" w:rsidR="00247C63" w:rsidRPr="003F5FE8" w:rsidRDefault="00247C63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450" w:right="-45" w:firstLine="18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893B3C2" w14:textId="77777777" w:rsidR="00301B6F" w:rsidRPr="003F5FE8" w:rsidRDefault="00301B6F" w:rsidP="00301B6F">
      <w:pPr>
        <w:rPr>
          <w:lang w:val="th-TH"/>
        </w:rPr>
      </w:pPr>
    </w:p>
    <w:tbl>
      <w:tblPr>
        <w:tblW w:w="149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2430"/>
        <w:gridCol w:w="270"/>
        <w:gridCol w:w="990"/>
        <w:gridCol w:w="270"/>
        <w:gridCol w:w="990"/>
        <w:gridCol w:w="270"/>
        <w:gridCol w:w="1080"/>
        <w:gridCol w:w="270"/>
        <w:gridCol w:w="990"/>
        <w:gridCol w:w="240"/>
        <w:gridCol w:w="30"/>
        <w:gridCol w:w="1080"/>
        <w:gridCol w:w="270"/>
        <w:gridCol w:w="990"/>
        <w:gridCol w:w="270"/>
        <w:gridCol w:w="990"/>
        <w:gridCol w:w="326"/>
        <w:gridCol w:w="1024"/>
      </w:tblGrid>
      <w:tr w:rsidR="005E060B" w:rsidRPr="003F5FE8" w:rsidDel="00685444" w14:paraId="70A12B02" w14:textId="77777777" w:rsidTr="003208E3">
        <w:tc>
          <w:tcPr>
            <w:tcW w:w="2160" w:type="dxa"/>
          </w:tcPr>
          <w:p w14:paraId="2713D599" w14:textId="77777777" w:rsidR="005E060B" w:rsidRPr="003F5FE8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</w:tcPr>
          <w:p w14:paraId="3EF61145" w14:textId="77777777" w:rsidR="005E060B" w:rsidRPr="003F5FE8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0150DF" w14:textId="77777777" w:rsidR="005E060B" w:rsidRPr="003F5FE8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A883575" w14:textId="77777777" w:rsidR="005E060B" w:rsidRPr="003F5FE8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677970E" w14:textId="77777777" w:rsidR="005E060B" w:rsidRPr="003F5FE8" w:rsidDel="00685444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80" w:type="dxa"/>
            <w:gridSpan w:val="4"/>
          </w:tcPr>
          <w:p w14:paraId="457F6CCE" w14:textId="7FFEAA72" w:rsidR="005E060B" w:rsidRPr="003F5FE8" w:rsidRDefault="005E060B" w:rsidP="00530E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80" w:type="dxa"/>
            <w:gridSpan w:val="8"/>
          </w:tcPr>
          <w:p w14:paraId="74EAD959" w14:textId="65FBEC25" w:rsidR="005E060B" w:rsidRPr="003F5FE8" w:rsidRDefault="005E060B" w:rsidP="00530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B6F" w:rsidRPr="003F5FE8" w:rsidDel="00685444" w14:paraId="744820F1" w14:textId="77777777" w:rsidTr="003208E3">
        <w:tc>
          <w:tcPr>
            <w:tcW w:w="2160" w:type="dxa"/>
          </w:tcPr>
          <w:p w14:paraId="71FBD958" w14:textId="77777777" w:rsidR="00301B6F" w:rsidRPr="003F5FE8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2A2DCBCE" w14:textId="77777777" w:rsidR="00301B6F" w:rsidRPr="003F5FE8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39F05EB9" w14:textId="77777777" w:rsidR="00301B6F" w:rsidRPr="003F5FE8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5787F1E" w14:textId="2AC96C23" w:rsidR="00301B6F" w:rsidRPr="003F5FE8" w:rsidRDefault="00301B6F" w:rsidP="00285D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  <w:r w:rsidR="003208E3" w:rsidRPr="003F5FE8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3F5FE8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4AB16675" w14:textId="77777777" w:rsidR="00301B6F" w:rsidRPr="003F5FE8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06EC452" w14:textId="407C03AB" w:rsidR="00301B6F" w:rsidRPr="003F5FE8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0" w:type="dxa"/>
            <w:gridSpan w:val="2"/>
          </w:tcPr>
          <w:p w14:paraId="246E54B5" w14:textId="77777777" w:rsidR="00301B6F" w:rsidRPr="003F5FE8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08E158D" w14:textId="77777777" w:rsidR="00301B6F" w:rsidRPr="003F5FE8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5DD81D7" w14:textId="77777777" w:rsidR="00301B6F" w:rsidRPr="003F5FE8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8B71FB5" w14:textId="77777777" w:rsidR="00301B6F" w:rsidRPr="003F5FE8" w:rsidRDefault="00301B6F" w:rsidP="00530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3F5FE8">
              <w:rPr>
                <w:rFonts w:ascii="Angsana New" w:hAnsi="Angsana New"/>
                <w:sz w:val="28"/>
                <w:szCs w:val="28"/>
              </w:rPr>
              <w:t>-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74169" w:rsidRPr="003F5FE8" w14:paraId="29D27110" w14:textId="77777777" w:rsidTr="003208E3">
        <w:trPr>
          <w:trHeight w:val="389"/>
        </w:trPr>
        <w:tc>
          <w:tcPr>
            <w:tcW w:w="2160" w:type="dxa"/>
          </w:tcPr>
          <w:p w14:paraId="0E24B49D" w14:textId="77777777" w:rsidR="00874169" w:rsidRPr="003F5FE8" w:rsidRDefault="00874169" w:rsidP="0087416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131B6A4" w14:textId="77777777" w:rsidR="00874169" w:rsidRPr="003F5FE8" w:rsidRDefault="00874169" w:rsidP="008741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86F9E" w14:textId="7777777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E986" w14:textId="28A75AD0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FF18D72" w14:textId="7777777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5176" w14:textId="3C5387EE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95E103B" w14:textId="77777777" w:rsidR="00874169" w:rsidRPr="003F5FE8" w:rsidRDefault="00874169" w:rsidP="008741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184B8" w14:textId="7603930A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6D6627" w14:textId="7777777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F4C1CE" w14:textId="0E729F25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2ABBDB4C" w14:textId="77777777" w:rsidR="00874169" w:rsidRPr="003F5FE8" w:rsidRDefault="00874169" w:rsidP="008741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8B5D3" w14:textId="57022329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BC41082" w14:textId="7777777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A0F30" w14:textId="449DFB1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BE5749C" w14:textId="77777777" w:rsidR="00874169" w:rsidRPr="003F5FE8" w:rsidRDefault="00874169" w:rsidP="008741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76C26" w14:textId="22B4AACD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26" w:type="dxa"/>
          </w:tcPr>
          <w:p w14:paraId="63BCC1B9" w14:textId="77777777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60C0D4" w14:textId="659BB945" w:rsidR="00874169" w:rsidRPr="003F5FE8" w:rsidRDefault="00874169" w:rsidP="0087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01B6F" w:rsidRPr="003F5FE8" w14:paraId="73D8AEAF" w14:textId="77777777" w:rsidTr="003208E3">
        <w:tc>
          <w:tcPr>
            <w:tcW w:w="2160" w:type="dxa"/>
          </w:tcPr>
          <w:p w14:paraId="094849CF" w14:textId="77777777" w:rsidR="00301B6F" w:rsidRPr="003F5FE8" w:rsidRDefault="00301B6F" w:rsidP="00530ECA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443941" w14:textId="77777777" w:rsidR="00301B6F" w:rsidRPr="003F5FE8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54F27" w14:textId="77777777" w:rsidR="00301B6F" w:rsidRPr="003F5FE8" w:rsidRDefault="00301B6F" w:rsidP="00530E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4CA4B29" w14:textId="77777777" w:rsidR="00301B6F" w:rsidRPr="003F5FE8" w:rsidRDefault="00301B6F" w:rsidP="00530E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3F5FE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B21C04" w14:textId="77777777" w:rsidR="00301B6F" w:rsidRPr="003F5FE8" w:rsidRDefault="00301B6F" w:rsidP="00530EC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2"/>
          </w:tcPr>
          <w:p w14:paraId="4EE9A12A" w14:textId="77777777" w:rsidR="00301B6F" w:rsidRPr="003F5FE8" w:rsidRDefault="00301B6F" w:rsidP="00530E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3F5FE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5E060B" w:rsidRPr="003F5FE8" w14:paraId="0A9B6D83" w14:textId="77777777" w:rsidTr="003208E3">
        <w:tc>
          <w:tcPr>
            <w:tcW w:w="2160" w:type="dxa"/>
          </w:tcPr>
          <w:p w14:paraId="271CF501" w14:textId="0C2A0483" w:rsidR="005E060B" w:rsidRPr="003F5FE8" w:rsidRDefault="005E060B" w:rsidP="00301B6F">
            <w:pPr>
              <w:ind w:left="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1CF00015" w14:textId="77777777" w:rsidR="005E060B" w:rsidRPr="003F5FE8" w:rsidRDefault="005E060B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3FDB81" w14:textId="77777777" w:rsidR="005E060B" w:rsidRPr="003F5FE8" w:rsidRDefault="005E060B" w:rsidP="00301B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D4AE58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312E94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D4979F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9568D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A2401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1430D3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EF28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60CFF0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15EE26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5DF7FB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F194B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7A4C88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D6C1AB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72D082CD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436EFD4" w14:textId="77777777" w:rsidR="005E060B" w:rsidRPr="003F5FE8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57C6F" w:rsidRPr="003F5FE8" w14:paraId="728A7F3E" w14:textId="77777777" w:rsidTr="003208E3">
        <w:tc>
          <w:tcPr>
            <w:tcW w:w="2160" w:type="dxa"/>
          </w:tcPr>
          <w:p w14:paraId="7C78A908" w14:textId="77777777" w:rsidR="00F57C6F" w:rsidRPr="003F5FE8" w:rsidRDefault="00F57C6F" w:rsidP="00F57C6F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48C14FE5" w14:textId="3BF987A0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3F5F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3F5FE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14:paraId="43A6EAD6" w14:textId="767D86C8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>ห้เช่าซื้อ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br/>
              <w:t>รถจักรยานยนต์</w:t>
            </w:r>
          </w:p>
        </w:tc>
        <w:tc>
          <w:tcPr>
            <w:tcW w:w="270" w:type="dxa"/>
          </w:tcPr>
          <w:p w14:paraId="758BF55F" w14:textId="77777777" w:rsidR="00F57C6F" w:rsidRPr="003F5FE8" w:rsidRDefault="00F57C6F" w:rsidP="00F57C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51315B" w14:textId="4F87BE6D" w:rsidR="00F57C6F" w:rsidRPr="003F5FE8" w:rsidRDefault="000728AE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</w:tcPr>
          <w:p w14:paraId="66DF1CA4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5A9C58" w14:textId="26ED1956" w:rsidR="00F57C6F" w:rsidRPr="003F5FE8" w:rsidRDefault="00F57C6F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</w:tcPr>
          <w:p w14:paraId="672C8A7F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A229F" w14:textId="384CC7C8" w:rsidR="00F57C6F" w:rsidRPr="003F5FE8" w:rsidRDefault="000728AE" w:rsidP="000728A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1,271,644</w:t>
            </w:r>
          </w:p>
        </w:tc>
        <w:tc>
          <w:tcPr>
            <w:tcW w:w="270" w:type="dxa"/>
          </w:tcPr>
          <w:p w14:paraId="0F9F0A9A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666B71" w14:textId="4DBAF09A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1,209,342</w:t>
            </w:r>
          </w:p>
        </w:tc>
        <w:tc>
          <w:tcPr>
            <w:tcW w:w="270" w:type="dxa"/>
            <w:gridSpan w:val="2"/>
          </w:tcPr>
          <w:p w14:paraId="6B34C269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339B8" w14:textId="66105739" w:rsidR="00F57C6F" w:rsidRPr="003F5FE8" w:rsidRDefault="000728AE" w:rsidP="00F57C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169A2030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D18AD5" w14:textId="1518BCD8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4EC7EC76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C757F6" w14:textId="5C4993FB" w:rsidR="00F57C6F" w:rsidRPr="003F5FE8" w:rsidRDefault="000728AE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</w:tcPr>
          <w:p w14:paraId="08866431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6BE6DE4" w14:textId="3D1530FC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</w:tr>
      <w:tr w:rsidR="00F57C6F" w:rsidRPr="003F5FE8" w14:paraId="0C4A614D" w14:textId="77777777" w:rsidTr="003208E3">
        <w:tc>
          <w:tcPr>
            <w:tcW w:w="2160" w:type="dxa"/>
          </w:tcPr>
          <w:p w14:paraId="3DAF6B6A" w14:textId="77777777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DB88C37" w14:textId="77777777" w:rsidR="00F57C6F" w:rsidRPr="003F5FE8" w:rsidRDefault="00F57C6F" w:rsidP="00F57C6F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E7D120" w14:textId="77777777" w:rsidR="00F57C6F" w:rsidRPr="003F5FE8" w:rsidRDefault="00F57C6F" w:rsidP="00F57C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74EACD8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98374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44E0B1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CC157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41F4AF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549B6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A1F8C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F91DFE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0074D7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8F0E3B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21DB22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E06ED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08C629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66A6D222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8D847E2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57C6F" w:rsidRPr="003F5FE8" w14:paraId="41159DE3" w14:textId="77777777" w:rsidTr="003208E3">
        <w:tc>
          <w:tcPr>
            <w:tcW w:w="5850" w:type="dxa"/>
            <w:gridSpan w:val="4"/>
          </w:tcPr>
          <w:p w14:paraId="1C83834B" w14:textId="4ED7DEC6" w:rsidR="00F57C6F" w:rsidRPr="003F5FE8" w:rsidRDefault="00F57C6F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68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ร่วม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ทางอ้อมถือหุ้นโดยบริษัท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ซินเน็ค อินคิวท์เบชั่น จำกัด</w:t>
            </w:r>
          </w:p>
        </w:tc>
        <w:tc>
          <w:tcPr>
            <w:tcW w:w="270" w:type="dxa"/>
          </w:tcPr>
          <w:p w14:paraId="7C50902F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86744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E6FD8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5B100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940679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C90FA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46A15EA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79E34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DD15D1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AE677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8840AA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525A701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0084A4EA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7BB7466C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57C6F" w:rsidRPr="003F5FE8" w14:paraId="6DCC8295" w14:textId="77777777" w:rsidTr="00D3029F">
        <w:tc>
          <w:tcPr>
            <w:tcW w:w="2160" w:type="dxa"/>
          </w:tcPr>
          <w:p w14:paraId="1DF4294E" w14:textId="77777777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ไซเบอร์ตรอน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2FCE11D" w14:textId="3AE14704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F5FE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14:paraId="02514286" w14:textId="39B60D7B" w:rsidR="00F57C6F" w:rsidRPr="003F5FE8" w:rsidRDefault="00F57C6F" w:rsidP="00F57C6F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ให้บริการดูแลและบริหารจัดการระบบรักษาความปลอดภัยเทคโนโลยีสารสนเทศครบวงจร</w:t>
            </w:r>
          </w:p>
        </w:tc>
        <w:tc>
          <w:tcPr>
            <w:tcW w:w="270" w:type="dxa"/>
          </w:tcPr>
          <w:p w14:paraId="0271C11C" w14:textId="77777777" w:rsidR="00F57C6F" w:rsidRPr="003F5FE8" w:rsidRDefault="00F57C6F" w:rsidP="00F57C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10A0C04" w14:textId="1CA28412" w:rsidR="00F57C6F" w:rsidRPr="003F5FE8" w:rsidRDefault="000728AE" w:rsidP="00F57C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70" w:type="dxa"/>
          </w:tcPr>
          <w:p w14:paraId="597BD2CF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532DD5" w14:textId="4D936ABB" w:rsidR="00F57C6F" w:rsidRPr="003F5FE8" w:rsidRDefault="00F57C6F" w:rsidP="00F57C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70" w:type="dxa"/>
          </w:tcPr>
          <w:p w14:paraId="58122E07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CA0E1" w14:textId="3F490BD0" w:rsidR="00F57C6F" w:rsidRPr="003F5FE8" w:rsidRDefault="000728AE" w:rsidP="000728A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56,644</w:t>
            </w:r>
          </w:p>
        </w:tc>
        <w:tc>
          <w:tcPr>
            <w:tcW w:w="270" w:type="dxa"/>
          </w:tcPr>
          <w:p w14:paraId="6434A583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BE8142" w14:textId="6AC9323F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56,336</w:t>
            </w:r>
          </w:p>
        </w:tc>
        <w:tc>
          <w:tcPr>
            <w:tcW w:w="270" w:type="dxa"/>
            <w:gridSpan w:val="2"/>
          </w:tcPr>
          <w:p w14:paraId="7171A5AD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DE2D9" w14:textId="18C8F5DC" w:rsidR="00F57C6F" w:rsidRPr="003F5FE8" w:rsidRDefault="000728AE" w:rsidP="00F57C6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246231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D7D6F5" w14:textId="538CCCE0" w:rsidR="00F57C6F" w:rsidRPr="003F5FE8" w:rsidRDefault="00F57C6F" w:rsidP="00F57C6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5E30B8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ABA46C" w14:textId="6FECB1ED" w:rsidR="00F57C6F" w:rsidRPr="003F5FE8" w:rsidRDefault="000728AE" w:rsidP="00F57C6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64CF944E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A7962B5" w14:textId="21C4FA95" w:rsidR="00F57C6F" w:rsidRPr="003F5FE8" w:rsidRDefault="00F57C6F" w:rsidP="00F57C6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F57C6F" w:rsidRPr="003F5FE8" w14:paraId="13A56D8C" w14:textId="77777777" w:rsidTr="00D3029F">
        <w:trPr>
          <w:trHeight w:val="197"/>
        </w:trPr>
        <w:tc>
          <w:tcPr>
            <w:tcW w:w="2160" w:type="dxa"/>
          </w:tcPr>
          <w:p w14:paraId="59BA7D3F" w14:textId="222189F6" w:rsidR="00F57C6F" w:rsidRPr="003F5FE8" w:rsidRDefault="00F57C6F" w:rsidP="00F57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6263C21C" w14:textId="77777777" w:rsidR="00F57C6F" w:rsidRPr="003F5FE8" w:rsidRDefault="00F57C6F" w:rsidP="00F57C6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9F6A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6266EC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133529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B666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C41E4F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CBB2F0" w14:textId="42302775" w:rsidR="00F57C6F" w:rsidRPr="003F5FE8" w:rsidRDefault="000728AE" w:rsidP="00F57C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1,328,288</w:t>
            </w:r>
          </w:p>
        </w:tc>
        <w:tc>
          <w:tcPr>
            <w:tcW w:w="270" w:type="dxa"/>
          </w:tcPr>
          <w:p w14:paraId="119C6CCB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53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665CA" w14:textId="726A6684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1,265,678</w:t>
            </w:r>
          </w:p>
        </w:tc>
        <w:tc>
          <w:tcPr>
            <w:tcW w:w="270" w:type="dxa"/>
            <w:gridSpan w:val="2"/>
          </w:tcPr>
          <w:p w14:paraId="457BB92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7A9436" w14:textId="58D2076B" w:rsidR="00F57C6F" w:rsidRPr="003F5FE8" w:rsidRDefault="000728AE" w:rsidP="00F57C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1794B84E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6F5643" w14:textId="0C0DDAA8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2D4D1E95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9B1698" w14:textId="7A63D715" w:rsidR="00F57C6F" w:rsidRPr="003F5FE8" w:rsidRDefault="000728AE" w:rsidP="00F57C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</w:tcPr>
          <w:p w14:paraId="12BE7E3E" w14:textId="77777777" w:rsidR="00F57C6F" w:rsidRPr="003F5FE8" w:rsidRDefault="00F57C6F" w:rsidP="00F57C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FDCCC5" w14:textId="5D61D47D" w:rsidR="00F57C6F" w:rsidRPr="003F5FE8" w:rsidRDefault="00F57C6F" w:rsidP="00F57C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</w:tr>
    </w:tbl>
    <w:p w14:paraId="2D5A70B8" w14:textId="77777777" w:rsidR="00285DF1" w:rsidRPr="003F5FE8" w:rsidRDefault="00301B6F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sz w:val="22"/>
          <w:szCs w:val="22"/>
          <w:lang w:val="th-TH"/>
        </w:rPr>
      </w:pPr>
      <w:r w:rsidRPr="003F5FE8">
        <w:rPr>
          <w:cs/>
          <w:lang w:val="th-TH"/>
        </w:rPr>
        <w:tab/>
      </w:r>
    </w:p>
    <w:p w14:paraId="2AEE943A" w14:textId="138C679D" w:rsidR="00975A8B" w:rsidRPr="003F5FE8" w:rsidRDefault="00285DF1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rFonts w:ascii="Angsana New" w:hAnsi="Angsana New"/>
          <w:sz w:val="30"/>
          <w:szCs w:val="30"/>
        </w:rPr>
      </w:pPr>
      <w:r w:rsidRPr="003F5FE8">
        <w:rPr>
          <w:cs/>
          <w:lang w:val="th-TH"/>
        </w:rPr>
        <w:tab/>
      </w:r>
      <w:r w:rsidR="00975A8B" w:rsidRPr="003F5FE8">
        <w:rPr>
          <w:rFonts w:ascii="Angsana New" w:hAnsi="Angsana New"/>
          <w:sz w:val="30"/>
          <w:szCs w:val="30"/>
          <w:cs/>
        </w:rPr>
        <w:t>บริษัท</w:t>
      </w:r>
      <w:r w:rsidR="00975A8B" w:rsidRPr="003F5FE8">
        <w:rPr>
          <w:rFonts w:ascii="Angsana New" w:hAnsi="Angsana New" w:hint="cs"/>
          <w:sz w:val="30"/>
          <w:szCs w:val="30"/>
          <w:cs/>
        </w:rPr>
        <w:t>ร่วม</w:t>
      </w:r>
      <w:r w:rsidRPr="003F5FE8">
        <w:rPr>
          <w:rFonts w:ascii="Angsana New" w:hAnsi="Angsana New" w:hint="cs"/>
          <w:sz w:val="30"/>
          <w:szCs w:val="30"/>
          <w:cs/>
        </w:rPr>
        <w:t>ทั้งหมด</w:t>
      </w:r>
      <w:r w:rsidR="00975A8B" w:rsidRPr="003F5FE8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72491571" w14:textId="77777777" w:rsidR="00E6574F" w:rsidRPr="003F5FE8" w:rsidRDefault="00E6574F" w:rsidP="00E6574F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2"/>
          <w:szCs w:val="22"/>
        </w:rPr>
      </w:pPr>
      <w:r w:rsidRPr="003F5FE8">
        <w:rPr>
          <w:rFonts w:ascii="Angsana New" w:hAnsi="Angsana New"/>
          <w:sz w:val="30"/>
          <w:szCs w:val="30"/>
          <w:cs/>
        </w:rPr>
        <w:tab/>
      </w:r>
    </w:p>
    <w:p w14:paraId="55B52E6A" w14:textId="44FAAC7E" w:rsidR="00E6574F" w:rsidRPr="003F5FE8" w:rsidRDefault="00E6574F" w:rsidP="008C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00"/>
        </w:tabs>
        <w:ind w:left="1170" w:right="273"/>
        <w:jc w:val="thaiDistribute"/>
        <w:rPr>
          <w:rFonts w:ascii="Angsana New" w:hAnsi="Angsana New"/>
          <w:sz w:val="30"/>
          <w:szCs w:val="30"/>
          <w:cs/>
        </w:rPr>
        <w:sectPr w:rsidR="00E6574F" w:rsidRPr="003F5FE8" w:rsidSect="005F62F4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  <w:r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เน็คซ์ แคปปิตอล จำกัด (มหาชน) เป็นบริษัทจดทะเบียนในตลาดหลักทรัพย์แห่งประเทศไทย </w:t>
      </w:r>
      <w:r w:rsidR="003208E3"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</w:t>
      </w:r>
      <w:r w:rsidR="00285DF1"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มูลค่ายุติธรรมของเงินลงทุน</w:t>
      </w:r>
      <w:r w:rsidR="00D3029F" w:rsidRPr="003F5FE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ดังกล่าวที่คำนวนจากราคาปิด ณ วันที่ </w:t>
      </w:r>
      <w:r w:rsidR="00D67A61" w:rsidRPr="003F5FE8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D3029F" w:rsidRPr="003F5FE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ธันวาคม </w:t>
      </w:r>
      <w:r w:rsidR="00D67A61" w:rsidRPr="003F5FE8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827201" w:rsidRPr="003F5FE8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="00D3029F" w:rsidRPr="003F5FE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มีมูลค่า</w:t>
      </w:r>
      <w:r w:rsidR="00D3029F"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เท่ากับ</w:t>
      </w:r>
      <w:r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0728AE" w:rsidRPr="003F5FE8">
        <w:rPr>
          <w:rFonts w:ascii="Angsana New" w:hAnsi="Angsana New"/>
          <w:color w:val="000000"/>
          <w:spacing w:val="-4"/>
          <w:sz w:val="30"/>
          <w:szCs w:val="30"/>
        </w:rPr>
        <w:t>961.42</w:t>
      </w:r>
      <w:r w:rsidRPr="003F5FE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3F5FE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</w:t>
      </w:r>
      <w:r w:rsidRPr="003F5FE8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Pr="003F5FE8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</w:t>
      </w:r>
      <w:r w:rsidR="00827201"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5</w:t>
      </w:r>
      <w:r w:rsidRPr="003F5FE8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 w:rsidR="00827201"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1</w:t>
      </w:r>
      <w:r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,</w:t>
      </w:r>
      <w:r w:rsidR="00827201"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158</w:t>
      </w:r>
      <w:r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.0</w:t>
      </w:r>
      <w:r w:rsidR="00827201"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7</w:t>
      </w:r>
      <w:r w:rsidRPr="003F5FE8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 </w:t>
      </w:r>
      <w:r w:rsidRPr="003F5FE8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3208E3" w:rsidRPr="003F5FE8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)</w:t>
      </w: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133EE" w:rsidRPr="003F5FE8" w14:paraId="457AD3FE" w14:textId="77777777" w:rsidTr="00185520">
        <w:trPr>
          <w:tblHeader/>
        </w:trPr>
        <w:tc>
          <w:tcPr>
            <w:tcW w:w="4050" w:type="dxa"/>
          </w:tcPr>
          <w:p w14:paraId="2143D9F9" w14:textId="65DBB12C" w:rsidR="008133EE" w:rsidRPr="003F5FE8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430" w:type="dxa"/>
            <w:gridSpan w:val="3"/>
          </w:tcPr>
          <w:p w14:paraId="430DF1F5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82F4E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0B7B03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7D83" w:rsidRPr="003F5FE8" w14:paraId="3BD9EE7E" w14:textId="77777777" w:rsidTr="00185520">
        <w:trPr>
          <w:tblHeader/>
        </w:trPr>
        <w:tc>
          <w:tcPr>
            <w:tcW w:w="4050" w:type="dxa"/>
          </w:tcPr>
          <w:p w14:paraId="14239011" w14:textId="2C00CC2B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35A9905" w14:textId="73034BB2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35AD1B2D" w14:textId="77777777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F85654" w14:textId="4D7761E1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E14AB35" w14:textId="77777777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8F02A" w14:textId="251DCA29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E2241EA" w14:textId="77777777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34792DD" w14:textId="18661F35" w:rsidR="00FD7D83" w:rsidRPr="003F5FE8" w:rsidRDefault="00FD7D83" w:rsidP="00FD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33EE" w:rsidRPr="003F5FE8" w14:paraId="335E311A" w14:textId="77777777" w:rsidTr="00185520">
        <w:tc>
          <w:tcPr>
            <w:tcW w:w="4050" w:type="dxa"/>
          </w:tcPr>
          <w:p w14:paraId="329F392E" w14:textId="77777777" w:rsidR="008133EE" w:rsidRPr="003F5FE8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216178A6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3EE" w:rsidRPr="003F5FE8" w14:paraId="5EA90AF5" w14:textId="77777777" w:rsidTr="008133EE">
        <w:tc>
          <w:tcPr>
            <w:tcW w:w="4050" w:type="dxa"/>
          </w:tcPr>
          <w:p w14:paraId="3F8E8025" w14:textId="462DA7E9" w:rsidR="008133EE" w:rsidRPr="003F5FE8" w:rsidRDefault="008133EE" w:rsidP="0018552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8D6F324" w14:textId="5E63E7D7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93A94E7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76F402D" w14:textId="0029CB2B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FDEB85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19BE" w14:textId="77DD4EED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5D85725A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80C8ED" w14:textId="608F6332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3EE" w:rsidRPr="003F5FE8" w14:paraId="126981A0" w14:textId="77777777" w:rsidTr="008133EE">
        <w:tc>
          <w:tcPr>
            <w:tcW w:w="4050" w:type="dxa"/>
          </w:tcPr>
          <w:p w14:paraId="16163133" w14:textId="70E1D51E" w:rsidR="008133EE" w:rsidRPr="003F5FE8" w:rsidRDefault="008133EE" w:rsidP="0018552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ซื้อเงินลงทุนในบริษัท เน็คซ์ แคปปิตอล จำกัด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3F5FE8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F46FB8" w14:textId="77777777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C6A1CFC" w14:textId="020A01D5" w:rsidR="008133EE" w:rsidRPr="003F5FE8" w:rsidRDefault="000728AE" w:rsidP="000728A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DE6D6E0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1D830965" w14:textId="77777777" w:rsidR="008133EE" w:rsidRPr="003F5FE8" w:rsidRDefault="008133EE" w:rsidP="008C757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BCE156E" w14:textId="19BA2EA6" w:rsidR="008133EE" w:rsidRPr="003F5FE8" w:rsidRDefault="00FD7D83" w:rsidP="00FD7D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558,775</w:t>
            </w:r>
          </w:p>
        </w:tc>
        <w:tc>
          <w:tcPr>
            <w:tcW w:w="270" w:type="dxa"/>
          </w:tcPr>
          <w:p w14:paraId="0C1916CC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1D9BB3" w14:textId="77777777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8C50EC" w14:textId="6144689F" w:rsidR="000728AE" w:rsidRPr="003F5FE8" w:rsidRDefault="000728AE" w:rsidP="000728A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</w:tcPr>
          <w:p w14:paraId="57094C25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67B124B" w14:textId="77777777" w:rsidR="008133EE" w:rsidRPr="003F5FE8" w:rsidRDefault="008133EE" w:rsidP="00FD7D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ABAFC30" w14:textId="644CB20A" w:rsidR="008133EE" w:rsidRPr="003F5FE8" w:rsidRDefault="00FD7D83" w:rsidP="00FD7D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558,775</w:t>
            </w:r>
          </w:p>
        </w:tc>
      </w:tr>
      <w:tr w:rsidR="008133EE" w:rsidRPr="003F5FE8" w14:paraId="20308279" w14:textId="77777777" w:rsidTr="008133EE">
        <w:tc>
          <w:tcPr>
            <w:tcW w:w="4050" w:type="dxa"/>
          </w:tcPr>
          <w:p w14:paraId="749E95D6" w14:textId="2957BDF2" w:rsidR="008133EE" w:rsidRPr="003F5FE8" w:rsidRDefault="008133EE" w:rsidP="001855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E73439" w14:textId="78B84FD7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B1D62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</w:tcPr>
          <w:p w14:paraId="5D333F06" w14:textId="6EC78EA5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B4DB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F7E9B5" w14:textId="7C94AD41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64CDAEC7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</w:tcPr>
          <w:p w14:paraId="41B6E308" w14:textId="1A8BB468" w:rsidR="008133EE" w:rsidRPr="003F5FE8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A61" w:rsidRPr="003F5FE8" w14:paraId="4A980DD4" w14:textId="77777777" w:rsidTr="00EA7DE9">
        <w:tc>
          <w:tcPr>
            <w:tcW w:w="5394" w:type="dxa"/>
            <w:gridSpan w:val="3"/>
          </w:tcPr>
          <w:p w14:paraId="3068B2E3" w14:textId="243B0934" w:rsidR="00D67A61" w:rsidRPr="003F5FE8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บริษัทร่วมทางอ้อมถือหุ้นโดย บริษัท ซินเน็ค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อินคิวท์เบชั่น จำกัด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3BA376FF" w14:textId="5BFABD46" w:rsidR="00D67A61" w:rsidRPr="003F5FE8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8E7E3" w14:textId="77777777" w:rsidR="00D67A61" w:rsidRPr="003F5FE8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849B60" w14:textId="7D3B034E" w:rsidR="00D67A61" w:rsidRPr="003F5FE8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49497649" w14:textId="77777777" w:rsidR="00D67A61" w:rsidRPr="003F5FE8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224BA224" w14:textId="51DBEDB4" w:rsidR="00D67A61" w:rsidRPr="003F5FE8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3EE" w:rsidRPr="003F5FE8" w14:paraId="4A0D7177" w14:textId="77777777" w:rsidTr="008133EE">
        <w:tc>
          <w:tcPr>
            <w:tcW w:w="4050" w:type="dxa"/>
          </w:tcPr>
          <w:p w14:paraId="4657542F" w14:textId="5BBD40A2" w:rsidR="008133EE" w:rsidRPr="003F5FE8" w:rsidRDefault="008133EE" w:rsidP="001855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 ไซเบอร์ตรอน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456492" w14:textId="71B24C98" w:rsidR="008133EE" w:rsidRPr="003F5FE8" w:rsidRDefault="000728AE" w:rsidP="000728A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42FF22E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E6AB0F0" w14:textId="2A22C4E5" w:rsidR="008133EE" w:rsidRPr="003F5FE8" w:rsidRDefault="00FD7D83" w:rsidP="00FD7D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70" w:type="dxa"/>
          </w:tcPr>
          <w:p w14:paraId="5E12EC69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4507D" w14:textId="298F1BA1" w:rsidR="008133EE" w:rsidRPr="003F5FE8" w:rsidRDefault="000728AE" w:rsidP="000728A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gridSpan w:val="2"/>
          </w:tcPr>
          <w:p w14:paraId="1B9084CF" w14:textId="77777777" w:rsidR="008133EE" w:rsidRPr="003F5FE8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1243B1EC" w14:textId="1CBEDC5D" w:rsidR="008133EE" w:rsidRPr="003F5FE8" w:rsidRDefault="008133EE" w:rsidP="00FD7D8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FA6984C" w14:textId="77777777" w:rsidR="003E7E2B" w:rsidRPr="003F5FE8" w:rsidRDefault="003E7E2B" w:rsidP="00D6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04FC68C1" w14:textId="7DC9BEB8" w:rsidR="00AA091C" w:rsidRPr="003F5FE8" w:rsidRDefault="00AA091C" w:rsidP="00F21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lang w:val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GB"/>
        </w:rPr>
        <w:t>การเพิ่มทุนของบริษัทร่วม</w:t>
      </w:r>
    </w:p>
    <w:p w14:paraId="01E3FB7E" w14:textId="77777777" w:rsidR="00AA091C" w:rsidRPr="003F5FE8" w:rsidRDefault="00AA091C" w:rsidP="00AA091C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lang w:val="en-GB"/>
        </w:rPr>
      </w:pPr>
    </w:p>
    <w:p w14:paraId="0D85B034" w14:textId="77777777" w:rsidR="001C0AFB" w:rsidRPr="003F5FE8" w:rsidRDefault="00AA091C" w:rsidP="001C0AFB">
      <w:pPr>
        <w:pStyle w:val="block"/>
        <w:tabs>
          <w:tab w:val="left" w:pos="1017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3F5FE8">
        <w:rPr>
          <w:rFonts w:ascii="Angsana New" w:hAnsi="Angsana New"/>
          <w:sz w:val="30"/>
          <w:szCs w:val="30"/>
          <w:lang w:bidi="th-TH"/>
        </w:rPr>
        <w:t>22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3F5FE8">
        <w:rPr>
          <w:rFonts w:ascii="Angsana New" w:hAnsi="Angsana New"/>
          <w:sz w:val="30"/>
          <w:szCs w:val="30"/>
          <w:lang w:bidi="th-TH"/>
        </w:rPr>
        <w:t>2565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บริษัท เน็คซ์ แคปปิตอล จำกัด (มหาชน) ซึ่งเป็นบริษัทร่วมของกลุ่มบริษัทออกหุ้นสามัญเพิ่มทุนเป็นจำนวน </w:t>
      </w:r>
      <w:r w:rsidRPr="003F5FE8">
        <w:rPr>
          <w:rFonts w:ascii="Angsana New" w:hAnsi="Angsana New"/>
          <w:sz w:val="30"/>
          <w:szCs w:val="30"/>
          <w:lang w:bidi="th-TH"/>
        </w:rPr>
        <w:t>225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3F5FE8">
        <w:rPr>
          <w:rFonts w:ascii="Angsana New" w:hAnsi="Angsana New"/>
          <w:sz w:val="30"/>
          <w:szCs w:val="30"/>
          <w:lang w:bidi="th-TH"/>
        </w:rPr>
        <w:t>450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ล้านหุ้น มูลค่าหุ้นละ </w:t>
      </w:r>
      <w:r w:rsidRPr="003F5FE8">
        <w:rPr>
          <w:rFonts w:ascii="Angsana New" w:hAnsi="Angsana New"/>
          <w:sz w:val="30"/>
          <w:szCs w:val="30"/>
          <w:lang w:bidi="th-TH"/>
        </w:rPr>
        <w:t>0.5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บาท) โดยจัดสรรแก่ผู้ถือหุ้นเดิมตามสัดส่วน ในการประชุมคณะกรรมการของบริษัทเมื่อวันที่  </w:t>
      </w:r>
      <w:r w:rsidRPr="003F5FE8">
        <w:rPr>
          <w:rFonts w:ascii="Angsana New" w:hAnsi="Angsana New"/>
          <w:sz w:val="30"/>
          <w:szCs w:val="30"/>
          <w:lang w:bidi="th-TH"/>
        </w:rPr>
        <w:t>6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พฤษภาคม </w:t>
      </w:r>
      <w:r w:rsidRPr="003F5FE8">
        <w:rPr>
          <w:rFonts w:ascii="Angsana New" w:hAnsi="Angsana New"/>
          <w:sz w:val="30"/>
          <w:szCs w:val="30"/>
          <w:lang w:bidi="th-TH"/>
        </w:rPr>
        <w:t>2565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ที่ประชุมมีมติอนุมัติให้บริษัทเข้าทำการซื้อหุ้นเพิ่มทุนเกินสิทธิจำนวนไม่เกิน </w:t>
      </w:r>
      <w:r w:rsidRPr="003F5FE8">
        <w:rPr>
          <w:rFonts w:ascii="Angsana New" w:hAnsi="Angsana New"/>
          <w:sz w:val="30"/>
          <w:szCs w:val="30"/>
          <w:lang w:bidi="th-TH"/>
        </w:rPr>
        <w:t>78.03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ล้านหุ้นคิดเป็นจำนวนเงินไม่เกิน </w:t>
      </w:r>
      <w:r w:rsidRPr="003F5FE8">
        <w:rPr>
          <w:rFonts w:ascii="Angsana New" w:hAnsi="Angsana New"/>
          <w:sz w:val="30"/>
          <w:szCs w:val="30"/>
          <w:lang w:bidi="th-TH"/>
        </w:rPr>
        <w:t>351.13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บริษัทได้ซื้อหุ้นเพิ่มทุนดังกล่าวจำนวน </w:t>
      </w:r>
      <w:r w:rsidRPr="003F5FE8">
        <w:rPr>
          <w:rFonts w:ascii="Angsana New" w:hAnsi="Angsana New"/>
          <w:sz w:val="30"/>
          <w:szCs w:val="30"/>
          <w:lang w:bidi="th-TH"/>
        </w:rPr>
        <w:t>124.17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ล้านหุ้น ในราคาหุ้นละ </w:t>
      </w:r>
      <w:r w:rsidRPr="003F5FE8">
        <w:rPr>
          <w:rFonts w:ascii="Angsana New" w:hAnsi="Angsana New"/>
          <w:sz w:val="30"/>
          <w:szCs w:val="30"/>
          <w:lang w:bidi="th-TH"/>
        </w:rPr>
        <w:t>4.5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เป็นจำนวนเงินรวมทั้งสิ้น </w:t>
      </w:r>
      <w:r w:rsidRPr="003F5FE8">
        <w:rPr>
          <w:rFonts w:ascii="Angsana New" w:hAnsi="Angsana New"/>
          <w:sz w:val="30"/>
          <w:szCs w:val="30"/>
          <w:lang w:bidi="th-TH"/>
        </w:rPr>
        <w:t>558.77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 ทำให้กลุ่มบริษัทมีส่วนได้เสียในบริษัทนี้เพิ่มขึ้นจากร้อยละ </w:t>
      </w:r>
      <w:r w:rsidRPr="003F5FE8">
        <w:rPr>
          <w:rFonts w:ascii="Angsana New" w:hAnsi="Angsana New"/>
          <w:sz w:val="30"/>
          <w:szCs w:val="30"/>
          <w:lang w:bidi="th-TH"/>
        </w:rPr>
        <w:t>26.67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เป็นร้อยละ </w:t>
      </w:r>
      <w:r w:rsidRPr="003F5FE8">
        <w:rPr>
          <w:rFonts w:ascii="Angsana New" w:hAnsi="Angsana New"/>
          <w:sz w:val="30"/>
          <w:szCs w:val="30"/>
          <w:lang w:bidi="th-TH"/>
        </w:rPr>
        <w:t>26.98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Pr="003F5FE8">
        <w:rPr>
          <w:rFonts w:ascii="Angsana New" w:hAnsi="Angsana New"/>
          <w:sz w:val="30"/>
          <w:szCs w:val="30"/>
          <w:lang w:bidi="th-TH"/>
        </w:rPr>
        <w:t>558.77</w:t>
      </w: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5D7C7778" w14:textId="3564E00D" w:rsidR="00B92DC7" w:rsidRPr="003F5FE8" w:rsidRDefault="00B92DC7" w:rsidP="004539CB">
      <w:pPr>
        <w:pStyle w:val="NormalWeb"/>
        <w:shd w:val="clear" w:color="auto" w:fill="FFFFFF"/>
        <w:tabs>
          <w:tab w:val="left" w:pos="9090"/>
        </w:tabs>
        <w:ind w:left="540" w:right="-11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F5FE8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กลุ่มบริษัทได้ว่าจ้างผู้ประเมิน</w:t>
      </w:r>
      <w:r w:rsidRPr="003F5FE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ราคาอิสระเพื่อทำการประเมินมูลค่ายุติธรรมของธุรกิจ ณ วันที่ซื้อ โดยกลุ่มบริษัทได้รับรายงานการประเมินที่เสร็จสมบูรณ์แล้วลงวันที่ </w:t>
      </w:r>
      <w:r w:rsidR="008562B6" w:rsidRPr="003F5FE8">
        <w:rPr>
          <w:rFonts w:ascii="Angsana New" w:hAnsi="Angsana New" w:cs="Angsana New"/>
          <w:sz w:val="30"/>
          <w:szCs w:val="30"/>
        </w:rPr>
        <w:t>15</w:t>
      </w:r>
      <w:r w:rsidRPr="003F5FE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พฤษภาคม </w:t>
      </w:r>
      <w:r w:rsidR="008562B6" w:rsidRPr="003F5FE8">
        <w:rPr>
          <w:rFonts w:ascii="Angsana New" w:hAnsi="Angsana New" w:cs="Angsana New"/>
          <w:sz w:val="30"/>
          <w:szCs w:val="30"/>
        </w:rPr>
        <w:t>2566</w:t>
      </w:r>
      <w:r w:rsidRPr="003F5FE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จากผู้ประเมินราคาอิสระดังกล่าวแล้ว ซึ่งส่งผลให้กลุ่มบริษัทรับรู้ค่าความนิยมจำนวน </w:t>
      </w:r>
      <w:r w:rsidR="008562B6" w:rsidRPr="003F5FE8">
        <w:rPr>
          <w:rFonts w:ascii="Angsana New" w:hAnsi="Angsana New" w:cs="Angsana New"/>
          <w:sz w:val="30"/>
          <w:szCs w:val="30"/>
        </w:rPr>
        <w:t>5.07</w:t>
      </w:r>
      <w:r w:rsidRPr="003F5FE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เป็นส่วนหนึ่งของเงินลงทุนใน</w:t>
      </w:r>
      <w:r w:rsidRPr="003F5FE8">
        <w:rPr>
          <w:rFonts w:ascii="Angsana New" w:hAnsi="Angsana New" w:cs="Angsana New"/>
          <w:sz w:val="30"/>
          <w:szCs w:val="30"/>
          <w:cs/>
          <w:lang w:val="en-GB"/>
        </w:rPr>
        <w:t>บริษัทร่วมตามวิธี</w:t>
      </w:r>
      <w:r w:rsidR="004539CB" w:rsidRPr="003F5FE8">
        <w:rPr>
          <w:rFonts w:ascii="Angsana New" w:hAnsi="Angsana New" w:cs="Angsana New"/>
          <w:sz w:val="30"/>
          <w:szCs w:val="30"/>
          <w:cs/>
          <w:lang w:val="en-GB"/>
        </w:rPr>
        <w:t>ส่วนได้เสียในงบแสดงฐานะการเงินรวม</w:t>
      </w:r>
    </w:p>
    <w:p w14:paraId="09744857" w14:textId="590D6B9D" w:rsidR="00AA091C" w:rsidRPr="003F5FE8" w:rsidRDefault="00AA091C" w:rsidP="00B92DC7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3F5FE8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การลงทุนในบริษัทร่วมทางอ้อม</w:t>
      </w:r>
    </w:p>
    <w:p w14:paraId="186B3F6B" w14:textId="77777777" w:rsidR="00AA091C" w:rsidRPr="003F5FE8" w:rsidRDefault="00AA091C" w:rsidP="00AA091C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lang w:val="en-GB"/>
        </w:rPr>
      </w:pPr>
    </w:p>
    <w:p w14:paraId="0C2ACE1E" w14:textId="42F72E8A" w:rsidR="00AB0996" w:rsidRPr="003F5FE8" w:rsidRDefault="00AA091C" w:rsidP="003E7E2B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27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กรกฏาคม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 ซินเน็ค อินคิวท์เบชั่น จำกัด ซึ่งเป็นบริษัทย่อยของกลุ่มบริษัทได้เข้าลงทุนใน</w:t>
      </w:r>
      <w:r w:rsidR="008E27C1"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บริษัท ไซเบอร์ตรอน จำกัด ในอัตราร้อยละ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25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ของทุนที่ออกและชำระแล้ว เป็นจำนวนเงิน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55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ล้านบาท บริษัทดังกล่าวมีทุนจดทะเบียน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37.15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ล้านบาท (หุ้นสามัญจำนวน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3,715,000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หุ้น มูลค่าหุ้นละ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10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บาท) ทำให้กลุ่มบริษัทมีสัดส่วนในการถือหุ้นในอัตราส่วนร้อยละ </w:t>
      </w:r>
      <w:r w:rsidRPr="003F5FE8">
        <w:rPr>
          <w:rFonts w:ascii="Angsana New" w:hAnsi="Angsana New"/>
          <w:spacing w:val="-4"/>
          <w:sz w:val="30"/>
          <w:szCs w:val="30"/>
          <w:lang w:bidi="th-TH"/>
        </w:rPr>
        <w:t xml:space="preserve">25 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>ในบริษัท ไซเบอร์ตรอน จำกัด และถือเป็นบริษัทร่วมทางอ้อมของ</w:t>
      </w:r>
      <w:r w:rsidR="008E27C1" w:rsidRPr="003F5FE8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</w:t>
      </w:r>
      <w:r w:rsidRPr="003F5FE8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</w:t>
      </w:r>
    </w:p>
    <w:p w14:paraId="38A85AD0" w14:textId="2DB0BF58" w:rsidR="00AB0996" w:rsidRPr="003F5FE8" w:rsidRDefault="001C0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en-GB"/>
        </w:rPr>
      </w:pPr>
      <w:r w:rsidRPr="003F5FE8">
        <w:rPr>
          <w:rFonts w:ascii="Angsana New" w:hAnsi="Angsana New"/>
          <w:sz w:val="20"/>
          <w:szCs w:val="20"/>
          <w:lang w:val="en-GB"/>
        </w:rPr>
        <w:br w:type="page"/>
      </w:r>
    </w:p>
    <w:p w14:paraId="1980D5EE" w14:textId="55CCC259" w:rsidR="00655053" w:rsidRPr="003F5FE8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3E7E2B" w:rsidRPr="003F5FE8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7E9BB7E4" w14:textId="77777777" w:rsidR="00655053" w:rsidRPr="003F5FE8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0"/>
          <w:lang w:bidi="th-TH"/>
        </w:rPr>
      </w:pPr>
    </w:p>
    <w:p w14:paraId="36EA9B04" w14:textId="40EB1747" w:rsidR="00655053" w:rsidRPr="003F5FE8" w:rsidRDefault="00655053" w:rsidP="00655053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3E7E2B" w:rsidRPr="003F5FE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ซึ่งนำเสนออยู่</w:t>
      </w: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ในงบการเงินของบริษัทร่วม</w:t>
      </w:r>
      <w:r w:rsidR="00405156" w:rsidRPr="003F5FE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149C596" w14:textId="77777777" w:rsidR="00655053" w:rsidRPr="003F5FE8" w:rsidRDefault="00655053" w:rsidP="0065505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6570"/>
        <w:gridCol w:w="1261"/>
        <w:gridCol w:w="272"/>
        <w:gridCol w:w="1259"/>
      </w:tblGrid>
      <w:tr w:rsidR="00721D25" w:rsidRPr="003F5FE8" w14:paraId="2A67BCB3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62E033A" w14:textId="77777777" w:rsidR="00721D25" w:rsidRPr="003F5FE8" w:rsidRDefault="00721D25" w:rsidP="00CE45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0E3EABF4" w14:textId="77777777" w:rsidR="00721D25" w:rsidRPr="003F5FE8" w:rsidRDefault="00721D25" w:rsidP="00CE45C8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5FE8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553D1F2A" w14:textId="7D5D687A" w:rsidR="00721D25" w:rsidRPr="003F5FE8" w:rsidRDefault="00721D25" w:rsidP="00655053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5FE8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</w:tc>
      </w:tr>
      <w:tr w:rsidR="00721D25" w:rsidRPr="003F5FE8" w14:paraId="07EB448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8BEE036" w14:textId="77777777" w:rsidR="00721D25" w:rsidRPr="003F5FE8" w:rsidRDefault="00721D25" w:rsidP="0065505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C78DD" w14:textId="0B81396E" w:rsidR="00721D25" w:rsidRPr="003F5FE8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A32539" w:rsidRPr="003F5FE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2" w:type="dxa"/>
          </w:tcPr>
          <w:p w14:paraId="5CA5C326" w14:textId="77777777" w:rsidR="00721D25" w:rsidRPr="003F5FE8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E3C7539" w14:textId="41E8BB17" w:rsidR="00721D25" w:rsidRPr="003F5FE8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A32539" w:rsidRPr="003F5FE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32F10" w:rsidRPr="003F5FE8" w14:paraId="059BA40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7B1E0A9" w14:textId="77777777" w:rsidR="00532F10" w:rsidRPr="003F5FE8" w:rsidRDefault="00532F10" w:rsidP="00CE45C8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19C64BA5" w14:textId="125CA308" w:rsidR="00532F10" w:rsidRPr="003F5FE8" w:rsidRDefault="00532F10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2539" w:rsidRPr="003F5FE8" w14:paraId="4F4C18C5" w14:textId="77777777" w:rsidTr="003E7E2B">
        <w:trPr>
          <w:trHeight w:val="422"/>
          <w:jc w:val="center"/>
        </w:trPr>
        <w:tc>
          <w:tcPr>
            <w:tcW w:w="6570" w:type="dxa"/>
            <w:shd w:val="clear" w:color="auto" w:fill="auto"/>
          </w:tcPr>
          <w:p w14:paraId="3EF18D25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1" w:type="dxa"/>
            <w:shd w:val="clear" w:color="auto" w:fill="auto"/>
          </w:tcPr>
          <w:p w14:paraId="53C09909" w14:textId="7847A6E3" w:rsidR="00A32539" w:rsidRPr="003F5FE8" w:rsidRDefault="00800C9B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1,983,429</w:t>
            </w:r>
          </w:p>
        </w:tc>
        <w:tc>
          <w:tcPr>
            <w:tcW w:w="272" w:type="dxa"/>
            <w:shd w:val="clear" w:color="auto" w:fill="auto"/>
          </w:tcPr>
          <w:p w14:paraId="1EBBCAE2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630710" w14:textId="572C60B0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</w:rPr>
              <w:t>1,921,856</w:t>
            </w:r>
          </w:p>
        </w:tc>
      </w:tr>
      <w:tr w:rsidR="00A32539" w:rsidRPr="003F5FE8" w14:paraId="69001090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55F19BB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1" w:type="dxa"/>
            <w:shd w:val="clear" w:color="auto" w:fill="auto"/>
          </w:tcPr>
          <w:p w14:paraId="1C6ADE72" w14:textId="6712E573" w:rsidR="00A32539" w:rsidRPr="003F5FE8" w:rsidRDefault="00BB0D7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230,535</w:t>
            </w:r>
          </w:p>
        </w:tc>
        <w:tc>
          <w:tcPr>
            <w:tcW w:w="272" w:type="dxa"/>
            <w:shd w:val="clear" w:color="auto" w:fill="auto"/>
          </w:tcPr>
          <w:p w14:paraId="4AE48824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C47A6EB" w14:textId="1F2D5DC1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141,770</w:t>
            </w:r>
          </w:p>
        </w:tc>
      </w:tr>
      <w:tr w:rsidR="00A32539" w:rsidRPr="003F5FE8" w14:paraId="76F6DB67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2884532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0D363B0" w14:textId="7ED20DA5" w:rsidR="00A32539" w:rsidRPr="003F5FE8" w:rsidRDefault="00BB0D7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191</w:t>
            </w:r>
          </w:p>
        </w:tc>
        <w:tc>
          <w:tcPr>
            <w:tcW w:w="272" w:type="dxa"/>
            <w:shd w:val="clear" w:color="auto" w:fill="auto"/>
          </w:tcPr>
          <w:p w14:paraId="48A40638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78F5D6C" w14:textId="01EC9CFD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22,643</w:t>
            </w:r>
          </w:p>
        </w:tc>
      </w:tr>
      <w:tr w:rsidR="00A32539" w:rsidRPr="003F5FE8" w14:paraId="1AB272C3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774BE717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F5FE8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3F5FE8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541E" w14:textId="16441D6D" w:rsidR="00A32539" w:rsidRPr="003F5FE8" w:rsidRDefault="00BB0D7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230,726</w:t>
            </w:r>
          </w:p>
        </w:tc>
        <w:tc>
          <w:tcPr>
            <w:tcW w:w="272" w:type="dxa"/>
            <w:shd w:val="clear" w:color="auto" w:fill="auto"/>
          </w:tcPr>
          <w:p w14:paraId="6CC0D8FD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56CC" w14:textId="15EA4AB4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164,413</w:t>
            </w:r>
          </w:p>
        </w:tc>
      </w:tr>
      <w:tr w:rsidR="00A32539" w:rsidRPr="003F5FE8" w14:paraId="6EA97290" w14:textId="77777777" w:rsidTr="00D67A61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7966DC22" w14:textId="3329DDA6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29F5983" w14:textId="57453D0E" w:rsidR="00A32539" w:rsidRPr="003F5FE8" w:rsidRDefault="00BB0D7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62,240</w:t>
            </w:r>
          </w:p>
        </w:tc>
        <w:tc>
          <w:tcPr>
            <w:tcW w:w="272" w:type="dxa"/>
            <w:shd w:val="clear" w:color="auto" w:fill="auto"/>
          </w:tcPr>
          <w:p w14:paraId="3639A978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1256919" w14:textId="3F932DDF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43,849</w:t>
            </w:r>
          </w:p>
        </w:tc>
      </w:tr>
      <w:tr w:rsidR="00D67A61" w:rsidRPr="003F5FE8" w14:paraId="558854BB" w14:textId="77777777" w:rsidTr="00D67A61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2B90CEAD" w14:textId="77777777" w:rsidR="00D67A61" w:rsidRPr="003F5FE8" w:rsidRDefault="00D67A61" w:rsidP="00405156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D559471" w14:textId="77777777" w:rsidR="00D67A61" w:rsidRPr="003F5FE8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72CABD7" w14:textId="77777777" w:rsidR="00D67A61" w:rsidRPr="003F5FE8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7C90316" w14:textId="77777777" w:rsidR="00D67A61" w:rsidRPr="003F5FE8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A32539" w:rsidRPr="003F5FE8" w14:paraId="30B9CB86" w14:textId="77777777" w:rsidTr="00D67A61">
        <w:trPr>
          <w:jc w:val="center"/>
        </w:trPr>
        <w:tc>
          <w:tcPr>
            <w:tcW w:w="6570" w:type="dxa"/>
            <w:shd w:val="clear" w:color="auto" w:fill="auto"/>
          </w:tcPr>
          <w:p w14:paraId="2FD6EBCF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1" w:type="dxa"/>
            <w:shd w:val="clear" w:color="auto" w:fill="auto"/>
          </w:tcPr>
          <w:p w14:paraId="63212576" w14:textId="4083B3BC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4,457,787</w:t>
            </w:r>
          </w:p>
        </w:tc>
        <w:tc>
          <w:tcPr>
            <w:tcW w:w="272" w:type="dxa"/>
            <w:shd w:val="clear" w:color="auto" w:fill="auto"/>
          </w:tcPr>
          <w:p w14:paraId="09A701BA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6F9F896" w14:textId="43CA9F42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3,943,826</w:t>
            </w:r>
          </w:p>
        </w:tc>
      </w:tr>
      <w:tr w:rsidR="00A32539" w:rsidRPr="003F5FE8" w14:paraId="0DCAB239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2C1AAE5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  <w:shd w:val="clear" w:color="auto" w:fill="auto"/>
          </w:tcPr>
          <w:p w14:paraId="3AC5FD84" w14:textId="2DD7BE44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5,742,439</w:t>
            </w:r>
          </w:p>
        </w:tc>
        <w:tc>
          <w:tcPr>
            <w:tcW w:w="272" w:type="dxa"/>
            <w:shd w:val="clear" w:color="auto" w:fill="auto"/>
          </w:tcPr>
          <w:p w14:paraId="589B8120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0B59019" w14:textId="4771E704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4,676,039</w:t>
            </w:r>
          </w:p>
        </w:tc>
      </w:tr>
      <w:tr w:rsidR="00A32539" w:rsidRPr="003F5FE8" w14:paraId="3D06E18F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423F1D9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1" w:type="dxa"/>
            <w:shd w:val="clear" w:color="auto" w:fill="auto"/>
          </w:tcPr>
          <w:p w14:paraId="6201F410" w14:textId="65C9015E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(2,595,365)</w:t>
            </w:r>
          </w:p>
        </w:tc>
        <w:tc>
          <w:tcPr>
            <w:tcW w:w="272" w:type="dxa"/>
            <w:shd w:val="clear" w:color="auto" w:fill="auto"/>
          </w:tcPr>
          <w:p w14:paraId="7FFCE8AB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476E6AD" w14:textId="7873447E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</w:rPr>
              <w:t>(2,041,466)</w:t>
            </w:r>
          </w:p>
        </w:tc>
      </w:tr>
      <w:tr w:rsidR="00A32539" w:rsidRPr="003F5FE8" w14:paraId="26808896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C081100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C8115F9" w14:textId="2D3BB333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(3,011,080)</w:t>
            </w:r>
          </w:p>
        </w:tc>
        <w:tc>
          <w:tcPr>
            <w:tcW w:w="272" w:type="dxa"/>
            <w:shd w:val="clear" w:color="auto" w:fill="auto"/>
          </w:tcPr>
          <w:p w14:paraId="2F34DDA8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A283499" w14:textId="152154C4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</w:rPr>
              <w:t>(2,145,823)</w:t>
            </w:r>
          </w:p>
        </w:tc>
      </w:tr>
      <w:tr w:rsidR="00A32539" w:rsidRPr="003F5FE8" w14:paraId="7CA25222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2C04ACAC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3F5FE8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1594" w14:textId="44F1B03A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4,593,781</w:t>
            </w:r>
          </w:p>
        </w:tc>
        <w:tc>
          <w:tcPr>
            <w:tcW w:w="272" w:type="dxa"/>
            <w:shd w:val="clear" w:color="auto" w:fill="auto"/>
          </w:tcPr>
          <w:p w14:paraId="0985B978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8D6E1" w14:textId="16951F86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lang w:bidi="th-TH"/>
              </w:rPr>
              <w:t>4,432,576</w:t>
            </w:r>
          </w:p>
        </w:tc>
      </w:tr>
      <w:tr w:rsidR="00A32539" w:rsidRPr="003F5FE8" w14:paraId="001CAA2D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7A35D2F7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DEB4E3B" w14:textId="5A4EA2F7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1,239,402</w:t>
            </w:r>
          </w:p>
        </w:tc>
        <w:tc>
          <w:tcPr>
            <w:tcW w:w="272" w:type="dxa"/>
            <w:shd w:val="clear" w:color="auto" w:fill="auto"/>
          </w:tcPr>
          <w:p w14:paraId="47251B0E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58BB808" w14:textId="48C34245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</w:rPr>
              <w:t>1,182,168</w:t>
            </w:r>
          </w:p>
        </w:tc>
      </w:tr>
      <w:tr w:rsidR="00A32539" w:rsidRPr="003F5FE8" w14:paraId="56F9ABA8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6B922BD" w14:textId="77777777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77694CF" w14:textId="5BC37C8D" w:rsidR="00A32539" w:rsidRPr="003F5FE8" w:rsidRDefault="001F0E32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32,242</w:t>
            </w:r>
          </w:p>
        </w:tc>
        <w:tc>
          <w:tcPr>
            <w:tcW w:w="272" w:type="dxa"/>
            <w:shd w:val="clear" w:color="auto" w:fill="auto"/>
          </w:tcPr>
          <w:p w14:paraId="4B37C3DB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5618FA9" w14:textId="6C34C766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sz w:val="30"/>
                <w:szCs w:val="30"/>
              </w:rPr>
              <w:t>27,174</w:t>
            </w:r>
          </w:p>
        </w:tc>
      </w:tr>
      <w:tr w:rsidR="00A32539" w:rsidRPr="003F5FE8" w14:paraId="1FE2BC71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E4597E6" w14:textId="636EC42C" w:rsidR="00A32539" w:rsidRPr="003F5FE8" w:rsidRDefault="00A32539" w:rsidP="00A32539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Pr="003F5FE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70F1" w14:textId="539246FB" w:rsidR="00A32539" w:rsidRPr="003F5FE8" w:rsidRDefault="00DE475B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1,271,644</w:t>
            </w:r>
          </w:p>
        </w:tc>
        <w:tc>
          <w:tcPr>
            <w:tcW w:w="272" w:type="dxa"/>
            <w:shd w:val="clear" w:color="auto" w:fill="auto"/>
          </w:tcPr>
          <w:p w14:paraId="57987C9B" w14:textId="77777777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2B5D3" w14:textId="082D6C2A" w:rsidR="00A32539" w:rsidRPr="003F5FE8" w:rsidRDefault="00A32539" w:rsidP="00A325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1,209,342</w:t>
            </w:r>
          </w:p>
        </w:tc>
      </w:tr>
    </w:tbl>
    <w:p w14:paraId="163E88B2" w14:textId="2D03C472" w:rsidR="00D67A61" w:rsidRPr="003F5FE8" w:rsidRDefault="00D67A61" w:rsidP="003E7E2B">
      <w:pPr>
        <w:pStyle w:val="block"/>
        <w:tabs>
          <w:tab w:val="left" w:pos="547"/>
        </w:tabs>
        <w:spacing w:after="0" w:line="240" w:lineRule="atLeast"/>
        <w:ind w:left="0"/>
        <w:rPr>
          <w:rFonts w:ascii="Angsana New" w:hAnsi="Angsana New"/>
          <w:sz w:val="30"/>
          <w:szCs w:val="30"/>
          <w:lang w:bidi="th-TH"/>
        </w:rPr>
      </w:pPr>
    </w:p>
    <w:p w14:paraId="085E843D" w14:textId="48A9CB4F" w:rsidR="003E7E2B" w:rsidRPr="003F5FE8" w:rsidRDefault="00D67A61" w:rsidP="00D6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70A23203" w14:textId="5BC0E9C8" w:rsidR="0087002B" w:rsidRPr="003F5FE8" w:rsidRDefault="003E7E2B" w:rsidP="003E7E2B">
      <w:pPr>
        <w:pStyle w:val="block"/>
        <w:tabs>
          <w:tab w:val="left" w:pos="547"/>
        </w:tabs>
        <w:spacing w:after="0" w:line="240" w:lineRule="atLeast"/>
        <w:ind w:left="0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lastRenderedPageBreak/>
        <w:tab/>
      </w:r>
      <w:r w:rsidR="0087002B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บริษัทร่วมที่ไม่มีสาระสำคัญ </w:t>
      </w:r>
    </w:p>
    <w:p w14:paraId="007711BB" w14:textId="0BC854C4" w:rsidR="0087002B" w:rsidRPr="003F5FE8" w:rsidRDefault="0087002B" w:rsidP="0087002B">
      <w:pPr>
        <w:pStyle w:val="block"/>
        <w:tabs>
          <w:tab w:val="left" w:pos="547"/>
        </w:tabs>
        <w:spacing w:after="0" w:line="240" w:lineRule="atLeast"/>
        <w:ind w:left="547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AE2B178" w14:textId="08AD2125" w:rsidR="0087002B" w:rsidRPr="003F5FE8" w:rsidRDefault="0087002B" w:rsidP="006D4F63">
      <w:pPr>
        <w:pStyle w:val="block"/>
        <w:tabs>
          <w:tab w:val="left" w:pos="547"/>
        </w:tabs>
        <w:spacing w:after="0" w:line="240" w:lineRule="atLeast"/>
        <w:ind w:left="547" w:right="-27"/>
        <w:jc w:val="thaiDistribute"/>
        <w:rPr>
          <w:rFonts w:ascii="Angsana New" w:hAnsi="Angsana New"/>
          <w:sz w:val="30"/>
          <w:szCs w:val="30"/>
          <w:lang w:val="en-US"/>
        </w:rPr>
      </w:pPr>
      <w:r w:rsidRPr="003F5FE8">
        <w:rPr>
          <w:rFonts w:ascii="Angsana New" w:hAnsi="Angsana New"/>
          <w:spacing w:val="-2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</w:t>
      </w:r>
      <w:r w:rsidR="003E7E2B" w:rsidRPr="003F5FE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แห่งหนึ่ง</w:t>
      </w:r>
      <w:r w:rsidRPr="003F5FE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D67A61" w:rsidRPr="003F5FE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ในสัดส่วน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Pr="003F5FE8">
        <w:rPr>
          <w:rFonts w:ascii="Angsana New" w:hAnsi="Angsana New"/>
          <w:sz w:val="30"/>
          <w:szCs w:val="30"/>
          <w:lang w:val="en-US"/>
        </w:rPr>
        <w:t>2</w:t>
      </w:r>
      <w:r w:rsidR="003E7E2B" w:rsidRPr="003F5FE8">
        <w:rPr>
          <w:rFonts w:ascii="Angsana New" w:hAnsi="Angsana New"/>
          <w:sz w:val="30"/>
          <w:szCs w:val="30"/>
          <w:lang w:val="en-US" w:bidi="th-TH"/>
        </w:rPr>
        <w:t>5</w:t>
      </w:r>
      <w:r w:rsidRPr="003F5FE8">
        <w:rPr>
          <w:rFonts w:ascii="Angsana New" w:hAnsi="Angsana New"/>
          <w:sz w:val="30"/>
          <w:szCs w:val="30"/>
          <w:lang w:val="en-US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>กลุ่มบริษัทพิจารณาว่าบริษัทมีอิทธิพลอย่างมีนัยสำคัญในบริษัทร่วมดังกล่าว จากการที่กลุ่มบริษัทมีตัวแทนเป็นสมาชิกในคณะกรรมการของบริษัทร่วมนั้น</w:t>
      </w:r>
    </w:p>
    <w:p w14:paraId="15BF43EE" w14:textId="77777777" w:rsidR="0087002B" w:rsidRPr="003F5FE8" w:rsidRDefault="0087002B" w:rsidP="0087002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9DB456" w14:textId="3D5342DF" w:rsidR="0087002B" w:rsidRPr="003F5FE8" w:rsidRDefault="0087002B" w:rsidP="0087002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F5FE8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  <w:r w:rsidRPr="003F5FE8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</w:p>
    <w:p w14:paraId="6E1C2DE4" w14:textId="77777777" w:rsidR="0087002B" w:rsidRPr="003F5FE8" w:rsidRDefault="0087002B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02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59"/>
        <w:gridCol w:w="1350"/>
        <w:gridCol w:w="270"/>
        <w:gridCol w:w="1350"/>
      </w:tblGrid>
      <w:tr w:rsidR="00B55485" w:rsidRPr="003F5FE8" w14:paraId="269302BA" w14:textId="77777777" w:rsidTr="00B55485">
        <w:trPr>
          <w:cantSplit/>
          <w:trHeight w:val="20"/>
          <w:tblHeader/>
        </w:trPr>
        <w:tc>
          <w:tcPr>
            <w:tcW w:w="6059" w:type="dxa"/>
          </w:tcPr>
          <w:p w14:paraId="7777A1A4" w14:textId="5DF52BDF" w:rsidR="00B55485" w:rsidRPr="003F5FE8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577109D5" w14:textId="4A6F32DA" w:rsidR="00B55485" w:rsidRPr="003F5FE8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3E2249" w:rsidRPr="003F5FE8" w14:paraId="5D9C72A2" w14:textId="77777777" w:rsidTr="00901A20">
        <w:trPr>
          <w:cantSplit/>
          <w:trHeight w:val="20"/>
          <w:tblHeader/>
        </w:trPr>
        <w:tc>
          <w:tcPr>
            <w:tcW w:w="6059" w:type="dxa"/>
          </w:tcPr>
          <w:p w14:paraId="5F61D218" w14:textId="32DAB633" w:rsidR="003E2249" w:rsidRPr="003F5FE8" w:rsidRDefault="003E2249" w:rsidP="003E224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C5C879" w14:textId="2156A831" w:rsidR="003E2249" w:rsidRPr="003F5FE8" w:rsidRDefault="003E2249" w:rsidP="003E224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CA8970F" w14:textId="77777777" w:rsidR="003E2249" w:rsidRPr="003F5FE8" w:rsidRDefault="003E2249" w:rsidP="003E224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B7F0C4" w14:textId="6BA2EA7C" w:rsidR="003E2249" w:rsidRPr="003F5FE8" w:rsidRDefault="003E2249" w:rsidP="003E224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eastAsia="Calibri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262EEE" w:rsidRPr="003F5FE8" w14:paraId="2A8913B0" w14:textId="77777777" w:rsidTr="0071054C">
        <w:trPr>
          <w:cantSplit/>
          <w:trHeight w:val="20"/>
          <w:tblHeader/>
        </w:trPr>
        <w:tc>
          <w:tcPr>
            <w:tcW w:w="6059" w:type="dxa"/>
          </w:tcPr>
          <w:p w14:paraId="49FB6871" w14:textId="77777777" w:rsidR="00262EEE" w:rsidRPr="003F5FE8" w:rsidRDefault="00262EEE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005688F" w14:textId="518E6D41" w:rsidR="00262EEE" w:rsidRPr="004807F1" w:rsidRDefault="004807F1" w:rsidP="00530ECA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07F1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</w:t>
            </w:r>
            <w:r w:rsidR="00262EEE" w:rsidRPr="004807F1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น</w:t>
            </w:r>
            <w:r w:rsidRPr="004807F1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55485" w:rsidRPr="003F5FE8" w14:paraId="10A70BAC" w14:textId="77777777" w:rsidTr="00B55485">
        <w:trPr>
          <w:cantSplit/>
          <w:trHeight w:val="20"/>
        </w:trPr>
        <w:tc>
          <w:tcPr>
            <w:tcW w:w="6059" w:type="dxa"/>
          </w:tcPr>
          <w:p w14:paraId="7514044D" w14:textId="4107B677" w:rsidR="00B55485" w:rsidRPr="003F5FE8" w:rsidRDefault="00B55485" w:rsidP="00B5548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3F5FE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50" w:type="dxa"/>
            <w:vAlign w:val="bottom"/>
          </w:tcPr>
          <w:p w14:paraId="1BF600E0" w14:textId="78874AD1" w:rsidR="00B55485" w:rsidRPr="003F5FE8" w:rsidRDefault="00B55485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C5170" w14:textId="77777777" w:rsidR="00B55485" w:rsidRPr="003F5FE8" w:rsidRDefault="00B55485" w:rsidP="00530EC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1D1B23" w14:textId="77AE65E0" w:rsidR="00B55485" w:rsidRPr="003F5FE8" w:rsidRDefault="00B55485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5485" w:rsidRPr="003F5FE8" w14:paraId="40E797F5" w14:textId="77777777" w:rsidTr="00B55485">
        <w:trPr>
          <w:cantSplit/>
          <w:trHeight w:val="20"/>
        </w:trPr>
        <w:tc>
          <w:tcPr>
            <w:tcW w:w="6059" w:type="dxa"/>
          </w:tcPr>
          <w:p w14:paraId="219B6BBE" w14:textId="0C802176" w:rsidR="00B55485" w:rsidRPr="003F5FE8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50" w:type="dxa"/>
          </w:tcPr>
          <w:p w14:paraId="62811277" w14:textId="29033A4A" w:rsidR="00B55485" w:rsidRPr="003F5FE8" w:rsidRDefault="00DE475B" w:rsidP="00AB7A3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56,644</w:t>
            </w:r>
          </w:p>
        </w:tc>
        <w:tc>
          <w:tcPr>
            <w:tcW w:w="270" w:type="dxa"/>
          </w:tcPr>
          <w:p w14:paraId="0CAE5326" w14:textId="77777777" w:rsidR="00B55485" w:rsidRPr="003F5FE8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B88C35" w14:textId="4A898CF4" w:rsidR="00B55485" w:rsidRPr="003F5FE8" w:rsidRDefault="003E2249" w:rsidP="003E22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56,336</w:t>
            </w:r>
          </w:p>
        </w:tc>
      </w:tr>
      <w:tr w:rsidR="003E2249" w:rsidRPr="003F5FE8" w14:paraId="07D6592E" w14:textId="77777777" w:rsidTr="00B55485">
        <w:trPr>
          <w:cantSplit/>
          <w:trHeight w:val="20"/>
        </w:trPr>
        <w:tc>
          <w:tcPr>
            <w:tcW w:w="6059" w:type="dxa"/>
          </w:tcPr>
          <w:p w14:paraId="1C2C3ADE" w14:textId="7997ADBE" w:rsidR="003E2249" w:rsidRPr="003F5FE8" w:rsidRDefault="003E2249" w:rsidP="003E224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</w:tcPr>
          <w:p w14:paraId="67DB0E2B" w14:textId="3AC9E915" w:rsidR="003E2249" w:rsidRPr="003F5FE8" w:rsidRDefault="00DE475B" w:rsidP="003E22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59BB7850" w14:textId="77777777" w:rsidR="003E2249" w:rsidRPr="003F5FE8" w:rsidRDefault="003E2249" w:rsidP="003E224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37619" w14:textId="3E438446" w:rsidR="003E2249" w:rsidRPr="003F5FE8" w:rsidRDefault="003E2249" w:rsidP="003E22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</w:tr>
      <w:tr w:rsidR="003E2249" w:rsidRPr="003F5FE8" w14:paraId="6C617ADA" w14:textId="77777777" w:rsidTr="00B55485">
        <w:trPr>
          <w:cantSplit/>
          <w:trHeight w:val="20"/>
        </w:trPr>
        <w:tc>
          <w:tcPr>
            <w:tcW w:w="6059" w:type="dxa"/>
          </w:tcPr>
          <w:p w14:paraId="0008083B" w14:textId="793A9143" w:rsidR="003E2249" w:rsidRPr="003F5FE8" w:rsidRDefault="003E2249" w:rsidP="003E224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307ED3" w14:textId="1BF21954" w:rsidR="003E2249" w:rsidRPr="003F5FE8" w:rsidRDefault="00DE475B" w:rsidP="003E22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127E31C2" w14:textId="77777777" w:rsidR="003E2249" w:rsidRPr="003F5FE8" w:rsidRDefault="003E2249" w:rsidP="003E224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479D12" w14:textId="5ACB3DF0" w:rsidR="003E2249" w:rsidRPr="003F5FE8" w:rsidRDefault="003E2249" w:rsidP="003E22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1,336</w:t>
            </w:r>
          </w:p>
        </w:tc>
      </w:tr>
    </w:tbl>
    <w:p w14:paraId="2FAA3772" w14:textId="72B2E9B0" w:rsidR="0087002B" w:rsidRPr="003F5FE8" w:rsidRDefault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 w:hint="cs"/>
          <w:sz w:val="30"/>
          <w:szCs w:val="30"/>
          <w:cs/>
        </w:rPr>
        <w:br w:type="page"/>
      </w:r>
    </w:p>
    <w:p w14:paraId="65CFD16D" w14:textId="77777777" w:rsidR="00804B55" w:rsidRPr="003F5FE8" w:rsidRDefault="00804B55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804B55" w:rsidRPr="003F5FE8" w:rsidSect="00F213C3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46AE8B" w14:textId="77777777" w:rsidR="00C67985" w:rsidRPr="003F5FE8" w:rsidRDefault="00C67985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540" w:right="-45" w:firstLine="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3F5FE8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69403EC1" w14:textId="614FCADE" w:rsidR="00B96A6F" w:rsidRPr="003F5FE8" w:rsidRDefault="00B96A6F">
      <w:pPr>
        <w:rPr>
          <w:rFonts w:ascii="Angsana New" w:hAnsi="Angsana New"/>
          <w:sz w:val="30"/>
          <w:szCs w:val="30"/>
          <w:cs/>
        </w:rPr>
      </w:pPr>
    </w:p>
    <w:tbl>
      <w:tblPr>
        <w:tblW w:w="14672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991"/>
        <w:gridCol w:w="269"/>
        <w:gridCol w:w="901"/>
        <w:gridCol w:w="270"/>
        <w:gridCol w:w="1080"/>
        <w:gridCol w:w="270"/>
        <w:gridCol w:w="1083"/>
        <w:gridCol w:w="270"/>
        <w:gridCol w:w="1297"/>
        <w:gridCol w:w="241"/>
        <w:gridCol w:w="1086"/>
        <w:gridCol w:w="270"/>
        <w:gridCol w:w="6"/>
        <w:gridCol w:w="1259"/>
        <w:gridCol w:w="12"/>
        <w:gridCol w:w="258"/>
        <w:gridCol w:w="12"/>
        <w:gridCol w:w="1133"/>
        <w:gridCol w:w="29"/>
        <w:gridCol w:w="15"/>
        <w:gridCol w:w="261"/>
        <w:gridCol w:w="15"/>
        <w:gridCol w:w="1127"/>
      </w:tblGrid>
      <w:tr w:rsidR="00C67985" w:rsidRPr="003F5FE8" w14:paraId="0913E1C7" w14:textId="77777777" w:rsidTr="00447B5D">
        <w:tc>
          <w:tcPr>
            <w:tcW w:w="858" w:type="pct"/>
          </w:tcPr>
          <w:p w14:paraId="1100D77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2" w:type="pct"/>
            <w:gridSpan w:val="23"/>
          </w:tcPr>
          <w:p w14:paraId="6857BDA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7985" w:rsidRPr="003F5FE8" w14:paraId="035FEA75" w14:textId="77777777" w:rsidTr="009224C4">
        <w:tc>
          <w:tcPr>
            <w:tcW w:w="858" w:type="pct"/>
          </w:tcPr>
          <w:p w14:paraId="5AC9398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4B1C12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24B89F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06F9E8A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C5F59E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31081FA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FB3EAE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54470BC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49B170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CCE28B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BFC42B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798C26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A667AF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0887A99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57822CF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38031C0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6A560EE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0286AB22" w14:textId="77777777" w:rsidR="00C67985" w:rsidRPr="003F5FE8" w:rsidRDefault="00C67985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420D38F8" w14:textId="77777777" w:rsidTr="009224C4">
        <w:tc>
          <w:tcPr>
            <w:tcW w:w="858" w:type="pct"/>
          </w:tcPr>
          <w:p w14:paraId="11B2395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D4E76D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632FD0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2D22A83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59C7E0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F9ACA6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053835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4EE1B9B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49F05C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3ADDB7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FC950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916AAE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5A7AC8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0C93530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0AE4D0B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0726E30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79E05D6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2F6B4A4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48D801F5" w14:textId="77777777" w:rsidTr="009224C4">
        <w:tc>
          <w:tcPr>
            <w:tcW w:w="858" w:type="pct"/>
          </w:tcPr>
          <w:p w14:paraId="104F5E4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4FDFCD7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7DB012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07C7758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9F59A4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2E2BAF5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5CF3775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033769A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DC117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3896E31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0F93BB0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17BFB0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C5A077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24DC7A5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394DC12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76F7F0C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20DDB71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4C51C3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7BB770B7" w14:textId="77777777" w:rsidTr="009224C4">
        <w:tc>
          <w:tcPr>
            <w:tcW w:w="858" w:type="pct"/>
          </w:tcPr>
          <w:p w14:paraId="21CFF2A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419C40D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2713C7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6D29ADC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2FD3BA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7E6800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60CBAC2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0098DD0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364A64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474C670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591996C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5BAF87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0DB87D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70F7E27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2"/>
          </w:tcPr>
          <w:p w14:paraId="70B76CA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47D148D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42E372A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9" w:type="pct"/>
            <w:gridSpan w:val="2"/>
          </w:tcPr>
          <w:p w14:paraId="2AB1A29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3BF8985B" w14:textId="77777777" w:rsidTr="009224C4">
        <w:tc>
          <w:tcPr>
            <w:tcW w:w="858" w:type="pct"/>
          </w:tcPr>
          <w:p w14:paraId="476C11F8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" w:type="pct"/>
          </w:tcPr>
          <w:p w14:paraId="17FA29B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73201EE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324EB60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10A9D4E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5E58874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054A192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06B340F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25CFF0C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3554490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7D8333E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D6A86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6AAB1A6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412002D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2"/>
          </w:tcPr>
          <w:p w14:paraId="041A82E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081D58C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68E370E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86E567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7985" w:rsidRPr="003F5FE8" w14:paraId="52CB865E" w14:textId="77777777" w:rsidTr="00447B5D">
        <w:tc>
          <w:tcPr>
            <w:tcW w:w="858" w:type="pct"/>
          </w:tcPr>
          <w:p w14:paraId="4AF9B5A6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68BA6BE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985" w:rsidRPr="003F5FE8" w14:paraId="5918D453" w14:textId="77777777" w:rsidTr="009224C4">
        <w:tc>
          <w:tcPr>
            <w:tcW w:w="858" w:type="pct"/>
          </w:tcPr>
          <w:p w14:paraId="64EE961E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8" w:type="pct"/>
          </w:tcPr>
          <w:p w14:paraId="3001F22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5B3F2F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" w:type="pct"/>
          </w:tcPr>
          <w:p w14:paraId="737E144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46DBBF8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</w:tcPr>
          <w:p w14:paraId="774E93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1C71F57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5AE31D2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5E2B7E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75B655C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</w:tcPr>
          <w:p w14:paraId="6F06E32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764634A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7E5EB58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12669AD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54EF6C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415D435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31ED832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FCC3BA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F98" w:rsidRPr="003F5FE8" w14:paraId="32932C18" w14:textId="77777777" w:rsidTr="009224C4">
        <w:tc>
          <w:tcPr>
            <w:tcW w:w="858" w:type="pct"/>
          </w:tcPr>
          <w:p w14:paraId="28965496" w14:textId="3586C3B2" w:rsidR="004C6F98" w:rsidRPr="003F5FE8" w:rsidRDefault="004C6F98" w:rsidP="004C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38" w:type="pct"/>
          </w:tcPr>
          <w:p w14:paraId="2A37CF91" w14:textId="23E98A3D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2" w:type="pct"/>
          </w:tcPr>
          <w:p w14:paraId="3A22B5AF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60A0C367" w14:textId="46571031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408,337</w:t>
            </w:r>
          </w:p>
        </w:tc>
        <w:tc>
          <w:tcPr>
            <w:tcW w:w="92" w:type="pct"/>
          </w:tcPr>
          <w:p w14:paraId="1275358A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3593B0EC" w14:textId="63E0EBBF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161,672</w:t>
            </w:r>
          </w:p>
        </w:tc>
        <w:tc>
          <w:tcPr>
            <w:tcW w:w="92" w:type="pct"/>
          </w:tcPr>
          <w:p w14:paraId="7DF713A4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0AB9667A" w14:textId="70E8E715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125,762</w:t>
            </w:r>
          </w:p>
        </w:tc>
        <w:tc>
          <w:tcPr>
            <w:tcW w:w="92" w:type="pct"/>
          </w:tcPr>
          <w:p w14:paraId="059D1F61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77C98388" w14:textId="45FC63A1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43,583</w:t>
            </w:r>
          </w:p>
        </w:tc>
        <w:tc>
          <w:tcPr>
            <w:tcW w:w="82" w:type="pct"/>
          </w:tcPr>
          <w:p w14:paraId="08C7FA8F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AE4070E" w14:textId="1918DE5F" w:rsidR="004C6F98" w:rsidRPr="003F5FE8" w:rsidRDefault="004C6F98" w:rsidP="000C26B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13,594</w:t>
            </w:r>
          </w:p>
        </w:tc>
        <w:tc>
          <w:tcPr>
            <w:tcW w:w="92" w:type="pct"/>
          </w:tcPr>
          <w:p w14:paraId="18EF8C64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38E985CF" w14:textId="296E33B7" w:rsidR="004C6F98" w:rsidRPr="003F5FE8" w:rsidRDefault="004C6F98" w:rsidP="000C26B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13,945</w:t>
            </w:r>
          </w:p>
        </w:tc>
        <w:tc>
          <w:tcPr>
            <w:tcW w:w="92" w:type="pct"/>
            <w:gridSpan w:val="2"/>
          </w:tcPr>
          <w:p w14:paraId="71BF39DA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501B505D" w14:textId="638AD19D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9,572</w:t>
            </w:r>
          </w:p>
        </w:tc>
        <w:tc>
          <w:tcPr>
            <w:tcW w:w="94" w:type="pct"/>
            <w:gridSpan w:val="2"/>
          </w:tcPr>
          <w:p w14:paraId="42E6D67A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2CBEE63B" w14:textId="748832A9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901,837</w:t>
            </w:r>
          </w:p>
        </w:tc>
      </w:tr>
      <w:tr w:rsidR="004C6F98" w:rsidRPr="003F5FE8" w14:paraId="665E7E08" w14:textId="77777777" w:rsidTr="009224C4">
        <w:tc>
          <w:tcPr>
            <w:tcW w:w="858" w:type="pct"/>
          </w:tcPr>
          <w:p w14:paraId="530F5335" w14:textId="77777777" w:rsidR="004C6F98" w:rsidRPr="003F5FE8" w:rsidRDefault="004C6F98" w:rsidP="004C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8" w:type="pct"/>
            <w:tcBorders>
              <w:bottom w:val="nil"/>
            </w:tcBorders>
          </w:tcPr>
          <w:p w14:paraId="0DF804D4" w14:textId="0A5C24AE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44,000</w:t>
            </w:r>
          </w:p>
        </w:tc>
        <w:tc>
          <w:tcPr>
            <w:tcW w:w="92" w:type="pct"/>
            <w:tcBorders>
              <w:bottom w:val="nil"/>
            </w:tcBorders>
          </w:tcPr>
          <w:p w14:paraId="7EDDF40E" w14:textId="77777777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23E8C263" w14:textId="3E87A3DE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92" w:type="pct"/>
            <w:tcBorders>
              <w:bottom w:val="nil"/>
            </w:tcBorders>
          </w:tcPr>
          <w:p w14:paraId="337608D6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23DCE69" w14:textId="2D5560A2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3,732</w:t>
            </w:r>
          </w:p>
        </w:tc>
        <w:tc>
          <w:tcPr>
            <w:tcW w:w="92" w:type="pct"/>
            <w:tcBorders>
              <w:bottom w:val="nil"/>
            </w:tcBorders>
          </w:tcPr>
          <w:p w14:paraId="282475BA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19C52369" w14:textId="3943E3DF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27,291</w:t>
            </w:r>
          </w:p>
        </w:tc>
        <w:tc>
          <w:tcPr>
            <w:tcW w:w="92" w:type="pct"/>
            <w:tcBorders>
              <w:bottom w:val="nil"/>
            </w:tcBorders>
          </w:tcPr>
          <w:p w14:paraId="3AEC278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0B4F1E3" w14:textId="4A3AB467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2,656</w:t>
            </w:r>
          </w:p>
        </w:tc>
        <w:tc>
          <w:tcPr>
            <w:tcW w:w="82" w:type="pct"/>
            <w:tcBorders>
              <w:bottom w:val="nil"/>
            </w:tcBorders>
          </w:tcPr>
          <w:p w14:paraId="08B03968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B96F723" w14:textId="12A1897A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993E7F0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5A359D28" w14:textId="2CA1B600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5DADF7F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48BCEE6B" w14:textId="0F2A475E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12,228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13134C33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665F0562" w14:textId="061BC6BF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92,159</w:t>
            </w:r>
          </w:p>
        </w:tc>
      </w:tr>
      <w:tr w:rsidR="004C6F98" w:rsidRPr="003F5FE8" w14:paraId="10564767" w14:textId="77777777" w:rsidTr="009224C4">
        <w:tc>
          <w:tcPr>
            <w:tcW w:w="858" w:type="pct"/>
          </w:tcPr>
          <w:p w14:paraId="5215D54B" w14:textId="77777777" w:rsidR="004C6F98" w:rsidRPr="003F5FE8" w:rsidRDefault="004C6F98" w:rsidP="004C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nil"/>
            </w:tcBorders>
          </w:tcPr>
          <w:p w14:paraId="2AA476AA" w14:textId="250B10EC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02691820" w14:textId="77777777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14CF383A" w14:textId="4FC7185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4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CACD02D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3CBB4DA7" w14:textId="38BBA78E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(9,207)</w:t>
            </w:r>
          </w:p>
        </w:tc>
        <w:tc>
          <w:tcPr>
            <w:tcW w:w="92" w:type="pct"/>
            <w:tcBorders>
              <w:bottom w:val="nil"/>
            </w:tcBorders>
          </w:tcPr>
          <w:p w14:paraId="789ECA8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7ECC3BC3" w14:textId="346C55E5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(2,714)</w:t>
            </w:r>
          </w:p>
        </w:tc>
        <w:tc>
          <w:tcPr>
            <w:tcW w:w="92" w:type="pct"/>
            <w:tcBorders>
              <w:bottom w:val="nil"/>
            </w:tcBorders>
          </w:tcPr>
          <w:p w14:paraId="7C1D93F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5C22268" w14:textId="07434489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(1,027)</w:t>
            </w:r>
          </w:p>
        </w:tc>
        <w:tc>
          <w:tcPr>
            <w:tcW w:w="82" w:type="pct"/>
            <w:tcBorders>
              <w:bottom w:val="nil"/>
            </w:tcBorders>
          </w:tcPr>
          <w:p w14:paraId="53AEA1C2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D806F3C" w14:textId="7D149F6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73382FE1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4D91B7E9" w14:textId="20A8507F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A49322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1515A0BE" w14:textId="47304354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79C450B1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7B5894ED" w14:textId="401C9FA8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(12,948)</w:t>
            </w:r>
          </w:p>
        </w:tc>
      </w:tr>
      <w:tr w:rsidR="004C6F98" w:rsidRPr="003F5FE8" w14:paraId="47336564" w14:textId="77777777" w:rsidTr="009224C4">
        <w:tc>
          <w:tcPr>
            <w:tcW w:w="858" w:type="pct"/>
          </w:tcPr>
          <w:p w14:paraId="58FE0545" w14:textId="77777777" w:rsidR="004C6F98" w:rsidRPr="003F5FE8" w:rsidRDefault="004C6F98" w:rsidP="004C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241D1384" w14:textId="37BDEAAA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0A827491" w14:textId="77777777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top w:val="nil"/>
              <w:bottom w:val="single" w:sz="4" w:space="0" w:color="auto"/>
            </w:tcBorders>
          </w:tcPr>
          <w:p w14:paraId="49BE8856" w14:textId="377D290D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8,800</w:t>
            </w:r>
          </w:p>
        </w:tc>
        <w:tc>
          <w:tcPr>
            <w:tcW w:w="92" w:type="pct"/>
            <w:tcBorders>
              <w:top w:val="nil"/>
            </w:tcBorders>
          </w:tcPr>
          <w:p w14:paraId="2D8124C8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4E6CE8D1" w14:textId="2D4421CD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432C83CD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1DC91C34" w14:textId="66BBCA0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474BAA5E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CD3A9D2" w14:textId="6B177B2F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9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top w:val="nil"/>
            </w:tcBorders>
          </w:tcPr>
          <w:p w14:paraId="1F26B6AE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2B3AFF70" w14:textId="186BA82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11663771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single" w:sz="4" w:space="0" w:color="auto"/>
            </w:tcBorders>
          </w:tcPr>
          <w:p w14:paraId="1969B608" w14:textId="15B8ADA7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07790B6E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nil"/>
              <w:bottom w:val="single" w:sz="4" w:space="0" w:color="auto"/>
            </w:tcBorders>
          </w:tcPr>
          <w:p w14:paraId="49B8291E" w14:textId="0DF897A1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(9,421)</w:t>
            </w:r>
          </w:p>
        </w:tc>
        <w:tc>
          <w:tcPr>
            <w:tcW w:w="94" w:type="pct"/>
            <w:gridSpan w:val="2"/>
            <w:tcBorders>
              <w:top w:val="nil"/>
            </w:tcBorders>
          </w:tcPr>
          <w:p w14:paraId="390E398B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nil"/>
              <w:bottom w:val="single" w:sz="4" w:space="0" w:color="auto"/>
            </w:tcBorders>
          </w:tcPr>
          <w:p w14:paraId="71C25492" w14:textId="17C1C914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4007B" w:rsidRPr="003F5FE8" w14:paraId="25506AC9" w14:textId="77777777" w:rsidTr="009224C4">
        <w:tc>
          <w:tcPr>
            <w:tcW w:w="858" w:type="pct"/>
            <w:tcBorders>
              <w:bottom w:val="nil"/>
            </w:tcBorders>
          </w:tcPr>
          <w:p w14:paraId="19C58D04" w14:textId="56CCFF0E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C6F98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ABF8435" w14:textId="2BA4990E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03FB01C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</w:tcPr>
          <w:p w14:paraId="1653E742" w14:textId="3BF7C746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BDB949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</w:tcPr>
          <w:p w14:paraId="21E00E85" w14:textId="0F11E12A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B99B77E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14:paraId="432138EF" w14:textId="054A50FE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6C9212B2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3AE429C1" w14:textId="5643E238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E22AAF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nil"/>
            </w:tcBorders>
          </w:tcPr>
          <w:p w14:paraId="7305244F" w14:textId="4748FDF8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74EEA7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14:paraId="19853272" w14:textId="5DE22241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5ECEBC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single" w:sz="4" w:space="0" w:color="auto"/>
              <w:bottom w:val="nil"/>
            </w:tcBorders>
          </w:tcPr>
          <w:p w14:paraId="0D1DD2CA" w14:textId="02039119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4C2C4A4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nil"/>
            </w:tcBorders>
          </w:tcPr>
          <w:p w14:paraId="5A2A56CA" w14:textId="710904A1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F98" w:rsidRPr="003F5FE8" w14:paraId="11D2CE75" w14:textId="77777777" w:rsidTr="009224C4">
        <w:tc>
          <w:tcPr>
            <w:tcW w:w="858" w:type="pct"/>
          </w:tcPr>
          <w:p w14:paraId="191D6DF9" w14:textId="670F3EC9" w:rsidR="004C6F98" w:rsidRPr="003F5FE8" w:rsidRDefault="004C6F98" w:rsidP="004C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38" w:type="pct"/>
          </w:tcPr>
          <w:p w14:paraId="1910B1D7" w14:textId="40D7FE0B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</w:tcPr>
          <w:p w14:paraId="30834A6A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37CA9F06" w14:textId="7828374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2" w:type="pct"/>
          </w:tcPr>
          <w:p w14:paraId="73436CD6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</w:tcPr>
          <w:p w14:paraId="7CB34EC4" w14:textId="65B06464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156,197</w:t>
            </w:r>
          </w:p>
        </w:tc>
        <w:tc>
          <w:tcPr>
            <w:tcW w:w="92" w:type="pct"/>
          </w:tcPr>
          <w:p w14:paraId="05E1AD51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3DC2B67F" w14:textId="4811EE12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150,339</w:t>
            </w:r>
          </w:p>
        </w:tc>
        <w:tc>
          <w:tcPr>
            <w:tcW w:w="92" w:type="pct"/>
          </w:tcPr>
          <w:p w14:paraId="71DFF73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81B9AA0" w14:textId="24026D06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45,212</w:t>
            </w:r>
          </w:p>
        </w:tc>
        <w:tc>
          <w:tcPr>
            <w:tcW w:w="82" w:type="pct"/>
          </w:tcPr>
          <w:p w14:paraId="1607B508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40B8C3A1" w14:textId="59B10BBC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13,594</w:t>
            </w:r>
          </w:p>
        </w:tc>
        <w:tc>
          <w:tcPr>
            <w:tcW w:w="92" w:type="pct"/>
          </w:tcPr>
          <w:p w14:paraId="0B35DB8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2C33439A" w14:textId="6590A64D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15,458</w:t>
            </w:r>
          </w:p>
        </w:tc>
        <w:tc>
          <w:tcPr>
            <w:tcW w:w="92" w:type="pct"/>
            <w:gridSpan w:val="2"/>
          </w:tcPr>
          <w:p w14:paraId="45B52CF5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528A8DD1" w14:textId="7541C593" w:rsidR="004C6F98" w:rsidRPr="003F5FE8" w:rsidRDefault="004C6F98" w:rsidP="004C6F98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94" w:type="pct"/>
            <w:gridSpan w:val="2"/>
          </w:tcPr>
          <w:p w14:paraId="286F6A76" w14:textId="7777777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5553FB0C" w14:textId="44B43BC7" w:rsidR="004C6F98" w:rsidRPr="003F5FE8" w:rsidRDefault="004C6F98" w:rsidP="004C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981,048</w:t>
            </w:r>
          </w:p>
        </w:tc>
      </w:tr>
      <w:tr w:rsidR="0044007B" w:rsidRPr="003F5FE8" w14:paraId="655115DE" w14:textId="77777777" w:rsidTr="009224C4">
        <w:tc>
          <w:tcPr>
            <w:tcW w:w="858" w:type="pct"/>
            <w:tcBorders>
              <w:bottom w:val="nil"/>
            </w:tcBorders>
          </w:tcPr>
          <w:p w14:paraId="5F4722D6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8" w:type="pct"/>
            <w:tcBorders>
              <w:bottom w:val="nil"/>
            </w:tcBorders>
          </w:tcPr>
          <w:p w14:paraId="47105EC2" w14:textId="1D816EE4" w:rsidR="0044007B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A100B59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34902B20" w14:textId="5AA0A7FF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6,482</w:t>
            </w:r>
          </w:p>
        </w:tc>
        <w:tc>
          <w:tcPr>
            <w:tcW w:w="92" w:type="pct"/>
            <w:tcBorders>
              <w:bottom w:val="nil"/>
            </w:tcBorders>
          </w:tcPr>
          <w:p w14:paraId="19D343A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8D6BC53" w14:textId="1C33667E" w:rsidR="0044007B" w:rsidRPr="003F5FE8" w:rsidRDefault="004E40AD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  <w:r w:rsidR="00064CB9" w:rsidRPr="003F5FE8">
              <w:rPr>
                <w:rFonts w:ascii="Angsana New" w:hAnsi="Angsana New"/>
                <w:sz w:val="30"/>
                <w:szCs w:val="30"/>
              </w:rPr>
              <w:t>6</w:t>
            </w:r>
            <w:r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2" w:type="pct"/>
            <w:tcBorders>
              <w:bottom w:val="nil"/>
            </w:tcBorders>
          </w:tcPr>
          <w:p w14:paraId="41039C8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429817B2" w14:textId="58160275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9,421</w:t>
            </w:r>
          </w:p>
        </w:tc>
        <w:tc>
          <w:tcPr>
            <w:tcW w:w="92" w:type="pct"/>
            <w:tcBorders>
              <w:bottom w:val="nil"/>
            </w:tcBorders>
          </w:tcPr>
          <w:p w14:paraId="5FD1D3CA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0FB6DB34" w14:textId="5BC18E26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4,064</w:t>
            </w:r>
          </w:p>
        </w:tc>
        <w:tc>
          <w:tcPr>
            <w:tcW w:w="82" w:type="pct"/>
            <w:tcBorders>
              <w:bottom w:val="nil"/>
            </w:tcBorders>
          </w:tcPr>
          <w:p w14:paraId="7504262A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3B391604" w14:textId="7D6095F6" w:rsidR="00F1527D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80E5B91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79DB816B" w14:textId="05FF5C70" w:rsidR="0044007B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500EB7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3F562F57" w14:textId="06D29889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6862E0D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34596A55" w14:textId="21459787" w:rsidR="0044007B" w:rsidRPr="003F5FE8" w:rsidRDefault="004E40AD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20,79</w:t>
            </w:r>
            <w:r w:rsidR="0050264D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224C4" w:rsidRPr="003F5FE8" w14:paraId="41714C91" w14:textId="77777777" w:rsidTr="009224C4">
        <w:tc>
          <w:tcPr>
            <w:tcW w:w="858" w:type="pct"/>
            <w:tcBorders>
              <w:bottom w:val="nil"/>
            </w:tcBorders>
          </w:tcPr>
          <w:p w14:paraId="72C0E16D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nil"/>
            </w:tcBorders>
          </w:tcPr>
          <w:p w14:paraId="6C95157F" w14:textId="0987EC82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E668F9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2F9E6CD7" w14:textId="6059CDFC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BC252A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18EA2671" w14:textId="30F48687" w:rsidR="009224C4" w:rsidRPr="003F5FE8" w:rsidRDefault="004E40AD" w:rsidP="004E4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92" w:type="pct"/>
            <w:tcBorders>
              <w:bottom w:val="nil"/>
            </w:tcBorders>
          </w:tcPr>
          <w:p w14:paraId="69D1791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241E6DF9" w14:textId="7ADD6E7C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(675)</w:t>
            </w:r>
          </w:p>
        </w:tc>
        <w:tc>
          <w:tcPr>
            <w:tcW w:w="92" w:type="pct"/>
            <w:tcBorders>
              <w:bottom w:val="nil"/>
            </w:tcBorders>
          </w:tcPr>
          <w:p w14:paraId="3E6DB96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26E9D5B" w14:textId="63DB5C93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(61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389765F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3301152" w14:textId="24C78436" w:rsidR="009224C4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0615470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795312B6" w14:textId="31B54390" w:rsidR="009224C4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(27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301C64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76207CDD" w14:textId="6E43074D" w:rsidR="009224C4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C236B" w:rsidRPr="003F5F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C236B" w:rsidRPr="003F5FE8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576319C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0FE0E301" w14:textId="2E46E613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C236B" w:rsidRPr="003F5FE8">
              <w:rPr>
                <w:rFonts w:ascii="Angsana New" w:hAnsi="Angsana New"/>
                <w:sz w:val="30"/>
                <w:szCs w:val="30"/>
              </w:rPr>
              <w:t>7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="00DC236B" w:rsidRPr="003F5FE8">
              <w:rPr>
                <w:rFonts w:ascii="Angsana New" w:hAnsi="Angsana New"/>
                <w:sz w:val="30"/>
                <w:szCs w:val="30"/>
              </w:rPr>
              <w:t>673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4C4" w:rsidRPr="003F5FE8" w14:paraId="0CADBF56" w14:textId="77777777" w:rsidTr="009224C4">
        <w:tc>
          <w:tcPr>
            <w:tcW w:w="858" w:type="pct"/>
            <w:tcBorders>
              <w:bottom w:val="nil"/>
            </w:tcBorders>
          </w:tcPr>
          <w:p w14:paraId="52B041BB" w14:textId="1EA79AE9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8" w:type="pct"/>
            <w:tcBorders>
              <w:bottom w:val="nil"/>
            </w:tcBorders>
          </w:tcPr>
          <w:p w14:paraId="4ED675CE" w14:textId="3E88FC3C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47235A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7C803A80" w14:textId="1C19CC31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</w:p>
        </w:tc>
        <w:tc>
          <w:tcPr>
            <w:tcW w:w="92" w:type="pct"/>
            <w:tcBorders>
              <w:bottom w:val="nil"/>
            </w:tcBorders>
          </w:tcPr>
          <w:p w14:paraId="5E51389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6CF5991A" w14:textId="3548D92B" w:rsidR="009224C4" w:rsidRPr="003F5FE8" w:rsidRDefault="004E40AD" w:rsidP="004E4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4FF71E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76C0B341" w14:textId="61392BA5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9A9C1B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607A7D0C" w14:textId="42DC722E" w:rsidR="009224C4" w:rsidRPr="003F5FE8" w:rsidRDefault="004E40AD" w:rsidP="004E40AD">
            <w:pPr>
              <w:pStyle w:val="3"/>
              <w:tabs>
                <w:tab w:val="clear" w:pos="360"/>
                <w:tab w:val="clear" w:pos="720"/>
                <w:tab w:val="decimal" w:pos="79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561C2C3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1D85727" w14:textId="7D65EF0E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394369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57FF9E11" w14:textId="3089E252" w:rsidR="009224C4" w:rsidRPr="003F5FE8" w:rsidRDefault="004E40AD" w:rsidP="000A687A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45FD02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6AC0A002" w14:textId="4270D6F7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C236B" w:rsidRPr="003F5FE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C236B" w:rsidRPr="003F5FE8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7AC76FF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502092D4" w14:textId="09BBF1D1" w:rsidR="009224C4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224C4" w:rsidRPr="003F5FE8" w14:paraId="1677C63C" w14:textId="77777777" w:rsidTr="009224C4">
        <w:tc>
          <w:tcPr>
            <w:tcW w:w="858" w:type="pct"/>
            <w:tcBorders>
              <w:bottom w:val="nil"/>
            </w:tcBorders>
          </w:tcPr>
          <w:p w14:paraId="06C19CD8" w14:textId="4C11E4A8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C6F98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CAACE34" w14:textId="7ACC1478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tcBorders>
              <w:bottom w:val="nil"/>
            </w:tcBorders>
          </w:tcPr>
          <w:p w14:paraId="4FB5828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14:paraId="015D1C29" w14:textId="0E1593F3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431,361</w:t>
            </w:r>
          </w:p>
        </w:tc>
        <w:tc>
          <w:tcPr>
            <w:tcW w:w="92" w:type="pct"/>
            <w:tcBorders>
              <w:bottom w:val="nil"/>
            </w:tcBorders>
          </w:tcPr>
          <w:p w14:paraId="6C0DFD53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FBC4E57" w14:textId="1F779523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156,628</w:t>
            </w:r>
          </w:p>
        </w:tc>
        <w:tc>
          <w:tcPr>
            <w:tcW w:w="92" w:type="pct"/>
            <w:tcBorders>
              <w:bottom w:val="nil"/>
            </w:tcBorders>
          </w:tcPr>
          <w:p w14:paraId="2616484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3FDFC28E" w14:textId="0F26D594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159,085</w:t>
            </w:r>
          </w:p>
        </w:tc>
        <w:tc>
          <w:tcPr>
            <w:tcW w:w="92" w:type="pct"/>
            <w:tcBorders>
              <w:bottom w:val="nil"/>
            </w:tcBorders>
          </w:tcPr>
          <w:p w14:paraId="0637979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</w:tcPr>
          <w:p w14:paraId="1DBFDCDE" w14:textId="05EDDDF0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48,66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82" w:type="pct"/>
            <w:tcBorders>
              <w:bottom w:val="nil"/>
            </w:tcBorders>
          </w:tcPr>
          <w:p w14:paraId="6488F60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5537263" w14:textId="33871EE1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92" w:type="pct"/>
            <w:tcBorders>
              <w:bottom w:val="nil"/>
            </w:tcBorders>
          </w:tcPr>
          <w:p w14:paraId="1D5825D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190AF" w14:textId="7C68BF17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15,18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C087E0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D71D45" w14:textId="6473EA44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238AB44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334A8" w14:textId="67705A47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994,17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224C4" w:rsidRPr="003F5FE8" w14:paraId="12936EBA" w14:textId="77777777" w:rsidTr="00447B5D">
        <w:tc>
          <w:tcPr>
            <w:tcW w:w="858" w:type="pct"/>
          </w:tcPr>
          <w:p w14:paraId="2C20400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6C44483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24C4" w:rsidRPr="003F5FE8" w14:paraId="75B7B559" w14:textId="77777777" w:rsidTr="009224C4">
        <w:tc>
          <w:tcPr>
            <w:tcW w:w="858" w:type="pct"/>
          </w:tcPr>
          <w:p w14:paraId="3D0B9C1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016F823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DE2138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5513DC5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5F8C0B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6306438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259BFC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481FFDE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E5D60D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F59E11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261E05C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8D080E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21ED0C8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1E07951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23EFE76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58D35E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5559D6C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7292684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3F5FE8" w14:paraId="5B67DCF2" w14:textId="77777777" w:rsidTr="009224C4">
        <w:tc>
          <w:tcPr>
            <w:tcW w:w="858" w:type="pct"/>
          </w:tcPr>
          <w:p w14:paraId="23B508D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3214DD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FB4F9B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3CDDBB93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171D02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264BCC5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44EA69A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6FE46C9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9276BF3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686503A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49BDE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6068B5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541CC60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6EE5B53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7D65BB1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2C6957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57605CF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26DBDAD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3F5FE8" w14:paraId="514F48F9" w14:textId="77777777" w:rsidTr="009224C4">
        <w:tc>
          <w:tcPr>
            <w:tcW w:w="858" w:type="pct"/>
          </w:tcPr>
          <w:p w14:paraId="3A94248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6049349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3745D5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522F0CC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209431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685EE62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BB02D2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50BFFEF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0A60BF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D27188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4FE55D5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D3AD26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44A7C18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72B7D2F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112480A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0677DE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5D56B3F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6243779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3F5FE8" w14:paraId="7EF0621E" w14:textId="77777777" w:rsidTr="009224C4">
        <w:trPr>
          <w:trHeight w:val="344"/>
        </w:trPr>
        <w:tc>
          <w:tcPr>
            <w:tcW w:w="858" w:type="pct"/>
          </w:tcPr>
          <w:p w14:paraId="69AF5AF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0742704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ADA41D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421D8E9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2F4A98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F19468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07B2E39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74D1D3B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0B43F1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DE4478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099872B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8758F3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110384A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4F03B39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2"/>
          </w:tcPr>
          <w:p w14:paraId="5C0D439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03E6668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38F8E44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3F5A1BF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3F5FE8" w14:paraId="0506F8A6" w14:textId="77777777" w:rsidTr="009224C4">
        <w:tc>
          <w:tcPr>
            <w:tcW w:w="858" w:type="pct"/>
          </w:tcPr>
          <w:p w14:paraId="66F1155A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" w:type="pct"/>
          </w:tcPr>
          <w:p w14:paraId="49CD12A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5B51A5A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664BC8D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046582A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4553101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1E9E56F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3B7B3C8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01CE48D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61CBFC6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699EAEA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79FD04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  <w:gridSpan w:val="2"/>
          </w:tcPr>
          <w:p w14:paraId="19052A4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763499E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2"/>
          </w:tcPr>
          <w:p w14:paraId="5B00E2C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C0988A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24CC084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426703B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224C4" w:rsidRPr="003F5FE8" w14:paraId="5FC092AF" w14:textId="77777777" w:rsidTr="00447B5D">
        <w:tc>
          <w:tcPr>
            <w:tcW w:w="858" w:type="pct"/>
          </w:tcPr>
          <w:p w14:paraId="777DB85E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2D16D39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4C4" w:rsidRPr="003F5FE8" w14:paraId="73DADF8D" w14:textId="77777777" w:rsidTr="009224C4">
        <w:tc>
          <w:tcPr>
            <w:tcW w:w="858" w:type="pct"/>
          </w:tcPr>
          <w:p w14:paraId="79C8384F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38" w:type="pct"/>
          </w:tcPr>
          <w:p w14:paraId="11252EC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A7F65E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6475F75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C9E679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03F92BC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910566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52D00F6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2EBB5A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77A50D0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11F1B05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05E72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D8065F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</w:tcPr>
          <w:p w14:paraId="41D5203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8425B2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</w:tcPr>
          <w:p w14:paraId="14B02B0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gridSpan w:val="3"/>
          </w:tcPr>
          <w:p w14:paraId="456FA46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6702DCB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6AC" w:rsidRPr="003F5FE8" w14:paraId="2BF3C8D6" w14:textId="77777777" w:rsidTr="009224C4">
        <w:tc>
          <w:tcPr>
            <w:tcW w:w="858" w:type="pct"/>
            <w:vAlign w:val="bottom"/>
          </w:tcPr>
          <w:p w14:paraId="2EBF1A76" w14:textId="326B95D8" w:rsidR="005B56AC" w:rsidRPr="003F5FE8" w:rsidRDefault="005B56AC" w:rsidP="005B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38" w:type="pct"/>
            <w:vAlign w:val="bottom"/>
          </w:tcPr>
          <w:p w14:paraId="7466EC9E" w14:textId="23419C33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2B905BBE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5C1C42B1" w14:textId="1EA89297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256,348</w:t>
            </w:r>
          </w:p>
        </w:tc>
        <w:tc>
          <w:tcPr>
            <w:tcW w:w="92" w:type="pct"/>
            <w:vAlign w:val="bottom"/>
          </w:tcPr>
          <w:p w14:paraId="433762C2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3ED479E1" w14:textId="2AEA64C6" w:rsidR="005B56AC" w:rsidRPr="003F5FE8" w:rsidRDefault="005B56AC" w:rsidP="00C34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152,256</w:t>
            </w:r>
          </w:p>
        </w:tc>
        <w:tc>
          <w:tcPr>
            <w:tcW w:w="92" w:type="pct"/>
            <w:vAlign w:val="bottom"/>
          </w:tcPr>
          <w:p w14:paraId="78547890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5BA2259F" w14:textId="228AB400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115,394</w:t>
            </w:r>
          </w:p>
        </w:tc>
        <w:tc>
          <w:tcPr>
            <w:tcW w:w="92" w:type="pct"/>
            <w:vAlign w:val="bottom"/>
          </w:tcPr>
          <w:p w14:paraId="768A2198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2C37C672" w14:textId="259D5806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40,748</w:t>
            </w:r>
          </w:p>
        </w:tc>
        <w:tc>
          <w:tcPr>
            <w:tcW w:w="82" w:type="pct"/>
            <w:vAlign w:val="bottom"/>
          </w:tcPr>
          <w:p w14:paraId="72C4D190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03A86C77" w14:textId="53A12E67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12,152</w:t>
            </w:r>
          </w:p>
        </w:tc>
        <w:tc>
          <w:tcPr>
            <w:tcW w:w="92" w:type="pct"/>
            <w:vAlign w:val="bottom"/>
          </w:tcPr>
          <w:p w14:paraId="6F55BB1D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46F835FB" w14:textId="221DD3FF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11,662</w:t>
            </w:r>
          </w:p>
        </w:tc>
        <w:tc>
          <w:tcPr>
            <w:tcW w:w="92" w:type="pct"/>
            <w:gridSpan w:val="2"/>
            <w:vAlign w:val="bottom"/>
          </w:tcPr>
          <w:p w14:paraId="3B3BAE22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7B9420EB" w14:textId="47300F30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7CBFDE04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67B52906" w14:textId="7DB325BC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588,560</w:t>
            </w:r>
          </w:p>
        </w:tc>
      </w:tr>
      <w:tr w:rsidR="005B56AC" w:rsidRPr="003F5FE8" w14:paraId="2701A5C4" w14:textId="77777777" w:rsidTr="009224C4">
        <w:tc>
          <w:tcPr>
            <w:tcW w:w="858" w:type="pct"/>
            <w:vAlign w:val="bottom"/>
          </w:tcPr>
          <w:p w14:paraId="426C84AC" w14:textId="77777777" w:rsidR="005B56AC" w:rsidRPr="003F5FE8" w:rsidRDefault="005B56AC" w:rsidP="005B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vAlign w:val="bottom"/>
          </w:tcPr>
          <w:p w14:paraId="582A8689" w14:textId="2CF90D1A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72781D9E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05152D2A" w14:textId="522A726C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19,239</w:t>
            </w:r>
          </w:p>
        </w:tc>
        <w:tc>
          <w:tcPr>
            <w:tcW w:w="92" w:type="pct"/>
            <w:vAlign w:val="bottom"/>
          </w:tcPr>
          <w:p w14:paraId="187253FD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750CDF6F" w14:textId="29C044FA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92" w:type="pct"/>
            <w:vAlign w:val="bottom"/>
          </w:tcPr>
          <w:p w14:paraId="09E48CF4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0002836" w14:textId="654C548E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11,626</w:t>
            </w:r>
          </w:p>
        </w:tc>
        <w:tc>
          <w:tcPr>
            <w:tcW w:w="92" w:type="pct"/>
            <w:vAlign w:val="bottom"/>
          </w:tcPr>
          <w:p w14:paraId="4113629A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1FBA969F" w14:textId="18AB3DA2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1,835</w:t>
            </w:r>
          </w:p>
        </w:tc>
        <w:tc>
          <w:tcPr>
            <w:tcW w:w="82" w:type="pct"/>
            <w:vAlign w:val="bottom"/>
          </w:tcPr>
          <w:p w14:paraId="54312215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7BF5750A" w14:textId="41512880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92" w:type="pct"/>
            <w:vAlign w:val="bottom"/>
          </w:tcPr>
          <w:p w14:paraId="1297F2AD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6A459C01" w14:textId="409ABD62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92" w:type="pct"/>
            <w:gridSpan w:val="2"/>
            <w:vAlign w:val="bottom"/>
          </w:tcPr>
          <w:p w14:paraId="0B7EC54F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9640D3E" w14:textId="04A428EA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2E5CB713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5E82C8B" w14:textId="43C5E2A5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36,819</w:t>
            </w:r>
          </w:p>
        </w:tc>
      </w:tr>
      <w:tr w:rsidR="005B56AC" w:rsidRPr="003F5FE8" w14:paraId="3E58BB5E" w14:textId="77777777" w:rsidTr="009224C4">
        <w:tc>
          <w:tcPr>
            <w:tcW w:w="858" w:type="pct"/>
            <w:vAlign w:val="bottom"/>
          </w:tcPr>
          <w:p w14:paraId="05411ECF" w14:textId="77777777" w:rsidR="005B56AC" w:rsidRPr="003F5FE8" w:rsidRDefault="005B56AC" w:rsidP="005B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2E478D11" w14:textId="2EB454F2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9FBA2EA" w14:textId="77777777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15A5A767" w14:textId="79DB4C4E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43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F13DD55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81EC13A" w14:textId="64C0A4AC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(6,656)</w:t>
            </w:r>
          </w:p>
        </w:tc>
        <w:tc>
          <w:tcPr>
            <w:tcW w:w="92" w:type="pct"/>
            <w:vAlign w:val="bottom"/>
          </w:tcPr>
          <w:p w14:paraId="1EE77C27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3192B2D8" w14:textId="66F38644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(2,687)</w:t>
            </w:r>
          </w:p>
        </w:tc>
        <w:tc>
          <w:tcPr>
            <w:tcW w:w="92" w:type="pct"/>
            <w:vAlign w:val="bottom"/>
          </w:tcPr>
          <w:p w14:paraId="63E3D7AB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6D594BC" w14:textId="7B968AB1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(737)</w:t>
            </w:r>
          </w:p>
        </w:tc>
        <w:tc>
          <w:tcPr>
            <w:tcW w:w="82" w:type="pct"/>
            <w:vAlign w:val="bottom"/>
          </w:tcPr>
          <w:p w14:paraId="3AB7D36D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936E25A" w14:textId="7ACD1F16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60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99663CD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bottom w:val="single" w:sz="4" w:space="0" w:color="auto"/>
            </w:tcBorders>
            <w:vAlign w:val="bottom"/>
          </w:tcPr>
          <w:p w14:paraId="697F5F6D" w14:textId="58D3507E" w:rsidR="005B56AC" w:rsidRPr="003F5FE8" w:rsidRDefault="005B56AC" w:rsidP="00C346A3">
            <w:pPr>
              <w:pStyle w:val="3"/>
              <w:tabs>
                <w:tab w:val="clear" w:pos="360"/>
                <w:tab w:val="clear" w:pos="720"/>
                <w:tab w:val="decimal" w:pos="78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567CBC07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0A4633CF" w14:textId="1B58B85B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423E48D1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vAlign w:val="bottom"/>
          </w:tcPr>
          <w:p w14:paraId="6A7C51BD" w14:textId="1FFC4CA8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(10,080)</w:t>
            </w:r>
          </w:p>
        </w:tc>
      </w:tr>
      <w:tr w:rsidR="009224C4" w:rsidRPr="003F5FE8" w14:paraId="3E7E4D23" w14:textId="77777777" w:rsidTr="009224C4">
        <w:tc>
          <w:tcPr>
            <w:tcW w:w="858" w:type="pct"/>
            <w:vAlign w:val="bottom"/>
          </w:tcPr>
          <w:p w14:paraId="6D18DAB7" w14:textId="5F5A7CDA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B56AC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6D8B88F3" w14:textId="7061D786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1D11D6D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506B42EE" w14:textId="1C547D91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3DF37BF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0E805A7" w14:textId="1B2CAF79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202DBDB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5D424D2" w14:textId="44736D16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0695522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297C5431" w14:textId="53ECF4AD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2" w:type="pct"/>
            <w:vAlign w:val="bottom"/>
          </w:tcPr>
          <w:p w14:paraId="21B6A8F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777D5C1A" w14:textId="75803E8F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1F43571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top w:val="single" w:sz="4" w:space="0" w:color="auto"/>
            </w:tcBorders>
            <w:vAlign w:val="bottom"/>
          </w:tcPr>
          <w:p w14:paraId="7571F588" w14:textId="1EFD4657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2FE5683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0EDC62CC" w14:textId="0AD4C103" w:rsidR="009224C4" w:rsidRPr="003F5FE8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" w:type="pct"/>
            <w:gridSpan w:val="3"/>
            <w:vAlign w:val="bottom"/>
          </w:tcPr>
          <w:p w14:paraId="37C6EAE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</w:tcBorders>
            <w:vAlign w:val="bottom"/>
          </w:tcPr>
          <w:p w14:paraId="652E5BA2" w14:textId="3896C372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56AC" w:rsidRPr="003F5FE8" w14:paraId="13D0A77A" w14:textId="77777777" w:rsidTr="009224C4">
        <w:tc>
          <w:tcPr>
            <w:tcW w:w="858" w:type="pct"/>
            <w:vAlign w:val="bottom"/>
          </w:tcPr>
          <w:p w14:paraId="0E621827" w14:textId="6F22F2F4" w:rsidR="005B56AC" w:rsidRPr="003F5FE8" w:rsidRDefault="005B56AC" w:rsidP="005B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38" w:type="pct"/>
            <w:vAlign w:val="bottom"/>
          </w:tcPr>
          <w:p w14:paraId="64453AE0" w14:textId="4104D0BC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4EF091BE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7E141537" w14:textId="6D82A241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275,587</w:t>
            </w:r>
          </w:p>
        </w:tc>
        <w:tc>
          <w:tcPr>
            <w:tcW w:w="92" w:type="pct"/>
            <w:vAlign w:val="bottom"/>
          </w:tcPr>
          <w:p w14:paraId="637ECE19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12B57D4F" w14:textId="1D57824C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148,201</w:t>
            </w:r>
          </w:p>
        </w:tc>
        <w:tc>
          <w:tcPr>
            <w:tcW w:w="92" w:type="pct"/>
            <w:vAlign w:val="bottom"/>
          </w:tcPr>
          <w:p w14:paraId="57950C93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0C104B2E" w14:textId="29EF1EE6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124,333</w:t>
            </w:r>
          </w:p>
        </w:tc>
        <w:tc>
          <w:tcPr>
            <w:tcW w:w="92" w:type="pct"/>
            <w:vAlign w:val="bottom"/>
          </w:tcPr>
          <w:p w14:paraId="6820ED23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52365837" w14:textId="54B0837B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41,846</w:t>
            </w:r>
          </w:p>
        </w:tc>
        <w:tc>
          <w:tcPr>
            <w:tcW w:w="82" w:type="pct"/>
            <w:vAlign w:val="bottom"/>
          </w:tcPr>
          <w:p w14:paraId="09E32387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69D6BAF2" w14:textId="2816F6DC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12,474</w:t>
            </w:r>
          </w:p>
        </w:tc>
        <w:tc>
          <w:tcPr>
            <w:tcW w:w="92" w:type="pct"/>
            <w:vAlign w:val="bottom"/>
          </w:tcPr>
          <w:p w14:paraId="6DCECC00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31750008" w14:textId="3D551637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12,858</w:t>
            </w:r>
          </w:p>
        </w:tc>
        <w:tc>
          <w:tcPr>
            <w:tcW w:w="92" w:type="pct"/>
            <w:gridSpan w:val="2"/>
            <w:vAlign w:val="bottom"/>
          </w:tcPr>
          <w:p w14:paraId="708EF943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37FD6EAF" w14:textId="7374ABAD" w:rsidR="005B56AC" w:rsidRPr="003F5FE8" w:rsidRDefault="005B56AC" w:rsidP="005B56AC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108C066B" w14:textId="7777777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66DEFE5A" w14:textId="1E2E7567" w:rsidR="005B56AC" w:rsidRPr="003F5FE8" w:rsidRDefault="005B56AC" w:rsidP="005B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615,299</w:t>
            </w:r>
          </w:p>
        </w:tc>
      </w:tr>
      <w:tr w:rsidR="009224C4" w:rsidRPr="003F5FE8" w14:paraId="5DAA1D5E" w14:textId="77777777" w:rsidTr="009224C4">
        <w:tc>
          <w:tcPr>
            <w:tcW w:w="858" w:type="pct"/>
            <w:vAlign w:val="bottom"/>
          </w:tcPr>
          <w:p w14:paraId="46B5B28F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vAlign w:val="bottom"/>
          </w:tcPr>
          <w:p w14:paraId="438FFD7A" w14:textId="2661014C" w:rsidR="009224C4" w:rsidRPr="003F5FE8" w:rsidRDefault="00064CB9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5FC0FE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31FA0D6C" w14:textId="19BD2D66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19,613</w:t>
            </w:r>
          </w:p>
        </w:tc>
        <w:tc>
          <w:tcPr>
            <w:tcW w:w="92" w:type="pct"/>
            <w:vAlign w:val="bottom"/>
          </w:tcPr>
          <w:p w14:paraId="60E1A42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4B64382D" w14:textId="63D4F72F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2,20</w:t>
            </w:r>
            <w:r w:rsidR="00767B07" w:rsidRPr="003F5F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2" w:type="pct"/>
            <w:vAlign w:val="bottom"/>
          </w:tcPr>
          <w:p w14:paraId="5ECBEA6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4FECDD11" w14:textId="56A676EC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13,523</w:t>
            </w:r>
          </w:p>
        </w:tc>
        <w:tc>
          <w:tcPr>
            <w:tcW w:w="92" w:type="pct"/>
            <w:vAlign w:val="bottom"/>
          </w:tcPr>
          <w:p w14:paraId="4CE9B8F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3D6A4CED" w14:textId="6B364AE6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1,428</w:t>
            </w:r>
          </w:p>
        </w:tc>
        <w:tc>
          <w:tcPr>
            <w:tcW w:w="82" w:type="pct"/>
            <w:vAlign w:val="bottom"/>
          </w:tcPr>
          <w:p w14:paraId="3215EE79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0E6A71A6" w14:textId="0061CA74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92" w:type="pct"/>
            <w:vAlign w:val="bottom"/>
          </w:tcPr>
          <w:p w14:paraId="2496B10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4412AE44" w14:textId="09422913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1,091</w:t>
            </w:r>
          </w:p>
        </w:tc>
        <w:tc>
          <w:tcPr>
            <w:tcW w:w="92" w:type="pct"/>
            <w:gridSpan w:val="2"/>
            <w:vAlign w:val="bottom"/>
          </w:tcPr>
          <w:p w14:paraId="1BB4342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B429B81" w14:textId="0AB62009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7554990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98064DC" w14:textId="1375DB11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38,1</w:t>
            </w:r>
            <w:r w:rsidR="00767B07" w:rsidRPr="003F5FE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24C4" w:rsidRPr="003F5FE8" w14:paraId="78CA8592" w14:textId="77777777" w:rsidTr="009224C4">
        <w:tc>
          <w:tcPr>
            <w:tcW w:w="858" w:type="pct"/>
            <w:tcBorders>
              <w:bottom w:val="nil"/>
            </w:tcBorders>
            <w:vAlign w:val="bottom"/>
          </w:tcPr>
          <w:p w14:paraId="623589FF" w14:textId="7777777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3AFBD63A" w14:textId="1305F46E" w:rsidR="009224C4" w:rsidRPr="003F5FE8" w:rsidRDefault="00064CB9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6A5639B2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08F05E93" w14:textId="55F7109B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0868D90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395A16FD" w14:textId="5695D400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5030CC0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7B0F82B3" w14:textId="08F93A94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(308)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1D1617A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7395F047" w14:textId="6EA74E1D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(20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  <w:vAlign w:val="bottom"/>
          </w:tcPr>
          <w:p w14:paraId="5A2FBDB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748EF5DE" w14:textId="17CBEF38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2B7B294E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bottom w:val="single" w:sz="4" w:space="0" w:color="auto"/>
            </w:tcBorders>
            <w:vAlign w:val="bottom"/>
          </w:tcPr>
          <w:p w14:paraId="2EEC5F4B" w14:textId="79C122B6" w:rsidR="009224C4" w:rsidRPr="003F5FE8" w:rsidRDefault="004E40AD" w:rsidP="00D82E83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(273)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3D107E70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3CCF5F63" w14:textId="07F7BC2F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tcBorders>
              <w:bottom w:val="nil"/>
            </w:tcBorders>
            <w:vAlign w:val="bottom"/>
          </w:tcPr>
          <w:p w14:paraId="7A8B247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vAlign w:val="bottom"/>
          </w:tcPr>
          <w:p w14:paraId="4703D335" w14:textId="488AD410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(95</w:t>
            </w:r>
            <w:r w:rsidR="0050264D" w:rsidRPr="003F5FE8">
              <w:rPr>
                <w:rFonts w:ascii="Angsana New" w:hAnsi="Angsana New"/>
                <w:sz w:val="30"/>
                <w:szCs w:val="30"/>
              </w:rPr>
              <w:t>0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4C4" w:rsidRPr="003F5FE8" w14:paraId="6FB20FBB" w14:textId="77777777" w:rsidTr="009224C4">
        <w:tc>
          <w:tcPr>
            <w:tcW w:w="858" w:type="pct"/>
            <w:tcBorders>
              <w:top w:val="nil"/>
              <w:bottom w:val="nil"/>
            </w:tcBorders>
            <w:vAlign w:val="bottom"/>
          </w:tcPr>
          <w:p w14:paraId="0C7332C5" w14:textId="706FB2D7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B56AC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50A197D7" w:rsidR="009224C4" w:rsidRPr="003F5FE8" w:rsidRDefault="00064CB9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5E936A87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0ED10FF1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295,200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0F55C94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64727119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150,351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6C791731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64D84870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137,548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F194FE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1BE2B58D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43,06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2" w:type="pct"/>
            <w:tcBorders>
              <w:top w:val="nil"/>
              <w:bottom w:val="nil"/>
            </w:tcBorders>
            <w:vAlign w:val="bottom"/>
          </w:tcPr>
          <w:p w14:paraId="3FCC120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5D057A2A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12,647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50296AB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5744EFF3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13,676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0B585E8D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45FB126B" w:rsidR="009224C4" w:rsidRPr="003F5FE8" w:rsidRDefault="004E40AD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tcBorders>
              <w:top w:val="nil"/>
              <w:bottom w:val="nil"/>
            </w:tcBorders>
            <w:vAlign w:val="bottom"/>
          </w:tcPr>
          <w:p w14:paraId="41671115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55936C8D" w:rsidR="009224C4" w:rsidRPr="003F5FE8" w:rsidRDefault="004E40AD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652,48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05E89B39" w14:textId="47978431" w:rsidR="00B96A6F" w:rsidRPr="003F5FE8" w:rsidRDefault="00B96A6F"/>
    <w:p w14:paraId="1AB72545" w14:textId="7F1D76E5" w:rsidR="00B96A6F" w:rsidRPr="003F5FE8" w:rsidRDefault="00B96A6F"/>
    <w:p w14:paraId="28671D30" w14:textId="77777777" w:rsidR="00B96A6F" w:rsidRPr="003F5FE8" w:rsidRDefault="00B96A6F"/>
    <w:p w14:paraId="16B6B07C" w14:textId="237F52E3" w:rsidR="00227B77" w:rsidRPr="003F5FE8" w:rsidRDefault="00227B77"/>
    <w:p w14:paraId="669BA23C" w14:textId="77777777" w:rsidR="00227B77" w:rsidRPr="003F5FE8" w:rsidRDefault="00227B77"/>
    <w:p w14:paraId="23990FCC" w14:textId="41FFC4E0" w:rsidR="00227B77" w:rsidRPr="003F5FE8" w:rsidRDefault="00227B77"/>
    <w:tbl>
      <w:tblPr>
        <w:tblW w:w="14588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996"/>
        <w:gridCol w:w="272"/>
        <w:gridCol w:w="905"/>
        <w:gridCol w:w="268"/>
        <w:gridCol w:w="1080"/>
        <w:gridCol w:w="271"/>
        <w:gridCol w:w="1082"/>
        <w:gridCol w:w="271"/>
        <w:gridCol w:w="1298"/>
        <w:gridCol w:w="236"/>
        <w:gridCol w:w="1082"/>
        <w:gridCol w:w="268"/>
        <w:gridCol w:w="1263"/>
        <w:gridCol w:w="268"/>
        <w:gridCol w:w="1170"/>
        <w:gridCol w:w="271"/>
        <w:gridCol w:w="1150"/>
      </w:tblGrid>
      <w:tr w:rsidR="00B96A6F" w:rsidRPr="003F5FE8" w14:paraId="576C052A" w14:textId="77777777" w:rsidTr="00447B5D">
        <w:tc>
          <w:tcPr>
            <w:tcW w:w="835" w:type="pct"/>
          </w:tcPr>
          <w:p w14:paraId="5545DE9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5" w:type="pct"/>
            <w:gridSpan w:val="17"/>
          </w:tcPr>
          <w:p w14:paraId="7478C00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3F5FE8" w14:paraId="41C5DDC9" w14:textId="77777777" w:rsidTr="008B69A9">
        <w:tc>
          <w:tcPr>
            <w:tcW w:w="835" w:type="pct"/>
          </w:tcPr>
          <w:p w14:paraId="660F0BA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6A3FC98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C225C0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3D30CC7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421926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6F96B3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9928D2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63E9E4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4C27E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3A45FC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03FC17D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92C2B6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E8A48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1936F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45DCFC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DF82A4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5479E53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635B548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0BC1008" w14:textId="77777777" w:rsidTr="008B69A9">
        <w:tc>
          <w:tcPr>
            <w:tcW w:w="835" w:type="pct"/>
          </w:tcPr>
          <w:p w14:paraId="5EDA4AB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770975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56A7DB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1655C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8A9BCB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2B9BE8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CF192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60504B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993FED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DA41D5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C06D5B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D41CD6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07104C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D096B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F32B73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57AB519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26614A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331BBF" w14:textId="77777777" w:rsidR="00B96A6F" w:rsidRPr="003F5FE8" w:rsidRDefault="00B96A6F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B4D114F" w14:textId="77777777" w:rsidTr="008B69A9">
        <w:tc>
          <w:tcPr>
            <w:tcW w:w="835" w:type="pct"/>
          </w:tcPr>
          <w:p w14:paraId="69BFCBB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DF7E5E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3C38D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635D939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7F472A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7E0611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F98E1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1CBEC6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3A120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9D256C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15571D8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A13AD3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FE8D82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2B9C48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3BB495C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9E3CCD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533709A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79736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16DBC9F9" w14:textId="77777777" w:rsidTr="008B69A9">
        <w:trPr>
          <w:trHeight w:val="344"/>
        </w:trPr>
        <w:tc>
          <w:tcPr>
            <w:tcW w:w="835" w:type="pct"/>
          </w:tcPr>
          <w:p w14:paraId="469DC3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2D6EE0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1ADBBE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10ED7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17D6ED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130C1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9C3DF9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A64984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032335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0E81A6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234A733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A32872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77C74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12495A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638F188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03AD484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9BB16C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</w:tcPr>
          <w:p w14:paraId="0965863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4E70A666" w14:textId="77777777" w:rsidTr="008B69A9">
        <w:tc>
          <w:tcPr>
            <w:tcW w:w="835" w:type="pct"/>
          </w:tcPr>
          <w:p w14:paraId="08E019F2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" w:type="pct"/>
          </w:tcPr>
          <w:p w14:paraId="18500D2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214E8B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" w:type="pct"/>
          </w:tcPr>
          <w:p w14:paraId="07303E4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60D2BB9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73120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C877AA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478FF8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30F0CE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13BE94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1271BE4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9CC5E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096176F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B1E2DE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</w:tcPr>
          <w:p w14:paraId="4FD41C5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750D1A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12880AE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815FBF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3F5FE8" w14:paraId="0F84BABC" w14:textId="77777777" w:rsidTr="00447B5D">
        <w:tc>
          <w:tcPr>
            <w:tcW w:w="835" w:type="pct"/>
          </w:tcPr>
          <w:p w14:paraId="52AC6534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5" w:type="pct"/>
            <w:gridSpan w:val="17"/>
            <w:tcBorders>
              <w:bottom w:val="nil"/>
            </w:tcBorders>
          </w:tcPr>
          <w:p w14:paraId="3AB3670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3F5FE8" w14:paraId="68BDDAD7" w14:textId="77777777" w:rsidTr="008B69A9">
        <w:tc>
          <w:tcPr>
            <w:tcW w:w="835" w:type="pct"/>
          </w:tcPr>
          <w:p w14:paraId="71FC7870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1" w:type="pct"/>
            <w:tcBorders>
              <w:bottom w:val="nil"/>
            </w:tcBorders>
          </w:tcPr>
          <w:p w14:paraId="7DA55F1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C3DDFA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nil"/>
            </w:tcBorders>
          </w:tcPr>
          <w:p w14:paraId="7CBAE67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92804F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F52AE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1F2B9A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7C8A90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6808A92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F4E786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706E514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330D1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2DA865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45F70E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C7AE61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51DB007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9ACA5F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14:paraId="4F6820C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9A9" w:rsidRPr="003F5FE8" w14:paraId="013E7C2A" w14:textId="77777777" w:rsidTr="008B69A9">
        <w:tc>
          <w:tcPr>
            <w:tcW w:w="835" w:type="pct"/>
          </w:tcPr>
          <w:p w14:paraId="410A08D5" w14:textId="76B1E9E4" w:rsidR="008B69A9" w:rsidRPr="003F5FE8" w:rsidRDefault="008B69A9" w:rsidP="008B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3901AB7F" w14:textId="2DCF41A3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3" w:type="pct"/>
            <w:tcBorders>
              <w:bottom w:val="nil"/>
            </w:tcBorders>
          </w:tcPr>
          <w:p w14:paraId="101CF1FE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</w:tcPr>
          <w:p w14:paraId="417C625C" w14:textId="751235D9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142,910</w:t>
            </w:r>
          </w:p>
        </w:tc>
        <w:tc>
          <w:tcPr>
            <w:tcW w:w="92" w:type="pct"/>
            <w:tcBorders>
              <w:bottom w:val="nil"/>
            </w:tcBorders>
          </w:tcPr>
          <w:p w14:paraId="5BD62907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41F0E7EE" w14:textId="22524080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7,996</w:t>
            </w:r>
          </w:p>
        </w:tc>
        <w:tc>
          <w:tcPr>
            <w:tcW w:w="93" w:type="pct"/>
            <w:tcBorders>
              <w:bottom w:val="nil"/>
            </w:tcBorders>
          </w:tcPr>
          <w:p w14:paraId="51FE6F00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28F52F2A" w14:textId="1FE40442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26,006</w:t>
            </w:r>
          </w:p>
        </w:tc>
        <w:tc>
          <w:tcPr>
            <w:tcW w:w="93" w:type="pct"/>
            <w:tcBorders>
              <w:bottom w:val="nil"/>
            </w:tcBorders>
          </w:tcPr>
          <w:p w14:paraId="611F21C4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025F4F4C" w14:textId="2BE8B998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3,366</w:t>
            </w:r>
          </w:p>
        </w:tc>
        <w:tc>
          <w:tcPr>
            <w:tcW w:w="81" w:type="pct"/>
            <w:tcBorders>
              <w:bottom w:val="nil"/>
            </w:tcBorders>
          </w:tcPr>
          <w:p w14:paraId="1D71CA16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31627FAB" w14:textId="12712C69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1,120</w:t>
            </w:r>
          </w:p>
        </w:tc>
        <w:tc>
          <w:tcPr>
            <w:tcW w:w="92" w:type="pct"/>
            <w:tcBorders>
              <w:bottom w:val="nil"/>
            </w:tcBorders>
          </w:tcPr>
          <w:p w14:paraId="2AC88D27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6ADBD653" w14:textId="07C0B628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2,600</w:t>
            </w:r>
          </w:p>
        </w:tc>
        <w:tc>
          <w:tcPr>
            <w:tcW w:w="92" w:type="pct"/>
            <w:tcBorders>
              <w:bottom w:val="nil"/>
            </w:tcBorders>
          </w:tcPr>
          <w:p w14:paraId="0EBA2118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</w:tcPr>
          <w:p w14:paraId="159461C6" w14:textId="5C3EA1ED" w:rsidR="008B69A9" w:rsidRPr="003F5FE8" w:rsidRDefault="008B69A9" w:rsidP="008B69A9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93" w:type="pct"/>
            <w:tcBorders>
              <w:bottom w:val="nil"/>
            </w:tcBorders>
          </w:tcPr>
          <w:p w14:paraId="7877AA6A" w14:textId="77777777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double" w:sz="4" w:space="0" w:color="auto"/>
            </w:tcBorders>
          </w:tcPr>
          <w:p w14:paraId="21D19B45" w14:textId="73CD8D05" w:rsidR="008B69A9" w:rsidRPr="003F5FE8" w:rsidRDefault="008B69A9" w:rsidP="008B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365,749</w:t>
            </w:r>
          </w:p>
        </w:tc>
      </w:tr>
      <w:tr w:rsidR="0044007B" w:rsidRPr="003F5FE8" w14:paraId="0F98DF45" w14:textId="77777777" w:rsidTr="008B69A9">
        <w:tc>
          <w:tcPr>
            <w:tcW w:w="835" w:type="pct"/>
            <w:tcBorders>
              <w:top w:val="nil"/>
              <w:bottom w:val="nil"/>
            </w:tcBorders>
          </w:tcPr>
          <w:p w14:paraId="552DFF6B" w14:textId="5B5C0AB1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B69A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</w:tcPr>
          <w:p w14:paraId="60AC937F" w14:textId="5BB0A52E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7A35C75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" w:type="pct"/>
            <w:tcBorders>
              <w:top w:val="double" w:sz="4" w:space="0" w:color="auto"/>
              <w:bottom w:val="double" w:sz="4" w:space="0" w:color="auto"/>
            </w:tcBorders>
          </w:tcPr>
          <w:p w14:paraId="311ECEDE" w14:textId="3A517D2C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136,161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5F2F6B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54F06D34" w14:textId="58DB6B0C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6,277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69A34B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04E61021" w14:textId="2108CD2F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21,537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0570D2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30C5EFEC" w14:textId="1DAC4C69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5,59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3491FD1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5FA7125A" w14:textId="60FD8871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777ECF9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3ECAE3F9" w14:textId="2EFFD74B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98A74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double" w:sz="4" w:space="0" w:color="auto"/>
              <w:bottom w:val="double" w:sz="4" w:space="0" w:color="auto"/>
            </w:tcBorders>
          </w:tcPr>
          <w:p w14:paraId="6356A7EF" w14:textId="343D710D" w:rsidR="0044007B" w:rsidRPr="003F5FE8" w:rsidRDefault="004E40AD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E7564C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double" w:sz="4" w:space="0" w:color="auto"/>
            </w:tcBorders>
          </w:tcPr>
          <w:p w14:paraId="48A8D24E" w14:textId="2ECFD29F" w:rsidR="0044007B" w:rsidRPr="003F5FE8" w:rsidRDefault="004E40AD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341,682</w:t>
            </w:r>
          </w:p>
        </w:tc>
      </w:tr>
    </w:tbl>
    <w:p w14:paraId="30E667C9" w14:textId="122853AD" w:rsidR="00227B77" w:rsidRPr="003F5FE8" w:rsidRDefault="00227B77"/>
    <w:p w14:paraId="301EDC88" w14:textId="005DFF6C" w:rsidR="00227B77" w:rsidRPr="003F5FE8" w:rsidRDefault="00227B77"/>
    <w:p w14:paraId="311C8350" w14:textId="6B18073F" w:rsidR="00227B77" w:rsidRPr="003F5FE8" w:rsidRDefault="00227B77"/>
    <w:p w14:paraId="13DAE47D" w14:textId="4F7C58C4" w:rsidR="00B32779" w:rsidRPr="003F5FE8" w:rsidRDefault="00B32779"/>
    <w:p w14:paraId="70662A5F" w14:textId="1A74702E" w:rsidR="00B32779" w:rsidRPr="003F5FE8" w:rsidRDefault="00B32779"/>
    <w:p w14:paraId="00005D52" w14:textId="2908C6A4" w:rsidR="00B32779" w:rsidRPr="003F5FE8" w:rsidRDefault="00B32779"/>
    <w:p w14:paraId="50B94FBB" w14:textId="70348B81" w:rsidR="00B32779" w:rsidRPr="003F5FE8" w:rsidRDefault="00B32779"/>
    <w:p w14:paraId="2AD8B426" w14:textId="5683D904" w:rsidR="00B32779" w:rsidRPr="003F5FE8" w:rsidRDefault="00B32779"/>
    <w:p w14:paraId="1B2945AC" w14:textId="19629B72" w:rsidR="00B32779" w:rsidRPr="003F5FE8" w:rsidRDefault="00B32779"/>
    <w:p w14:paraId="76F23496" w14:textId="44D845F8" w:rsidR="00B32779" w:rsidRPr="003F5FE8" w:rsidRDefault="00B32779"/>
    <w:p w14:paraId="38010F17" w14:textId="1BACB096" w:rsidR="00B32779" w:rsidRPr="003F5FE8" w:rsidRDefault="00B32779"/>
    <w:p w14:paraId="4AFF2C0E" w14:textId="77777777" w:rsidR="00B32779" w:rsidRPr="003F5FE8" w:rsidRDefault="00B32779"/>
    <w:p w14:paraId="4E6A1DF9" w14:textId="580CA6EF" w:rsidR="00DD74F0" w:rsidRPr="003F5FE8" w:rsidRDefault="00DD74F0"/>
    <w:p w14:paraId="786CF19E" w14:textId="067E2F97" w:rsidR="00DD74F0" w:rsidRPr="003F5FE8" w:rsidRDefault="00DD74F0"/>
    <w:p w14:paraId="31F46AA1" w14:textId="77777777" w:rsidR="00DD74F0" w:rsidRPr="003F5FE8" w:rsidRDefault="00DD74F0"/>
    <w:p w14:paraId="7BEDB8A7" w14:textId="69D1E8D5" w:rsidR="00227B77" w:rsidRPr="003F5FE8" w:rsidRDefault="00227B77"/>
    <w:tbl>
      <w:tblPr>
        <w:tblW w:w="14586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993"/>
        <w:gridCol w:w="269"/>
        <w:gridCol w:w="902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0"/>
        <w:gridCol w:w="271"/>
        <w:gridCol w:w="1193"/>
      </w:tblGrid>
      <w:tr w:rsidR="00B96A6F" w:rsidRPr="003F5FE8" w14:paraId="55CA3B4C" w14:textId="77777777" w:rsidTr="00447B5D">
        <w:tc>
          <w:tcPr>
            <w:tcW w:w="820" w:type="pct"/>
          </w:tcPr>
          <w:p w14:paraId="031C61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80" w:type="pct"/>
            <w:gridSpan w:val="17"/>
          </w:tcPr>
          <w:p w14:paraId="72CDA1E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3F5FE8" w14:paraId="52F8B58E" w14:textId="77777777" w:rsidTr="00D86B49">
        <w:tc>
          <w:tcPr>
            <w:tcW w:w="820" w:type="pct"/>
          </w:tcPr>
          <w:p w14:paraId="4A51AB8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A2F0B0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9C5E37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7B4AF6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9BA452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9FBEC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0B32D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4E51EA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4D5CB6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8E812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1A45D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F6095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D05BD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55F304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FCBD4F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69B67C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8C2A5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E425D0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43FD65DD" w14:textId="77777777" w:rsidTr="00D86B49">
        <w:tc>
          <w:tcPr>
            <w:tcW w:w="820" w:type="pct"/>
          </w:tcPr>
          <w:p w14:paraId="2A59EFE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755A9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C6741C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05334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307731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D7AB2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CDB09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0FB63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72106C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90E38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41A778A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0CBA13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EF5787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1AC5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0070F9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79EDFBB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39DE1F2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95DF14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7AE3F644" w14:textId="77777777" w:rsidTr="00D86B49">
        <w:tc>
          <w:tcPr>
            <w:tcW w:w="820" w:type="pct"/>
          </w:tcPr>
          <w:p w14:paraId="6B39B6E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02AEA8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973130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EADEE4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19AE18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DC9BED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AA578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4ECBCB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0FCCA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2B3A9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3B74CDB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B03B04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8F723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51E2FB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219DAC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24EB90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C25FB5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827689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7BE3B12" w14:textId="77777777" w:rsidTr="00D86B49">
        <w:trPr>
          <w:trHeight w:val="344"/>
        </w:trPr>
        <w:tc>
          <w:tcPr>
            <w:tcW w:w="820" w:type="pct"/>
          </w:tcPr>
          <w:p w14:paraId="166B7C4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48A6C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D69C9F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E77176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9CA77A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75C3CD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8961C4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1C6CCE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AF3A8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64C52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7FED267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7EA6CC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5B6FA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9D701F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873C96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7D018E3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3FB9B71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2B2930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D797A1B" w14:textId="77777777" w:rsidTr="00D86B49">
        <w:tc>
          <w:tcPr>
            <w:tcW w:w="820" w:type="pct"/>
          </w:tcPr>
          <w:p w14:paraId="47ECF3BC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84F571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46CD583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EBCF7D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427BC04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08B415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956D4F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34D53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CE4250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76E328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499601F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D7650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544AE19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7BDD60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28C848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2681B49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58FA5E8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80907B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3F5FE8" w14:paraId="44AFB62E" w14:textId="77777777" w:rsidTr="00447B5D">
        <w:tc>
          <w:tcPr>
            <w:tcW w:w="820" w:type="pct"/>
          </w:tcPr>
          <w:p w14:paraId="284E1EFF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0" w:type="pct"/>
            <w:gridSpan w:val="17"/>
          </w:tcPr>
          <w:p w14:paraId="5807F786" w14:textId="77777777" w:rsidR="00B96A6F" w:rsidRPr="003F5FE8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3F5FE8" w14:paraId="191E177E" w14:textId="77777777" w:rsidTr="00D86B49">
        <w:tc>
          <w:tcPr>
            <w:tcW w:w="820" w:type="pct"/>
          </w:tcPr>
          <w:p w14:paraId="23ECEF22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539EBED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C0B657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C4064A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1BC5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982805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82485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71D4C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1C0EF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76D38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69CB11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4418B4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89F6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4C8D4F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9ECF3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72802F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A71B4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7CEF1C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B49" w:rsidRPr="003F5FE8" w14:paraId="5CC12AB8" w14:textId="77777777" w:rsidTr="00D86B49">
        <w:tc>
          <w:tcPr>
            <w:tcW w:w="820" w:type="pct"/>
          </w:tcPr>
          <w:p w14:paraId="3277F918" w14:textId="48C2CC65" w:rsidR="00D86B49" w:rsidRPr="003F5FE8" w:rsidRDefault="00D86B49" w:rsidP="00D8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40" w:type="pct"/>
            <w:tcBorders>
              <w:bottom w:val="nil"/>
            </w:tcBorders>
          </w:tcPr>
          <w:p w14:paraId="3F9BC9A9" w14:textId="0144A48B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125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372</w:t>
            </w:r>
          </w:p>
        </w:tc>
        <w:tc>
          <w:tcPr>
            <w:tcW w:w="92" w:type="pct"/>
            <w:tcBorders>
              <w:bottom w:val="nil"/>
            </w:tcBorders>
          </w:tcPr>
          <w:p w14:paraId="56943E39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023E4C8" w14:textId="7879F018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408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  <w:tcBorders>
              <w:bottom w:val="nil"/>
            </w:tcBorders>
          </w:tcPr>
          <w:p w14:paraId="4C0C787D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5773738" w14:textId="116A9D74" w:rsidR="00D86B49" w:rsidRPr="003F5FE8" w:rsidRDefault="00D86B49" w:rsidP="00635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159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3F5F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bottom w:val="nil"/>
            </w:tcBorders>
          </w:tcPr>
          <w:p w14:paraId="198E10B9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245794" w14:textId="70D17073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116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62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  <w:tcBorders>
              <w:bottom w:val="nil"/>
            </w:tcBorders>
          </w:tcPr>
          <w:p w14:paraId="5F40C8D1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5364E419" w14:textId="32DAB2EB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988</w:t>
            </w:r>
          </w:p>
        </w:tc>
        <w:tc>
          <w:tcPr>
            <w:tcW w:w="81" w:type="pct"/>
            <w:tcBorders>
              <w:bottom w:val="nil"/>
            </w:tcBorders>
          </w:tcPr>
          <w:p w14:paraId="608F7BAE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B88B1ED" w14:textId="4E92BF67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59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  <w:tcBorders>
              <w:bottom w:val="nil"/>
            </w:tcBorders>
          </w:tcPr>
          <w:p w14:paraId="461ECAA2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2650744E" w14:textId="2FD5D881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73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  <w:tcBorders>
              <w:bottom w:val="nil"/>
            </w:tcBorders>
          </w:tcPr>
          <w:p w14:paraId="778AAACD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1DC76BD7" w14:textId="52396E03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8,952</w:t>
            </w:r>
          </w:p>
        </w:tc>
        <w:tc>
          <w:tcPr>
            <w:tcW w:w="93" w:type="pct"/>
            <w:tcBorders>
              <w:bottom w:val="nil"/>
            </w:tcBorders>
          </w:tcPr>
          <w:p w14:paraId="0680EA34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1AA5913A" w14:textId="71D95C44" w:rsidR="00D86B49" w:rsidRPr="003F5FE8" w:rsidRDefault="00D86B49" w:rsidP="00FE6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882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6B49" w:rsidRPr="003F5FE8" w14:paraId="1E9206E1" w14:textId="77777777" w:rsidTr="00D86B49">
        <w:trPr>
          <w:trHeight w:val="389"/>
        </w:trPr>
        <w:tc>
          <w:tcPr>
            <w:tcW w:w="820" w:type="pct"/>
          </w:tcPr>
          <w:p w14:paraId="7990CE13" w14:textId="77777777" w:rsidR="00D86B49" w:rsidRPr="003F5FE8" w:rsidRDefault="00D86B49" w:rsidP="00D8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433EAB0F" w14:textId="377F7852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44,000</w:t>
            </w:r>
          </w:p>
        </w:tc>
        <w:tc>
          <w:tcPr>
            <w:tcW w:w="92" w:type="pct"/>
            <w:tcBorders>
              <w:bottom w:val="nil"/>
            </w:tcBorders>
          </w:tcPr>
          <w:p w14:paraId="5635378A" w14:textId="77777777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52A081D9" w14:textId="64A766D9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93" w:type="pct"/>
            <w:tcBorders>
              <w:bottom w:val="nil"/>
            </w:tcBorders>
          </w:tcPr>
          <w:p w14:paraId="72A23E11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340304" w14:textId="726EE4D2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93" w:type="pct"/>
            <w:tcBorders>
              <w:bottom w:val="nil"/>
            </w:tcBorders>
          </w:tcPr>
          <w:p w14:paraId="47649F92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4A8C30" w14:textId="6599653F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25,901</w:t>
            </w:r>
          </w:p>
        </w:tc>
        <w:tc>
          <w:tcPr>
            <w:tcW w:w="93" w:type="pct"/>
            <w:tcBorders>
              <w:bottom w:val="nil"/>
            </w:tcBorders>
          </w:tcPr>
          <w:p w14:paraId="18F0F9B6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6FA880B9" w14:textId="227DF1E4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81" w:type="pct"/>
            <w:tcBorders>
              <w:bottom w:val="nil"/>
            </w:tcBorders>
          </w:tcPr>
          <w:p w14:paraId="2E5F2F98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B1B3C3" w14:textId="4F413CBD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049F5A4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0615817" w14:textId="3FAD9AD1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93" w:type="pct"/>
            <w:tcBorders>
              <w:bottom w:val="nil"/>
            </w:tcBorders>
          </w:tcPr>
          <w:p w14:paraId="217D3716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5BB708DA" w14:textId="16503422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11,175</w:t>
            </w:r>
          </w:p>
        </w:tc>
        <w:tc>
          <w:tcPr>
            <w:tcW w:w="93" w:type="pct"/>
            <w:tcBorders>
              <w:bottom w:val="nil"/>
            </w:tcBorders>
          </w:tcPr>
          <w:p w14:paraId="17DB8670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BC13819" w14:textId="1AF46E46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86,080</w:t>
            </w:r>
          </w:p>
        </w:tc>
      </w:tr>
      <w:tr w:rsidR="00D86B49" w:rsidRPr="003F5FE8" w14:paraId="3ADD8709" w14:textId="77777777" w:rsidTr="00D86B49">
        <w:tc>
          <w:tcPr>
            <w:tcW w:w="820" w:type="pct"/>
          </w:tcPr>
          <w:p w14:paraId="631E9983" w14:textId="77777777" w:rsidR="00D86B49" w:rsidRPr="003F5FE8" w:rsidRDefault="00D86B49" w:rsidP="00D8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27F42423" w14:textId="150A61E3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C1B1B9E" w14:textId="77777777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6FF727D" w14:textId="79A3415F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0D7E313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2F3C8C" w14:textId="0711885E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(6,647)</w:t>
            </w:r>
          </w:p>
        </w:tc>
        <w:tc>
          <w:tcPr>
            <w:tcW w:w="93" w:type="pct"/>
            <w:tcBorders>
              <w:bottom w:val="nil"/>
            </w:tcBorders>
          </w:tcPr>
          <w:p w14:paraId="1032AF3D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3796B9D" w14:textId="64B92F18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(2,704)</w:t>
            </w:r>
          </w:p>
        </w:tc>
        <w:tc>
          <w:tcPr>
            <w:tcW w:w="93" w:type="pct"/>
            <w:tcBorders>
              <w:bottom w:val="nil"/>
            </w:tcBorders>
          </w:tcPr>
          <w:p w14:paraId="64221F34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C13FE70" w14:textId="447BB2EF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(637)</w:t>
            </w:r>
          </w:p>
        </w:tc>
        <w:tc>
          <w:tcPr>
            <w:tcW w:w="81" w:type="pct"/>
            <w:tcBorders>
              <w:bottom w:val="nil"/>
            </w:tcBorders>
          </w:tcPr>
          <w:p w14:paraId="7614BB6B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66E292" w14:textId="1926001E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A0EC7B1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40FA42C" w14:textId="49B948C3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71A01C7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1BC3084F" w14:textId="1F777775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7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229073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D0C45C5" w14:textId="27AD7246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(9,988)</w:t>
            </w:r>
          </w:p>
        </w:tc>
      </w:tr>
      <w:tr w:rsidR="00D86B49" w:rsidRPr="003F5FE8" w14:paraId="1E6EB3AE" w14:textId="77777777" w:rsidTr="00D86B49">
        <w:tc>
          <w:tcPr>
            <w:tcW w:w="820" w:type="pct"/>
          </w:tcPr>
          <w:p w14:paraId="5F923065" w14:textId="77777777" w:rsidR="00D86B49" w:rsidRPr="003F5FE8" w:rsidRDefault="00D86B49" w:rsidP="00D8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06578184" w14:textId="27F4925C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66104ADD" w14:textId="77777777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1A14FD0B" w14:textId="3F4ED3FE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6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8,800</w:t>
            </w:r>
          </w:p>
        </w:tc>
        <w:tc>
          <w:tcPr>
            <w:tcW w:w="93" w:type="pct"/>
            <w:tcBorders>
              <w:top w:val="nil"/>
            </w:tcBorders>
          </w:tcPr>
          <w:p w14:paraId="323C5308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F4A310C" w14:textId="60B74308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6C487CB6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33E54CC7" w14:textId="3FB998CC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5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EBF2F1A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077EFD39" w14:textId="63955E41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</w:tcPr>
          <w:p w14:paraId="2DC52217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EB99089" w14:textId="6A0467C9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FEAE336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611B69CE" w14:textId="36890200" w:rsidR="00D86B49" w:rsidRPr="003F5FE8" w:rsidRDefault="00D86B49" w:rsidP="00FE6320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3B6DFD8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</w:tcPr>
          <w:p w14:paraId="49B663C5" w14:textId="4D14B109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(8,800)</w:t>
            </w:r>
          </w:p>
        </w:tc>
        <w:tc>
          <w:tcPr>
            <w:tcW w:w="93" w:type="pct"/>
            <w:tcBorders>
              <w:top w:val="nil"/>
            </w:tcBorders>
          </w:tcPr>
          <w:p w14:paraId="751E519B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272DADBB" w14:textId="66E27664" w:rsidR="00D86B49" w:rsidRPr="003F5FE8" w:rsidRDefault="00D86B49" w:rsidP="00FE6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3F5FE8" w14:paraId="3FDFE6AF" w14:textId="77777777" w:rsidTr="00D86B49">
        <w:tc>
          <w:tcPr>
            <w:tcW w:w="820" w:type="pct"/>
          </w:tcPr>
          <w:p w14:paraId="17EFDE66" w14:textId="3F22A385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86B4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833ADC4" w14:textId="2C908BB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</w:tcPr>
          <w:p w14:paraId="219E39AE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E179D41" w14:textId="251B8A2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AF8A6A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01EE914" w14:textId="7B27134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CE080F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BBFDE91" w14:textId="320EC1A1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ACA36E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AA9B1D5" w14:textId="432D0B13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" w:type="pct"/>
          </w:tcPr>
          <w:p w14:paraId="6B1817C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16547673" w14:textId="02A30615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150CEC0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541885B3" w14:textId="3010769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BCDF7B9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7A549ED" w14:textId="117E29A6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B11DB25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5710F04F" w14:textId="177F80D5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6B49" w:rsidRPr="003F5FE8" w14:paraId="73FE3F83" w14:textId="77777777" w:rsidTr="00D86B49">
        <w:tc>
          <w:tcPr>
            <w:tcW w:w="820" w:type="pct"/>
          </w:tcPr>
          <w:p w14:paraId="0BA19534" w14:textId="1CBB75CD" w:rsidR="00D86B49" w:rsidRPr="003F5FE8" w:rsidRDefault="00D86B49" w:rsidP="00D8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" w:type="pct"/>
          </w:tcPr>
          <w:p w14:paraId="50E5A642" w14:textId="25F770F4" w:rsidR="00D86B49" w:rsidRPr="003F5FE8" w:rsidRDefault="00D86B49" w:rsidP="006351A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</w:tcPr>
          <w:p w14:paraId="15281EED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F37219F" w14:textId="5D7B213A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3" w:type="pct"/>
          </w:tcPr>
          <w:p w14:paraId="41119B17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7A263" w14:textId="127FD0B0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153,735</w:t>
            </w:r>
          </w:p>
        </w:tc>
        <w:tc>
          <w:tcPr>
            <w:tcW w:w="93" w:type="pct"/>
          </w:tcPr>
          <w:p w14:paraId="179D926C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130706A3" w14:textId="5921BEA2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139,817</w:t>
            </w:r>
          </w:p>
        </w:tc>
        <w:tc>
          <w:tcPr>
            <w:tcW w:w="93" w:type="pct"/>
          </w:tcPr>
          <w:p w14:paraId="0F96670C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7FBE3F2" w14:textId="246CA057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81" w:type="pct"/>
          </w:tcPr>
          <w:p w14:paraId="35647150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95BDEF4" w14:textId="75144FEE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13,593</w:t>
            </w:r>
          </w:p>
        </w:tc>
        <w:tc>
          <w:tcPr>
            <w:tcW w:w="93" w:type="pct"/>
          </w:tcPr>
          <w:p w14:paraId="04852F21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DBB77" w14:textId="104120EC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3" w:type="pct"/>
          </w:tcPr>
          <w:p w14:paraId="00BD79BC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</w:tcPr>
          <w:p w14:paraId="7FF3C8EE" w14:textId="58993658" w:rsidR="00D86B49" w:rsidRPr="003F5FE8" w:rsidRDefault="00D86B49" w:rsidP="00D86B49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11,327</w:t>
            </w:r>
          </w:p>
        </w:tc>
        <w:tc>
          <w:tcPr>
            <w:tcW w:w="93" w:type="pct"/>
          </w:tcPr>
          <w:p w14:paraId="46705609" w14:textId="77777777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EA17B26" w14:textId="4ABE43BD" w:rsidR="00D86B49" w:rsidRPr="003F5FE8" w:rsidRDefault="00D86B49" w:rsidP="00D8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958,997</w:t>
            </w:r>
          </w:p>
        </w:tc>
      </w:tr>
      <w:tr w:rsidR="0044007B" w:rsidRPr="003F5FE8" w14:paraId="0C9F4CA8" w14:textId="77777777" w:rsidTr="00D86B49">
        <w:tc>
          <w:tcPr>
            <w:tcW w:w="820" w:type="pct"/>
          </w:tcPr>
          <w:p w14:paraId="7BD77534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3B84C65" w14:textId="20A6C9CF" w:rsidR="0044007B" w:rsidRPr="003F5FE8" w:rsidRDefault="000B283B" w:rsidP="00052BE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205785F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58BA8B26" w14:textId="1C64CD67" w:rsidR="0044007B" w:rsidRPr="003F5FE8" w:rsidRDefault="000B283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6,482</w:t>
            </w:r>
          </w:p>
        </w:tc>
        <w:tc>
          <w:tcPr>
            <w:tcW w:w="93" w:type="pct"/>
          </w:tcPr>
          <w:p w14:paraId="077922C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D37C3F8" w14:textId="59C2FDF1" w:rsidR="0044007B" w:rsidRPr="003F5FE8" w:rsidRDefault="000B283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93" w:type="pct"/>
          </w:tcPr>
          <w:p w14:paraId="6F65EA3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D73A1D" w14:textId="118642A9" w:rsidR="0044007B" w:rsidRPr="003F5FE8" w:rsidRDefault="000B283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9,047</w:t>
            </w:r>
          </w:p>
        </w:tc>
        <w:tc>
          <w:tcPr>
            <w:tcW w:w="93" w:type="pct"/>
          </w:tcPr>
          <w:p w14:paraId="62DD475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07E35F" w14:textId="641DC85D" w:rsidR="0044007B" w:rsidRPr="003F5FE8" w:rsidRDefault="000B283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4,065</w:t>
            </w:r>
          </w:p>
        </w:tc>
        <w:tc>
          <w:tcPr>
            <w:tcW w:w="81" w:type="pct"/>
          </w:tcPr>
          <w:p w14:paraId="6FAAA7D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0F71997" w14:textId="48C6A30A" w:rsidR="0044007B" w:rsidRPr="003F5FE8" w:rsidRDefault="000B283B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29D67D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BA53624" w14:textId="3914A91A" w:rsidR="0044007B" w:rsidRPr="003F5FE8" w:rsidRDefault="000B283B" w:rsidP="0068649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5C1AC74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0A5CAA5B" w14:textId="00B8ABF8" w:rsidR="0044007B" w:rsidRPr="003F5FE8" w:rsidRDefault="000B283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93" w:type="pct"/>
          </w:tcPr>
          <w:p w14:paraId="20002AE5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17A51C2" w14:textId="6F233EB7" w:rsidR="0044007B" w:rsidRPr="003F5FE8" w:rsidRDefault="000B283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20,302</w:t>
            </w:r>
          </w:p>
        </w:tc>
      </w:tr>
      <w:tr w:rsidR="00DC236B" w:rsidRPr="003F5FE8" w14:paraId="1F87BC98" w14:textId="77777777" w:rsidTr="00D86B49">
        <w:tc>
          <w:tcPr>
            <w:tcW w:w="820" w:type="pct"/>
          </w:tcPr>
          <w:p w14:paraId="564C7FF4" w14:textId="77777777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</w:tcPr>
          <w:p w14:paraId="4FD592F3" w14:textId="3998C731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4F734FEA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CDA378" w14:textId="6228B73E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04F5CF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256B70E" w14:textId="2894EC3B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3B9580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8739489" w14:textId="40E3286F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(210)</w:t>
            </w:r>
          </w:p>
        </w:tc>
        <w:tc>
          <w:tcPr>
            <w:tcW w:w="93" w:type="pct"/>
          </w:tcPr>
          <w:p w14:paraId="25160CE2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9F90E05" w14:textId="5C8283C2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(271)</w:t>
            </w:r>
          </w:p>
        </w:tc>
        <w:tc>
          <w:tcPr>
            <w:tcW w:w="81" w:type="pct"/>
          </w:tcPr>
          <w:p w14:paraId="429BC071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C3274BB" w14:textId="60F41C5C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(354)</w:t>
            </w:r>
          </w:p>
        </w:tc>
        <w:tc>
          <w:tcPr>
            <w:tcW w:w="93" w:type="pct"/>
          </w:tcPr>
          <w:p w14:paraId="66B52749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EB11760" w14:textId="68A8246F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DAA160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306DE878" w14:textId="0BC2EB0D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(4,569)</w:t>
            </w:r>
          </w:p>
        </w:tc>
        <w:tc>
          <w:tcPr>
            <w:tcW w:w="93" w:type="pct"/>
          </w:tcPr>
          <w:p w14:paraId="037C2288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457434" w14:textId="14FD617D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(5,404)</w:t>
            </w:r>
          </w:p>
        </w:tc>
      </w:tr>
      <w:tr w:rsidR="00DC236B" w:rsidRPr="003F5FE8" w14:paraId="1949D8C9" w14:textId="77777777" w:rsidTr="00D86B49">
        <w:tc>
          <w:tcPr>
            <w:tcW w:w="820" w:type="pct"/>
          </w:tcPr>
          <w:p w14:paraId="1FCE548D" w14:textId="05AEBC2B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</w:tcPr>
          <w:p w14:paraId="498E6D9A" w14:textId="351E7719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780F989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95EBFEA" w14:textId="63E3D8DC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</w:p>
        </w:tc>
        <w:tc>
          <w:tcPr>
            <w:tcW w:w="93" w:type="pct"/>
          </w:tcPr>
          <w:p w14:paraId="12F537A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46575C8" w14:textId="74375990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2364719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F678CD1" w14:textId="659300F0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29226A3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BE10697" w14:textId="160593E1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</w:tcPr>
          <w:p w14:paraId="62C6C4B7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E7595F7" w14:textId="0FF0F195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071DB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C0CC2FD" w14:textId="158A95F0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A129E6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41D11055" w14:textId="62F2ED53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(6,382)</w:t>
            </w:r>
          </w:p>
        </w:tc>
        <w:tc>
          <w:tcPr>
            <w:tcW w:w="93" w:type="pct"/>
          </w:tcPr>
          <w:p w14:paraId="0C6C5411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2E1BE2F" w14:textId="50EE9DC3" w:rsidR="00DC236B" w:rsidRPr="003F5FE8" w:rsidRDefault="001563DF" w:rsidP="00156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36B" w:rsidRPr="003F5FE8" w14:paraId="1FDB76DF" w14:textId="77777777" w:rsidTr="00D86B49">
        <w:tc>
          <w:tcPr>
            <w:tcW w:w="820" w:type="pct"/>
            <w:tcBorders>
              <w:top w:val="nil"/>
              <w:bottom w:val="nil"/>
            </w:tcBorders>
          </w:tcPr>
          <w:p w14:paraId="35EC40E5" w14:textId="2A9FC101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438257EC" w14:textId="69EE7565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A73E48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4B140409" w14:textId="59B88CC7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431,361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9EBAF33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41AD20E0" w14:textId="18F65AAF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154,180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9D31A0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29B350C" w14:textId="40A66F28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148,654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74EDC69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676A73D2" w14:textId="47EF7775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47,538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9EA2AA8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7737A66" w14:textId="7A4EB8CE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42B6F34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6155D0B1" w14:textId="7F899FCA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33F5F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48709CAA" w14:textId="581D65A1" w:rsidR="00DC236B" w:rsidRPr="003F5FE8" w:rsidRDefault="00DC236B" w:rsidP="00DC236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36F09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0DB97C1F" w14:textId="615F27A9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973,895</w:t>
            </w:r>
          </w:p>
        </w:tc>
      </w:tr>
    </w:tbl>
    <w:p w14:paraId="2C05D003" w14:textId="7609D090" w:rsidR="00227B77" w:rsidRPr="003F5FE8" w:rsidRDefault="00227B77"/>
    <w:p w14:paraId="71931D78" w14:textId="77777777" w:rsidR="00227B77" w:rsidRPr="003F5FE8" w:rsidRDefault="00227B77"/>
    <w:tbl>
      <w:tblPr>
        <w:tblW w:w="14580" w:type="dxa"/>
        <w:tblInd w:w="99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3F5FE8" w14:paraId="7AD07580" w14:textId="77777777" w:rsidTr="00392DF4">
        <w:tc>
          <w:tcPr>
            <w:tcW w:w="818" w:type="pct"/>
          </w:tcPr>
          <w:p w14:paraId="45B4D31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2" w:type="pct"/>
            <w:gridSpan w:val="17"/>
          </w:tcPr>
          <w:p w14:paraId="4512BC59" w14:textId="77777777" w:rsidR="00B96A6F" w:rsidRPr="003F5FE8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3F5FE8" w14:paraId="101F5E24" w14:textId="77777777" w:rsidTr="00392DF4">
        <w:tc>
          <w:tcPr>
            <w:tcW w:w="818" w:type="pct"/>
          </w:tcPr>
          <w:p w14:paraId="2A38A12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98BB73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01064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25AECA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536474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E58F22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4F15C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602D83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2EACC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A6F12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7D90F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E2E8DD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B039F7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5083FC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882FEE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47975F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2AFC9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C080F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4FFE44C1" w14:textId="77777777" w:rsidTr="00392DF4">
        <w:tc>
          <w:tcPr>
            <w:tcW w:w="818" w:type="pct"/>
          </w:tcPr>
          <w:p w14:paraId="1E6B549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698B93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071C3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7D27F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84D94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8FBCB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54705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0A358D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948E8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2CC5B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3AAF36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48DC2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63172A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08E90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E19D5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C5D277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CBF971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D13E9D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4BE85C96" w14:textId="77777777" w:rsidTr="00392DF4">
        <w:tc>
          <w:tcPr>
            <w:tcW w:w="818" w:type="pct"/>
          </w:tcPr>
          <w:p w14:paraId="68A078A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F42798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43C694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CA0E9E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3ABDA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C899AA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5FE2E3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33ED28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1EB4B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07DB7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657B88B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F38096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CD8E1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FD18BE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4F124E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221F28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B6331B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777043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520469D4" w14:textId="77777777" w:rsidTr="00392DF4">
        <w:trPr>
          <w:trHeight w:val="344"/>
        </w:trPr>
        <w:tc>
          <w:tcPr>
            <w:tcW w:w="818" w:type="pct"/>
          </w:tcPr>
          <w:p w14:paraId="2C34B45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CF7633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A7221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BD444E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963CBE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93088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7BC181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5F5D2E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2A97F0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7AFA7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7E7C00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0BDF49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25CA22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C5FB5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4487A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B859DF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00A14F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3DD290A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390A7A14" w14:textId="77777777" w:rsidTr="00392DF4">
        <w:tc>
          <w:tcPr>
            <w:tcW w:w="818" w:type="pct"/>
          </w:tcPr>
          <w:p w14:paraId="0E5CB9F8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16570B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459694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27CC1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32CE44C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E319B1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018043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67A98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7DF3B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A078FE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6F297BB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57C2F0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282478F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4113F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DA6BC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08FAEF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73385F3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4AAD71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3F5FE8" w14:paraId="395542AD" w14:textId="77777777" w:rsidTr="00392DF4">
        <w:tc>
          <w:tcPr>
            <w:tcW w:w="818" w:type="pct"/>
          </w:tcPr>
          <w:p w14:paraId="61FA1A3E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2CDB99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3F5FE8" w14:paraId="66EA458C" w14:textId="77777777" w:rsidTr="00392DF4">
        <w:tc>
          <w:tcPr>
            <w:tcW w:w="818" w:type="pct"/>
          </w:tcPr>
          <w:p w14:paraId="16EBAD82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6A6C12B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16E30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114B2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E7C0FE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87BAFE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C17B2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161F5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FBD5A8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E467B5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0F7202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989CA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BFA15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9E6B0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7D3AF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494B275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331DF5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B52148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46C" w:rsidRPr="003F5FE8" w14:paraId="1179F065" w14:textId="77777777" w:rsidTr="00392DF4">
        <w:tc>
          <w:tcPr>
            <w:tcW w:w="818" w:type="pct"/>
          </w:tcPr>
          <w:p w14:paraId="447B0924" w14:textId="06DDB8EF" w:rsidR="00B8746C" w:rsidRPr="003F5FE8" w:rsidRDefault="00B8746C" w:rsidP="00B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40" w:type="pct"/>
          </w:tcPr>
          <w:p w14:paraId="3F1A7887" w14:textId="2045CCA4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58EB3B3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E90C000" w14:textId="3C2C81E6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348</w:t>
            </w:r>
          </w:p>
        </w:tc>
        <w:tc>
          <w:tcPr>
            <w:tcW w:w="93" w:type="pct"/>
          </w:tcPr>
          <w:p w14:paraId="1222C873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08E69" w14:textId="58B4BF0E" w:rsidR="00B8746C" w:rsidRPr="003F5FE8" w:rsidRDefault="00B8746C" w:rsidP="0098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Pr="003F5F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3" w:type="pct"/>
          </w:tcPr>
          <w:p w14:paraId="0814398D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F07CD0" w14:textId="4079EB21" w:rsidR="00B8746C" w:rsidRPr="003F5FE8" w:rsidRDefault="00B8746C" w:rsidP="0098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3F5F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3" w:type="pct"/>
          </w:tcPr>
          <w:p w14:paraId="46F0FFF1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97AC3A" w14:textId="0DD5437B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67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1" w:type="pct"/>
          </w:tcPr>
          <w:p w14:paraId="23B6E139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9EB0B5E" w14:textId="627912FE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</w:tcPr>
          <w:p w14:paraId="091FEFD1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93FD029" w14:textId="2FF827EE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69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</w:tcPr>
          <w:p w14:paraId="10218752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15100C5" w14:textId="224BE430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4B97774F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CC8E15A" w14:textId="78D21C28" w:rsidR="00B8746C" w:rsidRPr="003F5FE8" w:rsidRDefault="00B8746C" w:rsidP="0098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355</w:t>
            </w:r>
          </w:p>
        </w:tc>
      </w:tr>
      <w:tr w:rsidR="00B8746C" w:rsidRPr="003F5FE8" w14:paraId="5B8F4A03" w14:textId="77777777" w:rsidTr="00392DF4">
        <w:tc>
          <w:tcPr>
            <w:tcW w:w="818" w:type="pct"/>
          </w:tcPr>
          <w:p w14:paraId="0E081D19" w14:textId="77777777" w:rsidR="00B8746C" w:rsidRPr="003F5FE8" w:rsidRDefault="00B8746C" w:rsidP="00B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685109B8" w14:textId="59CF5C91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7EEB62F" w14:textId="77777777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6BCFD07C" w14:textId="68A633B1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19,239</w:t>
            </w:r>
          </w:p>
        </w:tc>
        <w:tc>
          <w:tcPr>
            <w:tcW w:w="93" w:type="pct"/>
          </w:tcPr>
          <w:p w14:paraId="1E7E13B8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5C73842" w14:textId="416B00B3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93" w:type="pct"/>
          </w:tcPr>
          <w:p w14:paraId="26C62195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03104C" w14:textId="37E0754C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3" w:type="pct"/>
          </w:tcPr>
          <w:p w14:paraId="0294EBCF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272085" w14:textId="697AD745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60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1" w:type="pct"/>
          </w:tcPr>
          <w:p w14:paraId="46174A43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88C2D0" w14:textId="533103AE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322</w:t>
            </w:r>
          </w:p>
        </w:tc>
        <w:tc>
          <w:tcPr>
            <w:tcW w:w="93" w:type="pct"/>
          </w:tcPr>
          <w:p w14:paraId="47A64A34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1797FE9" w14:textId="7D6C5462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/>
              </w:rPr>
              <w:t>479</w:t>
            </w:r>
          </w:p>
        </w:tc>
        <w:tc>
          <w:tcPr>
            <w:tcW w:w="93" w:type="pct"/>
          </w:tcPr>
          <w:p w14:paraId="3D2CF160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034C0A7" w14:textId="2E4F2E24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2CF72CE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B73FBC9" w14:textId="47EC5B24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     34,986</w:t>
            </w:r>
          </w:p>
        </w:tc>
      </w:tr>
      <w:tr w:rsidR="00B8746C" w:rsidRPr="003F5FE8" w14:paraId="64E7AC9B" w14:textId="77777777" w:rsidTr="00392DF4">
        <w:tc>
          <w:tcPr>
            <w:tcW w:w="818" w:type="pct"/>
          </w:tcPr>
          <w:p w14:paraId="231746C2" w14:textId="77777777" w:rsidR="00B8746C" w:rsidRPr="003F5FE8" w:rsidRDefault="00B8746C" w:rsidP="00B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F024902" w14:textId="660793CA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5B7A4F9" w14:textId="77777777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140B6BB" w14:textId="01097618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AEE857" w14:textId="77777777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3144B97" w14:textId="2FBFC9C4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(6,614)</w:t>
            </w:r>
          </w:p>
        </w:tc>
        <w:tc>
          <w:tcPr>
            <w:tcW w:w="93" w:type="pct"/>
          </w:tcPr>
          <w:p w14:paraId="5CA4AE9B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CB467A" w14:textId="4500F547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(2,682)</w:t>
            </w:r>
          </w:p>
        </w:tc>
        <w:tc>
          <w:tcPr>
            <w:tcW w:w="93" w:type="pct"/>
          </w:tcPr>
          <w:p w14:paraId="755B8BD0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540F8E11" w14:textId="1DE552A1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(590)</w:t>
            </w:r>
          </w:p>
        </w:tc>
        <w:tc>
          <w:tcPr>
            <w:tcW w:w="81" w:type="pct"/>
          </w:tcPr>
          <w:p w14:paraId="73CA0467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817E8A4" w14:textId="6417176B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3844B3EB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B71E21" w14:textId="0A623FD7" w:rsidR="00B8746C" w:rsidRPr="003F5FE8" w:rsidRDefault="00B8746C" w:rsidP="0098217D">
            <w:pPr>
              <w:pStyle w:val="3"/>
              <w:tabs>
                <w:tab w:val="clear" w:pos="360"/>
                <w:tab w:val="clear" w:pos="720"/>
                <w:tab w:val="decimal" w:pos="72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20BB713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67B1AA2" w14:textId="58ABFCE4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BB9A4AD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BEF42EF" w14:textId="13B96CD8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(9,886)</w:t>
            </w:r>
          </w:p>
        </w:tc>
      </w:tr>
      <w:tr w:rsidR="00DA542D" w:rsidRPr="003F5FE8" w14:paraId="2D51E30E" w14:textId="77777777" w:rsidTr="00392DF4">
        <w:tc>
          <w:tcPr>
            <w:tcW w:w="818" w:type="pct"/>
          </w:tcPr>
          <w:p w14:paraId="26D591B9" w14:textId="0D1B1DB1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8746C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A4430C2" w14:textId="6282EAE8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50F786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D8B509A" w14:textId="6561583C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49FF278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725CD38" w14:textId="623D5135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03EBF46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23CC9C7" w14:textId="4230B930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15BFF8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A725D6B" w14:textId="193FDDE7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</w:tcPr>
          <w:p w14:paraId="0076A0ED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62084969" w14:textId="2CB43AC8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" w:type="pct"/>
          </w:tcPr>
          <w:p w14:paraId="72F52C84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2B9B46C" w14:textId="79F7A650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694B5F6F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991B1D" w14:textId="0F458B24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0BB1EFB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453011" w14:textId="2B3E4764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746C" w:rsidRPr="003F5FE8" w14:paraId="17731D11" w14:textId="77777777" w:rsidTr="00392DF4">
        <w:tc>
          <w:tcPr>
            <w:tcW w:w="818" w:type="pct"/>
          </w:tcPr>
          <w:p w14:paraId="3980529F" w14:textId="3AF267B6" w:rsidR="00B8746C" w:rsidRPr="003F5FE8" w:rsidRDefault="00B8746C" w:rsidP="00B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" w:type="pct"/>
          </w:tcPr>
          <w:p w14:paraId="0AEE82FE" w14:textId="162304EE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B240CF5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112062C" w14:textId="48C20588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275,587</w:t>
            </w:r>
          </w:p>
        </w:tc>
        <w:tc>
          <w:tcPr>
            <w:tcW w:w="93" w:type="pct"/>
          </w:tcPr>
          <w:p w14:paraId="1B838082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EE5A962" w14:textId="7F059224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145,968</w:t>
            </w:r>
          </w:p>
        </w:tc>
        <w:tc>
          <w:tcPr>
            <w:tcW w:w="93" w:type="pct"/>
          </w:tcPr>
          <w:p w14:paraId="6B9FEA3E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0EA3DF6" w14:textId="7010C45E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115,560</w:t>
            </w:r>
          </w:p>
        </w:tc>
        <w:tc>
          <w:tcPr>
            <w:tcW w:w="93" w:type="pct"/>
          </w:tcPr>
          <w:p w14:paraId="655806DE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D0C6044" w14:textId="1316103E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40,694</w:t>
            </w:r>
          </w:p>
        </w:tc>
        <w:tc>
          <w:tcPr>
            <w:tcW w:w="81" w:type="pct"/>
          </w:tcPr>
          <w:p w14:paraId="5ED606F0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3D5174D" w14:textId="6B314F8F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12,474</w:t>
            </w:r>
          </w:p>
        </w:tc>
        <w:tc>
          <w:tcPr>
            <w:tcW w:w="93" w:type="pct"/>
          </w:tcPr>
          <w:p w14:paraId="30EBD751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2AFF8F1" w14:textId="124F253C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7,172</w:t>
            </w:r>
          </w:p>
        </w:tc>
        <w:tc>
          <w:tcPr>
            <w:tcW w:w="93" w:type="pct"/>
          </w:tcPr>
          <w:p w14:paraId="13EE3070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33C4E7F8" w14:textId="1509B9B7" w:rsidR="00B8746C" w:rsidRPr="003F5FE8" w:rsidRDefault="00B8746C" w:rsidP="00B8746C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403E02D" w14:textId="77777777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43BBD1F9" w14:textId="27C3EA9A" w:rsidR="00B8746C" w:rsidRPr="003F5FE8" w:rsidRDefault="00B8746C" w:rsidP="00B87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597,455</w:t>
            </w:r>
          </w:p>
        </w:tc>
      </w:tr>
      <w:tr w:rsidR="00DA542D" w:rsidRPr="003F5FE8" w14:paraId="7BBE248C" w14:textId="77777777" w:rsidTr="00392DF4">
        <w:tc>
          <w:tcPr>
            <w:tcW w:w="818" w:type="pct"/>
          </w:tcPr>
          <w:p w14:paraId="362EE653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046CD21" w14:textId="4B9BDAFD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7382FB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18AAF28" w14:textId="1C997922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19,613</w:t>
            </w:r>
          </w:p>
        </w:tc>
        <w:tc>
          <w:tcPr>
            <w:tcW w:w="93" w:type="pct"/>
          </w:tcPr>
          <w:p w14:paraId="006E762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8B7DA90" w14:textId="1DED3F64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93" w:type="pct"/>
          </w:tcPr>
          <w:p w14:paraId="30488DB9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A71B527" w14:textId="0AB4F810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12,745</w:t>
            </w:r>
          </w:p>
        </w:tc>
        <w:tc>
          <w:tcPr>
            <w:tcW w:w="93" w:type="pct"/>
          </w:tcPr>
          <w:p w14:paraId="273F918B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CBF40BC" w14:textId="5C206572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1,410</w:t>
            </w:r>
          </w:p>
        </w:tc>
        <w:tc>
          <w:tcPr>
            <w:tcW w:w="81" w:type="pct"/>
          </w:tcPr>
          <w:p w14:paraId="602351D3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606EA36" w14:textId="76B2A4CD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93" w:type="pct"/>
          </w:tcPr>
          <w:p w14:paraId="1253FC4D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B02D1EA" w14:textId="5BB5C89A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93" w:type="pct"/>
          </w:tcPr>
          <w:p w14:paraId="763BE3D5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2A05CCF" w14:textId="02F62E13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1569E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98CDB1A" w14:textId="58D51F87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36,813</w:t>
            </w:r>
          </w:p>
        </w:tc>
      </w:tr>
      <w:tr w:rsidR="00DA542D" w:rsidRPr="003F5FE8" w14:paraId="33A1004F" w14:textId="77777777" w:rsidTr="00392DF4">
        <w:tc>
          <w:tcPr>
            <w:tcW w:w="818" w:type="pct"/>
            <w:tcBorders>
              <w:bottom w:val="nil"/>
            </w:tcBorders>
          </w:tcPr>
          <w:p w14:paraId="488D003A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44E842A" w14:textId="352D0902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3129F5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02368A9" w14:textId="46C8DCC7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972C7E6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36BBEB6" w14:textId="31A5AD2E" w:rsidR="00DA542D" w:rsidRPr="003F5FE8" w:rsidRDefault="00350736" w:rsidP="00350736">
            <w:pPr>
              <w:pStyle w:val="3"/>
              <w:tabs>
                <w:tab w:val="clear" w:pos="360"/>
                <w:tab w:val="clear" w:pos="720"/>
                <w:tab w:val="decimal" w:pos="5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7803386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C454244" w14:textId="4DCC2525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(17</w:t>
            </w:r>
            <w:r w:rsidR="0050264D" w:rsidRPr="003F5FE8">
              <w:rPr>
                <w:rFonts w:ascii="Angsana New" w:hAnsi="Angsana New"/>
                <w:sz w:val="30"/>
                <w:szCs w:val="30"/>
              </w:rPr>
              <w:t>7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80C197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391616" w14:textId="6ABFEBD1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="0050264D" w:rsidRPr="003F5FE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3011248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CB252E4" w14:textId="5E371733" w:rsidR="00DA542D" w:rsidRPr="003F5FE8" w:rsidRDefault="00350736" w:rsidP="0035073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93" w:type="pct"/>
            <w:tcBorders>
              <w:bottom w:val="nil"/>
            </w:tcBorders>
          </w:tcPr>
          <w:p w14:paraId="0022A92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CBF2896" w14:textId="67DD9688" w:rsidR="00DA542D" w:rsidRPr="003F5FE8" w:rsidRDefault="00350736" w:rsidP="00CC0949">
            <w:pPr>
              <w:pStyle w:val="3"/>
              <w:tabs>
                <w:tab w:val="clear" w:pos="360"/>
                <w:tab w:val="clear" w:pos="720"/>
                <w:tab w:val="decimal" w:pos="73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84D4E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EE8F5BD" w14:textId="39524992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A28409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435857" w14:textId="2CAD3B33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(39</w:t>
            </w:r>
            <w:r w:rsidR="00E66013" w:rsidRPr="003F5FE8">
              <w:rPr>
                <w:rFonts w:ascii="Angsana New" w:hAnsi="Angsana New"/>
                <w:sz w:val="30"/>
                <w:szCs w:val="30"/>
              </w:rPr>
              <w:t>8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542D" w:rsidRPr="003F5FE8" w14:paraId="535EB47E" w14:textId="77777777" w:rsidTr="00392DF4">
        <w:tc>
          <w:tcPr>
            <w:tcW w:w="818" w:type="pct"/>
            <w:tcBorders>
              <w:bottom w:val="nil"/>
            </w:tcBorders>
          </w:tcPr>
          <w:p w14:paraId="4295B688" w14:textId="04552F56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8746C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4886576" w14:textId="1BBF5730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A9227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69C8E85" w14:textId="57C05F1D" w:rsidR="00DA542D" w:rsidRPr="003F5FE8" w:rsidRDefault="00350736" w:rsidP="0068649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295,200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1442E3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756A548" w14:textId="1F664EFB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148,081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20F7213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5984893" w14:textId="1369D950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128,12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E250B0A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255E17" w14:textId="604D4149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41,99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A9781ED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605EC1" w14:textId="2D7A581B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12,647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1FDD1F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26729AEC" w14:textId="6B2198F7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7,822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5AE0D1B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1396F38" w14:textId="24DD4880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C89D8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5F0D66C" w14:textId="1349CF35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633,87</w:t>
            </w:r>
            <w:r w:rsidR="00064CB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33DE79DC" w14:textId="78F5AABC" w:rsidR="00227B77" w:rsidRPr="003F5FE8" w:rsidRDefault="00227B77"/>
    <w:p w14:paraId="03A3E8E2" w14:textId="4229DFDF" w:rsidR="00227B77" w:rsidRPr="003F5FE8" w:rsidRDefault="00227B77"/>
    <w:p w14:paraId="5B7E4993" w14:textId="22573F99" w:rsidR="00227B77" w:rsidRPr="003F5FE8" w:rsidRDefault="00227B77"/>
    <w:p w14:paraId="082F8EA0" w14:textId="77777777" w:rsidR="00227B77" w:rsidRPr="003F5FE8" w:rsidRDefault="00227B77"/>
    <w:p w14:paraId="3EC289C1" w14:textId="77777777" w:rsidR="00227B77" w:rsidRPr="003F5FE8" w:rsidRDefault="00227B77"/>
    <w:p w14:paraId="2D006C86" w14:textId="77777777" w:rsidR="00227B77" w:rsidRPr="003F5FE8" w:rsidRDefault="00227B77"/>
    <w:tbl>
      <w:tblPr>
        <w:tblW w:w="1449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902"/>
        <w:gridCol w:w="272"/>
        <w:gridCol w:w="898"/>
        <w:gridCol w:w="272"/>
        <w:gridCol w:w="1078"/>
        <w:gridCol w:w="272"/>
        <w:gridCol w:w="1078"/>
        <w:gridCol w:w="272"/>
        <w:gridCol w:w="1348"/>
        <w:gridCol w:w="270"/>
        <w:gridCol w:w="1081"/>
        <w:gridCol w:w="272"/>
        <w:gridCol w:w="1171"/>
        <w:gridCol w:w="270"/>
        <w:gridCol w:w="1350"/>
        <w:gridCol w:w="272"/>
        <w:gridCol w:w="1162"/>
      </w:tblGrid>
      <w:tr w:rsidR="00B96A6F" w:rsidRPr="003F5FE8" w14:paraId="300BDCF9" w14:textId="77777777" w:rsidTr="009D0665">
        <w:tc>
          <w:tcPr>
            <w:tcW w:w="776" w:type="pct"/>
          </w:tcPr>
          <w:p w14:paraId="5E6960BF" w14:textId="77777777" w:rsidR="00B96A6F" w:rsidRPr="003F5FE8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0"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4" w:type="pct"/>
            <w:gridSpan w:val="17"/>
          </w:tcPr>
          <w:p w14:paraId="0BB168B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665" w:rsidRPr="003F5FE8" w14:paraId="664298DF" w14:textId="77777777" w:rsidTr="00BE7DC3">
        <w:tc>
          <w:tcPr>
            <w:tcW w:w="776" w:type="pct"/>
          </w:tcPr>
          <w:p w14:paraId="52290CC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0BDC23B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752A26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82E415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18D3EE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2B2384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A24A20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5A69B7E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C1260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20DD659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88F136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3E8C73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30410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6A3CA46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37B057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118D731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</w:tcPr>
          <w:p w14:paraId="7A85BA9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7753D5EB" w14:textId="77777777" w:rsidR="00B96A6F" w:rsidRPr="003F5FE8" w:rsidRDefault="00B96A6F" w:rsidP="009D0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3F5FE8" w14:paraId="5EDC062F" w14:textId="77777777" w:rsidTr="00BE7DC3">
        <w:tc>
          <w:tcPr>
            <w:tcW w:w="776" w:type="pct"/>
          </w:tcPr>
          <w:p w14:paraId="23EF90A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388C66B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D4DB92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29C5B16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0330C1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163A22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464F825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734704F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697342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71B898B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1C717B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DE6B2A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660C0A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78CCB1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BE55F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3F4E2B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</w:tcPr>
          <w:p w14:paraId="04A93A6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6B3156CE" w14:textId="77777777" w:rsidR="00B96A6F" w:rsidRPr="003F5FE8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3F5FE8" w14:paraId="55ABCF44" w14:textId="77777777" w:rsidTr="00BE7DC3">
        <w:tc>
          <w:tcPr>
            <w:tcW w:w="776" w:type="pct"/>
          </w:tcPr>
          <w:p w14:paraId="39E621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4CAF52D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D08E2B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8EF12B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6AE278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422F94E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6711F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2CE509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99FA12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2BF6400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3" w:type="pct"/>
          </w:tcPr>
          <w:p w14:paraId="2102B4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7FC1D49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A06D4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0319762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2D725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12C60C6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52D6635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05ACEA79" w14:textId="77777777" w:rsidR="00B96A6F" w:rsidRPr="003F5FE8" w:rsidRDefault="00B96A6F" w:rsidP="0044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3F5FE8" w14:paraId="3B31C8FF" w14:textId="77777777" w:rsidTr="00BE7DC3">
        <w:trPr>
          <w:trHeight w:val="344"/>
        </w:trPr>
        <w:tc>
          <w:tcPr>
            <w:tcW w:w="776" w:type="pct"/>
          </w:tcPr>
          <w:p w14:paraId="3B3B3D1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6AA38FF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FD602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7031261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88F6DF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17A715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715A59C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32327B2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5ABAE5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364BD5E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93" w:type="pct"/>
          </w:tcPr>
          <w:p w14:paraId="165B109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3E9901E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EEA842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55DBF34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7211C0D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E1FD93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16DCD6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310C2D4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3F5FE8" w14:paraId="62D45D8F" w14:textId="77777777" w:rsidTr="00BE7DC3">
        <w:tc>
          <w:tcPr>
            <w:tcW w:w="776" w:type="pct"/>
          </w:tcPr>
          <w:p w14:paraId="7FF8AE0F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1" w:type="pct"/>
          </w:tcPr>
          <w:p w14:paraId="023A63F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4" w:type="pct"/>
          </w:tcPr>
          <w:p w14:paraId="1519F7F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" w:type="pct"/>
          </w:tcPr>
          <w:p w14:paraId="204979A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4" w:type="pct"/>
          </w:tcPr>
          <w:p w14:paraId="3DCD90E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123CCA7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412FAA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5CAC824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</w:tcPr>
          <w:p w14:paraId="610DF9B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7030BB5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93" w:type="pct"/>
          </w:tcPr>
          <w:p w14:paraId="1890C43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04C52FE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14:paraId="1BCB7F4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68DF39E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56BE6FE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62D8925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</w:tcPr>
          <w:p w14:paraId="2973EDA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5F6FE5E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3F5FE8" w14:paraId="665D10AA" w14:textId="77777777" w:rsidTr="009D0665">
        <w:tc>
          <w:tcPr>
            <w:tcW w:w="776" w:type="pct"/>
          </w:tcPr>
          <w:p w14:paraId="08161417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4" w:type="pct"/>
            <w:gridSpan w:val="17"/>
          </w:tcPr>
          <w:p w14:paraId="520D615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665" w:rsidRPr="003F5FE8" w14:paraId="1CB5F649" w14:textId="77777777" w:rsidTr="00BE7DC3">
        <w:tc>
          <w:tcPr>
            <w:tcW w:w="776" w:type="pct"/>
          </w:tcPr>
          <w:p w14:paraId="1B552878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11" w:type="pct"/>
            <w:tcBorders>
              <w:bottom w:val="nil"/>
            </w:tcBorders>
          </w:tcPr>
          <w:p w14:paraId="2CFE4DD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2FD57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nil"/>
            </w:tcBorders>
          </w:tcPr>
          <w:p w14:paraId="3C21D2C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89F9C9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E47429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2ED19C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A6617D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9AD02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nil"/>
            </w:tcBorders>
          </w:tcPr>
          <w:p w14:paraId="7D41C97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FDB905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nil"/>
            </w:tcBorders>
          </w:tcPr>
          <w:p w14:paraId="053DEC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3962F6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  <w:tcBorders>
              <w:bottom w:val="nil"/>
            </w:tcBorders>
          </w:tcPr>
          <w:p w14:paraId="23A64DF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3E0A407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nil"/>
            </w:tcBorders>
          </w:tcPr>
          <w:p w14:paraId="2A5719F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6A8C470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228D2AF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C3" w:rsidRPr="003F5FE8" w14:paraId="3ED4BD91" w14:textId="77777777" w:rsidTr="00BE7DC3">
        <w:tc>
          <w:tcPr>
            <w:tcW w:w="776" w:type="pct"/>
          </w:tcPr>
          <w:p w14:paraId="2FD49CF3" w14:textId="41EBB48B" w:rsidR="00BE7DC3" w:rsidRPr="003F5FE8" w:rsidRDefault="00BE7DC3" w:rsidP="00BE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14:paraId="0A95DD50" w14:textId="4E26614A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4" w:type="pct"/>
            <w:tcBorders>
              <w:bottom w:val="nil"/>
            </w:tcBorders>
          </w:tcPr>
          <w:p w14:paraId="32580108" w14:textId="77777777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</w:tcPr>
          <w:p w14:paraId="752C67DF" w14:textId="10680D53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142,910</w:t>
            </w:r>
          </w:p>
        </w:tc>
        <w:tc>
          <w:tcPr>
            <w:tcW w:w="94" w:type="pct"/>
            <w:tcBorders>
              <w:bottom w:val="nil"/>
            </w:tcBorders>
          </w:tcPr>
          <w:p w14:paraId="4399B94B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7B663FA5" w14:textId="13C9C96A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7,767</w:t>
            </w:r>
          </w:p>
        </w:tc>
        <w:tc>
          <w:tcPr>
            <w:tcW w:w="94" w:type="pct"/>
            <w:tcBorders>
              <w:bottom w:val="nil"/>
            </w:tcBorders>
          </w:tcPr>
          <w:p w14:paraId="1CA48F22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7013DE4B" w14:textId="2E72281C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24,257</w:t>
            </w:r>
          </w:p>
        </w:tc>
        <w:tc>
          <w:tcPr>
            <w:tcW w:w="94" w:type="pct"/>
            <w:tcBorders>
              <w:bottom w:val="nil"/>
            </w:tcBorders>
          </w:tcPr>
          <w:p w14:paraId="4543E65F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double" w:sz="4" w:space="0" w:color="auto"/>
            </w:tcBorders>
          </w:tcPr>
          <w:p w14:paraId="58E99F8E" w14:textId="0BA3B1A2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3,050</w:t>
            </w:r>
          </w:p>
        </w:tc>
        <w:tc>
          <w:tcPr>
            <w:tcW w:w="93" w:type="pct"/>
            <w:tcBorders>
              <w:bottom w:val="nil"/>
            </w:tcBorders>
          </w:tcPr>
          <w:p w14:paraId="159AEAA6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73289088" w14:textId="007B3755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1,119</w:t>
            </w:r>
          </w:p>
        </w:tc>
        <w:tc>
          <w:tcPr>
            <w:tcW w:w="94" w:type="pct"/>
            <w:tcBorders>
              <w:bottom w:val="nil"/>
            </w:tcBorders>
          </w:tcPr>
          <w:p w14:paraId="763DB461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  <w:tcBorders>
              <w:bottom w:val="double" w:sz="4" w:space="0" w:color="auto"/>
            </w:tcBorders>
          </w:tcPr>
          <w:p w14:paraId="383DDA8F" w14:textId="180439C2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1,740</w:t>
            </w:r>
          </w:p>
        </w:tc>
        <w:tc>
          <w:tcPr>
            <w:tcW w:w="93" w:type="pct"/>
            <w:tcBorders>
              <w:bottom w:val="nil"/>
            </w:tcBorders>
          </w:tcPr>
          <w:p w14:paraId="37F67A63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double" w:sz="4" w:space="0" w:color="auto"/>
            </w:tcBorders>
          </w:tcPr>
          <w:p w14:paraId="05C20B06" w14:textId="2C428CEA" w:rsidR="00BE7DC3" w:rsidRPr="003F5FE8" w:rsidRDefault="00BE7DC3" w:rsidP="00BE7DC3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11,327</w:t>
            </w:r>
          </w:p>
        </w:tc>
        <w:tc>
          <w:tcPr>
            <w:tcW w:w="94" w:type="pct"/>
            <w:tcBorders>
              <w:bottom w:val="nil"/>
            </w:tcBorders>
          </w:tcPr>
          <w:p w14:paraId="002D9D9B" w14:textId="77777777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</w:tcPr>
          <w:p w14:paraId="7103EE2A" w14:textId="6BD0DCD1" w:rsidR="00BE7DC3" w:rsidRPr="003F5FE8" w:rsidRDefault="00BE7DC3" w:rsidP="00BE7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361,542</w:t>
            </w:r>
          </w:p>
        </w:tc>
      </w:tr>
      <w:tr w:rsidR="009D0665" w:rsidRPr="003F5FE8" w14:paraId="5DADB807" w14:textId="77777777" w:rsidTr="00BE7DC3">
        <w:trPr>
          <w:trHeight w:val="80"/>
        </w:trPr>
        <w:tc>
          <w:tcPr>
            <w:tcW w:w="776" w:type="pct"/>
            <w:tcBorders>
              <w:top w:val="nil"/>
              <w:bottom w:val="nil"/>
            </w:tcBorders>
          </w:tcPr>
          <w:p w14:paraId="027932BB" w14:textId="0885BA43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E7DC3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1" w:type="pct"/>
            <w:tcBorders>
              <w:top w:val="double" w:sz="4" w:space="0" w:color="auto"/>
              <w:bottom w:val="double" w:sz="4" w:space="0" w:color="auto"/>
            </w:tcBorders>
          </w:tcPr>
          <w:p w14:paraId="7E9BD53F" w14:textId="6D894878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B50BD43" w14:textId="77777777" w:rsidR="00DA542D" w:rsidRPr="003F5FE8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0" w:type="pct"/>
            <w:tcBorders>
              <w:top w:val="double" w:sz="4" w:space="0" w:color="auto"/>
              <w:bottom w:val="double" w:sz="4" w:space="0" w:color="auto"/>
            </w:tcBorders>
          </w:tcPr>
          <w:p w14:paraId="237988FC" w14:textId="56D7D047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136,161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888F6A1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096A321E" w14:textId="2B2C002A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6,099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A116225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17EEF697" w14:textId="218DAD02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76CDD4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double" w:sz="4" w:space="0" w:color="auto"/>
              <w:bottom w:val="double" w:sz="4" w:space="0" w:color="auto"/>
            </w:tcBorders>
          </w:tcPr>
          <w:p w14:paraId="79C32916" w14:textId="619DE7BB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</w:t>
            </w:r>
            <w:r w:rsidR="0050264D"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F0C207C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</w:tcBorders>
          </w:tcPr>
          <w:p w14:paraId="1F4719AE" w14:textId="5DA9D67C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5B0D985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double" w:sz="4" w:space="0" w:color="auto"/>
              <w:bottom w:val="double" w:sz="4" w:space="0" w:color="auto"/>
            </w:tcBorders>
          </w:tcPr>
          <w:p w14:paraId="6C95645B" w14:textId="37AC5E73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A37FB3C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double" w:sz="4" w:space="0" w:color="auto"/>
              <w:bottom w:val="double" w:sz="4" w:space="0" w:color="auto"/>
            </w:tcBorders>
          </w:tcPr>
          <w:p w14:paraId="10ADF029" w14:textId="27F01244" w:rsidR="00DA542D" w:rsidRPr="003F5FE8" w:rsidRDefault="00350736" w:rsidP="00DA542D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BE313AE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double" w:sz="4" w:space="0" w:color="auto"/>
              <w:bottom w:val="double" w:sz="4" w:space="0" w:color="auto"/>
            </w:tcBorders>
          </w:tcPr>
          <w:p w14:paraId="517702A8" w14:textId="5028B066" w:rsidR="00DA542D" w:rsidRPr="003F5FE8" w:rsidRDefault="0035073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340,025</w:t>
            </w:r>
          </w:p>
        </w:tc>
      </w:tr>
    </w:tbl>
    <w:p w14:paraId="4492ED5A" w14:textId="77777777" w:rsidR="00EC54F7" w:rsidRPr="003F5FE8" w:rsidRDefault="00EC54F7" w:rsidP="00EC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14400"/>
        </w:tabs>
        <w:spacing w:line="240" w:lineRule="auto"/>
        <w:ind w:left="540" w:right="9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0B9C7EEF" w14:textId="77777777" w:rsidR="00212099" w:rsidRPr="003F5FE8" w:rsidRDefault="00212099" w:rsidP="00212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803FA7" w14:textId="77777777" w:rsidR="00604515" w:rsidRPr="003F5FE8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</w:pPr>
    </w:p>
    <w:p w14:paraId="7DB45054" w14:textId="77777777" w:rsidR="00604515" w:rsidRPr="003F5FE8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</w:pPr>
    </w:p>
    <w:p w14:paraId="2498E95C" w14:textId="0016973B" w:rsidR="00604515" w:rsidRPr="003F5FE8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  <w:sectPr w:rsidR="00604515" w:rsidRPr="003F5FE8" w:rsidSect="0056751D">
          <w:headerReference w:type="default" r:id="rId16"/>
          <w:footerReference w:type="default" r:id="rId17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11337E48" w14:textId="77777777" w:rsidR="00AD239D" w:rsidRPr="003F5FE8" w:rsidRDefault="00AD239D" w:rsidP="00F7772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num" w:pos="72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7F8056BC" w14:textId="77777777" w:rsidR="00AD239D" w:rsidRPr="003F5FE8" w:rsidRDefault="00AD239D" w:rsidP="00AD239D">
      <w:pPr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AD239D" w:rsidRPr="003F5FE8" w14:paraId="4250E938" w14:textId="77777777" w:rsidTr="00FE0A1C">
        <w:trPr>
          <w:trHeight w:val="288"/>
          <w:tblHeader/>
        </w:trPr>
        <w:tc>
          <w:tcPr>
            <w:tcW w:w="4050" w:type="dxa"/>
            <w:vAlign w:val="center"/>
          </w:tcPr>
          <w:p w14:paraId="798C6E8B" w14:textId="77777777" w:rsidR="00AD239D" w:rsidRPr="003F5FE8" w:rsidRDefault="00AD239D" w:rsidP="00FE0A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Cs/>
                <w:i/>
                <w:iCs/>
                <w:color w:val="0000FF"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</w:tcPr>
          <w:p w14:paraId="1B79BB44" w14:textId="77777777" w:rsidR="00AD239D" w:rsidRPr="003F5FE8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11E16B" w14:textId="77777777" w:rsidR="00AD239D" w:rsidRPr="003F5FE8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10184CF" w14:textId="77777777" w:rsidR="00AD239D" w:rsidRPr="003F5FE8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5DAB" w:rsidRPr="003F5FE8" w14:paraId="0F31E437" w14:textId="77777777" w:rsidTr="00FE0A1C">
        <w:trPr>
          <w:trHeight w:val="288"/>
          <w:tblHeader/>
        </w:trPr>
        <w:tc>
          <w:tcPr>
            <w:tcW w:w="4050" w:type="dxa"/>
            <w:vAlign w:val="center"/>
          </w:tcPr>
          <w:p w14:paraId="350FD206" w14:textId="4283C366" w:rsidR="00215DAB" w:rsidRPr="003F5FE8" w:rsidRDefault="00215DAB" w:rsidP="00FE0A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AF9115D" w14:textId="1A9054B1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001BE6D2" w14:textId="77777777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72A516" w14:textId="4CB2A667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340992" w14:textId="77777777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00054" w14:textId="10944CB0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26F96BA3" w14:textId="77777777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9A30CE1" w14:textId="7BABF028" w:rsidR="00215DAB" w:rsidRPr="003F5FE8" w:rsidRDefault="00215DAB" w:rsidP="00215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449F8" w:rsidRPr="003F5FE8" w14:paraId="487B5625" w14:textId="77777777" w:rsidTr="00FE0A1C">
        <w:trPr>
          <w:trHeight w:val="288"/>
        </w:trPr>
        <w:tc>
          <w:tcPr>
            <w:tcW w:w="4050" w:type="dxa"/>
            <w:vAlign w:val="center"/>
          </w:tcPr>
          <w:p w14:paraId="080CC89B" w14:textId="77777777" w:rsidR="003449F8" w:rsidRPr="003F5FE8" w:rsidRDefault="003449F8" w:rsidP="00FE0A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6D78A5BE" w14:textId="77777777" w:rsidR="003449F8" w:rsidRPr="003F5FE8" w:rsidRDefault="003449F8" w:rsidP="00344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ABE" w:rsidRPr="003F5FE8" w14:paraId="0DB47963" w14:textId="77777777" w:rsidTr="00FE0A1C">
        <w:trPr>
          <w:trHeight w:val="288"/>
        </w:trPr>
        <w:tc>
          <w:tcPr>
            <w:tcW w:w="4050" w:type="dxa"/>
            <w:vAlign w:val="center"/>
          </w:tcPr>
          <w:p w14:paraId="3EA4A77A" w14:textId="77777777" w:rsidR="00963ABE" w:rsidRPr="003F5FE8" w:rsidRDefault="00963ABE" w:rsidP="00FE0A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DB9CB96" w14:textId="6B856EFB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11,472</w:t>
            </w:r>
          </w:p>
        </w:tc>
        <w:tc>
          <w:tcPr>
            <w:tcW w:w="264" w:type="dxa"/>
          </w:tcPr>
          <w:p w14:paraId="6BC41248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FE375C" w14:textId="1DB8DC91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2,839</w:t>
            </w:r>
          </w:p>
        </w:tc>
        <w:tc>
          <w:tcPr>
            <w:tcW w:w="270" w:type="dxa"/>
          </w:tcPr>
          <w:p w14:paraId="429EB125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EA16C" w14:textId="7178F5CA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11,472</w:t>
            </w:r>
          </w:p>
        </w:tc>
        <w:tc>
          <w:tcPr>
            <w:tcW w:w="265" w:type="dxa"/>
            <w:gridSpan w:val="2"/>
          </w:tcPr>
          <w:p w14:paraId="2F8382EE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29E01" w14:textId="655525C7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2,839</w:t>
            </w:r>
          </w:p>
        </w:tc>
      </w:tr>
      <w:tr w:rsidR="00963ABE" w:rsidRPr="003F5FE8" w14:paraId="76EB95C5" w14:textId="77777777" w:rsidTr="00FE0A1C">
        <w:trPr>
          <w:trHeight w:val="288"/>
        </w:trPr>
        <w:tc>
          <w:tcPr>
            <w:tcW w:w="4050" w:type="dxa"/>
            <w:vAlign w:val="center"/>
          </w:tcPr>
          <w:p w14:paraId="5FA18974" w14:textId="77777777" w:rsidR="00963ABE" w:rsidRPr="003F5FE8" w:rsidRDefault="00963ABE" w:rsidP="00FE0A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313B6" w14:textId="080B103A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6,22</w:t>
            </w:r>
            <w:r w:rsidR="00DE475B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03B80E87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12099D" w14:textId="0A7039B4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4,260</w:t>
            </w:r>
          </w:p>
        </w:tc>
        <w:tc>
          <w:tcPr>
            <w:tcW w:w="270" w:type="dxa"/>
          </w:tcPr>
          <w:p w14:paraId="1A07AB32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F6ADE" w14:textId="2123B425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6,22</w:t>
            </w:r>
            <w:r w:rsidR="00DE475B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</w:tcPr>
          <w:p w14:paraId="22F387FD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3B4B75E" w14:textId="5ACBDEE7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4,260</w:t>
            </w:r>
          </w:p>
        </w:tc>
      </w:tr>
      <w:tr w:rsidR="00963ABE" w:rsidRPr="003F5FE8" w14:paraId="752C043D" w14:textId="77777777" w:rsidTr="00FE0A1C">
        <w:trPr>
          <w:trHeight w:val="288"/>
        </w:trPr>
        <w:tc>
          <w:tcPr>
            <w:tcW w:w="4050" w:type="dxa"/>
            <w:vAlign w:val="center"/>
          </w:tcPr>
          <w:p w14:paraId="4A9738BB" w14:textId="77777777" w:rsidR="00963ABE" w:rsidRPr="003F5FE8" w:rsidRDefault="00963ABE" w:rsidP="00FE0A1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84975" w14:textId="09757996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17,69</w:t>
            </w:r>
            <w:r w:rsidR="00DE475B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</w:tcPr>
          <w:p w14:paraId="09D6DA16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2389" w14:textId="6D2F2BE4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7,099</w:t>
            </w:r>
          </w:p>
        </w:tc>
        <w:tc>
          <w:tcPr>
            <w:tcW w:w="270" w:type="dxa"/>
          </w:tcPr>
          <w:p w14:paraId="4C54F252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10C6D" w14:textId="534CDEE7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17,69</w:t>
            </w:r>
            <w:r w:rsidR="00DE475B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  <w:gridSpan w:val="2"/>
          </w:tcPr>
          <w:p w14:paraId="61A6AD3A" w14:textId="77777777" w:rsidR="00963ABE" w:rsidRPr="003F5FE8" w:rsidRDefault="00963ABE" w:rsidP="0096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07F2F" w14:textId="7A0B9EFA" w:rsidR="00963ABE" w:rsidRPr="003F5FE8" w:rsidRDefault="00963ABE" w:rsidP="00963A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7,099</w:t>
            </w:r>
          </w:p>
        </w:tc>
      </w:tr>
    </w:tbl>
    <w:p w14:paraId="34AB9405" w14:textId="77777777" w:rsidR="00AD239D" w:rsidRPr="003F5FE8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355A4109" w14:textId="72CAF6D2" w:rsidR="00AD239D" w:rsidRPr="003F5FE8" w:rsidRDefault="00DE475B" w:rsidP="00AD239D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2" w:name="_Hlk159463507"/>
      <w:r w:rsidRPr="003F5FE8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3F5FE8">
        <w:rPr>
          <w:rFonts w:ascii="Angsana New" w:hAnsi="Angsana New"/>
          <w:sz w:val="30"/>
          <w:szCs w:val="30"/>
        </w:rPr>
        <w:t xml:space="preserve">2566 </w:t>
      </w:r>
      <w:r w:rsidRPr="003F5FE8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 </w:t>
      </w:r>
      <w:r w:rsidRPr="003F5FE8">
        <w:rPr>
          <w:rFonts w:ascii="Angsana New" w:hAnsi="Angsana New"/>
          <w:sz w:val="30"/>
          <w:szCs w:val="30"/>
        </w:rPr>
        <w:t xml:space="preserve">14.80 </w:t>
      </w:r>
      <w:r w:rsidRPr="003F5FE8">
        <w:rPr>
          <w:rFonts w:ascii="Angsana New" w:hAnsi="Angsana New" w:hint="cs"/>
          <w:sz w:val="30"/>
          <w:szCs w:val="30"/>
          <w:cs/>
        </w:rPr>
        <w:t>ล้านบาท</w:t>
      </w:r>
      <w:r w:rsidR="00604515" w:rsidRPr="003F5FE8">
        <w:rPr>
          <w:rFonts w:ascii="Angsana New" w:hAnsi="Angsana New" w:hint="cs"/>
          <w:sz w:val="30"/>
          <w:szCs w:val="30"/>
        </w:rPr>
        <w:t xml:space="preserve"> </w:t>
      </w:r>
      <w:bookmarkEnd w:id="2"/>
      <w:r w:rsidR="00E60903" w:rsidRPr="003F5FE8">
        <w:rPr>
          <w:rFonts w:ascii="Angsana New" w:hAnsi="Angsana New"/>
          <w:i/>
          <w:iCs/>
          <w:sz w:val="30"/>
          <w:szCs w:val="30"/>
        </w:rPr>
        <w:t>(256</w:t>
      </w:r>
      <w:r w:rsidR="006C5AB0" w:rsidRPr="003F5FE8">
        <w:rPr>
          <w:rFonts w:ascii="Angsana New" w:hAnsi="Angsana New"/>
          <w:i/>
          <w:iCs/>
          <w:sz w:val="30"/>
          <w:szCs w:val="30"/>
        </w:rPr>
        <w:t>5</w:t>
      </w:r>
      <w:r w:rsidR="00E60903" w:rsidRPr="003F5FE8">
        <w:rPr>
          <w:rFonts w:ascii="Angsana New" w:hAnsi="Angsana New"/>
          <w:i/>
          <w:iCs/>
          <w:sz w:val="30"/>
          <w:szCs w:val="30"/>
        </w:rPr>
        <w:t xml:space="preserve">: </w:t>
      </w:r>
      <w:r w:rsidR="003410AC" w:rsidRPr="003F5FE8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กลุ่มบริษัทและบริษัทไม่มีสินทรัพย์สิทธิการใช้เพิ่มขึ้น</w:t>
      </w:r>
      <w:r w:rsidR="00E60903" w:rsidRPr="003F5FE8">
        <w:rPr>
          <w:rFonts w:ascii="Angsana New" w:hAnsi="Angsana New"/>
          <w:i/>
          <w:iCs/>
          <w:sz w:val="30"/>
          <w:szCs w:val="30"/>
        </w:rPr>
        <w:t>)</w:t>
      </w:r>
    </w:p>
    <w:p w14:paraId="627DB91B" w14:textId="77777777" w:rsidR="00AD239D" w:rsidRPr="003F5FE8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0C331B8D" w14:textId="0B0A8CE5" w:rsidR="00AD239D" w:rsidRPr="003F5FE8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 w:hint="cs"/>
          <w:sz w:val="30"/>
          <w:szCs w:val="30"/>
          <w:cs/>
        </w:rPr>
        <w:t>กลุ่มบริษัทเช่า</w:t>
      </w:r>
      <w:r w:rsidRPr="003F5FE8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Pr="003F5FE8">
        <w:rPr>
          <w:rFonts w:ascii="Angsana New" w:hAnsi="Angsana New" w:hint="cs"/>
          <w:sz w:val="30"/>
          <w:szCs w:val="30"/>
          <w:cs/>
        </w:rPr>
        <w:t>หลายแห่งเป็นระยะเวลา</w:t>
      </w:r>
      <w:r w:rsidRPr="003F5FE8">
        <w:rPr>
          <w:rFonts w:ascii="Angsana New" w:hAnsi="Angsana New"/>
          <w:sz w:val="30"/>
          <w:szCs w:val="30"/>
        </w:rPr>
        <w:t xml:space="preserve"> 1 - 3 </w:t>
      </w:r>
      <w:r w:rsidRPr="003F5FE8">
        <w:rPr>
          <w:rFonts w:ascii="Angsana New" w:hAnsi="Angsana New" w:hint="cs"/>
          <w:sz w:val="30"/>
          <w:szCs w:val="30"/>
          <w:cs/>
        </w:rPr>
        <w:t>ปี</w:t>
      </w:r>
      <w:r w:rsidRPr="003F5FE8">
        <w:rPr>
          <w:rFonts w:ascii="Angsana New" w:hAnsi="Angsana New" w:hint="cs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6643346" w14:textId="77777777" w:rsidR="00AD239D" w:rsidRPr="003F5FE8" w:rsidRDefault="00AD239D" w:rsidP="00AD239D">
      <w:pPr>
        <w:tabs>
          <w:tab w:val="clear" w:pos="454"/>
        </w:tabs>
        <w:jc w:val="thaiDistribute"/>
        <w:rPr>
          <w:rFonts w:ascii="Angsana New" w:hAnsi="Angsana New"/>
          <w:sz w:val="26"/>
          <w:szCs w:val="26"/>
        </w:rPr>
      </w:pPr>
    </w:p>
    <w:p w14:paraId="3AD71FB2" w14:textId="0AA1C8D4" w:rsidR="0084259D" w:rsidRPr="003F5FE8" w:rsidRDefault="00AD239D" w:rsidP="00604515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7DCAB8F" w14:textId="75BC0377" w:rsidR="00AD239D" w:rsidRPr="003F5FE8" w:rsidRDefault="00AD23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84259D" w:rsidRPr="003F5FE8">
        <w:rPr>
          <w:rFonts w:ascii="Angsana New" w:hAnsi="Angsana New"/>
          <w:sz w:val="30"/>
          <w:szCs w:val="30"/>
        </w:rPr>
        <w:t xml:space="preserve">                  </w:t>
      </w:r>
      <w:r w:rsidRPr="003F5FE8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7AE844F" w14:textId="655D8554" w:rsidR="00AD239D" w:rsidRPr="003F5FE8" w:rsidRDefault="00AD239D" w:rsidP="00AD2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4"/>
        <w:gridCol w:w="1350"/>
        <w:gridCol w:w="178"/>
        <w:gridCol w:w="1262"/>
        <w:gridCol w:w="180"/>
        <w:gridCol w:w="1260"/>
        <w:gridCol w:w="180"/>
        <w:gridCol w:w="1260"/>
      </w:tblGrid>
      <w:tr w:rsidR="00AD239D" w:rsidRPr="003F5FE8" w14:paraId="61FC6F26" w14:textId="77777777" w:rsidTr="00FE0A1C">
        <w:trPr>
          <w:cantSplit/>
          <w:trHeight w:val="288"/>
          <w:tblHeader/>
        </w:trPr>
        <w:tc>
          <w:tcPr>
            <w:tcW w:w="3504" w:type="dxa"/>
            <w:shd w:val="clear" w:color="auto" w:fill="auto"/>
            <w:vAlign w:val="bottom"/>
          </w:tcPr>
          <w:p w14:paraId="0D16B21B" w14:textId="77777777" w:rsidR="00AD239D" w:rsidRPr="003F5FE8" w:rsidRDefault="00AD239D" w:rsidP="00E56F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  <w:bookmarkStart w:id="3" w:name="_Hlk95508787"/>
          </w:p>
        </w:tc>
        <w:tc>
          <w:tcPr>
            <w:tcW w:w="2790" w:type="dxa"/>
            <w:gridSpan w:val="3"/>
          </w:tcPr>
          <w:p w14:paraId="3ABB5C66" w14:textId="77777777" w:rsidR="00AD239D" w:rsidRPr="003F5FE8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D47D70" w14:textId="77777777" w:rsidR="00AD239D" w:rsidRPr="003F5FE8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2DCF6FF" w14:textId="77777777" w:rsidR="00AD239D" w:rsidRPr="003F5FE8" w:rsidRDefault="00AD239D" w:rsidP="00E56F0F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5AB0" w:rsidRPr="003F5FE8" w14:paraId="6F70E686" w14:textId="77777777" w:rsidTr="00FE0A1C">
        <w:trPr>
          <w:cantSplit/>
          <w:trHeight w:val="288"/>
          <w:tblHeader/>
        </w:trPr>
        <w:tc>
          <w:tcPr>
            <w:tcW w:w="3504" w:type="dxa"/>
          </w:tcPr>
          <w:p w14:paraId="2C40EED4" w14:textId="77777777" w:rsidR="006C5AB0" w:rsidRPr="003F5FE8" w:rsidRDefault="006C5AB0" w:rsidP="006C5A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521715AE" w14:textId="3C9D8279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5AA785CE" w14:textId="77777777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C5289E" w14:textId="6C0913A7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</w:tcPr>
          <w:p w14:paraId="11B42E1C" w14:textId="77777777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B38D" w14:textId="57A6E1C6" w:rsidR="006C5AB0" w:rsidRPr="003F5FE8" w:rsidRDefault="006C5AB0" w:rsidP="006C5AB0">
            <w:pPr>
              <w:pStyle w:val="acctmergecolhdg"/>
              <w:spacing w:line="240" w:lineRule="atLeast"/>
              <w:ind w:left="-80" w:right="-8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449F7B9" w14:textId="77777777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14356" w14:textId="2DAF5A8D" w:rsidR="006C5AB0" w:rsidRPr="003F5FE8" w:rsidRDefault="006C5AB0" w:rsidP="006C5AB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D239D" w:rsidRPr="003F5FE8" w14:paraId="0F294C79" w14:textId="77777777" w:rsidTr="00FE0A1C">
        <w:trPr>
          <w:cantSplit/>
          <w:trHeight w:val="288"/>
          <w:tblHeader/>
        </w:trPr>
        <w:tc>
          <w:tcPr>
            <w:tcW w:w="3504" w:type="dxa"/>
          </w:tcPr>
          <w:p w14:paraId="594889EE" w14:textId="77777777" w:rsidR="00AD239D" w:rsidRPr="003F5FE8" w:rsidRDefault="00AD239D" w:rsidP="00E56F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E054FD" w14:textId="77777777" w:rsidR="00AD239D" w:rsidRPr="003F5FE8" w:rsidRDefault="00AD239D" w:rsidP="00E56F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D239D" w:rsidRPr="003F5FE8" w14:paraId="1037AF88" w14:textId="77777777" w:rsidTr="00FE0A1C">
        <w:trPr>
          <w:cantSplit/>
          <w:trHeight w:val="288"/>
        </w:trPr>
        <w:tc>
          <w:tcPr>
            <w:tcW w:w="3504" w:type="dxa"/>
          </w:tcPr>
          <w:p w14:paraId="3E677A46" w14:textId="77777777" w:rsidR="00AD239D" w:rsidRPr="003F5FE8" w:rsidRDefault="00AD239D" w:rsidP="00E56F0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2CAB1BD" w14:textId="77777777" w:rsidR="00AD239D" w:rsidRPr="003F5FE8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115F20" w14:textId="77777777" w:rsidR="00AD239D" w:rsidRPr="003F5FE8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7B22B3" w14:textId="77777777" w:rsidR="00AD239D" w:rsidRPr="003F5FE8" w:rsidRDefault="00AD239D" w:rsidP="00035A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EED8DD" w14:textId="77777777" w:rsidR="00AD239D" w:rsidRPr="003F5FE8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0253BA" w14:textId="77777777" w:rsidR="00AD239D" w:rsidRPr="003F5FE8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2DE4F" w14:textId="77777777" w:rsidR="00AD239D" w:rsidRPr="003F5FE8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7716F" w14:textId="77777777" w:rsidR="00AD239D" w:rsidRPr="003F5FE8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ABE" w:rsidRPr="003F5FE8" w14:paraId="67771367" w14:textId="77777777" w:rsidTr="00FE0A1C">
        <w:trPr>
          <w:cantSplit/>
          <w:trHeight w:val="288"/>
        </w:trPr>
        <w:tc>
          <w:tcPr>
            <w:tcW w:w="3504" w:type="dxa"/>
          </w:tcPr>
          <w:p w14:paraId="3C1B3AAF" w14:textId="77777777" w:rsidR="00963ABE" w:rsidRPr="003F5FE8" w:rsidRDefault="00963ABE" w:rsidP="00963AB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BA71FDE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7E7A36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235F7A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12C0D0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B97D9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80" w:right="-108" w:firstLine="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7D20B7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5D1839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ABE" w:rsidRPr="003F5FE8" w14:paraId="3BEC5038" w14:textId="77777777" w:rsidTr="00FE0A1C">
        <w:trPr>
          <w:cantSplit/>
          <w:trHeight w:val="288"/>
        </w:trPr>
        <w:tc>
          <w:tcPr>
            <w:tcW w:w="3504" w:type="dxa"/>
          </w:tcPr>
          <w:p w14:paraId="5E30484F" w14:textId="77777777" w:rsidR="00963ABE" w:rsidRPr="003F5FE8" w:rsidRDefault="00963ABE" w:rsidP="00963ABE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D52DC22" w14:textId="69371DE6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3,810</w:t>
            </w:r>
          </w:p>
        </w:tc>
        <w:tc>
          <w:tcPr>
            <w:tcW w:w="178" w:type="dxa"/>
            <w:vAlign w:val="bottom"/>
          </w:tcPr>
          <w:p w14:paraId="6ED3F198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E84E20" w14:textId="122E3D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  <w:tc>
          <w:tcPr>
            <w:tcW w:w="180" w:type="dxa"/>
            <w:vAlign w:val="bottom"/>
          </w:tcPr>
          <w:p w14:paraId="120A0FD9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0EB2BA" w14:textId="49728EBB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3,810</w:t>
            </w:r>
          </w:p>
        </w:tc>
        <w:tc>
          <w:tcPr>
            <w:tcW w:w="180" w:type="dxa"/>
            <w:vAlign w:val="bottom"/>
          </w:tcPr>
          <w:p w14:paraId="79EB5A91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E5413" w14:textId="4C79AEFD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963ABE" w:rsidRPr="003F5FE8" w14:paraId="02A0313F" w14:textId="77777777" w:rsidTr="00FE0A1C">
        <w:trPr>
          <w:cantSplit/>
          <w:trHeight w:val="288"/>
        </w:trPr>
        <w:tc>
          <w:tcPr>
            <w:tcW w:w="3504" w:type="dxa"/>
          </w:tcPr>
          <w:p w14:paraId="73CE3CB9" w14:textId="77777777" w:rsidR="00963ABE" w:rsidRPr="003F5FE8" w:rsidRDefault="00963ABE" w:rsidP="00963ABE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9FC70E1" w14:textId="478D9F94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78" w:type="dxa"/>
            <w:vAlign w:val="bottom"/>
          </w:tcPr>
          <w:p w14:paraId="74834253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A945B24" w14:textId="6CC89BC4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80" w:type="dxa"/>
            <w:vAlign w:val="bottom"/>
          </w:tcPr>
          <w:p w14:paraId="587970FB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F04585" w14:textId="4ADA8A74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80" w:type="dxa"/>
            <w:vAlign w:val="bottom"/>
          </w:tcPr>
          <w:p w14:paraId="2DA7CE38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EF816" w14:textId="3B54EC5A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963ABE" w:rsidRPr="003F5FE8" w14:paraId="394F8CAF" w14:textId="77777777" w:rsidTr="00FE0A1C">
        <w:trPr>
          <w:cantSplit/>
          <w:trHeight w:val="288"/>
        </w:trPr>
        <w:tc>
          <w:tcPr>
            <w:tcW w:w="3504" w:type="dxa"/>
          </w:tcPr>
          <w:p w14:paraId="4E9FCC8F" w14:textId="77777777" w:rsidR="00963ABE" w:rsidRPr="003F5FE8" w:rsidRDefault="00963ABE" w:rsidP="00963AB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637778C4" w14:textId="40CBF398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78" w:type="dxa"/>
            <w:vAlign w:val="bottom"/>
          </w:tcPr>
          <w:p w14:paraId="7960E9D7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F7D9DD" w14:textId="0773DA64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80" w:type="dxa"/>
            <w:vAlign w:val="bottom"/>
          </w:tcPr>
          <w:p w14:paraId="606DB765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17BCD" w14:textId="04F25D29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80" w:type="dxa"/>
            <w:vAlign w:val="bottom"/>
          </w:tcPr>
          <w:p w14:paraId="5B9746B5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0627F" w14:textId="04879CF6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963ABE" w:rsidRPr="003F5FE8" w14:paraId="59A5AEAC" w14:textId="77777777" w:rsidTr="00FE0A1C">
        <w:trPr>
          <w:cantSplit/>
          <w:trHeight w:val="288"/>
        </w:trPr>
        <w:tc>
          <w:tcPr>
            <w:tcW w:w="3504" w:type="dxa"/>
          </w:tcPr>
          <w:p w14:paraId="3BD4FAA7" w14:textId="77777777" w:rsidR="00963ABE" w:rsidRPr="003F5FE8" w:rsidRDefault="00963ABE" w:rsidP="00963AB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74A0B3C7" w14:textId="2978DBE9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78" w:type="dxa"/>
            <w:vAlign w:val="bottom"/>
          </w:tcPr>
          <w:p w14:paraId="541DD4B3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75B72A" w14:textId="19B77B04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6,623</w:t>
            </w:r>
          </w:p>
        </w:tc>
        <w:tc>
          <w:tcPr>
            <w:tcW w:w="180" w:type="dxa"/>
            <w:vAlign w:val="bottom"/>
          </w:tcPr>
          <w:p w14:paraId="1A007B76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D0FFF" w14:textId="60ECB06E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80" w:type="dxa"/>
            <w:vAlign w:val="bottom"/>
          </w:tcPr>
          <w:p w14:paraId="01AB70F9" w14:textId="77777777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9B0F0" w14:textId="68D4F4E5" w:rsidR="00963ABE" w:rsidRPr="003F5FE8" w:rsidRDefault="00963ABE" w:rsidP="00963A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6,623</w:t>
            </w:r>
          </w:p>
        </w:tc>
      </w:tr>
      <w:bookmarkEnd w:id="3"/>
    </w:tbl>
    <w:p w14:paraId="627A9884" w14:textId="77777777" w:rsidR="00FE0A1C" w:rsidRPr="003F5FE8" w:rsidRDefault="00FE0A1C" w:rsidP="0056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79B1043" w14:textId="74D28BB0" w:rsidR="00723B5C" w:rsidRPr="003F5FE8" w:rsidRDefault="00AD239D" w:rsidP="0056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ในปี</w:t>
      </w:r>
      <w:r w:rsidR="00346472" w:rsidRPr="003F5FE8">
        <w:rPr>
          <w:rFonts w:ascii="Angsana New" w:hAnsi="Angsana New"/>
          <w:sz w:val="30"/>
          <w:szCs w:val="30"/>
        </w:rPr>
        <w:t xml:space="preserve"> 256</w:t>
      </w:r>
      <w:r w:rsidR="00685AE8" w:rsidRPr="003F5FE8">
        <w:rPr>
          <w:rFonts w:ascii="Angsana New" w:hAnsi="Angsana New"/>
          <w:sz w:val="30"/>
          <w:szCs w:val="30"/>
        </w:rPr>
        <w:t>6</w:t>
      </w:r>
      <w:r w:rsidR="00346472"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604515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073A4C" w:rsidRPr="003F5FE8">
        <w:rPr>
          <w:rFonts w:ascii="Angsana New" w:hAnsi="Angsana New"/>
          <w:sz w:val="30"/>
          <w:szCs w:val="30"/>
        </w:rPr>
        <w:t>5.96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ล้านบาท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/>
          <w:i/>
          <w:iCs/>
          <w:sz w:val="30"/>
          <w:szCs w:val="30"/>
        </w:rPr>
        <w:t>(256</w:t>
      </w:r>
      <w:r w:rsidR="00685AE8" w:rsidRPr="003F5FE8">
        <w:rPr>
          <w:rFonts w:ascii="Angsana New" w:hAnsi="Angsana New"/>
          <w:i/>
          <w:iCs/>
          <w:sz w:val="30"/>
          <w:szCs w:val="30"/>
        </w:rPr>
        <w:t>5</w:t>
      </w:r>
      <w:r w:rsidRPr="003F5FE8">
        <w:rPr>
          <w:rFonts w:ascii="Angsana New" w:hAnsi="Angsana New"/>
          <w:i/>
          <w:iCs/>
          <w:sz w:val="30"/>
          <w:szCs w:val="30"/>
        </w:rPr>
        <w:t xml:space="preserve">: </w:t>
      </w:r>
      <w:r w:rsidR="007B2592">
        <w:rPr>
          <w:rFonts w:ascii="Angsana New" w:hAnsi="Angsana New"/>
          <w:i/>
          <w:iCs/>
          <w:sz w:val="30"/>
          <w:szCs w:val="30"/>
        </w:rPr>
        <w:t xml:space="preserve">6.27 </w:t>
      </w:r>
      <w:r w:rsidR="007B259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685AE8" w:rsidRPr="003F5FE8">
        <w:rPr>
          <w:rFonts w:ascii="Angsana New" w:hAnsi="Angsana New"/>
          <w:i/>
          <w:iCs/>
          <w:sz w:val="30"/>
          <w:szCs w:val="30"/>
        </w:rPr>
        <w:t>6</w:t>
      </w:r>
      <w:r w:rsidR="00DA542D" w:rsidRPr="003F5FE8">
        <w:rPr>
          <w:rFonts w:ascii="Angsana New" w:hAnsi="Angsana New"/>
          <w:i/>
          <w:iCs/>
          <w:sz w:val="30"/>
          <w:szCs w:val="30"/>
        </w:rPr>
        <w:t>.</w:t>
      </w:r>
      <w:r w:rsidR="00685AE8" w:rsidRPr="003F5FE8">
        <w:rPr>
          <w:rFonts w:ascii="Angsana New" w:hAnsi="Angsana New"/>
          <w:i/>
          <w:iCs/>
          <w:sz w:val="30"/>
          <w:szCs w:val="30"/>
        </w:rPr>
        <w:t>24</w:t>
      </w:r>
      <w:r w:rsidRPr="003F5FE8">
        <w:rPr>
          <w:rFonts w:ascii="Angsana New" w:hAnsi="Angsana New"/>
          <w:i/>
          <w:iCs/>
          <w:sz w:val="30"/>
          <w:szCs w:val="30"/>
        </w:rPr>
        <w:t xml:space="preserve"> </w:t>
      </w:r>
      <w:r w:rsidRPr="003F5FE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B2592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3F5FE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A250D17" w14:textId="494A4232" w:rsidR="00624FD5" w:rsidRPr="003F5FE8" w:rsidRDefault="00624FD5" w:rsidP="00F74474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3F6E9266" w14:textId="0FF32F25" w:rsidR="00782609" w:rsidRPr="003F5FE8" w:rsidRDefault="00782609" w:rsidP="00FF75CC">
      <w:pPr>
        <w:pStyle w:val="block"/>
        <w:spacing w:after="0" w:line="240" w:lineRule="auto"/>
        <w:ind w:left="547" w:right="10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180"/>
        <w:gridCol w:w="1260"/>
        <w:gridCol w:w="180"/>
        <w:gridCol w:w="1350"/>
        <w:gridCol w:w="270"/>
        <w:gridCol w:w="1440"/>
      </w:tblGrid>
      <w:tr w:rsidR="00CF11A0" w:rsidRPr="003F5FE8" w14:paraId="4015D387" w14:textId="77777777" w:rsidTr="00CF11A0">
        <w:trPr>
          <w:cantSplit/>
          <w:tblHeader/>
        </w:trPr>
        <w:tc>
          <w:tcPr>
            <w:tcW w:w="3234" w:type="dxa"/>
            <w:shd w:val="clear" w:color="auto" w:fill="auto"/>
            <w:vAlign w:val="bottom"/>
          </w:tcPr>
          <w:p w14:paraId="02BF6E3F" w14:textId="77777777" w:rsidR="00CF11A0" w:rsidRPr="003F5FE8" w:rsidRDefault="00CF11A0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5E0E6C1" w14:textId="77777777" w:rsidR="00CF11A0" w:rsidRPr="003F5FE8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8CC8B2" w14:textId="3D99F1E0" w:rsidR="00CF11A0" w:rsidRPr="003F5FE8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8FC3F51" w14:textId="5D49DF3A" w:rsidR="00CF11A0" w:rsidRPr="003F5FE8" w:rsidRDefault="00CF11A0" w:rsidP="003E0CE4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1A0" w:rsidRPr="003F5FE8" w14:paraId="1FEB6D10" w14:textId="77777777" w:rsidTr="00CF11A0">
        <w:trPr>
          <w:cantSplit/>
          <w:tblHeader/>
        </w:trPr>
        <w:tc>
          <w:tcPr>
            <w:tcW w:w="3234" w:type="dxa"/>
          </w:tcPr>
          <w:p w14:paraId="2060B85D" w14:textId="4C0659ED" w:rsidR="00CF11A0" w:rsidRPr="003F5FE8" w:rsidRDefault="00CF11A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41B9AD5" w14:textId="4AC166CB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20F9E1E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DD160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09E15DC" w14:textId="5C393EDF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994A1" w14:textId="483D6B32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987BA0F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F9958F" w14:textId="5A7421A6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</w:tr>
      <w:tr w:rsidR="00CF11A0" w:rsidRPr="003F5FE8" w14:paraId="0531C5DB" w14:textId="77777777" w:rsidTr="00CF11A0">
        <w:trPr>
          <w:cantSplit/>
          <w:tblHeader/>
        </w:trPr>
        <w:tc>
          <w:tcPr>
            <w:tcW w:w="3234" w:type="dxa"/>
          </w:tcPr>
          <w:p w14:paraId="6AB3747A" w14:textId="77777777" w:rsidR="00CF11A0" w:rsidRPr="003F5FE8" w:rsidRDefault="00CF11A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29F8F9" w14:textId="7915809C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94133C3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1611F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A91360D" w14:textId="6F87DC0A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360C0" w14:textId="76D86413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B3358EE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75842" w14:textId="53F6975D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</w:tr>
      <w:tr w:rsidR="00341130" w:rsidRPr="003F5FE8" w14:paraId="316A5984" w14:textId="77777777" w:rsidTr="00341130">
        <w:trPr>
          <w:cantSplit/>
          <w:tblHeader/>
        </w:trPr>
        <w:tc>
          <w:tcPr>
            <w:tcW w:w="3234" w:type="dxa"/>
          </w:tcPr>
          <w:p w14:paraId="419A875D" w14:textId="77777777" w:rsidR="00341130" w:rsidRPr="003F5FE8" w:rsidRDefault="0034113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2C075C3D" w14:textId="25C62182" w:rsidR="00341130" w:rsidRPr="003F5FE8" w:rsidRDefault="00341130" w:rsidP="00CF11A0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F11A0" w:rsidRPr="003F5FE8" w14:paraId="50B52476" w14:textId="77777777" w:rsidTr="00CF11A0">
        <w:trPr>
          <w:cantSplit/>
        </w:trPr>
        <w:tc>
          <w:tcPr>
            <w:tcW w:w="3234" w:type="dxa"/>
          </w:tcPr>
          <w:p w14:paraId="4EBE15A5" w14:textId="72A1557C" w:rsidR="00CF11A0" w:rsidRPr="003F5FE8" w:rsidRDefault="00CF11A0" w:rsidP="00CF11A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27A8DEC6" w14:textId="13CEF1DF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80" w:type="dxa"/>
          </w:tcPr>
          <w:p w14:paraId="14770FAC" w14:textId="77777777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12B5F" w14:textId="440A829D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80" w:type="dxa"/>
          </w:tcPr>
          <w:p w14:paraId="727105AE" w14:textId="28A59A67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F3CA2F" w14:textId="53A4E38D" w:rsidR="00CF11A0" w:rsidRPr="003F5FE8" w:rsidRDefault="00CF11A0" w:rsidP="00CF11A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A07585" w14:textId="77777777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C94050" w14:textId="50CDC87B" w:rsidR="00CF11A0" w:rsidRPr="003F5FE8" w:rsidRDefault="00CF11A0" w:rsidP="00CF11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CF11A0" w:rsidRPr="003F5FE8" w14:paraId="5DBF57CB" w14:textId="77777777" w:rsidTr="00CF11A0">
        <w:trPr>
          <w:cantSplit/>
        </w:trPr>
        <w:tc>
          <w:tcPr>
            <w:tcW w:w="3234" w:type="dxa"/>
          </w:tcPr>
          <w:p w14:paraId="5044B62E" w14:textId="51B0D920" w:rsidR="00CF11A0" w:rsidRPr="003F5FE8" w:rsidRDefault="00CF11A0" w:rsidP="00CF11A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6CF9E48F" w14:textId="07D4A9AB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180" w:type="dxa"/>
            <w:vAlign w:val="bottom"/>
          </w:tcPr>
          <w:p w14:paraId="49C24167" w14:textId="77777777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018011" w14:textId="62418C69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4,652,283</w:t>
            </w:r>
          </w:p>
        </w:tc>
        <w:tc>
          <w:tcPr>
            <w:tcW w:w="180" w:type="dxa"/>
            <w:vAlign w:val="bottom"/>
          </w:tcPr>
          <w:p w14:paraId="7A25FADE" w14:textId="1563640A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161A86" w14:textId="5579461E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270" w:type="dxa"/>
            <w:vAlign w:val="bottom"/>
          </w:tcPr>
          <w:p w14:paraId="51045488" w14:textId="77777777" w:rsidR="00CF11A0" w:rsidRPr="003F5FE8" w:rsidRDefault="00CF11A0" w:rsidP="00CF11A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B4AF" w14:textId="332576CC" w:rsidR="00CF11A0" w:rsidRPr="003F5FE8" w:rsidRDefault="00CF11A0" w:rsidP="00CF11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4,652,283</w:t>
            </w:r>
          </w:p>
        </w:tc>
      </w:tr>
      <w:tr w:rsidR="0050264D" w:rsidRPr="003F5FE8" w14:paraId="45922D86" w14:textId="77777777" w:rsidTr="00CF11A0">
        <w:trPr>
          <w:cantSplit/>
        </w:trPr>
        <w:tc>
          <w:tcPr>
            <w:tcW w:w="3234" w:type="dxa"/>
          </w:tcPr>
          <w:p w14:paraId="458F49EC" w14:textId="3868E68F" w:rsidR="0050264D" w:rsidRPr="003F5FE8" w:rsidRDefault="0050264D" w:rsidP="0050264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</w:p>
        </w:tc>
        <w:tc>
          <w:tcPr>
            <w:tcW w:w="1260" w:type="dxa"/>
            <w:vAlign w:val="bottom"/>
          </w:tcPr>
          <w:p w14:paraId="2513B130" w14:textId="2B61D56A" w:rsidR="0050264D" w:rsidRPr="003F5FE8" w:rsidRDefault="0050264D" w:rsidP="008562B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8138BA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A43EA" w14:textId="634518B3" w:rsidR="0050264D" w:rsidRPr="003F5FE8" w:rsidRDefault="0050264D" w:rsidP="008562B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BC23B9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B3677F" w14:textId="6CD17905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  <w:tc>
          <w:tcPr>
            <w:tcW w:w="270" w:type="dxa"/>
            <w:vAlign w:val="bottom"/>
          </w:tcPr>
          <w:p w14:paraId="1F962D35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11B53" w14:textId="3B1CA788" w:rsidR="0050264D" w:rsidRPr="003F5FE8" w:rsidRDefault="0050264D" w:rsidP="008562B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64D" w:rsidRPr="003F5FE8" w14:paraId="0C209902" w14:textId="77777777" w:rsidTr="00CF11A0">
        <w:trPr>
          <w:cantSplit/>
        </w:trPr>
        <w:tc>
          <w:tcPr>
            <w:tcW w:w="3234" w:type="dxa"/>
          </w:tcPr>
          <w:p w14:paraId="5EAD49BB" w14:textId="7F9688EA" w:rsidR="0050264D" w:rsidRPr="003F5FE8" w:rsidRDefault="0050264D" w:rsidP="0050264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0FAB594F" w14:textId="1A6080F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180" w:type="dxa"/>
            <w:vAlign w:val="bottom"/>
          </w:tcPr>
          <w:p w14:paraId="3B8DF2BB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D6B75" w14:textId="07B48E03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905,533</w:t>
            </w:r>
          </w:p>
        </w:tc>
        <w:tc>
          <w:tcPr>
            <w:tcW w:w="180" w:type="dxa"/>
            <w:vAlign w:val="bottom"/>
          </w:tcPr>
          <w:p w14:paraId="0AD0A052" w14:textId="667A08B8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31733" w14:textId="2883DA25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270" w:type="dxa"/>
            <w:vAlign w:val="bottom"/>
          </w:tcPr>
          <w:p w14:paraId="0BBDB5DB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63A20" w14:textId="45191B32" w:rsidR="0050264D" w:rsidRPr="003F5FE8" w:rsidRDefault="0050264D" w:rsidP="005026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905,533</w:t>
            </w:r>
          </w:p>
        </w:tc>
      </w:tr>
      <w:tr w:rsidR="0050264D" w:rsidRPr="003F5FE8" w14:paraId="408403B4" w14:textId="77777777" w:rsidTr="0050264D">
        <w:trPr>
          <w:cantSplit/>
        </w:trPr>
        <w:tc>
          <w:tcPr>
            <w:tcW w:w="3234" w:type="dxa"/>
          </w:tcPr>
          <w:p w14:paraId="1097E5C2" w14:textId="6422A800" w:rsidR="0050264D" w:rsidRPr="003F5FE8" w:rsidRDefault="0050264D" w:rsidP="0050264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8B4BF5" w14:textId="7B0ED9B5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180" w:type="dxa"/>
            <w:vAlign w:val="bottom"/>
          </w:tcPr>
          <w:p w14:paraId="56EDAC07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D05777" w14:textId="34B8B1DA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7,381</w:t>
            </w:r>
          </w:p>
        </w:tc>
        <w:tc>
          <w:tcPr>
            <w:tcW w:w="180" w:type="dxa"/>
            <w:vAlign w:val="bottom"/>
          </w:tcPr>
          <w:p w14:paraId="7EC90F9E" w14:textId="53706B4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69106C" w14:textId="3FEF6E2B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270" w:type="dxa"/>
            <w:vAlign w:val="bottom"/>
          </w:tcPr>
          <w:p w14:paraId="13A7A1A1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05F48" w14:textId="62EFDC83" w:rsidR="0050264D" w:rsidRPr="003F5FE8" w:rsidRDefault="0050264D" w:rsidP="005026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7,381</w:t>
            </w:r>
          </w:p>
        </w:tc>
      </w:tr>
      <w:tr w:rsidR="0050264D" w:rsidRPr="003F5FE8" w14:paraId="5F9C9345" w14:textId="77777777" w:rsidTr="0050264D">
        <w:trPr>
          <w:cantSplit/>
        </w:trPr>
        <w:tc>
          <w:tcPr>
            <w:tcW w:w="3234" w:type="dxa"/>
          </w:tcPr>
          <w:p w14:paraId="238EF339" w14:textId="31B153EA" w:rsidR="0050264D" w:rsidRPr="003F5FE8" w:rsidRDefault="0050264D" w:rsidP="0050264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5AB7" w14:textId="3E288346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6,290,616</w:t>
            </w:r>
          </w:p>
        </w:tc>
        <w:tc>
          <w:tcPr>
            <w:tcW w:w="180" w:type="dxa"/>
            <w:vAlign w:val="bottom"/>
          </w:tcPr>
          <w:p w14:paraId="41F1D840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1E969" w14:textId="2C8BCAD8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5,565,463</w:t>
            </w:r>
          </w:p>
        </w:tc>
        <w:tc>
          <w:tcPr>
            <w:tcW w:w="180" w:type="dxa"/>
            <w:vAlign w:val="bottom"/>
          </w:tcPr>
          <w:p w14:paraId="30843A26" w14:textId="48D4A670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7E66" w14:textId="488F2460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6,536,867</w:t>
            </w:r>
          </w:p>
        </w:tc>
        <w:tc>
          <w:tcPr>
            <w:tcW w:w="270" w:type="dxa"/>
            <w:vAlign w:val="bottom"/>
          </w:tcPr>
          <w:p w14:paraId="2978EA8B" w14:textId="77777777" w:rsidR="0050264D" w:rsidRPr="003F5FE8" w:rsidRDefault="0050264D" w:rsidP="005026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AA805" w14:textId="30CBEE8C" w:rsidR="0050264D" w:rsidRPr="003F5FE8" w:rsidRDefault="0050264D" w:rsidP="005026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5,565,463</w:t>
            </w:r>
          </w:p>
        </w:tc>
      </w:tr>
    </w:tbl>
    <w:p w14:paraId="64B36795" w14:textId="77777777" w:rsidR="00212099" w:rsidRPr="003F5FE8" w:rsidRDefault="00212099" w:rsidP="004A1ED3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9AEB60" w14:textId="75F3CE14" w:rsidR="00A56F0D" w:rsidRPr="003F5FE8" w:rsidRDefault="00A56F0D" w:rsidP="001774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3F5FE8">
        <w:rPr>
          <w:rFonts w:ascii="Angsana New" w:hAnsi="Angsana New"/>
          <w:spacing w:val="-2"/>
          <w:sz w:val="30"/>
          <w:szCs w:val="30"/>
        </w:rPr>
        <w:t xml:space="preserve">31 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5E40" w:rsidRPr="003F5FE8">
        <w:rPr>
          <w:rFonts w:ascii="Angsana New" w:hAnsi="Angsana New"/>
          <w:spacing w:val="-2"/>
          <w:sz w:val="30"/>
          <w:szCs w:val="30"/>
        </w:rPr>
        <w:t>256</w:t>
      </w:r>
      <w:r w:rsidR="00541810" w:rsidRPr="003F5FE8">
        <w:rPr>
          <w:rFonts w:ascii="Angsana New" w:hAnsi="Angsana New"/>
          <w:spacing w:val="-2"/>
          <w:sz w:val="30"/>
          <w:szCs w:val="30"/>
        </w:rPr>
        <w:t>6</w:t>
      </w:r>
      <w:r w:rsidR="00CC073F" w:rsidRPr="003F5FE8">
        <w:rPr>
          <w:rFonts w:ascii="Angsana New" w:hAnsi="Angsana New"/>
          <w:spacing w:val="-2"/>
          <w:sz w:val="30"/>
          <w:szCs w:val="30"/>
        </w:rPr>
        <w:t xml:space="preserve"> </w:t>
      </w:r>
      <w:r w:rsidRPr="003F5FE8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B57EDC" w:rsidRPr="003F5FE8">
        <w:rPr>
          <w:rFonts w:ascii="Angsana New" w:hAnsi="Angsana New"/>
          <w:spacing w:val="-2"/>
          <w:sz w:val="30"/>
          <w:szCs w:val="30"/>
        </w:rPr>
        <w:t xml:space="preserve"> </w:t>
      </w:r>
      <w:r w:rsidR="00EB4901" w:rsidRPr="003F5FE8">
        <w:rPr>
          <w:rFonts w:ascii="Angsana New" w:hAnsi="Angsana New"/>
          <w:sz w:val="30"/>
          <w:szCs w:val="30"/>
        </w:rPr>
        <w:t>4,4</w:t>
      </w:r>
      <w:r w:rsidR="00AA2DC3" w:rsidRPr="003F5FE8">
        <w:rPr>
          <w:rFonts w:ascii="Angsana New" w:hAnsi="Angsana New"/>
          <w:sz w:val="30"/>
          <w:szCs w:val="30"/>
        </w:rPr>
        <w:t>8</w:t>
      </w:r>
      <w:r w:rsidR="00EB4901" w:rsidRPr="003F5FE8">
        <w:rPr>
          <w:rFonts w:ascii="Angsana New" w:hAnsi="Angsana New"/>
          <w:sz w:val="30"/>
          <w:szCs w:val="30"/>
        </w:rPr>
        <w:t>8</w:t>
      </w:r>
      <w:r w:rsidR="00B57EDC" w:rsidRPr="003F5FE8">
        <w:rPr>
          <w:rFonts w:ascii="Angsana New" w:hAnsi="Angsana New"/>
          <w:spacing w:val="-2"/>
          <w:sz w:val="30"/>
          <w:szCs w:val="30"/>
        </w:rPr>
        <w:t xml:space="preserve"> </w:t>
      </w:r>
      <w:r w:rsidRPr="003F5FE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="00117FF5" w:rsidRPr="003F5FE8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62A8" w:rsidRPr="003F5FE8">
        <w:rPr>
          <w:rFonts w:ascii="Angsana New" w:hAnsi="Angsana New"/>
          <w:sz w:val="30"/>
          <w:szCs w:val="30"/>
        </w:rPr>
        <w:t>4</w:t>
      </w:r>
      <w:r w:rsidR="00EB4901" w:rsidRPr="003F5FE8">
        <w:rPr>
          <w:rFonts w:ascii="Angsana New" w:hAnsi="Angsana New"/>
          <w:sz w:val="30"/>
          <w:szCs w:val="30"/>
        </w:rPr>
        <w:t>,</w:t>
      </w:r>
      <w:r w:rsidR="007862A8" w:rsidRPr="003F5FE8">
        <w:rPr>
          <w:rFonts w:ascii="Angsana New" w:hAnsi="Angsana New"/>
          <w:sz w:val="30"/>
          <w:szCs w:val="30"/>
        </w:rPr>
        <w:t>438</w:t>
      </w:r>
      <w:r w:rsidR="00430FA4" w:rsidRPr="003F5FE8">
        <w:rPr>
          <w:rFonts w:ascii="Angsana New" w:hAnsi="Angsana New"/>
          <w:sz w:val="30"/>
          <w:szCs w:val="30"/>
        </w:rPr>
        <w:t xml:space="preserve"> </w:t>
      </w:r>
      <w:r w:rsidR="00117FF5" w:rsidRPr="003F5FE8">
        <w:rPr>
          <w:rFonts w:ascii="Angsana New" w:hAnsi="Angsana New" w:hint="cs"/>
          <w:sz w:val="30"/>
          <w:szCs w:val="30"/>
          <w:cs/>
        </w:rPr>
        <w:t xml:space="preserve">ล้านบาทตามลำดับ </w:t>
      </w:r>
      <w:r w:rsidRPr="003F5FE8">
        <w:rPr>
          <w:rFonts w:ascii="Angsana New" w:hAnsi="Angsana New"/>
          <w:i/>
          <w:iCs/>
          <w:sz w:val="30"/>
          <w:szCs w:val="30"/>
        </w:rPr>
        <w:t>(</w:t>
      </w:r>
      <w:r w:rsidR="004B5E40" w:rsidRPr="003F5FE8">
        <w:rPr>
          <w:rFonts w:ascii="Angsana New" w:hAnsi="Angsana New"/>
          <w:i/>
          <w:iCs/>
          <w:sz w:val="30"/>
          <w:szCs w:val="30"/>
        </w:rPr>
        <w:t>256</w:t>
      </w:r>
      <w:r w:rsidR="00541810" w:rsidRPr="003F5FE8">
        <w:rPr>
          <w:rFonts w:ascii="Angsana New" w:hAnsi="Angsana New"/>
          <w:i/>
          <w:iCs/>
          <w:sz w:val="30"/>
          <w:szCs w:val="30"/>
        </w:rPr>
        <w:t>5</w:t>
      </w:r>
      <w:r w:rsidRPr="003F5FE8">
        <w:rPr>
          <w:rFonts w:ascii="Angsana New" w:hAnsi="Angsana New"/>
          <w:i/>
          <w:iCs/>
          <w:sz w:val="30"/>
          <w:szCs w:val="30"/>
        </w:rPr>
        <w:t xml:space="preserve">: </w:t>
      </w:r>
      <w:r w:rsidR="00541810" w:rsidRPr="003F5FE8">
        <w:rPr>
          <w:rFonts w:ascii="Angsana New" w:hAnsi="Angsana New"/>
          <w:i/>
          <w:iCs/>
          <w:sz w:val="30"/>
          <w:szCs w:val="30"/>
        </w:rPr>
        <w:t>3</w:t>
      </w:r>
      <w:r w:rsidR="00DA542D" w:rsidRPr="003F5FE8">
        <w:rPr>
          <w:rFonts w:ascii="Angsana New" w:hAnsi="Angsana New"/>
          <w:i/>
          <w:iCs/>
          <w:sz w:val="30"/>
          <w:szCs w:val="30"/>
        </w:rPr>
        <w:t>,</w:t>
      </w:r>
      <w:r w:rsidR="00541810" w:rsidRPr="003F5FE8">
        <w:rPr>
          <w:rFonts w:ascii="Angsana New" w:hAnsi="Angsana New"/>
          <w:i/>
          <w:iCs/>
          <w:sz w:val="30"/>
          <w:szCs w:val="30"/>
        </w:rPr>
        <w:t>171</w:t>
      </w:r>
      <w:r w:rsidR="00DA542D" w:rsidRPr="003F5FE8">
        <w:rPr>
          <w:rFonts w:ascii="Angsana New" w:hAnsi="Angsana New"/>
          <w:i/>
          <w:iCs/>
          <w:sz w:val="30"/>
          <w:szCs w:val="30"/>
        </w:rPr>
        <w:t xml:space="preserve"> </w:t>
      </w:r>
      <w:r w:rsidR="00DA542D" w:rsidRPr="003F5FE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41810" w:rsidRPr="003F5FE8">
        <w:rPr>
          <w:rFonts w:ascii="Angsana New" w:hAnsi="Angsana New"/>
          <w:i/>
          <w:iCs/>
          <w:sz w:val="30"/>
          <w:szCs w:val="30"/>
        </w:rPr>
        <w:t>3</w:t>
      </w:r>
      <w:r w:rsidR="00CC073F" w:rsidRPr="003F5FE8">
        <w:rPr>
          <w:rFonts w:ascii="Angsana New" w:hAnsi="Angsana New"/>
          <w:i/>
          <w:iCs/>
          <w:sz w:val="30"/>
          <w:szCs w:val="30"/>
        </w:rPr>
        <w:t>,</w:t>
      </w:r>
      <w:r w:rsidR="00DA542D" w:rsidRPr="003F5FE8">
        <w:rPr>
          <w:rFonts w:ascii="Angsana New" w:hAnsi="Angsana New"/>
          <w:i/>
          <w:iCs/>
          <w:sz w:val="30"/>
          <w:szCs w:val="30"/>
        </w:rPr>
        <w:t>1</w:t>
      </w:r>
      <w:r w:rsidR="00541810" w:rsidRPr="003F5FE8">
        <w:rPr>
          <w:rFonts w:ascii="Angsana New" w:hAnsi="Angsana New"/>
          <w:i/>
          <w:iCs/>
          <w:sz w:val="30"/>
          <w:szCs w:val="30"/>
        </w:rPr>
        <w:t>21</w:t>
      </w:r>
      <w:r w:rsidR="00B53B45" w:rsidRPr="003F5FE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F5FE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23B5C" w:rsidRPr="003F5FE8">
        <w:rPr>
          <w:rFonts w:ascii="Angsana New" w:hAnsi="Angsana New"/>
          <w:i/>
          <w:iCs/>
          <w:sz w:val="30"/>
          <w:szCs w:val="30"/>
        </w:rPr>
        <w:t xml:space="preserve"> </w:t>
      </w:r>
      <w:r w:rsidR="00723B5C" w:rsidRPr="003F5FE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3F5FE8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3F5FE8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67B793" w14:textId="0487987F" w:rsidR="00087D01" w:rsidRPr="003F5FE8" w:rsidRDefault="00250A2A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  <w:r w:rsidR="00C25D8F" w:rsidRPr="003F5FE8">
        <w:rPr>
          <w:rFonts w:ascii="Angsana New" w:hAnsi="Angsana New"/>
          <w:sz w:val="30"/>
          <w:szCs w:val="30"/>
          <w:cs/>
          <w:lang w:val="en-US" w:bidi="th-TH"/>
        </w:rPr>
        <w:t>ประกอบด้วยเจ้าหนี้ทรัสต์</w:t>
      </w:r>
      <w:r w:rsidR="009F3D95" w:rsidRPr="003F5FE8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="00FE1E8C" w:rsidRPr="003F5FE8">
        <w:rPr>
          <w:rFonts w:ascii="Angsana New" w:hAnsi="Angsana New"/>
          <w:sz w:val="30"/>
          <w:szCs w:val="30"/>
          <w:cs/>
          <w:lang w:val="en-US" w:bidi="th-TH"/>
        </w:rPr>
        <w:t>ท</w:t>
      </w:r>
      <w:r w:rsidR="00420896"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E1E8C" w:rsidRPr="003F5FE8">
        <w:rPr>
          <w:rFonts w:ascii="Angsana New" w:hAnsi="Angsana New"/>
          <w:sz w:val="30"/>
          <w:szCs w:val="30"/>
          <w:cs/>
          <w:lang w:val="en-US" w:bidi="th-TH"/>
        </w:rPr>
        <w:t>และตั๋วสัญญาใช้เงินที่มีอายุ</w:t>
      </w:r>
      <w:r w:rsidR="00253CC0"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3F5FE8">
        <w:rPr>
          <w:rFonts w:ascii="Angsana New" w:hAnsi="Angsana New"/>
          <w:sz w:val="30"/>
          <w:szCs w:val="30"/>
          <w:lang w:val="en-US" w:bidi="th-TH"/>
        </w:rPr>
        <w:t>1</w:t>
      </w:r>
      <w:r w:rsidR="00253CC0"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="00842202" w:rsidRPr="003F5FE8">
        <w:rPr>
          <w:rFonts w:ascii="Angsana New" w:hAnsi="Angsana New"/>
          <w:sz w:val="30"/>
          <w:szCs w:val="30"/>
          <w:lang w:val="en-US" w:bidi="th-TH"/>
        </w:rPr>
        <w:t>6</w:t>
      </w:r>
      <w:r w:rsidR="00253CC0"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3F5FE8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="00253CC0"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="002E399A" w:rsidRPr="003F5FE8">
        <w:rPr>
          <w:rFonts w:ascii="Angsana New" w:hAnsi="Angsana New"/>
          <w:sz w:val="30"/>
          <w:szCs w:val="30"/>
          <w:cs/>
          <w:lang w:val="en-US" w:bidi="th-TH"/>
        </w:rPr>
        <w:t>โดยมี</w:t>
      </w:r>
      <w:r w:rsidR="00C25D8F" w:rsidRPr="003F5FE8">
        <w:rPr>
          <w:rFonts w:ascii="Angsana New" w:hAnsi="Angsana New"/>
          <w:sz w:val="30"/>
          <w:szCs w:val="30"/>
          <w:cs/>
          <w:lang w:val="en-US" w:bidi="th-TH"/>
        </w:rPr>
        <w:t>ดอกเบี้ย</w:t>
      </w:r>
      <w:r w:rsidR="002E399A" w:rsidRPr="003F5FE8">
        <w:rPr>
          <w:rFonts w:ascii="Angsana New" w:hAnsi="Angsana New"/>
          <w:sz w:val="30"/>
          <w:szCs w:val="30"/>
          <w:cs/>
          <w:lang w:val="en-US" w:bidi="th-TH"/>
        </w:rPr>
        <w:t>ในอัตรา</w:t>
      </w:r>
      <w:r w:rsidR="00C25D8F" w:rsidRPr="003F5FE8">
        <w:rPr>
          <w:rFonts w:ascii="Angsana New" w:hAnsi="Angsana New"/>
          <w:sz w:val="30"/>
          <w:szCs w:val="30"/>
          <w:cs/>
          <w:lang w:val="en-US" w:bidi="th-TH"/>
        </w:rPr>
        <w:t>ร้อยละ</w:t>
      </w:r>
      <w:r w:rsidR="00A16941" w:rsidRPr="003F5FE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F11A0" w:rsidRPr="003F5FE8">
        <w:rPr>
          <w:rFonts w:ascii="Angsana New" w:hAnsi="Angsana New"/>
          <w:sz w:val="30"/>
          <w:szCs w:val="30"/>
          <w:lang w:val="en-US" w:bidi="th-TH"/>
        </w:rPr>
        <w:t xml:space="preserve">0.76 </w:t>
      </w:r>
      <w:r w:rsidR="00FE0A1C" w:rsidRPr="003F5FE8">
        <w:rPr>
          <w:rFonts w:ascii="Angsana New" w:hAnsi="Angsana New"/>
          <w:sz w:val="30"/>
          <w:szCs w:val="30"/>
          <w:lang w:val="en-US" w:bidi="th-TH"/>
        </w:rPr>
        <w:t>-</w:t>
      </w:r>
      <w:r w:rsidR="00CF11A0" w:rsidRPr="003F5FE8">
        <w:rPr>
          <w:rFonts w:ascii="Angsana New" w:hAnsi="Angsana New"/>
          <w:sz w:val="30"/>
          <w:szCs w:val="30"/>
          <w:lang w:val="en-US" w:bidi="th-TH"/>
        </w:rPr>
        <w:t xml:space="preserve"> 3.55</w:t>
      </w:r>
      <w:r w:rsidR="00807435" w:rsidRPr="003F5FE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25D8F" w:rsidRPr="003F5FE8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7E10FE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9B4964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9B4964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B0710D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9B4964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9B4964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DA542D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0.55</w:t>
      </w:r>
      <w:r w:rsidR="00723B5C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DA542D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-</w:t>
      </w:r>
      <w:r w:rsidR="00723B5C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DA542D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1.</w:t>
      </w:r>
      <w:r w:rsidR="00B0710D"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67</w:t>
      </w:r>
      <w:r w:rsidR="009B4964" w:rsidRPr="003F5FE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="009B4964"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41BE775F" w14:textId="77777777" w:rsidR="00C67985" w:rsidRPr="003F5FE8" w:rsidRDefault="00C67985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C4C12B8" w14:textId="29E03688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430FA4" w:rsidRPr="003F5FE8">
        <w:rPr>
          <w:rFonts w:ascii="Angsana New" w:hAnsi="Angsana New"/>
          <w:sz w:val="30"/>
          <w:szCs w:val="30"/>
        </w:rPr>
        <w:t>2565</w:t>
      </w:r>
      <w:r w:rsidRPr="003F5FE8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3F5FE8">
        <w:rPr>
          <w:rFonts w:ascii="Angsana New" w:hAnsi="Angsana New"/>
          <w:sz w:val="30"/>
          <w:szCs w:val="30"/>
        </w:rPr>
        <w:t xml:space="preserve">500 </w:t>
      </w:r>
      <w:r w:rsidRPr="003F5FE8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1B5301" w:rsidRPr="003F5FE8">
        <w:rPr>
          <w:rFonts w:ascii="Angsana New" w:hAnsi="Angsana New"/>
          <w:sz w:val="30"/>
          <w:szCs w:val="30"/>
        </w:rPr>
        <w:t>3.67</w:t>
      </w:r>
      <w:r w:rsidRPr="003F5FE8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="001B5301" w:rsidRPr="003F5FE8">
        <w:rPr>
          <w:rFonts w:ascii="Angsana New" w:hAnsi="Angsana New"/>
          <w:sz w:val="30"/>
          <w:szCs w:val="30"/>
        </w:rPr>
        <w:t>10.41</w:t>
      </w:r>
      <w:r w:rsidRPr="003F5FE8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โดยเริ่มชำระงวดแรกตั้งแต่เดือนสิงหาคม </w:t>
      </w:r>
      <w:r w:rsidR="001B5301" w:rsidRPr="003F5FE8">
        <w:rPr>
          <w:rFonts w:ascii="Angsana New" w:hAnsi="Angsana New"/>
          <w:sz w:val="30"/>
          <w:szCs w:val="30"/>
        </w:rPr>
        <w:t>2565</w:t>
      </w:r>
      <w:r w:rsidRPr="003F5FE8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3F5FE8">
        <w:rPr>
          <w:rFonts w:ascii="Angsana New" w:hAnsi="Angsana New"/>
          <w:sz w:val="30"/>
          <w:szCs w:val="30"/>
        </w:rPr>
        <w:t>4</w:t>
      </w:r>
      <w:r w:rsidRPr="003F5FE8">
        <w:rPr>
          <w:rFonts w:ascii="Angsana New" w:hAnsi="Angsana New"/>
          <w:sz w:val="30"/>
          <w:szCs w:val="30"/>
          <w:cs/>
        </w:rPr>
        <w:t xml:space="preserve"> ปี นับจากเดือนที่เบิกใช้เงินกู้งวดแรก</w:t>
      </w:r>
    </w:p>
    <w:p w14:paraId="68CD6B0B" w14:textId="77777777" w:rsidR="004A1ED3" w:rsidRPr="003F5FE8" w:rsidRDefault="004A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322E2AF2" w14:textId="143D079B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F5FE8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ในเดือนกันยายน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2565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13.89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ล้านดอลลาร์สหรัฐอเมริกาซึ่งเทียบเท่ากับ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500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เงินกู้ยืมดังกล่าวมีอัตราดอกเบี้ยในอัตรา </w:t>
      </w:r>
      <w:r w:rsidRPr="003F5FE8">
        <w:rPr>
          <w:rFonts w:ascii="Angsana New" w:hAnsi="Angsana New"/>
          <w:spacing w:val="-2"/>
          <w:sz w:val="30"/>
          <w:szCs w:val="30"/>
        </w:rPr>
        <w:t xml:space="preserve">SOFR NCCR 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บวกเพิ่มร้อยละ </w:t>
      </w:r>
      <w:r w:rsidR="001B5301" w:rsidRPr="003F5FE8">
        <w:rPr>
          <w:rFonts w:ascii="Angsana New" w:hAnsi="Angsana New"/>
          <w:spacing w:val="-2"/>
          <w:sz w:val="30"/>
          <w:szCs w:val="30"/>
        </w:rPr>
        <w:t>1.40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ต่อปี และมีกำหนดชำระคืนเป็นงวดรายไตรมาส งวดละ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โดยเริ่มชำระงวดแรกตั้งแต่เดือนธันวาคม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2565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ปี บริษัทได้ทำสัญญาแลกเปลี่ยนเงินตราต่างประเทศกับสถาบันการเงินในประเทศแห่งหนึ่ง มูลค่าตามสัญญาจำนวน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500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โดยแลกเปลี่ยนการชำระคืนเงินต้นจากจำนวน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13.89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ล้านดอลลาร์สหรัฐอเมริกาเป็นจำนวน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500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และแลกเปลี่ยนอัตราดอกเบี้ยลอยตัวเป็นอัตราดอกเบี้ยคงที่</w:t>
      </w:r>
    </w:p>
    <w:p w14:paraId="30324ED2" w14:textId="77777777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8BD1F" w14:textId="018FE3EA" w:rsidR="00B517AE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ภายใต้สัญญาเงินกู้ยืมระยะยาว บริษัทมีภาระผูกพันที่จะต้องปฏิบัติตามเงื่อนไขและข้อกำหนดในสัญญาเงินกู้ยืม โดยมีเงื่อนไขที่สำคัญได้แก่ บริษัทห้ามนำที่ดินพร้อมสิ่งปลูกสร้างของบริษัทไปก่อให้เกิดภาระผูกพัน (</w:t>
      </w:r>
      <w:r w:rsidRPr="003F5FE8">
        <w:rPr>
          <w:rFonts w:ascii="Angsana New" w:hAnsi="Angsana New"/>
          <w:sz w:val="30"/>
          <w:szCs w:val="30"/>
        </w:rPr>
        <w:t xml:space="preserve">Negative pledge) </w:t>
      </w:r>
      <w:r w:rsidRPr="003F5FE8">
        <w:rPr>
          <w:rFonts w:ascii="Angsana New" w:hAnsi="Angsana New"/>
          <w:sz w:val="30"/>
          <w:szCs w:val="30"/>
          <w:cs/>
        </w:rPr>
        <w:t>และการดำรงอัตราส่วนทางการเงิน</w:t>
      </w:r>
    </w:p>
    <w:p w14:paraId="08272C47" w14:textId="61DA5B78" w:rsidR="00767B07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3FA96" w14:textId="58C91B35" w:rsidR="00767B07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F5FE8">
        <w:rPr>
          <w:rFonts w:ascii="Angsana New" w:hAnsi="Angsana New"/>
          <w:sz w:val="30"/>
          <w:szCs w:val="30"/>
        </w:rPr>
        <w:t xml:space="preserve">31 </w:t>
      </w:r>
      <w:r w:rsidRPr="003F5F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F5FE8">
        <w:rPr>
          <w:rFonts w:ascii="Angsana New" w:hAnsi="Angsana New"/>
          <w:sz w:val="30"/>
          <w:szCs w:val="30"/>
        </w:rPr>
        <w:t xml:space="preserve">2566 </w:t>
      </w:r>
      <w:r w:rsidR="00170F15" w:rsidRPr="003F5FE8">
        <w:rPr>
          <w:rFonts w:ascii="Angsana New" w:hAnsi="Angsana New"/>
          <w:sz w:val="30"/>
          <w:szCs w:val="30"/>
          <w:cs/>
        </w:rPr>
        <w:t>บริษัทไม่สามารถปฏิบัติตามเงื่อนไขหนึ่งข้อในสัญญาเงินกู้ระยะยาวเกี่ยวกับ</w:t>
      </w:r>
      <w:r w:rsidR="00170F15" w:rsidRPr="003F5FE8">
        <w:rPr>
          <w:rFonts w:ascii="Angsana New" w:hAnsi="Angsana New" w:hint="cs"/>
          <w:sz w:val="30"/>
          <w:szCs w:val="30"/>
          <w:cs/>
        </w:rPr>
        <w:t>การ</w:t>
      </w:r>
      <w:r w:rsidRPr="003F5FE8">
        <w:rPr>
          <w:rFonts w:ascii="Angsana New" w:hAnsi="Angsana New"/>
          <w:sz w:val="30"/>
          <w:szCs w:val="30"/>
          <w:cs/>
        </w:rPr>
        <w:t xml:space="preserve">ดำรงอัตราส่วนเงินทุนหมุนเวียนต่อหนี้สินระยะสั้นตามที่กำหนดในสัญญากู้ยืมเงินจากสถาบันการเงินแห่งหนึ่ง อย่างไรก็ตาม ในเดือนธันวาคมปี </w:t>
      </w:r>
      <w:r w:rsidRPr="003F5FE8">
        <w:rPr>
          <w:rFonts w:ascii="Angsana New" w:hAnsi="Angsana New"/>
          <w:sz w:val="30"/>
          <w:szCs w:val="30"/>
        </w:rPr>
        <w:t xml:space="preserve">2566 </w:t>
      </w:r>
      <w:r w:rsidRPr="003F5FE8">
        <w:rPr>
          <w:rFonts w:ascii="Angsana New" w:hAnsi="Angsana New"/>
          <w:sz w:val="30"/>
          <w:szCs w:val="30"/>
          <w:cs/>
        </w:rPr>
        <w:t xml:space="preserve">บริษัทได้รับหนังสือแสดงเจตจำนงจากสถาบันการเงินดังกล่าวซึ่งแสดงถึงเจตนาของสถาบันการเงินดังกล่าวที่จะงดเว้นการใช้สิทธิในการเรียกให้บริษัทตกเป็นผู้ผิดนัดผิดสัญญาด้วยเหตุจากการที่บริษัทไม่สามารถปฏิบัติตามข้อกำหนดด้านอัตราเงินทุนหมุนเวียนต่อหนี้สินระยะสั้นในปี </w:t>
      </w:r>
      <w:r w:rsidRPr="003F5FE8">
        <w:rPr>
          <w:rFonts w:ascii="Angsana New" w:hAnsi="Angsana New"/>
          <w:sz w:val="30"/>
          <w:szCs w:val="30"/>
        </w:rPr>
        <w:t xml:space="preserve">2566 </w:t>
      </w:r>
      <w:r w:rsidRPr="003F5FE8">
        <w:rPr>
          <w:rFonts w:ascii="Angsana New" w:hAnsi="Angsana New"/>
          <w:sz w:val="30"/>
          <w:szCs w:val="30"/>
          <w:cs/>
        </w:rPr>
        <w:t>และแสดงถึงความตกลงในหลักการที่จะผ่อนผันข้อกำหนดนี้แก่บริษัท ทั้งนี้ จะต้องได้รับความเห็นชอบอย่างเป็นทางการจากคณะกรรมการพิจารณาสินเชื่อภายในของสถาบันการเงินดังกล่าวด้วย</w:t>
      </w:r>
      <w:r w:rsidR="00170F15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170F15" w:rsidRPr="003F5FE8">
        <w:rPr>
          <w:rFonts w:ascii="Angsana New" w:hAnsi="Angsana New"/>
          <w:sz w:val="30"/>
          <w:szCs w:val="30"/>
          <w:cs/>
        </w:rPr>
        <w:t>อย่างไรก็ดีบริษัท อยู่ระหว่างการปรับปรุงสูตรในการคำนวนอัตราส่วนดังกล่าวกับสถาบันการเงินเพื่อให้สอดคล้องเหมะสมกับธุรกิจและสถานการณ์ปัจจุบัน ซึ่งคาดว่าจะได้รับการอนุมัติและแก้ไขเพิ่มเติมสัญญาเงินกู้ยืมดังกล่าวภายใน</w:t>
      </w:r>
      <w:r w:rsidR="00A57796">
        <w:rPr>
          <w:rFonts w:ascii="Angsana New" w:hAnsi="Angsana New"/>
          <w:sz w:val="30"/>
          <w:szCs w:val="30"/>
        </w:rPr>
        <w:br/>
      </w:r>
      <w:r w:rsidR="00170F15" w:rsidRPr="003F5FE8">
        <w:rPr>
          <w:rFonts w:ascii="Angsana New" w:hAnsi="Angsana New"/>
          <w:sz w:val="30"/>
          <w:szCs w:val="30"/>
          <w:cs/>
        </w:rPr>
        <w:t xml:space="preserve">ไตรมาสที่ </w:t>
      </w:r>
      <w:r w:rsidR="00A57796">
        <w:rPr>
          <w:rFonts w:ascii="Angsana New" w:hAnsi="Angsana New"/>
          <w:sz w:val="30"/>
          <w:szCs w:val="30"/>
        </w:rPr>
        <w:t>1</w:t>
      </w:r>
      <w:r w:rsidR="00A57796"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="00A57796">
        <w:rPr>
          <w:rFonts w:ascii="Angsana New" w:hAnsi="Angsana New"/>
          <w:sz w:val="30"/>
          <w:szCs w:val="30"/>
        </w:rPr>
        <w:t>2567</w:t>
      </w:r>
    </w:p>
    <w:p w14:paraId="71DED0C5" w14:textId="77777777" w:rsidR="00767B07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B2FF0E" w14:textId="6962DCD0" w:rsidR="0051315A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5301" w:rsidRPr="003F5FE8">
        <w:rPr>
          <w:rFonts w:ascii="Angsana New" w:hAnsi="Angsana New"/>
          <w:sz w:val="30"/>
          <w:szCs w:val="30"/>
        </w:rPr>
        <w:t xml:space="preserve">31 </w:t>
      </w:r>
      <w:r w:rsidR="001B5301" w:rsidRPr="003F5FE8">
        <w:rPr>
          <w:rFonts w:ascii="Angsana New" w:hAnsi="Angsana New" w:hint="cs"/>
          <w:sz w:val="30"/>
          <w:szCs w:val="30"/>
          <w:cs/>
        </w:rPr>
        <w:t>ธันวาคม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  <w:r w:rsidR="001B5301" w:rsidRPr="003F5FE8">
        <w:rPr>
          <w:rFonts w:ascii="Angsana New" w:hAnsi="Angsana New"/>
          <w:sz w:val="30"/>
          <w:szCs w:val="30"/>
        </w:rPr>
        <w:t>256</w:t>
      </w:r>
      <w:r w:rsidR="00B6292D" w:rsidRPr="003F5FE8">
        <w:rPr>
          <w:rFonts w:ascii="Angsana New" w:hAnsi="Angsana New"/>
          <w:sz w:val="30"/>
          <w:szCs w:val="30"/>
        </w:rPr>
        <w:t>6</w:t>
      </w:r>
      <w:r w:rsidRPr="003F5FE8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บริษัทมีเงินกู้ยืมระยะยาวจากสถาบันการเงินจำนวน </w:t>
      </w:r>
      <w:r w:rsidR="007862A8" w:rsidRPr="003F5FE8">
        <w:rPr>
          <w:rFonts w:ascii="Angsana New" w:hAnsi="Angsana New"/>
          <w:sz w:val="30"/>
          <w:szCs w:val="30"/>
        </w:rPr>
        <w:t>323.03</w:t>
      </w:r>
      <w:r w:rsidR="001B5301"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862A8" w:rsidRPr="003F5FE8">
        <w:rPr>
          <w:rFonts w:ascii="Angsana New" w:hAnsi="Angsana New"/>
          <w:sz w:val="30"/>
          <w:szCs w:val="30"/>
        </w:rPr>
        <w:t>1</w:t>
      </w:r>
      <w:r w:rsidR="004B3421" w:rsidRPr="003F5FE8">
        <w:rPr>
          <w:rFonts w:ascii="Angsana New" w:hAnsi="Angsana New"/>
          <w:sz w:val="30"/>
          <w:szCs w:val="30"/>
        </w:rPr>
        <w:t>0.42</w:t>
      </w:r>
      <w:r w:rsidRPr="003F5FE8">
        <w:rPr>
          <w:rFonts w:ascii="Angsana New" w:hAnsi="Angsana New"/>
          <w:sz w:val="30"/>
          <w:szCs w:val="30"/>
          <w:cs/>
        </w:rPr>
        <w:t xml:space="preserve"> ล้านดอลลาร์สหรัฐอเมริกา</w:t>
      </w:r>
      <w:r w:rsidR="007862A8" w:rsidRPr="003F5FE8">
        <w:rPr>
          <w:rFonts w:ascii="Angsana New" w:hAnsi="Angsana New"/>
          <w:sz w:val="30"/>
          <w:szCs w:val="30"/>
        </w:rPr>
        <w:t xml:space="preserve"> </w:t>
      </w:r>
      <w:r w:rsidR="007862A8" w:rsidRPr="003F5FE8">
        <w:rPr>
          <w:rFonts w:ascii="Angsana New" w:hAnsi="Angsana New"/>
          <w:i/>
          <w:iCs/>
          <w:sz w:val="30"/>
          <w:szCs w:val="30"/>
        </w:rPr>
        <w:t xml:space="preserve">(2565: 447.95 </w:t>
      </w:r>
      <w:r w:rsidR="007862A8" w:rsidRPr="003F5FE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862A8" w:rsidRPr="003F5FE8">
        <w:rPr>
          <w:rFonts w:ascii="Angsana New" w:hAnsi="Angsana New"/>
          <w:i/>
          <w:iCs/>
          <w:sz w:val="30"/>
          <w:szCs w:val="30"/>
        </w:rPr>
        <w:t xml:space="preserve">13.19 </w:t>
      </w:r>
      <w:r w:rsidR="007862A8" w:rsidRPr="00F74474">
        <w:rPr>
          <w:rFonts w:ascii="Angsana New" w:hAnsi="Angsana New"/>
          <w:i/>
          <w:iCs/>
          <w:sz w:val="30"/>
          <w:szCs w:val="30"/>
          <w:cs/>
        </w:rPr>
        <w:t>ล้านดอลลาร์สหรัฐอเมริกา</w:t>
      </w:r>
      <w:r w:rsidR="00062811" w:rsidRPr="00F74474">
        <w:rPr>
          <w:rFonts w:ascii="Angsana New" w:hAnsi="Angsana New"/>
          <w:i/>
          <w:iCs/>
          <w:sz w:val="30"/>
          <w:szCs w:val="30"/>
        </w:rPr>
        <w:t>)</w:t>
      </w:r>
    </w:p>
    <w:p w14:paraId="263745D4" w14:textId="29CF7D62" w:rsidR="00BB0D79" w:rsidRPr="003F5FE8" w:rsidRDefault="00BB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3B182307" w14:textId="5836AF28" w:rsidR="003E6A5C" w:rsidRPr="003F5FE8" w:rsidRDefault="00152BD8" w:rsidP="00F531A5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14:paraId="41581639" w14:textId="77777777" w:rsidR="0051315A" w:rsidRPr="003F5FE8" w:rsidRDefault="0051315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01"/>
        <w:gridCol w:w="1082"/>
        <w:gridCol w:w="272"/>
        <w:gridCol w:w="1081"/>
        <w:gridCol w:w="274"/>
        <w:gridCol w:w="1073"/>
        <w:gridCol w:w="265"/>
        <w:gridCol w:w="1084"/>
      </w:tblGrid>
      <w:tr w:rsidR="00E0351E" w:rsidRPr="003F5FE8" w14:paraId="25CB7710" w14:textId="77777777" w:rsidTr="0017740E">
        <w:tc>
          <w:tcPr>
            <w:tcW w:w="1745" w:type="pct"/>
          </w:tcPr>
          <w:p w14:paraId="52F15777" w14:textId="77777777" w:rsidR="00E0351E" w:rsidRPr="003F5FE8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FB547FA" w14:textId="77777777" w:rsidR="00E0351E" w:rsidRPr="003F5FE8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896E9D5" w14:textId="77777777" w:rsidR="00E0351E" w:rsidRPr="003F5FE8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0956A12" w14:textId="77777777" w:rsidR="00E0351E" w:rsidRPr="003F5FE8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F12F846" w14:textId="77777777" w:rsidR="00E0351E" w:rsidRPr="003F5FE8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313C" w:rsidRPr="003F5FE8" w14:paraId="488695C7" w14:textId="77777777" w:rsidTr="00CC073F">
        <w:tc>
          <w:tcPr>
            <w:tcW w:w="1745" w:type="pct"/>
          </w:tcPr>
          <w:p w14:paraId="09A36E4B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DCADFAD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4AF3E509" w14:textId="252C8DE1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9A66769" w14:textId="77777777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D9D227" w14:textId="2AB27D70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260060B" w14:textId="77777777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D4D911" w14:textId="564A4EA8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489851CB" w14:textId="3E525ACE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86B2D0" w14:textId="6ACCC8D0" w:rsidR="00EC313C" w:rsidRPr="003F5FE8" w:rsidRDefault="00EC313C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B75CA" w:rsidRPr="003F5FE8" w14:paraId="745F1A75" w14:textId="77777777" w:rsidTr="0017740E">
        <w:tc>
          <w:tcPr>
            <w:tcW w:w="1745" w:type="pct"/>
          </w:tcPr>
          <w:p w14:paraId="6E2CC051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5DAD923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77C8FB56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13C" w:rsidRPr="003F5FE8" w14:paraId="50833114" w14:textId="77777777" w:rsidTr="003F3A89">
        <w:tc>
          <w:tcPr>
            <w:tcW w:w="1745" w:type="pct"/>
          </w:tcPr>
          <w:p w14:paraId="7F870365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799A347F" w14:textId="1DFDB590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  <w:vAlign w:val="bottom"/>
          </w:tcPr>
          <w:p w14:paraId="2BDCE140" w14:textId="15BDFD77" w:rsidR="00EC313C" w:rsidRPr="003F5FE8" w:rsidRDefault="009A6FBD" w:rsidP="00EC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14,786</w:t>
            </w:r>
          </w:p>
        </w:tc>
        <w:tc>
          <w:tcPr>
            <w:tcW w:w="147" w:type="pct"/>
          </w:tcPr>
          <w:p w14:paraId="53BA2A7E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7FD003D" w14:textId="3488B7B4" w:rsidR="00EC313C" w:rsidRPr="003F5FE8" w:rsidRDefault="00EC313C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48" w:type="pct"/>
          </w:tcPr>
          <w:p w14:paraId="2FFEDD2F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F781051" w14:textId="18D7243C" w:rsidR="00EC313C" w:rsidRPr="003F5FE8" w:rsidRDefault="00CF11A0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14,802</w:t>
            </w:r>
          </w:p>
        </w:tc>
        <w:tc>
          <w:tcPr>
            <w:tcW w:w="143" w:type="pct"/>
          </w:tcPr>
          <w:p w14:paraId="1C16CEC4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206F8CA" w14:textId="2F0A80AA" w:rsidR="00EC313C" w:rsidRPr="003F5FE8" w:rsidRDefault="00EC313C" w:rsidP="0098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21,620</w:t>
            </w:r>
          </w:p>
        </w:tc>
      </w:tr>
      <w:tr w:rsidR="00EC313C" w:rsidRPr="003F5FE8" w14:paraId="6A4589B6" w14:textId="77777777" w:rsidTr="0017740E">
        <w:tc>
          <w:tcPr>
            <w:tcW w:w="1745" w:type="pct"/>
          </w:tcPr>
          <w:p w14:paraId="53FEA1FC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6A991297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B2717" w14:textId="366E9B54" w:rsidR="00EC313C" w:rsidRPr="003F5FE8" w:rsidRDefault="009A6FBD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2,522,447</w:t>
            </w:r>
          </w:p>
        </w:tc>
        <w:tc>
          <w:tcPr>
            <w:tcW w:w="147" w:type="pct"/>
          </w:tcPr>
          <w:p w14:paraId="62C756F9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608273" w14:textId="17975306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2,493,330</w:t>
            </w:r>
          </w:p>
        </w:tc>
        <w:tc>
          <w:tcPr>
            <w:tcW w:w="148" w:type="pct"/>
          </w:tcPr>
          <w:p w14:paraId="55793025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38E864" w14:textId="0D6F316F" w:rsidR="00EC313C" w:rsidRPr="003F5FE8" w:rsidRDefault="00CF11A0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2,514,9</w:t>
            </w:r>
            <w:r w:rsidR="003018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1337FBDA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C5A486" w14:textId="54633152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2,490,939</w:t>
            </w:r>
          </w:p>
        </w:tc>
      </w:tr>
      <w:tr w:rsidR="00EC313C" w:rsidRPr="003F5FE8" w14:paraId="24D62D13" w14:textId="77777777" w:rsidTr="0017740E">
        <w:tc>
          <w:tcPr>
            <w:tcW w:w="1745" w:type="pct"/>
          </w:tcPr>
          <w:p w14:paraId="08C0ED94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6C66EDCD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3BDC3AA" w14:textId="73D56B52" w:rsidR="00EC313C" w:rsidRPr="003F5FE8" w:rsidRDefault="009A6FBD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2,537,233</w:t>
            </w:r>
          </w:p>
        </w:tc>
        <w:tc>
          <w:tcPr>
            <w:tcW w:w="147" w:type="pct"/>
          </w:tcPr>
          <w:p w14:paraId="620823B4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4E8D26" w14:textId="21F19B8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2,514,905</w:t>
            </w:r>
          </w:p>
        </w:tc>
        <w:tc>
          <w:tcPr>
            <w:tcW w:w="148" w:type="pct"/>
          </w:tcPr>
          <w:p w14:paraId="7989E60F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4BC602" w14:textId="6953C44B" w:rsidR="00EC313C" w:rsidRPr="003F5FE8" w:rsidRDefault="00CF11A0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2,529,722</w:t>
            </w:r>
          </w:p>
        </w:tc>
        <w:tc>
          <w:tcPr>
            <w:tcW w:w="143" w:type="pct"/>
          </w:tcPr>
          <w:p w14:paraId="07F81E9C" w14:textId="77777777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4BAFF04" w14:textId="39259211" w:rsidR="00EC313C" w:rsidRPr="003F5FE8" w:rsidRDefault="00EC313C" w:rsidP="00EC3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2,512,559</w:t>
            </w:r>
          </w:p>
        </w:tc>
      </w:tr>
    </w:tbl>
    <w:p w14:paraId="6C553A53" w14:textId="1CAB67AF" w:rsidR="00555585" w:rsidRPr="003F5FE8" w:rsidRDefault="00555585" w:rsidP="00555585"/>
    <w:p w14:paraId="5CF42B85" w14:textId="2C7B358A" w:rsidR="00B15BAA" w:rsidRPr="003F5FE8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เจ้าหนี้อื่น</w:t>
      </w:r>
    </w:p>
    <w:p w14:paraId="1E3680B5" w14:textId="77777777" w:rsidR="00B15BAA" w:rsidRPr="003F5FE8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3"/>
        <w:gridCol w:w="1081"/>
        <w:gridCol w:w="237"/>
        <w:gridCol w:w="1112"/>
        <w:gridCol w:w="265"/>
        <w:gridCol w:w="1085"/>
        <w:gridCol w:w="265"/>
        <w:gridCol w:w="1085"/>
      </w:tblGrid>
      <w:tr w:rsidR="00B15BAA" w:rsidRPr="003F5FE8" w14:paraId="3D5F8FD2" w14:textId="77777777" w:rsidTr="001454A3">
        <w:tc>
          <w:tcPr>
            <w:tcW w:w="1746" w:type="pct"/>
          </w:tcPr>
          <w:p w14:paraId="2BF46F1B" w14:textId="77777777" w:rsidR="00B15BAA" w:rsidRPr="003F5FE8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B571FFF" w14:textId="77777777" w:rsidR="00B15BAA" w:rsidRPr="003F5FE8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735487" w14:textId="77777777" w:rsidR="00B15BAA" w:rsidRPr="003F5FE8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B7E7F2F" w14:textId="77777777" w:rsidR="00B15BAA" w:rsidRPr="003F5FE8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EE1F421" w14:textId="77777777" w:rsidR="00B15BAA" w:rsidRPr="003F5FE8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82103" w:rsidRPr="003F5FE8" w14:paraId="3A8C83B9" w14:textId="77777777" w:rsidTr="00CC073F">
        <w:tc>
          <w:tcPr>
            <w:tcW w:w="1746" w:type="pct"/>
          </w:tcPr>
          <w:p w14:paraId="161D529E" w14:textId="77777777" w:rsidR="00982103" w:rsidRPr="003F5FE8" w:rsidRDefault="00982103" w:rsidP="0098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DF73D61" w14:textId="77777777" w:rsidR="00982103" w:rsidRPr="003F5FE8" w:rsidRDefault="00982103" w:rsidP="0098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10FAA51B" w14:textId="292A1667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7A9CC1D0" w14:textId="77777777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6AC453ED" w14:textId="721867B4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8D4A59C" w14:textId="77777777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0E2048C" w14:textId="07083C6A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9D55583" w14:textId="77777777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83E5695" w14:textId="12B1D87C" w:rsidR="00982103" w:rsidRPr="003F5FE8" w:rsidRDefault="00982103" w:rsidP="0098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B75CA" w:rsidRPr="003F5FE8" w14:paraId="5C93EC36" w14:textId="77777777" w:rsidTr="001454A3">
        <w:tc>
          <w:tcPr>
            <w:tcW w:w="1746" w:type="pct"/>
          </w:tcPr>
          <w:p w14:paraId="3BA611C5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0489EE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622C67B8" w14:textId="77777777" w:rsidR="006B75CA" w:rsidRPr="003F5FE8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FBD" w:rsidRPr="003F5FE8" w14:paraId="48DF224C" w14:textId="77777777" w:rsidTr="001E52FC">
        <w:tc>
          <w:tcPr>
            <w:tcW w:w="1746" w:type="pct"/>
          </w:tcPr>
          <w:p w14:paraId="31D9C2D0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0A136E52" w14:textId="764D046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</w:tcPr>
          <w:p w14:paraId="267C0194" w14:textId="47ADB93D" w:rsidR="009A6FBD" w:rsidRPr="003F5FE8" w:rsidRDefault="007A7EA3" w:rsidP="007A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28" w:type="pct"/>
          </w:tcPr>
          <w:p w14:paraId="7E5550AC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04C262" w14:textId="11AA34C2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3" w:type="pct"/>
          </w:tcPr>
          <w:p w14:paraId="13A1F2A9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6F4B1" w14:textId="5A797575" w:rsidR="009A6FBD" w:rsidRPr="003F5FE8" w:rsidRDefault="00463921" w:rsidP="00463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6,256</w:t>
            </w:r>
          </w:p>
        </w:tc>
        <w:tc>
          <w:tcPr>
            <w:tcW w:w="143" w:type="pct"/>
          </w:tcPr>
          <w:p w14:paraId="25460617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646764" w14:textId="47ABDA44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3,193</w:t>
            </w:r>
          </w:p>
        </w:tc>
      </w:tr>
      <w:tr w:rsidR="009A6FBD" w:rsidRPr="003F5FE8" w14:paraId="0641E826" w14:textId="77777777" w:rsidTr="001454A3">
        <w:tc>
          <w:tcPr>
            <w:tcW w:w="1746" w:type="pct"/>
          </w:tcPr>
          <w:p w14:paraId="33339594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5CFE0BAE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1305E7" w14:textId="163835DA" w:rsidR="009A6FBD" w:rsidRPr="003F5FE8" w:rsidRDefault="00463921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</w:t>
            </w:r>
            <w:r w:rsidR="00FD5E95" w:rsidRPr="003F5FE8">
              <w:rPr>
                <w:rFonts w:ascii="Angsana New" w:hAnsi="Angsana New"/>
                <w:sz w:val="30"/>
                <w:szCs w:val="30"/>
              </w:rPr>
              <w:t>72,998</w:t>
            </w:r>
          </w:p>
        </w:tc>
        <w:tc>
          <w:tcPr>
            <w:tcW w:w="128" w:type="pct"/>
          </w:tcPr>
          <w:p w14:paraId="09D633C8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8D305B" w14:textId="00F3182F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402,174</w:t>
            </w:r>
          </w:p>
        </w:tc>
        <w:tc>
          <w:tcPr>
            <w:tcW w:w="143" w:type="pct"/>
          </w:tcPr>
          <w:p w14:paraId="388515CF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A27EB0" w14:textId="2226DF0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</w:t>
            </w:r>
            <w:r w:rsidR="00E3100A" w:rsidRPr="003F5FE8">
              <w:rPr>
                <w:rFonts w:ascii="Angsana New" w:hAnsi="Angsana New"/>
                <w:sz w:val="30"/>
                <w:szCs w:val="30"/>
              </w:rPr>
              <w:t>7</w:t>
            </w:r>
            <w:r w:rsidR="00FD5E95" w:rsidRPr="003F5FE8"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143" w:type="pct"/>
          </w:tcPr>
          <w:p w14:paraId="48E313A2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7504B1" w14:textId="27C5CA39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399,287</w:t>
            </w:r>
          </w:p>
        </w:tc>
      </w:tr>
      <w:tr w:rsidR="009A6FBD" w:rsidRPr="003F5FE8" w14:paraId="7DEF4E50" w14:textId="77777777" w:rsidTr="001454A3">
        <w:tc>
          <w:tcPr>
            <w:tcW w:w="1746" w:type="pct"/>
          </w:tcPr>
          <w:p w14:paraId="2973B839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76F21F2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762671" w14:textId="1B36F2F1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FD5E9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4,252</w:t>
            </w:r>
          </w:p>
        </w:tc>
        <w:tc>
          <w:tcPr>
            <w:tcW w:w="128" w:type="pct"/>
          </w:tcPr>
          <w:p w14:paraId="18AD9B9D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737925A" w14:textId="0181D518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403,739</w:t>
            </w:r>
          </w:p>
        </w:tc>
        <w:tc>
          <w:tcPr>
            <w:tcW w:w="143" w:type="pct"/>
          </w:tcPr>
          <w:p w14:paraId="09F66901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D270AD4" w14:textId="25E8B560" w:rsidR="009A6FBD" w:rsidRPr="003F5FE8" w:rsidRDefault="00E3100A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FD5E9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8,277</w:t>
            </w:r>
          </w:p>
        </w:tc>
        <w:tc>
          <w:tcPr>
            <w:tcW w:w="143" w:type="pct"/>
          </w:tcPr>
          <w:p w14:paraId="6DD73B15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028D30" w14:textId="14FEBC9A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402,480</w:t>
            </w:r>
          </w:p>
        </w:tc>
      </w:tr>
      <w:tr w:rsidR="009A6FBD" w:rsidRPr="003F5FE8" w14:paraId="7CDE2B54" w14:textId="77777777" w:rsidTr="001454A3">
        <w:tc>
          <w:tcPr>
            <w:tcW w:w="1746" w:type="pct"/>
          </w:tcPr>
          <w:p w14:paraId="609C5835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8F0E0EA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F14DEA" w14:textId="77777777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471333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8B87BD9" w14:textId="77777777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73F219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1B80C1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270D28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309558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FBD" w:rsidRPr="003F5FE8" w14:paraId="3E67C265" w14:textId="77777777" w:rsidTr="001454A3">
        <w:tc>
          <w:tcPr>
            <w:tcW w:w="1746" w:type="pct"/>
          </w:tcPr>
          <w:p w14:paraId="723137F7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653CE1B5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ABDB01" w14:textId="26AFFEF5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</w:t>
            </w:r>
            <w:r w:rsidR="00FD5E95" w:rsidRPr="003F5FE8"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  <w:tc>
          <w:tcPr>
            <w:tcW w:w="128" w:type="pct"/>
          </w:tcPr>
          <w:p w14:paraId="3AFDB80A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28A2915" w14:textId="50944C19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369,718</w:t>
            </w:r>
          </w:p>
        </w:tc>
        <w:tc>
          <w:tcPr>
            <w:tcW w:w="143" w:type="pct"/>
          </w:tcPr>
          <w:p w14:paraId="7956CF1C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546620" w14:textId="6F1BF07D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</w:t>
            </w:r>
            <w:r w:rsidR="00E3100A" w:rsidRPr="003F5FE8">
              <w:rPr>
                <w:rFonts w:ascii="Angsana New" w:hAnsi="Angsana New"/>
                <w:sz w:val="30"/>
                <w:szCs w:val="30"/>
              </w:rPr>
              <w:t>4</w:t>
            </w:r>
            <w:r w:rsidR="00FD5E95" w:rsidRPr="003F5FE8">
              <w:rPr>
                <w:rFonts w:ascii="Angsana New" w:hAnsi="Angsana New"/>
                <w:sz w:val="30"/>
                <w:szCs w:val="30"/>
              </w:rPr>
              <w:t>6,460</w:t>
            </w:r>
          </w:p>
        </w:tc>
        <w:tc>
          <w:tcPr>
            <w:tcW w:w="143" w:type="pct"/>
          </w:tcPr>
          <w:p w14:paraId="4ADEA454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30806" w14:textId="1B847918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368,554</w:t>
            </w:r>
          </w:p>
        </w:tc>
      </w:tr>
      <w:tr w:rsidR="009A6FBD" w:rsidRPr="003F5FE8" w14:paraId="163935EC" w14:textId="77777777" w:rsidTr="001454A3">
        <w:tc>
          <w:tcPr>
            <w:tcW w:w="1746" w:type="pct"/>
          </w:tcPr>
          <w:p w14:paraId="2D996BF8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71CFC34F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84B312" w14:textId="5BB138E4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31,912</w:t>
            </w:r>
          </w:p>
        </w:tc>
        <w:tc>
          <w:tcPr>
            <w:tcW w:w="128" w:type="pct"/>
          </w:tcPr>
          <w:p w14:paraId="5FD69FAA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7B82CB3" w14:textId="5C83C5B2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34,021</w:t>
            </w:r>
          </w:p>
        </w:tc>
        <w:tc>
          <w:tcPr>
            <w:tcW w:w="143" w:type="pct"/>
          </w:tcPr>
          <w:p w14:paraId="7F97B719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5845BF" w14:textId="7D9F837D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31,817</w:t>
            </w:r>
          </w:p>
        </w:tc>
        <w:tc>
          <w:tcPr>
            <w:tcW w:w="143" w:type="pct"/>
          </w:tcPr>
          <w:p w14:paraId="2778A068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AE7E89" w14:textId="0B35661D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33,926</w:t>
            </w:r>
          </w:p>
        </w:tc>
      </w:tr>
      <w:tr w:rsidR="009A6FBD" w:rsidRPr="003F5FE8" w14:paraId="04C43538" w14:textId="77777777" w:rsidTr="001454A3">
        <w:tc>
          <w:tcPr>
            <w:tcW w:w="1746" w:type="pct"/>
          </w:tcPr>
          <w:p w14:paraId="2BD664A5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ADFD379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7C0B860" w14:textId="22B9188A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FD5E9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4,252</w:t>
            </w:r>
          </w:p>
        </w:tc>
        <w:tc>
          <w:tcPr>
            <w:tcW w:w="128" w:type="pct"/>
          </w:tcPr>
          <w:p w14:paraId="176E188A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5B01B8E" w14:textId="40BBD9B4" w:rsidR="009A6FBD" w:rsidRPr="003F5FE8" w:rsidRDefault="009A6FBD" w:rsidP="009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403,739</w:t>
            </w:r>
          </w:p>
        </w:tc>
        <w:tc>
          <w:tcPr>
            <w:tcW w:w="143" w:type="pct"/>
          </w:tcPr>
          <w:p w14:paraId="001E03FC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8B9585" w14:textId="3E7B2961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3100A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D5E9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8,277</w:t>
            </w:r>
          </w:p>
        </w:tc>
        <w:tc>
          <w:tcPr>
            <w:tcW w:w="143" w:type="pct"/>
          </w:tcPr>
          <w:p w14:paraId="77F3C0EB" w14:textId="77777777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3CE904" w14:textId="4D91DC1F" w:rsidR="009A6FBD" w:rsidRPr="003F5FE8" w:rsidRDefault="009A6FBD" w:rsidP="009A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402,480</w:t>
            </w:r>
          </w:p>
        </w:tc>
      </w:tr>
    </w:tbl>
    <w:p w14:paraId="5F47EE9D" w14:textId="6599F67E" w:rsidR="00B517AE" w:rsidRPr="003F5FE8" w:rsidRDefault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DBA88F" w14:textId="6E63E2C3" w:rsidR="00B15BAA" w:rsidRPr="003F5FE8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ค่าใช้จ่ายค้างจ่าย</w:t>
      </w:r>
      <w:r w:rsidRPr="003F5FE8">
        <w:rPr>
          <w:rFonts w:ascii="Angsana New" w:hAnsi="Angsana New"/>
          <w:sz w:val="30"/>
          <w:szCs w:val="30"/>
          <w:u w:val="none"/>
          <w:lang w:val="th-TH"/>
        </w:rPr>
        <w:t xml:space="preserve">  </w:t>
      </w:r>
    </w:p>
    <w:p w14:paraId="23DE3B69" w14:textId="77777777" w:rsidR="00B15BAA" w:rsidRPr="003F5FE8" w:rsidRDefault="00B15BAA" w:rsidP="000267B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6"/>
        <w:gridCol w:w="1085"/>
        <w:gridCol w:w="266"/>
        <w:gridCol w:w="993"/>
        <w:gridCol w:w="263"/>
        <w:gridCol w:w="1081"/>
        <w:gridCol w:w="277"/>
        <w:gridCol w:w="1075"/>
      </w:tblGrid>
      <w:tr w:rsidR="00F913CA" w:rsidRPr="003F5FE8" w14:paraId="6D691488" w14:textId="77777777" w:rsidTr="007B3AAA">
        <w:tc>
          <w:tcPr>
            <w:tcW w:w="4136" w:type="dxa"/>
            <w:vMerge w:val="restart"/>
            <w:shd w:val="clear" w:color="auto" w:fill="auto"/>
          </w:tcPr>
          <w:p w14:paraId="1F99ED3C" w14:textId="77777777" w:rsidR="00F913CA" w:rsidRPr="003F5FE8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6F2ED236" w14:textId="77777777" w:rsidR="00F913CA" w:rsidRPr="003F5FE8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72436364" w14:textId="77777777" w:rsidR="00F913CA" w:rsidRPr="003F5FE8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E48E43F" w14:textId="77777777" w:rsidR="00F913CA" w:rsidRPr="003F5FE8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D5BB0" w:rsidRPr="003F5FE8" w14:paraId="509E3ED7" w14:textId="77777777" w:rsidTr="007B3AAA">
        <w:tc>
          <w:tcPr>
            <w:tcW w:w="4136" w:type="dxa"/>
            <w:vMerge/>
            <w:shd w:val="clear" w:color="auto" w:fill="auto"/>
          </w:tcPr>
          <w:p w14:paraId="7345A8D4" w14:textId="77777777" w:rsidR="00FD5BB0" w:rsidRPr="003F5FE8" w:rsidRDefault="00FD5BB0" w:rsidP="00FD5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6ABDEF" w14:textId="6C8F6F36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64054979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39E08405" w14:textId="065DA5A1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75357E38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381259" w14:textId="60E1D7DD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2224984E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F3B61C" w14:textId="05595084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542D" w:rsidRPr="003F5FE8" w14:paraId="41B4E7EB" w14:textId="77777777" w:rsidTr="007B3AAA">
        <w:tc>
          <w:tcPr>
            <w:tcW w:w="4136" w:type="dxa"/>
          </w:tcPr>
          <w:p w14:paraId="61DDA2E2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EBE9DB5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0" w:rsidRPr="003F5FE8" w14:paraId="45EA7FA6" w14:textId="77777777" w:rsidTr="007B3AAA">
        <w:tc>
          <w:tcPr>
            <w:tcW w:w="4136" w:type="dxa"/>
          </w:tcPr>
          <w:p w14:paraId="543200EE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085" w:type="dxa"/>
            <w:vAlign w:val="bottom"/>
          </w:tcPr>
          <w:p w14:paraId="1D5A8D25" w14:textId="522B4413" w:rsidR="00FD5BB0" w:rsidRPr="003F5FE8" w:rsidRDefault="00AD43FC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  <w:tc>
          <w:tcPr>
            <w:tcW w:w="266" w:type="dxa"/>
          </w:tcPr>
          <w:p w14:paraId="35E58063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07B156E" w14:textId="33264C09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455,458</w:t>
            </w:r>
          </w:p>
        </w:tc>
        <w:tc>
          <w:tcPr>
            <w:tcW w:w="263" w:type="dxa"/>
          </w:tcPr>
          <w:p w14:paraId="4CF1F108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8B89219" w14:textId="3840FAB5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335,915</w:t>
            </w:r>
          </w:p>
        </w:tc>
        <w:tc>
          <w:tcPr>
            <w:tcW w:w="277" w:type="dxa"/>
          </w:tcPr>
          <w:p w14:paraId="5BC9D340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8BA15FD" w14:textId="75F9734A" w:rsidR="00FD5BB0" w:rsidRPr="003F5FE8" w:rsidRDefault="00FD5BB0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397,938</w:t>
            </w:r>
          </w:p>
        </w:tc>
      </w:tr>
      <w:tr w:rsidR="00FD5BB0" w:rsidRPr="003F5FE8" w14:paraId="54ADC79E" w14:textId="77777777" w:rsidTr="007B3AAA">
        <w:tc>
          <w:tcPr>
            <w:tcW w:w="4136" w:type="dxa"/>
          </w:tcPr>
          <w:p w14:paraId="502FDCFE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5" w:type="dxa"/>
            <w:vAlign w:val="bottom"/>
          </w:tcPr>
          <w:p w14:paraId="573DE65F" w14:textId="76FD45D8" w:rsidR="00FD5BB0" w:rsidRPr="003F5FE8" w:rsidRDefault="00AD43FC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81,055</w:t>
            </w:r>
          </w:p>
        </w:tc>
        <w:tc>
          <w:tcPr>
            <w:tcW w:w="266" w:type="dxa"/>
          </w:tcPr>
          <w:p w14:paraId="7CBBAC24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6C7D4EB" w14:textId="2D63BD92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74,613</w:t>
            </w:r>
          </w:p>
        </w:tc>
        <w:tc>
          <w:tcPr>
            <w:tcW w:w="263" w:type="dxa"/>
          </w:tcPr>
          <w:p w14:paraId="7B400E50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72162F" w14:textId="6919AF76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72,646</w:t>
            </w:r>
          </w:p>
        </w:tc>
        <w:tc>
          <w:tcPr>
            <w:tcW w:w="277" w:type="dxa"/>
          </w:tcPr>
          <w:p w14:paraId="2ACA047C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31AC2BE" w14:textId="1A312F74" w:rsidR="00FD5BB0" w:rsidRPr="003F5FE8" w:rsidRDefault="00FD5BB0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59,681</w:t>
            </w:r>
          </w:p>
        </w:tc>
      </w:tr>
      <w:tr w:rsidR="00FD5BB0" w:rsidRPr="003F5FE8" w14:paraId="010A1534" w14:textId="77777777" w:rsidTr="007B3AAA">
        <w:tc>
          <w:tcPr>
            <w:tcW w:w="4136" w:type="dxa"/>
          </w:tcPr>
          <w:p w14:paraId="29CFD503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5" w:type="dxa"/>
            <w:vAlign w:val="bottom"/>
          </w:tcPr>
          <w:p w14:paraId="252B9B0D" w14:textId="46DC8CA9" w:rsidR="00FD5BB0" w:rsidRPr="003F5FE8" w:rsidRDefault="00AD43FC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14,569</w:t>
            </w:r>
          </w:p>
        </w:tc>
        <w:tc>
          <w:tcPr>
            <w:tcW w:w="266" w:type="dxa"/>
          </w:tcPr>
          <w:p w14:paraId="14E7F5BA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1CA964C" w14:textId="64CDDC9A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17,877</w:t>
            </w:r>
          </w:p>
        </w:tc>
        <w:tc>
          <w:tcPr>
            <w:tcW w:w="263" w:type="dxa"/>
          </w:tcPr>
          <w:p w14:paraId="73F49E26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A640F05" w14:textId="741275C8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13,855</w:t>
            </w:r>
          </w:p>
        </w:tc>
        <w:tc>
          <w:tcPr>
            <w:tcW w:w="277" w:type="dxa"/>
          </w:tcPr>
          <w:p w14:paraId="3BA0E5FE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A41D70" w14:textId="60442741" w:rsidR="00FD5BB0" w:rsidRPr="003F5FE8" w:rsidRDefault="00FD5BB0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D5BB0" w:rsidRPr="003F5FE8" w14:paraId="14B1EFBC" w14:textId="77777777" w:rsidTr="007B3AAA">
        <w:tc>
          <w:tcPr>
            <w:tcW w:w="4136" w:type="dxa"/>
          </w:tcPr>
          <w:p w14:paraId="7ADC1240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7B52174" w14:textId="5791E9AC" w:rsidR="00FD5BB0" w:rsidRPr="003F5FE8" w:rsidRDefault="00AD43FC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14,620</w:t>
            </w:r>
          </w:p>
        </w:tc>
        <w:tc>
          <w:tcPr>
            <w:tcW w:w="266" w:type="dxa"/>
          </w:tcPr>
          <w:p w14:paraId="2AD13C6E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0800E8" w14:textId="13C9AACB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263" w:type="dxa"/>
          </w:tcPr>
          <w:p w14:paraId="26179FEC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35ED9D4" w14:textId="547DEB5F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9,776</w:t>
            </w:r>
          </w:p>
        </w:tc>
        <w:tc>
          <w:tcPr>
            <w:tcW w:w="277" w:type="dxa"/>
          </w:tcPr>
          <w:p w14:paraId="18D78398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E00F26" w14:textId="4F468891" w:rsidR="00FD5BB0" w:rsidRPr="003F5FE8" w:rsidRDefault="00FD5BB0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84,885</w:t>
            </w:r>
          </w:p>
        </w:tc>
      </w:tr>
      <w:tr w:rsidR="00FD5BB0" w:rsidRPr="003F5FE8" w14:paraId="78E15D6E" w14:textId="77777777" w:rsidTr="007B3AAA">
        <w:tc>
          <w:tcPr>
            <w:tcW w:w="4136" w:type="dxa"/>
          </w:tcPr>
          <w:p w14:paraId="0946CB5A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3FD2E" w14:textId="091C88CC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446,159</w:t>
            </w:r>
          </w:p>
        </w:tc>
        <w:tc>
          <w:tcPr>
            <w:tcW w:w="266" w:type="dxa"/>
          </w:tcPr>
          <w:p w14:paraId="5A44C479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2C0D" w14:textId="25E6AEB4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554,108</w:t>
            </w:r>
          </w:p>
        </w:tc>
        <w:tc>
          <w:tcPr>
            <w:tcW w:w="263" w:type="dxa"/>
          </w:tcPr>
          <w:p w14:paraId="6ED0BD3F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0183" w14:textId="776AF80A" w:rsidR="00FD5BB0" w:rsidRPr="003F5FE8" w:rsidRDefault="00AD43FC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432,192</w:t>
            </w:r>
          </w:p>
        </w:tc>
        <w:tc>
          <w:tcPr>
            <w:tcW w:w="277" w:type="dxa"/>
          </w:tcPr>
          <w:p w14:paraId="63BBE085" w14:textId="77777777" w:rsidR="00FD5BB0" w:rsidRPr="003F5FE8" w:rsidRDefault="00FD5BB0" w:rsidP="00FD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37AB" w14:textId="61BBE243" w:rsidR="00FD5BB0" w:rsidRPr="003F5FE8" w:rsidRDefault="00FD5BB0" w:rsidP="00FD5B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543,304</w:t>
            </w:r>
          </w:p>
        </w:tc>
      </w:tr>
    </w:tbl>
    <w:p w14:paraId="78CA3BA5" w14:textId="52237084" w:rsidR="00F1547B" w:rsidRPr="003F5FE8" w:rsidRDefault="0023764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ประมาณการหนี้สินไม่หมุนเวียนสำหรับ</w:t>
      </w:r>
      <w:r w:rsidR="00F1547B" w:rsidRPr="003F5FE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ผลประโยชน์พนักงาน </w:t>
      </w:r>
    </w:p>
    <w:p w14:paraId="2A787982" w14:textId="6ADA3276" w:rsidR="00CE45C8" w:rsidRPr="003F5FE8" w:rsidRDefault="00CE45C8" w:rsidP="00253CC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477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32"/>
        <w:gridCol w:w="1045"/>
        <w:gridCol w:w="274"/>
        <w:gridCol w:w="966"/>
        <w:gridCol w:w="261"/>
        <w:gridCol w:w="1052"/>
        <w:gridCol w:w="261"/>
        <w:gridCol w:w="1052"/>
      </w:tblGrid>
      <w:tr w:rsidR="00590E9F" w:rsidRPr="003F5FE8" w14:paraId="1602B673" w14:textId="77777777" w:rsidTr="007B3AAA">
        <w:tc>
          <w:tcPr>
            <w:tcW w:w="2255" w:type="pct"/>
            <w:noWrap/>
          </w:tcPr>
          <w:p w14:paraId="391C54D0" w14:textId="77777777" w:rsidR="00670F56" w:rsidRPr="003F5FE8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EE7B8B" w14:textId="77777777" w:rsidR="00670F56" w:rsidRPr="003F5FE8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6" w:type="pct"/>
          </w:tcPr>
          <w:p w14:paraId="6E06497A" w14:textId="77777777" w:rsidR="00670F56" w:rsidRPr="003F5FE8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023DC031" w14:textId="77777777" w:rsidR="00670F56" w:rsidRPr="003F5FE8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97733" w:rsidRPr="003F5FE8" w14:paraId="061A347B" w14:textId="77777777" w:rsidTr="00DA542D">
        <w:tc>
          <w:tcPr>
            <w:tcW w:w="2255" w:type="pct"/>
            <w:noWrap/>
          </w:tcPr>
          <w:p w14:paraId="011E186D" w14:textId="77777777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9BAC04" w14:textId="426F7CA7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41230BEB" w14:textId="77777777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</w:tcPr>
          <w:p w14:paraId="788CFC20" w14:textId="12767191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3B15BF3" w14:textId="77777777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6214AB9" w14:textId="26F9502B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63C860E" w14:textId="77777777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AEFA1AC" w14:textId="277D1644" w:rsidR="00697733" w:rsidRPr="003F5FE8" w:rsidRDefault="00697733" w:rsidP="006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542D" w:rsidRPr="003F5FE8" w14:paraId="661E74E0" w14:textId="77777777" w:rsidTr="007B3AAA">
        <w:tc>
          <w:tcPr>
            <w:tcW w:w="2255" w:type="pct"/>
            <w:noWrap/>
          </w:tcPr>
          <w:p w14:paraId="365C02DD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02E6AA43" w14:textId="77777777" w:rsidR="00DA542D" w:rsidRPr="003F5FE8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A542D" w:rsidRPr="003F5FE8" w14:paraId="1B1397B6" w14:textId="77777777" w:rsidTr="00DA542D">
        <w:tc>
          <w:tcPr>
            <w:tcW w:w="2255" w:type="pct"/>
            <w:noWrap/>
            <w:vAlign w:val="bottom"/>
          </w:tcPr>
          <w:p w14:paraId="3976997B" w14:textId="4037CC0B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5EAE7F1" w14:textId="212BD73E" w:rsidR="00DA542D" w:rsidRPr="003F5FE8" w:rsidRDefault="00AD43FC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52,252</w:t>
            </w:r>
          </w:p>
        </w:tc>
        <w:tc>
          <w:tcPr>
            <w:tcW w:w="153" w:type="pct"/>
            <w:vAlign w:val="bottom"/>
          </w:tcPr>
          <w:p w14:paraId="6FD0BD5F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35FDE7E3" w14:textId="6B14B4D8" w:rsidR="00DA542D" w:rsidRPr="003F5FE8" w:rsidRDefault="00697733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47,776</w:t>
            </w:r>
          </w:p>
        </w:tc>
        <w:tc>
          <w:tcPr>
            <w:tcW w:w="146" w:type="pct"/>
            <w:vAlign w:val="bottom"/>
          </w:tcPr>
          <w:p w14:paraId="68B5CB66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1490364" w14:textId="613C7061" w:rsidR="00DA542D" w:rsidRPr="003F5FE8" w:rsidRDefault="00AD43FC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48,933</w:t>
            </w:r>
          </w:p>
        </w:tc>
        <w:tc>
          <w:tcPr>
            <w:tcW w:w="146" w:type="pct"/>
            <w:vAlign w:val="bottom"/>
          </w:tcPr>
          <w:p w14:paraId="0913C60F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56A1DFCD" w14:textId="2BC8FFEE" w:rsidR="00DA542D" w:rsidRPr="003F5FE8" w:rsidRDefault="00697733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44,716</w:t>
            </w:r>
          </w:p>
        </w:tc>
      </w:tr>
    </w:tbl>
    <w:p w14:paraId="37503858" w14:textId="295C53FB" w:rsidR="00E46D05" w:rsidRPr="003F5FE8" w:rsidRDefault="00E46D05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EAB868F" w14:textId="7D193335" w:rsidR="00DA542D" w:rsidRPr="003F5FE8" w:rsidRDefault="00133F11" w:rsidP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3F5FE8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600905" w:rsidRPr="003F5FE8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t>ผลประโยชน์ที่กำหนดไว้</w:t>
      </w:r>
    </w:p>
    <w:p w14:paraId="219CE20E" w14:textId="38304375" w:rsidR="00BB79AA" w:rsidRPr="003F5FE8" w:rsidRDefault="00796F3C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</w:rPr>
      </w:pPr>
      <w:r w:rsidRPr="003F5FE8">
        <w:rPr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="00CE45C8" w:rsidRPr="003F5FE8">
        <w:rPr>
          <w:rFonts w:hint="cs"/>
          <w:sz w:val="30"/>
          <w:szCs w:val="30"/>
          <w:cs/>
        </w:rPr>
        <w:t xml:space="preserve"> </w:t>
      </w:r>
      <w:r w:rsidR="00CE45C8" w:rsidRPr="003F5FE8">
        <w:rPr>
          <w:rFonts w:ascii="Angsana New" w:hAnsi="Angsana New"/>
          <w:sz w:val="30"/>
          <w:szCs w:val="30"/>
        </w:rPr>
        <w:t>2541</w:t>
      </w:r>
      <w:r w:rsidRPr="003F5FE8">
        <w:rPr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9C34BE" w14:textId="5652E892" w:rsidR="00897362" w:rsidRPr="003F5FE8" w:rsidRDefault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478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37"/>
        <w:gridCol w:w="1065"/>
        <w:gridCol w:w="236"/>
        <w:gridCol w:w="988"/>
        <w:gridCol w:w="276"/>
        <w:gridCol w:w="1020"/>
        <w:gridCol w:w="256"/>
        <w:gridCol w:w="1070"/>
      </w:tblGrid>
      <w:tr w:rsidR="005412FB" w:rsidRPr="003F5FE8" w14:paraId="4C5478B7" w14:textId="77777777" w:rsidTr="00A902E9">
        <w:trPr>
          <w:trHeight w:val="420"/>
        </w:trPr>
        <w:tc>
          <w:tcPr>
            <w:tcW w:w="2256" w:type="pct"/>
            <w:noWrap/>
          </w:tcPr>
          <w:p w14:paraId="6F35A200" w14:textId="77777777" w:rsidR="00A74FBD" w:rsidRPr="003F5FE8" w:rsidRDefault="006E2752" w:rsidP="008E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279" w:type="pct"/>
            <w:gridSpan w:val="3"/>
          </w:tcPr>
          <w:p w14:paraId="7794BA81" w14:textId="77777777" w:rsidR="00A74FBD" w:rsidRPr="003F5FE8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3F5FE8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4" w:type="pct"/>
          </w:tcPr>
          <w:p w14:paraId="1FC3E545" w14:textId="77777777" w:rsidR="00A74FBD" w:rsidRPr="003F5FE8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93F4C07" w14:textId="77777777" w:rsidR="00A74FBD" w:rsidRPr="003F5FE8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D70F3F" w:rsidRPr="003F5FE8" w14:paraId="44C02533" w14:textId="77777777" w:rsidTr="00A902E9">
        <w:trPr>
          <w:trHeight w:val="420"/>
        </w:trPr>
        <w:tc>
          <w:tcPr>
            <w:tcW w:w="2256" w:type="pct"/>
            <w:noWrap/>
          </w:tcPr>
          <w:p w14:paraId="5FA7EBF4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95" w:type="pct"/>
          </w:tcPr>
          <w:p w14:paraId="4813E9EC" w14:textId="3231E2F4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3F01ED5C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</w:tcPr>
          <w:p w14:paraId="47FBA81B" w14:textId="2A57F0F0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1C6CEACE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88FE5" w14:textId="0F6D8C46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4134FA5D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2875A824" w14:textId="577F3668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542D" w:rsidRPr="003F5FE8" w14:paraId="10E23AF3" w14:textId="77777777" w:rsidTr="00A902E9">
        <w:trPr>
          <w:trHeight w:val="420"/>
        </w:trPr>
        <w:tc>
          <w:tcPr>
            <w:tcW w:w="2256" w:type="pct"/>
          </w:tcPr>
          <w:p w14:paraId="1A5FF13E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6DB69796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3F5FE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70F3F" w:rsidRPr="003F5FE8" w14:paraId="7CF4E2BC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51FC2DA8" w14:textId="77777777" w:rsidR="00D70F3F" w:rsidRPr="003F5FE8" w:rsidRDefault="00D70F3F" w:rsidP="00D70F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5" w:type="pct"/>
          </w:tcPr>
          <w:p w14:paraId="52705468" w14:textId="53B6A0EB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47,776</w:t>
            </w:r>
          </w:p>
        </w:tc>
        <w:tc>
          <w:tcPr>
            <w:tcW w:w="132" w:type="pct"/>
          </w:tcPr>
          <w:p w14:paraId="3A62F379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01232CB2" w14:textId="7282F1DE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44,851</w:t>
            </w:r>
          </w:p>
        </w:tc>
        <w:tc>
          <w:tcPr>
            <w:tcW w:w="154" w:type="pct"/>
          </w:tcPr>
          <w:p w14:paraId="3D7663EF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E4954E" w14:textId="3DF41E40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44,716</w:t>
            </w:r>
          </w:p>
        </w:tc>
        <w:tc>
          <w:tcPr>
            <w:tcW w:w="143" w:type="pct"/>
          </w:tcPr>
          <w:p w14:paraId="3940893C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DD899A" w14:textId="300B0AB2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42,137</w:t>
            </w:r>
          </w:p>
        </w:tc>
      </w:tr>
      <w:tr w:rsidR="00D70F3F" w:rsidRPr="003F5FE8" w14:paraId="0B0FBBCF" w14:textId="77777777" w:rsidTr="00A902E9">
        <w:tblPrEx>
          <w:tblBorders>
            <w:bottom w:val="double" w:sz="4" w:space="0" w:color="auto"/>
          </w:tblBorders>
        </w:tblPrEx>
        <w:trPr>
          <w:trHeight w:val="218"/>
        </w:trPr>
        <w:tc>
          <w:tcPr>
            <w:tcW w:w="2256" w:type="pct"/>
          </w:tcPr>
          <w:p w14:paraId="59AB47FF" w14:textId="77777777" w:rsidR="00D70F3F" w:rsidRPr="003F5FE8" w:rsidRDefault="00D70F3F" w:rsidP="00D70F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AF5EBAA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75E8D0E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564A0C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14:paraId="566380C8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504B01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5A30BE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0CB886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0F3F" w:rsidRPr="003F5FE8" w14:paraId="698D63D0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75A4A07B" w14:textId="77777777" w:rsidR="00D70F3F" w:rsidRPr="003F5FE8" w:rsidRDefault="00D70F3F" w:rsidP="00D70F3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595" w:type="pct"/>
          </w:tcPr>
          <w:p w14:paraId="47AD75EF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6492375A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625641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14:paraId="4F93DE4B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</w:tcPr>
          <w:p w14:paraId="76C3C58D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E980D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9BFEDE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0F3F" w:rsidRPr="003F5FE8" w14:paraId="7DC56C5F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703B023E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95" w:type="pct"/>
          </w:tcPr>
          <w:p w14:paraId="22D20301" w14:textId="7517C0DD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3,676</w:t>
            </w:r>
          </w:p>
        </w:tc>
        <w:tc>
          <w:tcPr>
            <w:tcW w:w="132" w:type="pct"/>
          </w:tcPr>
          <w:p w14:paraId="6DCA0837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AA116D" w14:textId="38837B66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3,878</w:t>
            </w:r>
          </w:p>
        </w:tc>
        <w:tc>
          <w:tcPr>
            <w:tcW w:w="154" w:type="pct"/>
          </w:tcPr>
          <w:p w14:paraId="696B6EB8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8366E1" w14:textId="758B2C15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3,431</w:t>
            </w:r>
          </w:p>
        </w:tc>
        <w:tc>
          <w:tcPr>
            <w:tcW w:w="143" w:type="pct"/>
          </w:tcPr>
          <w:p w14:paraId="210E9E02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D06527" w14:textId="29BD81F0" w:rsidR="00D70F3F" w:rsidRPr="003F5FE8" w:rsidRDefault="00D70F3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3,639</w:t>
            </w:r>
          </w:p>
        </w:tc>
      </w:tr>
      <w:tr w:rsidR="00D70F3F" w:rsidRPr="003F5FE8" w14:paraId="2981620F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34C5E251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88116C" w14:textId="28C89473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2" w:type="pct"/>
            <w:tcBorders>
              <w:bottom w:val="nil"/>
            </w:tcBorders>
          </w:tcPr>
          <w:p w14:paraId="4D112776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623C1CB" w14:textId="583EA732" w:rsidR="00D70F3F" w:rsidRPr="003F5FE8" w:rsidRDefault="00D70F3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727</w:t>
            </w:r>
          </w:p>
        </w:tc>
        <w:tc>
          <w:tcPr>
            <w:tcW w:w="154" w:type="pct"/>
            <w:tcBorders>
              <w:bottom w:val="nil"/>
            </w:tcBorders>
          </w:tcPr>
          <w:p w14:paraId="44CE601D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C4A0A6F" w14:textId="7D1A23BA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736</w:t>
            </w:r>
          </w:p>
        </w:tc>
        <w:tc>
          <w:tcPr>
            <w:tcW w:w="143" w:type="pct"/>
            <w:tcBorders>
              <w:bottom w:val="nil"/>
            </w:tcBorders>
          </w:tcPr>
          <w:p w14:paraId="7F7F0C40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80601D7" w14:textId="22ACCFB5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670</w:t>
            </w:r>
          </w:p>
        </w:tc>
      </w:tr>
      <w:tr w:rsidR="00D70F3F" w:rsidRPr="003F5FE8" w14:paraId="24B92A11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64967A71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BE423E1" w14:textId="64FC194C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4,476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A415EFA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8E5A0EB" w14:textId="1E893AA9" w:rsidR="00D70F3F" w:rsidRPr="003F5FE8" w:rsidRDefault="00D70F3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4,605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5C5B3A33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2D4A6C5" w14:textId="6C1D259F" w:rsidR="00D70F3F" w:rsidRPr="003F5FE8" w:rsidRDefault="00AD43FC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4,167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30EB127" w14:textId="777777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05AEF9FE" w14:textId="23B0FC77" w:rsidR="00D70F3F" w:rsidRPr="003F5FE8" w:rsidRDefault="00D70F3F" w:rsidP="00D7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4,309</w:t>
            </w:r>
          </w:p>
        </w:tc>
      </w:tr>
      <w:tr w:rsidR="00780F9F" w:rsidRPr="003F5FE8" w14:paraId="3A2872D7" w14:textId="77777777" w:rsidTr="00A902E9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6" w:type="pct"/>
          </w:tcPr>
          <w:p w14:paraId="18168319" w14:textId="14FC964E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2B0261B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2AB2B359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497397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588580A5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14A52D09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FBD65B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</w:tcPr>
          <w:p w14:paraId="3FF5220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80F9F" w:rsidRPr="003F5FE8" w14:paraId="789B722F" w14:textId="77777777" w:rsidTr="00A902E9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6" w:type="pct"/>
          </w:tcPr>
          <w:p w14:paraId="5175AC46" w14:textId="60805E92" w:rsidR="00780F9F" w:rsidRPr="003F5FE8" w:rsidRDefault="00E3100A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เพิ่มขึ้น (</w:t>
            </w:r>
            <w:r w:rsidR="00780F9F" w:rsidRPr="003F5F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80F9F" w:rsidRPr="003F5FE8">
              <w:rPr>
                <w:rFonts w:ascii="Angsana New" w:hAnsi="Angsana New"/>
                <w:sz w:val="30"/>
                <w:szCs w:val="30"/>
                <w:cs/>
              </w:rPr>
              <w:t>จากการโอน</w:t>
            </w:r>
            <w:r w:rsidR="00780F9F" w:rsidRPr="003F5FE8">
              <w:rPr>
                <w:rFonts w:ascii="Angsana New" w:hAnsi="Angsana New" w:hint="cs"/>
                <w:sz w:val="30"/>
                <w:szCs w:val="30"/>
                <w:cs/>
              </w:rPr>
              <w:t>ไปยัง</w:t>
            </w:r>
            <w:r w:rsidR="00780F9F" w:rsidRPr="003F5FE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B839ECE" w14:textId="77777777" w:rsidR="00E3100A" w:rsidRPr="003F5FE8" w:rsidRDefault="00E3100A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A5ED811" w14:textId="37B8E706" w:rsidR="00780F9F" w:rsidRPr="003F5FE8" w:rsidRDefault="00AD43FC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393C777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505E189F" w14:textId="77777777" w:rsidR="00E3100A" w:rsidRPr="003F5FE8" w:rsidRDefault="00E3100A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757D80E" w14:textId="13702592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700850EC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6358CFA2" w14:textId="77777777" w:rsidR="00E3100A" w:rsidRPr="003F5FE8" w:rsidRDefault="00E3100A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A1564A6" w14:textId="44E369A6" w:rsidR="00780F9F" w:rsidRPr="003F5FE8" w:rsidRDefault="00AD43FC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C2F1F8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</w:tcPr>
          <w:p w14:paraId="7E05728E" w14:textId="77777777" w:rsidR="00E3100A" w:rsidRPr="003F5FE8" w:rsidRDefault="00E3100A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EC9A3BD" w14:textId="61225AE2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(50)</w:t>
            </w:r>
          </w:p>
        </w:tc>
      </w:tr>
      <w:tr w:rsidR="00780F9F" w:rsidRPr="003F5FE8" w14:paraId="410E915C" w14:textId="77777777" w:rsidTr="00A902E9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6" w:type="pct"/>
          </w:tcPr>
          <w:p w14:paraId="7E785DD2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AB43F17" w14:textId="02AE9251" w:rsidR="00780F9F" w:rsidRPr="003F5FE8" w:rsidRDefault="00AD43FC" w:rsidP="00AD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FE554A9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3BEDA22C" w14:textId="1466D270" w:rsidR="00780F9F" w:rsidRPr="003F5FE8" w:rsidRDefault="00780F9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26735677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bottom w:val="single" w:sz="4" w:space="0" w:color="auto"/>
            </w:tcBorders>
          </w:tcPr>
          <w:p w14:paraId="31C8DCF6" w14:textId="2E836B0D" w:rsidR="00780F9F" w:rsidRPr="003F5FE8" w:rsidRDefault="00AD43FC" w:rsidP="00AD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D19905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8" w:type="pct"/>
            <w:tcBorders>
              <w:top w:val="nil"/>
              <w:bottom w:val="single" w:sz="4" w:space="0" w:color="auto"/>
            </w:tcBorders>
          </w:tcPr>
          <w:p w14:paraId="60E80B83" w14:textId="3159F718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</w:tr>
      <w:tr w:rsidR="00780F9F" w:rsidRPr="003F5FE8" w14:paraId="7AA96C71" w14:textId="77777777" w:rsidTr="00A902E9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6" w:type="pct"/>
          </w:tcPr>
          <w:p w14:paraId="66EB4F0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C44EE14" w14:textId="0BA77B2B" w:rsidR="00780F9F" w:rsidRPr="003F5FE8" w:rsidRDefault="00AD43FC" w:rsidP="00AD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2B6E6A3B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5EE21BD" w14:textId="7268DA3E" w:rsidR="00780F9F" w:rsidRPr="003F5FE8" w:rsidRDefault="00780F9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5B91345D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6C92B26B" w14:textId="276B4B17" w:rsidR="00780F9F" w:rsidRPr="003F5FE8" w:rsidRDefault="00AD43FC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2D39C85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1B2878A7" w14:textId="53480CAA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(1,730)</w:t>
            </w:r>
          </w:p>
        </w:tc>
      </w:tr>
      <w:tr w:rsidR="00780F9F" w:rsidRPr="003F5FE8" w14:paraId="77F647E6" w14:textId="77777777" w:rsidTr="00A902E9">
        <w:tblPrEx>
          <w:tblBorders>
            <w:bottom w:val="double" w:sz="4" w:space="0" w:color="auto"/>
          </w:tblBorders>
        </w:tblPrEx>
        <w:trPr>
          <w:trHeight w:val="226"/>
        </w:trPr>
        <w:tc>
          <w:tcPr>
            <w:tcW w:w="2256" w:type="pct"/>
          </w:tcPr>
          <w:p w14:paraId="50B219B8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5B918C9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9CC955C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88AF650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461839B2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nil"/>
            </w:tcBorders>
          </w:tcPr>
          <w:p w14:paraId="2A6A4B51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AD81A3F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nil"/>
            </w:tcBorders>
          </w:tcPr>
          <w:p w14:paraId="5F73C916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780F9F" w:rsidRPr="003F5FE8" w14:paraId="3DEDB8BA" w14:textId="77777777" w:rsidTr="00A902E9">
        <w:trPr>
          <w:trHeight w:val="420"/>
        </w:trPr>
        <w:tc>
          <w:tcPr>
            <w:tcW w:w="2256" w:type="pct"/>
          </w:tcPr>
          <w:p w14:paraId="3E314CDF" w14:textId="77777777" w:rsidR="00780F9F" w:rsidRPr="003F5FE8" w:rsidRDefault="00780F9F" w:rsidP="00780F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5EECD8" w14:textId="37DC88B8" w:rsidR="00780F9F" w:rsidRPr="003F5FE8" w:rsidRDefault="00DE69BC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52,252</w:t>
            </w:r>
          </w:p>
        </w:tc>
        <w:tc>
          <w:tcPr>
            <w:tcW w:w="132" w:type="pct"/>
          </w:tcPr>
          <w:p w14:paraId="48B0C82D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0FC388B" w14:textId="254354BB" w:rsidR="00780F9F" w:rsidRPr="003F5FE8" w:rsidRDefault="00780F9F" w:rsidP="00EB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47,776</w:t>
            </w:r>
          </w:p>
        </w:tc>
        <w:tc>
          <w:tcPr>
            <w:tcW w:w="154" w:type="pct"/>
          </w:tcPr>
          <w:p w14:paraId="2712104D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B0831B6" w14:textId="24EC89D1" w:rsidR="00780F9F" w:rsidRPr="003F5FE8" w:rsidRDefault="00DE69BC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48,933</w:t>
            </w:r>
          </w:p>
        </w:tc>
        <w:tc>
          <w:tcPr>
            <w:tcW w:w="143" w:type="pct"/>
          </w:tcPr>
          <w:p w14:paraId="046807DC" w14:textId="7777777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6023666" w14:textId="347B47F7" w:rsidR="00780F9F" w:rsidRPr="003F5FE8" w:rsidRDefault="00780F9F" w:rsidP="0078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44,716</w:t>
            </w:r>
          </w:p>
        </w:tc>
      </w:tr>
    </w:tbl>
    <w:p w14:paraId="17D1AA31" w14:textId="617AD930" w:rsidR="00A902E9" w:rsidRPr="003F5FE8" w:rsidRDefault="00A902E9"/>
    <w:p w14:paraId="40EAF9E7" w14:textId="1181E93D" w:rsidR="00A902E9" w:rsidRPr="003F5FE8" w:rsidRDefault="00A902E9"/>
    <w:p w14:paraId="3FDD863A" w14:textId="30733A56" w:rsidR="00A902E9" w:rsidRPr="003F5FE8" w:rsidRDefault="00A902E9"/>
    <w:p w14:paraId="4F91B1DC" w14:textId="77777777" w:rsidR="00A902E9" w:rsidRPr="003F5FE8" w:rsidRDefault="00A902E9"/>
    <w:tbl>
      <w:tblPr>
        <w:tblW w:w="486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141"/>
        <w:gridCol w:w="990"/>
        <w:gridCol w:w="326"/>
        <w:gridCol w:w="1027"/>
        <w:gridCol w:w="269"/>
        <w:gridCol w:w="990"/>
        <w:gridCol w:w="269"/>
        <w:gridCol w:w="1090"/>
      </w:tblGrid>
      <w:tr w:rsidR="00694C23" w:rsidRPr="003F5FE8" w14:paraId="7A175AC6" w14:textId="77777777" w:rsidTr="00A902E9">
        <w:tc>
          <w:tcPr>
            <w:tcW w:w="2274" w:type="pct"/>
          </w:tcPr>
          <w:p w14:paraId="1BC5C1F9" w14:textId="77777777" w:rsidR="00694C23" w:rsidRPr="003F5FE8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</w:tc>
        <w:tc>
          <w:tcPr>
            <w:tcW w:w="1287" w:type="pct"/>
            <w:gridSpan w:val="3"/>
          </w:tcPr>
          <w:p w14:paraId="0CAF3983" w14:textId="77777777" w:rsidR="00694C23" w:rsidRPr="003F5FE8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393E1814" w14:textId="77777777" w:rsidR="00694C23" w:rsidRPr="003F5FE8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1E2E87AB" w14:textId="77777777" w:rsidR="00694C23" w:rsidRPr="003F5FE8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B114E9" w:rsidRPr="003F5FE8" w14:paraId="6EA1BCF3" w14:textId="77777777" w:rsidTr="00A902E9">
        <w:trPr>
          <w:trHeight w:val="326"/>
        </w:trPr>
        <w:tc>
          <w:tcPr>
            <w:tcW w:w="2274" w:type="pct"/>
          </w:tcPr>
          <w:p w14:paraId="6D024BD9" w14:textId="77777777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</w:rPr>
              <w:t xml:space="preserve">    </w:t>
            </w: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544" w:type="pct"/>
          </w:tcPr>
          <w:p w14:paraId="0C24AFA8" w14:textId="242FE0D1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" w:type="pct"/>
          </w:tcPr>
          <w:p w14:paraId="76738231" w14:textId="77777777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</w:tcPr>
          <w:p w14:paraId="48567A8D" w14:textId="4394BCA3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8A84AAA" w14:textId="77777777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2B4534A0" w14:textId="1CA900DA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1900A1F0" w14:textId="77777777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4851366D" w14:textId="7FC795CE" w:rsidR="00B114E9" w:rsidRPr="003F5FE8" w:rsidRDefault="00B114E9" w:rsidP="00B1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542D" w:rsidRPr="003F5FE8" w14:paraId="259691EC" w14:textId="77777777" w:rsidTr="00BB0D79">
        <w:trPr>
          <w:trHeight w:val="344"/>
        </w:trPr>
        <w:tc>
          <w:tcPr>
            <w:tcW w:w="2274" w:type="pct"/>
          </w:tcPr>
          <w:p w14:paraId="4DDAAFCF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6" w:type="pct"/>
            <w:gridSpan w:val="7"/>
          </w:tcPr>
          <w:p w14:paraId="59978A04" w14:textId="77777777" w:rsidR="00DA542D" w:rsidRPr="003F5FE8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E69BC" w:rsidRPr="003F5FE8" w14:paraId="018613D0" w14:textId="77777777" w:rsidTr="00A902E9">
        <w:tc>
          <w:tcPr>
            <w:tcW w:w="2274" w:type="pct"/>
          </w:tcPr>
          <w:p w14:paraId="1C68D5BD" w14:textId="77777777" w:rsidR="00DE69BC" w:rsidRPr="003F5FE8" w:rsidRDefault="00DE69BC" w:rsidP="00DE69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44" w:type="pct"/>
          </w:tcPr>
          <w:p w14:paraId="7CDC86AD" w14:textId="72AF5DC4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10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1.84 - 2.11</w:t>
            </w:r>
          </w:p>
        </w:tc>
        <w:tc>
          <w:tcPr>
            <w:tcW w:w="179" w:type="pct"/>
          </w:tcPr>
          <w:p w14:paraId="3327A4F1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</w:tcPr>
          <w:p w14:paraId="12EF8267" w14:textId="4BA0ABB9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1.84 - 2.11</w:t>
            </w:r>
          </w:p>
        </w:tc>
        <w:tc>
          <w:tcPr>
            <w:tcW w:w="148" w:type="pct"/>
          </w:tcPr>
          <w:p w14:paraId="096A5C86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506C2F82" w14:textId="3B644A8E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1.84</w:t>
            </w:r>
          </w:p>
        </w:tc>
        <w:tc>
          <w:tcPr>
            <w:tcW w:w="148" w:type="pct"/>
          </w:tcPr>
          <w:p w14:paraId="61677C38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A15630F" w14:textId="739D77A7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1.84</w:t>
            </w:r>
          </w:p>
        </w:tc>
      </w:tr>
      <w:tr w:rsidR="00DE69BC" w:rsidRPr="003F5FE8" w14:paraId="7324E887" w14:textId="77777777" w:rsidTr="00A902E9">
        <w:tc>
          <w:tcPr>
            <w:tcW w:w="2274" w:type="pct"/>
          </w:tcPr>
          <w:p w14:paraId="0FB2D27B" w14:textId="77777777" w:rsidR="00DE69BC" w:rsidRPr="003F5FE8" w:rsidRDefault="00DE69BC" w:rsidP="00DE69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44" w:type="pct"/>
          </w:tcPr>
          <w:p w14:paraId="5A4169D6" w14:textId="4CAD2ABA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9" w:type="pct"/>
          </w:tcPr>
          <w:p w14:paraId="1A862214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</w:tcPr>
          <w:p w14:paraId="26D627A4" w14:textId="10CA21A4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0BB9845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37CD52CD" w14:textId="118D06A6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</w:tcPr>
          <w:p w14:paraId="5AEE641B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068338C1" w14:textId="696C0747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E69BC" w:rsidRPr="003F5FE8" w14:paraId="716602C5" w14:textId="77777777" w:rsidTr="00A902E9">
        <w:tc>
          <w:tcPr>
            <w:tcW w:w="2274" w:type="pct"/>
          </w:tcPr>
          <w:p w14:paraId="69F96785" w14:textId="77777777" w:rsidR="00DE69BC" w:rsidRPr="003F5FE8" w:rsidRDefault="00DE69BC" w:rsidP="00DE69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44" w:type="pct"/>
          </w:tcPr>
          <w:p w14:paraId="2005497D" w14:textId="2A4D0B98" w:rsidR="00DE69BC" w:rsidRPr="003F5FE8" w:rsidRDefault="00DE69BC" w:rsidP="00DE69BC">
            <w:pPr>
              <w:pStyle w:val="acctfourfigures"/>
              <w:tabs>
                <w:tab w:val="clear" w:pos="765"/>
                <w:tab w:val="decimal" w:pos="-110"/>
              </w:tabs>
              <w:spacing w:line="380" w:lineRule="exact"/>
              <w:ind w:left="-110" w:right="-110" w:firstLine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9" w:type="pct"/>
          </w:tcPr>
          <w:p w14:paraId="05E0F0AB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</w:tcPr>
          <w:p w14:paraId="217D82B3" w14:textId="09B00DB1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</w:tcPr>
          <w:p w14:paraId="670BD7CE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4C62DE50" w14:textId="6A44D8B5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</w:tcPr>
          <w:p w14:paraId="07F79329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3FD5352E" w14:textId="34E0BF58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BFF483E" w14:textId="77777777" w:rsidR="00E81DF2" w:rsidRPr="003F5FE8" w:rsidRDefault="00E81DF2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9C14F5" w14:textId="35A1D1ED" w:rsidR="00D02D87" w:rsidRPr="003F5FE8" w:rsidRDefault="00D02D87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7DCBA06" w14:textId="77777777" w:rsidR="00D02D87" w:rsidRPr="003F5FE8" w:rsidRDefault="00D02D87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7"/>
          <w:sz w:val="30"/>
          <w:szCs w:val="30"/>
        </w:rPr>
      </w:pPr>
    </w:p>
    <w:p w14:paraId="39D92271" w14:textId="12D4DA96" w:rsidR="00694C23" w:rsidRPr="003F5FE8" w:rsidRDefault="00694C23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7"/>
          <w:sz w:val="30"/>
          <w:szCs w:val="30"/>
        </w:rPr>
      </w:pPr>
      <w:r w:rsidRPr="003F5FE8">
        <w:rPr>
          <w:rFonts w:ascii="Angsana New" w:hAnsi="Angsana New" w:hint="cs"/>
          <w:spacing w:val="-7"/>
          <w:sz w:val="30"/>
          <w:szCs w:val="30"/>
          <w:cs/>
        </w:rPr>
        <w:t xml:space="preserve">ณ วันที่ </w:t>
      </w:r>
      <w:r w:rsidRPr="003F5FE8">
        <w:rPr>
          <w:rFonts w:ascii="Angsana New" w:hAnsi="Angsana New" w:hint="cs"/>
          <w:spacing w:val="-7"/>
          <w:sz w:val="30"/>
          <w:szCs w:val="30"/>
        </w:rPr>
        <w:t xml:space="preserve">31 </w:t>
      </w:r>
      <w:r w:rsidRPr="003F5FE8">
        <w:rPr>
          <w:rFonts w:ascii="Angsana New" w:hAnsi="Angsana New" w:hint="cs"/>
          <w:spacing w:val="-7"/>
          <w:sz w:val="30"/>
          <w:szCs w:val="30"/>
          <w:cs/>
        </w:rPr>
        <w:t xml:space="preserve">ธันวาคม </w:t>
      </w:r>
      <w:r w:rsidRPr="003F5FE8">
        <w:rPr>
          <w:rFonts w:ascii="Angsana New" w:hAnsi="Angsana New" w:hint="cs"/>
          <w:spacing w:val="-7"/>
          <w:sz w:val="30"/>
          <w:szCs w:val="30"/>
        </w:rPr>
        <w:t>25</w:t>
      </w:r>
      <w:r w:rsidR="00DE3CD5" w:rsidRPr="003F5FE8">
        <w:rPr>
          <w:rFonts w:ascii="Angsana New" w:hAnsi="Angsana New" w:hint="cs"/>
          <w:spacing w:val="-7"/>
          <w:sz w:val="30"/>
          <w:szCs w:val="30"/>
        </w:rPr>
        <w:t>6</w:t>
      </w:r>
      <w:r w:rsidR="00471E48" w:rsidRPr="003F5FE8">
        <w:rPr>
          <w:rFonts w:ascii="Angsana New" w:hAnsi="Angsana New"/>
          <w:spacing w:val="-7"/>
          <w:sz w:val="30"/>
          <w:szCs w:val="30"/>
        </w:rPr>
        <w:t>6</w:t>
      </w:r>
      <w:r w:rsidR="00CC073F" w:rsidRPr="003F5FE8">
        <w:rPr>
          <w:rFonts w:ascii="Angsana New" w:hAnsi="Angsana New"/>
          <w:spacing w:val="-7"/>
          <w:sz w:val="30"/>
          <w:szCs w:val="30"/>
        </w:rPr>
        <w:t xml:space="preserve"> </w:t>
      </w:r>
      <w:r w:rsidRPr="003F5FE8">
        <w:rPr>
          <w:rFonts w:ascii="Angsana New" w:hAnsi="Angsana New" w:hint="cs"/>
          <w:spacing w:val="-7"/>
          <w:sz w:val="30"/>
          <w:szCs w:val="30"/>
          <w:cs/>
        </w:rPr>
        <w:t>ระยะเวลาถัวเฉลี่ยถ่วงน้ำหนักของภาระ</w:t>
      </w:r>
      <w:r w:rsidR="00E94663" w:rsidRPr="003F5FE8">
        <w:rPr>
          <w:rFonts w:ascii="Angsana New" w:hAnsi="Angsana New" w:hint="cs"/>
          <w:spacing w:val="-7"/>
          <w:sz w:val="30"/>
          <w:szCs w:val="30"/>
          <w:cs/>
        </w:rPr>
        <w:t>ผูกพันผลประโยชน์ที่กำหนดไว้เป็น</w:t>
      </w:r>
      <w:r w:rsidR="00533D34" w:rsidRPr="003F5FE8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DE69BC" w:rsidRPr="003F5FE8">
        <w:rPr>
          <w:rFonts w:ascii="Angsana New" w:hAnsi="Angsana New"/>
          <w:spacing w:val="-7"/>
          <w:sz w:val="30"/>
          <w:szCs w:val="30"/>
        </w:rPr>
        <w:t>12.86</w:t>
      </w:r>
      <w:r w:rsidR="00EE67C5" w:rsidRPr="003F5FE8">
        <w:rPr>
          <w:rFonts w:ascii="Angsana New" w:hAnsi="Angsana New"/>
          <w:spacing w:val="-7"/>
          <w:sz w:val="30"/>
          <w:szCs w:val="30"/>
        </w:rPr>
        <w:t xml:space="preserve"> </w:t>
      </w:r>
      <w:r w:rsidR="005E342A" w:rsidRPr="003F5FE8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D26E15" w:rsidRPr="003F5FE8">
        <w:rPr>
          <w:rFonts w:ascii="Angsana New" w:hAnsi="Angsana New" w:hint="cs"/>
          <w:spacing w:val="-7"/>
          <w:sz w:val="30"/>
          <w:szCs w:val="30"/>
          <w:cs/>
        </w:rPr>
        <w:t>ปี</w:t>
      </w:r>
      <w:r w:rsidRPr="003F5FE8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EE67C5" w:rsidRPr="003F5FE8">
        <w:rPr>
          <w:rFonts w:ascii="Angsana New" w:hAnsi="Angsana New"/>
          <w:spacing w:val="-7"/>
          <w:sz w:val="30"/>
          <w:szCs w:val="30"/>
        </w:rPr>
        <w:t xml:space="preserve">                  </w:t>
      </w:r>
      <w:r w:rsidRPr="003F5FE8">
        <w:rPr>
          <w:rFonts w:ascii="Angsana New" w:hAnsi="Angsana New" w:hint="cs"/>
          <w:i/>
          <w:iCs/>
          <w:spacing w:val="-7"/>
          <w:sz w:val="30"/>
          <w:szCs w:val="30"/>
          <w:cs/>
        </w:rPr>
        <w:t>(</w:t>
      </w:r>
      <w:r w:rsidR="003D51A2" w:rsidRPr="003F5FE8">
        <w:rPr>
          <w:rFonts w:ascii="Angsana New" w:hAnsi="Angsana New" w:hint="cs"/>
          <w:i/>
          <w:iCs/>
          <w:spacing w:val="-7"/>
          <w:sz w:val="30"/>
          <w:szCs w:val="30"/>
        </w:rPr>
        <w:t>2</w:t>
      </w:r>
      <w:r w:rsidR="0035533A" w:rsidRPr="003F5FE8">
        <w:rPr>
          <w:rFonts w:ascii="Angsana New" w:hAnsi="Angsana New" w:hint="cs"/>
          <w:i/>
          <w:iCs/>
          <w:spacing w:val="-7"/>
          <w:sz w:val="30"/>
          <w:szCs w:val="30"/>
        </w:rPr>
        <w:t>5</w:t>
      </w:r>
      <w:r w:rsidR="0035533A" w:rsidRPr="003F5FE8">
        <w:rPr>
          <w:rFonts w:ascii="Angsana New" w:hAnsi="Angsana New" w:hint="cs"/>
          <w:i/>
          <w:iCs/>
          <w:spacing w:val="-7"/>
          <w:sz w:val="30"/>
          <w:szCs w:val="30"/>
          <w:cs/>
        </w:rPr>
        <w:t>6</w:t>
      </w:r>
      <w:r w:rsidR="00471E48" w:rsidRPr="003F5FE8">
        <w:rPr>
          <w:rFonts w:ascii="Angsana New" w:hAnsi="Angsana New"/>
          <w:i/>
          <w:iCs/>
          <w:spacing w:val="-7"/>
          <w:sz w:val="30"/>
          <w:szCs w:val="30"/>
        </w:rPr>
        <w:t>5</w:t>
      </w:r>
      <w:r w:rsidR="003D51A2" w:rsidRPr="003F5FE8">
        <w:rPr>
          <w:rFonts w:ascii="Angsana New" w:hAnsi="Angsana New" w:hint="cs"/>
          <w:i/>
          <w:iCs/>
          <w:spacing w:val="-7"/>
          <w:sz w:val="30"/>
          <w:szCs w:val="30"/>
        </w:rPr>
        <w:t xml:space="preserve">: </w:t>
      </w:r>
      <w:r w:rsidR="00AC0811" w:rsidRPr="003F5FE8">
        <w:rPr>
          <w:rFonts w:ascii="Angsana New" w:hAnsi="Angsana New"/>
          <w:i/>
          <w:iCs/>
          <w:spacing w:val="-7"/>
          <w:sz w:val="30"/>
          <w:szCs w:val="30"/>
        </w:rPr>
        <w:t>1</w:t>
      </w:r>
      <w:r w:rsidR="00471E48" w:rsidRPr="003F5FE8">
        <w:rPr>
          <w:rFonts w:ascii="Angsana New" w:hAnsi="Angsana New"/>
          <w:i/>
          <w:iCs/>
          <w:spacing w:val="-7"/>
          <w:sz w:val="30"/>
          <w:szCs w:val="30"/>
        </w:rPr>
        <w:t>2</w:t>
      </w:r>
      <w:r w:rsidR="00AC0811" w:rsidRPr="003F5FE8">
        <w:rPr>
          <w:rFonts w:ascii="Angsana New" w:hAnsi="Angsana New"/>
          <w:i/>
          <w:iCs/>
          <w:spacing w:val="-7"/>
          <w:sz w:val="30"/>
          <w:szCs w:val="30"/>
        </w:rPr>
        <w:t>.86</w:t>
      </w:r>
      <w:r w:rsidRPr="003F5FE8">
        <w:rPr>
          <w:rFonts w:ascii="Angsana New" w:hAnsi="Angsana New" w:hint="cs"/>
          <w:i/>
          <w:iCs/>
          <w:spacing w:val="-7"/>
          <w:sz w:val="30"/>
          <w:szCs w:val="30"/>
        </w:rPr>
        <w:t xml:space="preserve"> </w:t>
      </w:r>
      <w:r w:rsidRPr="003F5FE8">
        <w:rPr>
          <w:rFonts w:ascii="Angsana New" w:hAnsi="Angsana New" w:hint="cs"/>
          <w:i/>
          <w:iCs/>
          <w:spacing w:val="-7"/>
          <w:sz w:val="30"/>
          <w:szCs w:val="30"/>
          <w:cs/>
        </w:rPr>
        <w:t>ปี)</w:t>
      </w:r>
    </w:p>
    <w:p w14:paraId="5A0B0D9C" w14:textId="77777777" w:rsidR="00D02D87" w:rsidRPr="003F5FE8" w:rsidRDefault="00D02D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7E85FE" w14:textId="62D594D0" w:rsidR="00AC0811" w:rsidRPr="003F5FE8" w:rsidRDefault="00694C23" w:rsidP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4EA108C" w14:textId="2F9B1B54" w:rsidR="00373514" w:rsidRPr="003F5FE8" w:rsidRDefault="00842648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694C23" w:rsidRPr="003F5FE8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5FE8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694C23" w:rsidRPr="003F5FE8">
        <w:rPr>
          <w:rFonts w:ascii="Angsana New" w:hAnsi="Angsana New" w:hint="cs"/>
          <w:sz w:val="30"/>
          <w:szCs w:val="30"/>
          <w:cs/>
        </w:rPr>
        <w:t xml:space="preserve">อื่นๆ คงที่ </w:t>
      </w:r>
    </w:p>
    <w:p w14:paraId="6C742C05" w14:textId="77777777" w:rsidR="00897362" w:rsidRPr="003F5FE8" w:rsidRDefault="00897362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3F5FE8" w14:paraId="63DE472F" w14:textId="77777777" w:rsidTr="005E342A">
        <w:trPr>
          <w:trHeight w:val="389"/>
        </w:trPr>
        <w:tc>
          <w:tcPr>
            <w:tcW w:w="4392" w:type="dxa"/>
          </w:tcPr>
          <w:p w14:paraId="1F16E28C" w14:textId="77777777" w:rsidR="00716398" w:rsidRPr="003F5FE8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FDD4EC" w14:textId="77777777" w:rsidR="00716398" w:rsidRPr="003F5FE8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B87" w:rsidRPr="003F5FE8" w14:paraId="2CAD9298" w14:textId="77777777" w:rsidTr="005E342A">
        <w:trPr>
          <w:trHeight w:val="389"/>
        </w:trPr>
        <w:tc>
          <w:tcPr>
            <w:tcW w:w="4392" w:type="dxa"/>
          </w:tcPr>
          <w:p w14:paraId="615DD407" w14:textId="77777777" w:rsidR="00DA5B87" w:rsidRPr="003F5FE8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79BF758" w14:textId="5A7163F9" w:rsidR="00DA5B87" w:rsidRPr="003F5FE8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F6C21" w:rsidRPr="003F5F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656CCCE6" w14:textId="77777777" w:rsidR="00DA5B87" w:rsidRPr="003F5FE8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9FD7CE8" w14:textId="72C2D70F" w:rsidR="00DA5B87" w:rsidRPr="003F5FE8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ข้อสมมติลดลงร้อยละ </w:t>
            </w:r>
            <w:r w:rsidR="00EF6C21" w:rsidRPr="003F5F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810326" w:rsidRPr="003F5FE8" w14:paraId="3EFA0291" w14:textId="77777777" w:rsidTr="00CC073F">
        <w:tc>
          <w:tcPr>
            <w:tcW w:w="4392" w:type="dxa"/>
          </w:tcPr>
          <w:p w14:paraId="19DDA18B" w14:textId="77777777" w:rsidR="00810326" w:rsidRPr="003F5FE8" w:rsidRDefault="00810326" w:rsidP="00810326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8B208B" w14:textId="43D2375E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6C668B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68125" w14:textId="22157587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75B52715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41A93BC7" w14:textId="5171CAD0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467118B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18C994" w14:textId="305CA90B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77AF1" w:rsidRPr="003F5FE8" w14:paraId="58B79775" w14:textId="77777777" w:rsidTr="005E342A">
        <w:trPr>
          <w:trHeight w:val="236"/>
        </w:trPr>
        <w:tc>
          <w:tcPr>
            <w:tcW w:w="4392" w:type="dxa"/>
          </w:tcPr>
          <w:p w14:paraId="18413950" w14:textId="77777777" w:rsidR="00677AF1" w:rsidRPr="003F5FE8" w:rsidRDefault="00677AF1" w:rsidP="000F4D5A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1940743A" w14:textId="77777777" w:rsidR="00677AF1" w:rsidRPr="003F5FE8" w:rsidRDefault="00677AF1" w:rsidP="000F4D5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10326" w:rsidRPr="003F5FE8" w14:paraId="4BAF13A4" w14:textId="77777777" w:rsidTr="005E342A">
        <w:tc>
          <w:tcPr>
            <w:tcW w:w="4392" w:type="dxa"/>
          </w:tcPr>
          <w:p w14:paraId="163A3ACC" w14:textId="77777777" w:rsidR="00810326" w:rsidRPr="003F5FE8" w:rsidRDefault="00810326" w:rsidP="00810326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2EE6F09" w14:textId="7934D90B" w:rsidR="00810326" w:rsidRPr="003F5FE8" w:rsidRDefault="00DE69BC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(5,160)</w:t>
            </w:r>
          </w:p>
        </w:tc>
        <w:tc>
          <w:tcPr>
            <w:tcW w:w="270" w:type="dxa"/>
            <w:shd w:val="clear" w:color="auto" w:fill="auto"/>
          </w:tcPr>
          <w:p w14:paraId="20269EB0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A2876E" w14:textId="56B4263C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(4,975)</w:t>
            </w:r>
          </w:p>
        </w:tc>
        <w:tc>
          <w:tcPr>
            <w:tcW w:w="268" w:type="dxa"/>
          </w:tcPr>
          <w:p w14:paraId="6A3230FE" w14:textId="77777777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228E7CA8" w14:textId="201C88B5" w:rsidR="00810326" w:rsidRPr="003F5FE8" w:rsidRDefault="00DE69BC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5,951</w:t>
            </w:r>
          </w:p>
        </w:tc>
        <w:tc>
          <w:tcPr>
            <w:tcW w:w="268" w:type="dxa"/>
          </w:tcPr>
          <w:p w14:paraId="4F510096" w14:textId="77777777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190663D" w14:textId="320BF86C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5,766</w:t>
            </w:r>
          </w:p>
        </w:tc>
      </w:tr>
      <w:tr w:rsidR="00810326" w:rsidRPr="003F5FE8" w14:paraId="7E66579D" w14:textId="77777777" w:rsidTr="005E342A">
        <w:tc>
          <w:tcPr>
            <w:tcW w:w="4392" w:type="dxa"/>
          </w:tcPr>
          <w:p w14:paraId="1691608F" w14:textId="77777777" w:rsidR="00810326" w:rsidRPr="003F5FE8" w:rsidRDefault="00810326" w:rsidP="00810326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2320997" w14:textId="74D88B21" w:rsidR="00810326" w:rsidRPr="003F5FE8" w:rsidRDefault="00DE69BC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6,245</w:t>
            </w:r>
          </w:p>
        </w:tc>
        <w:tc>
          <w:tcPr>
            <w:tcW w:w="270" w:type="dxa"/>
            <w:shd w:val="clear" w:color="auto" w:fill="auto"/>
          </w:tcPr>
          <w:p w14:paraId="34A6D62D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33A89" w14:textId="2024915E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5,524</w:t>
            </w:r>
          </w:p>
        </w:tc>
        <w:tc>
          <w:tcPr>
            <w:tcW w:w="268" w:type="dxa"/>
          </w:tcPr>
          <w:p w14:paraId="029990D6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85606FB" w14:textId="60B65C3C" w:rsidR="00810326" w:rsidRPr="003F5FE8" w:rsidRDefault="00DE69BC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(5,487)</w:t>
            </w:r>
          </w:p>
        </w:tc>
        <w:tc>
          <w:tcPr>
            <w:tcW w:w="268" w:type="dxa"/>
          </w:tcPr>
          <w:p w14:paraId="7756AF96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9B0D9E" w14:textId="6AB806DE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(4,863)</w:t>
            </w:r>
          </w:p>
        </w:tc>
      </w:tr>
      <w:tr w:rsidR="00810326" w:rsidRPr="003F5FE8" w14:paraId="6B8F78A2" w14:textId="77777777" w:rsidTr="005E342A">
        <w:tc>
          <w:tcPr>
            <w:tcW w:w="4392" w:type="dxa"/>
          </w:tcPr>
          <w:p w14:paraId="373C0D7C" w14:textId="77777777" w:rsidR="00810326" w:rsidRPr="003F5FE8" w:rsidRDefault="00810326" w:rsidP="00810326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15DE13CF" w14:textId="794AACBA" w:rsidR="00810326" w:rsidRPr="003F5FE8" w:rsidRDefault="00DE69BC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(637)</w:t>
            </w:r>
          </w:p>
        </w:tc>
        <w:tc>
          <w:tcPr>
            <w:tcW w:w="270" w:type="dxa"/>
            <w:shd w:val="clear" w:color="auto" w:fill="auto"/>
          </w:tcPr>
          <w:p w14:paraId="03AAA3CD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A9A68" w14:textId="5C21BFA3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(565)</w:t>
            </w:r>
          </w:p>
        </w:tc>
        <w:tc>
          <w:tcPr>
            <w:tcW w:w="268" w:type="dxa"/>
          </w:tcPr>
          <w:p w14:paraId="62E264B1" w14:textId="77777777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23DBD22" w14:textId="6904F451" w:rsidR="00810326" w:rsidRPr="003F5FE8" w:rsidRDefault="00DE69BC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874</w:t>
            </w:r>
          </w:p>
        </w:tc>
        <w:tc>
          <w:tcPr>
            <w:tcW w:w="268" w:type="dxa"/>
          </w:tcPr>
          <w:p w14:paraId="358D8B3B" w14:textId="77777777" w:rsidR="00810326" w:rsidRPr="003F5FE8" w:rsidRDefault="00810326" w:rsidP="00810326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2233406" w14:textId="79E7E7E6" w:rsidR="00810326" w:rsidRPr="003F5FE8" w:rsidRDefault="00810326" w:rsidP="0081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770</w:t>
            </w:r>
          </w:p>
        </w:tc>
      </w:tr>
    </w:tbl>
    <w:p w14:paraId="4B91D3AD" w14:textId="77777777" w:rsidR="005412FB" w:rsidRPr="003F5FE8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3F5FE8" w14:paraId="0380940E" w14:textId="77777777" w:rsidTr="00436F9B">
        <w:trPr>
          <w:trHeight w:val="389"/>
        </w:trPr>
        <w:tc>
          <w:tcPr>
            <w:tcW w:w="4392" w:type="dxa"/>
          </w:tcPr>
          <w:p w14:paraId="0FE169B1" w14:textId="77777777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55A058EE" w14:textId="77777777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398" w:rsidRPr="003F5FE8" w14:paraId="031B4191" w14:textId="77777777" w:rsidTr="00436F9B">
        <w:trPr>
          <w:trHeight w:val="389"/>
        </w:trPr>
        <w:tc>
          <w:tcPr>
            <w:tcW w:w="4392" w:type="dxa"/>
          </w:tcPr>
          <w:p w14:paraId="76BC9EA5" w14:textId="77777777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3D1F1DAC" w14:textId="1D45A530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F6C21" w:rsidRPr="003F5F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6DC22187" w14:textId="77777777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4B8D3446" w14:textId="55786C96" w:rsidR="00716398" w:rsidRPr="003F5FE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3F5FE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EF6C21" w:rsidRPr="003F5F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5B2B22" w:rsidRPr="003F5FE8" w14:paraId="1853C4B9" w14:textId="77777777" w:rsidTr="00CC073F">
        <w:tc>
          <w:tcPr>
            <w:tcW w:w="4392" w:type="dxa"/>
          </w:tcPr>
          <w:p w14:paraId="47AF0CE0" w14:textId="77777777" w:rsidR="005B2B22" w:rsidRPr="003F5FE8" w:rsidRDefault="005B2B22" w:rsidP="005B2B22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18DC5DF" w14:textId="596A046C" w:rsidR="005B2B22" w:rsidRPr="003F5FE8" w:rsidRDefault="005B2B22" w:rsidP="005B2B2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ECB3FB" w14:textId="77777777" w:rsidR="005B2B22" w:rsidRPr="003F5FE8" w:rsidRDefault="005B2B22" w:rsidP="005B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9852" w14:textId="39C42356" w:rsidR="005B2B22" w:rsidRPr="003F5FE8" w:rsidRDefault="005B2B22" w:rsidP="005B2B2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AFD7076" w14:textId="77777777" w:rsidR="005B2B22" w:rsidRPr="003F5FE8" w:rsidRDefault="005B2B22" w:rsidP="005B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37D01D35" w14:textId="35FB9014" w:rsidR="005B2B22" w:rsidRPr="003F5FE8" w:rsidRDefault="005B2B22" w:rsidP="005B2B22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45FD58E3" w14:textId="77777777" w:rsidR="005B2B22" w:rsidRPr="003F5FE8" w:rsidRDefault="005B2B22" w:rsidP="005B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347E61E" w14:textId="5383FD82" w:rsidR="005B2B22" w:rsidRPr="003F5FE8" w:rsidRDefault="005B2B22" w:rsidP="005B2B2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0811" w:rsidRPr="003F5FE8" w14:paraId="0C85293D" w14:textId="77777777" w:rsidTr="00436F9B">
        <w:trPr>
          <w:trHeight w:val="236"/>
        </w:trPr>
        <w:tc>
          <w:tcPr>
            <w:tcW w:w="4392" w:type="dxa"/>
          </w:tcPr>
          <w:p w14:paraId="60AEAD0B" w14:textId="77777777" w:rsidR="00AC0811" w:rsidRPr="003F5FE8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83175E9" w14:textId="77777777" w:rsidR="00AC0811" w:rsidRPr="003F5FE8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E69BC" w:rsidRPr="003F5FE8" w14:paraId="7EAAB10C" w14:textId="77777777" w:rsidTr="00436F9B">
        <w:tc>
          <w:tcPr>
            <w:tcW w:w="4392" w:type="dxa"/>
          </w:tcPr>
          <w:p w14:paraId="6B8BC879" w14:textId="77777777" w:rsidR="00DE69BC" w:rsidRPr="003F5FE8" w:rsidRDefault="00DE69BC" w:rsidP="00DE69BC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96B673" w14:textId="123A769A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(4,759)</w:t>
            </w:r>
          </w:p>
        </w:tc>
        <w:tc>
          <w:tcPr>
            <w:tcW w:w="270" w:type="dxa"/>
            <w:shd w:val="clear" w:color="auto" w:fill="auto"/>
          </w:tcPr>
          <w:p w14:paraId="6CE25A94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B9C2E5" w14:textId="6C4B40AF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(4,590)</w:t>
            </w:r>
          </w:p>
        </w:tc>
        <w:tc>
          <w:tcPr>
            <w:tcW w:w="268" w:type="dxa"/>
          </w:tcPr>
          <w:p w14:paraId="6B76B104" w14:textId="77777777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4371E0E3" w14:textId="1C499B5A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5,516</w:t>
            </w:r>
          </w:p>
        </w:tc>
        <w:tc>
          <w:tcPr>
            <w:tcW w:w="268" w:type="dxa"/>
          </w:tcPr>
          <w:p w14:paraId="02CD36D1" w14:textId="77777777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5BC94F1" w14:textId="5E7603CF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5,347</w:t>
            </w:r>
          </w:p>
        </w:tc>
      </w:tr>
      <w:tr w:rsidR="00DE69BC" w:rsidRPr="003F5FE8" w14:paraId="6C1AFBE8" w14:textId="77777777" w:rsidTr="00436F9B">
        <w:tc>
          <w:tcPr>
            <w:tcW w:w="4392" w:type="dxa"/>
          </w:tcPr>
          <w:p w14:paraId="755725D9" w14:textId="77777777" w:rsidR="00DE69BC" w:rsidRPr="003F5FE8" w:rsidRDefault="00DE69BC" w:rsidP="00DE69BC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B53E5DA" w14:textId="4D8D8529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5,779</w:t>
            </w:r>
          </w:p>
        </w:tc>
        <w:tc>
          <w:tcPr>
            <w:tcW w:w="270" w:type="dxa"/>
            <w:shd w:val="clear" w:color="auto" w:fill="auto"/>
          </w:tcPr>
          <w:p w14:paraId="4CA5A4F3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5E66E" w14:textId="1C644503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5,108</w:t>
            </w:r>
          </w:p>
        </w:tc>
        <w:tc>
          <w:tcPr>
            <w:tcW w:w="268" w:type="dxa"/>
          </w:tcPr>
          <w:p w14:paraId="2255CFDF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114638B" w14:textId="6E7775DC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(5,054)</w:t>
            </w:r>
          </w:p>
        </w:tc>
        <w:tc>
          <w:tcPr>
            <w:tcW w:w="268" w:type="dxa"/>
          </w:tcPr>
          <w:p w14:paraId="163BBAEB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7E80AC" w14:textId="05D230F2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(4,477)</w:t>
            </w:r>
          </w:p>
        </w:tc>
      </w:tr>
      <w:tr w:rsidR="00DE69BC" w:rsidRPr="003F5FE8" w14:paraId="0A5FA00C" w14:textId="77777777" w:rsidTr="00436F9B">
        <w:tc>
          <w:tcPr>
            <w:tcW w:w="4392" w:type="dxa"/>
          </w:tcPr>
          <w:p w14:paraId="623EE0AD" w14:textId="77777777" w:rsidR="00DE69BC" w:rsidRPr="003F5FE8" w:rsidRDefault="00DE69BC" w:rsidP="00DE69BC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213E2E2F" w14:textId="5C093CDE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(581)</w:t>
            </w:r>
          </w:p>
        </w:tc>
        <w:tc>
          <w:tcPr>
            <w:tcW w:w="270" w:type="dxa"/>
            <w:shd w:val="clear" w:color="auto" w:fill="auto"/>
          </w:tcPr>
          <w:p w14:paraId="697E72AD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23A21" w14:textId="3334F970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(515)</w:t>
            </w:r>
          </w:p>
        </w:tc>
        <w:tc>
          <w:tcPr>
            <w:tcW w:w="268" w:type="dxa"/>
          </w:tcPr>
          <w:p w14:paraId="777CD150" w14:textId="77777777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0A76D54A" w14:textId="65F71B66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818</w:t>
            </w:r>
          </w:p>
        </w:tc>
        <w:tc>
          <w:tcPr>
            <w:tcW w:w="268" w:type="dxa"/>
          </w:tcPr>
          <w:p w14:paraId="0BE128AA" w14:textId="77777777" w:rsidR="00DE69BC" w:rsidRPr="003F5FE8" w:rsidRDefault="00DE69BC" w:rsidP="00DE69BC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7E1BEC0" w14:textId="4DD3D259" w:rsidR="00DE69BC" w:rsidRPr="003F5FE8" w:rsidRDefault="00DE69BC" w:rsidP="00D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720</w:t>
            </w:r>
          </w:p>
        </w:tc>
      </w:tr>
    </w:tbl>
    <w:p w14:paraId="118BAD1A" w14:textId="5065820D" w:rsidR="00BB0D79" w:rsidRPr="003F5FE8" w:rsidRDefault="00BB0D79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3B04FD" w14:textId="77777777" w:rsidR="00BB0D79" w:rsidRPr="003F5FE8" w:rsidRDefault="00BB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323ECB56" w14:textId="1EDB94B3" w:rsidR="00A512D9" w:rsidRPr="003F5FE8" w:rsidRDefault="00A512D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สำรอง</w:t>
      </w:r>
      <w:r w:rsidR="00B849E3"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2E0B7530" w14:textId="77777777" w:rsidR="004428D3" w:rsidRPr="003F5FE8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737283C" w14:textId="77777777" w:rsidR="00A512D9" w:rsidRPr="003F5FE8" w:rsidRDefault="00A512D9" w:rsidP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5FE8">
        <w:rPr>
          <w:rFonts w:ascii="Angsana New" w:hAnsi="Angsana New"/>
          <w:sz w:val="30"/>
          <w:szCs w:val="30"/>
        </w:rPr>
        <w:t>2535</w:t>
      </w:r>
      <w:r w:rsidRPr="003F5FE8">
        <w:rPr>
          <w:rFonts w:ascii="Angsana New" w:hAnsi="Angsana New"/>
          <w:sz w:val="30"/>
          <w:szCs w:val="30"/>
          <w:cs/>
        </w:rPr>
        <w:t xml:space="preserve"> มาตรา </w:t>
      </w:r>
      <w:r w:rsidRPr="003F5FE8">
        <w:rPr>
          <w:rFonts w:ascii="Angsana New" w:hAnsi="Angsana New"/>
          <w:sz w:val="30"/>
          <w:szCs w:val="30"/>
        </w:rPr>
        <w:t>116</w:t>
      </w:r>
      <w:r w:rsidRPr="003F5FE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F5FE8">
        <w:rPr>
          <w:rFonts w:ascii="Angsana New" w:hAnsi="Angsana New"/>
          <w:sz w:val="30"/>
          <w:szCs w:val="30"/>
        </w:rPr>
        <w:t>“</w:t>
      </w:r>
      <w:r w:rsidRPr="003F5FE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F5FE8">
        <w:rPr>
          <w:rFonts w:ascii="Angsana New" w:hAnsi="Angsana New"/>
          <w:sz w:val="30"/>
          <w:szCs w:val="30"/>
        </w:rPr>
        <w:t>”</w:t>
      </w:r>
      <w:r w:rsidRPr="003F5FE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3F5FE8">
        <w:rPr>
          <w:rFonts w:ascii="Angsana New" w:hAnsi="Angsana New"/>
          <w:sz w:val="30"/>
          <w:szCs w:val="30"/>
        </w:rPr>
        <w:t xml:space="preserve">5 </w:t>
      </w:r>
      <w:r w:rsidRPr="003F5FE8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F5FE8">
        <w:rPr>
          <w:rFonts w:ascii="Angsana New" w:hAnsi="Angsana New"/>
          <w:sz w:val="30"/>
          <w:szCs w:val="30"/>
        </w:rPr>
        <w:t xml:space="preserve">10 </w:t>
      </w:r>
      <w:r w:rsidRPr="003F5FE8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87671A" w14:textId="639C24D7" w:rsidR="00A2544E" w:rsidRPr="003F5FE8" w:rsidRDefault="00A2544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B91CAF" w14:textId="68E462ED" w:rsidR="00B96FE1" w:rsidRPr="003F5FE8" w:rsidRDefault="0042089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3F5FE8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05ECE6A" w14:textId="77777777" w:rsidR="00AE4790" w:rsidRPr="003F5FE8" w:rsidRDefault="00AE479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7D6135" w14:textId="3322100C" w:rsidR="00B96FE1" w:rsidRPr="003F5FE8" w:rsidRDefault="0065103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B96FE1" w:rsidRPr="003F5FE8">
        <w:rPr>
          <w:rFonts w:ascii="Angsana New" w:hAnsi="Angsana New"/>
          <w:sz w:val="30"/>
          <w:szCs w:val="30"/>
          <w:cs/>
        </w:rPr>
        <w:t>กลุ่มบริษัทมี</w:t>
      </w:r>
      <w:r w:rsidR="00994EC2" w:rsidRPr="003F5FE8">
        <w:rPr>
          <w:rFonts w:ascii="Angsana New" w:hAnsi="Angsana New"/>
          <w:sz w:val="30"/>
          <w:szCs w:val="30"/>
        </w:rPr>
        <w:t xml:space="preserve"> </w:t>
      </w:r>
      <w:r w:rsidR="00745EAC" w:rsidRPr="003F5FE8">
        <w:rPr>
          <w:rFonts w:ascii="Angsana New" w:hAnsi="Angsana New"/>
          <w:sz w:val="30"/>
          <w:szCs w:val="30"/>
        </w:rPr>
        <w:t>2</w:t>
      </w:r>
      <w:r w:rsidR="00934A67" w:rsidRPr="003F5FE8">
        <w:rPr>
          <w:rFonts w:ascii="Angsana New" w:hAnsi="Angsana New"/>
          <w:sz w:val="30"/>
          <w:szCs w:val="30"/>
        </w:rPr>
        <w:t xml:space="preserve"> </w:t>
      </w:r>
      <w:r w:rsidR="00B96FE1" w:rsidRPr="003F5FE8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3F5FE8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</w:t>
      </w:r>
      <w:r w:rsidR="002517B5" w:rsidRPr="003F5FE8">
        <w:rPr>
          <w:rFonts w:ascii="Angsana New" w:hAnsi="Angsana New"/>
          <w:sz w:val="30"/>
          <w:szCs w:val="30"/>
          <w:cs/>
        </w:rPr>
        <w:t>ัทที่</w:t>
      </w:r>
      <w:r w:rsidRPr="003F5FE8">
        <w:rPr>
          <w:rFonts w:ascii="Angsana New" w:hAnsi="Angsana New" w:hint="cs"/>
          <w:sz w:val="30"/>
          <w:szCs w:val="30"/>
          <w:cs/>
        </w:rPr>
        <w:t>มี</w:t>
      </w:r>
      <w:r w:rsidR="00B96FE1" w:rsidRPr="003F5FE8">
        <w:rPr>
          <w:rFonts w:ascii="Angsana New" w:hAnsi="Angsana New"/>
          <w:sz w:val="30"/>
          <w:szCs w:val="30"/>
          <w:cs/>
        </w:rPr>
        <w:t>สินค้าและ</w:t>
      </w:r>
      <w:r w:rsidRPr="003F5FE8">
        <w:rPr>
          <w:rFonts w:ascii="Angsana New" w:hAnsi="Angsana New" w:hint="cs"/>
          <w:sz w:val="30"/>
          <w:szCs w:val="30"/>
          <w:cs/>
        </w:rPr>
        <w:t>การ</w:t>
      </w:r>
      <w:r w:rsidR="00B96FE1" w:rsidRPr="003F5FE8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3F5FE8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DA8701E" w14:textId="77777777" w:rsidR="00897362" w:rsidRPr="003F5FE8" w:rsidRDefault="00897362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FB76C6" w14:textId="48F8633B" w:rsidR="00B96FE1" w:rsidRPr="003F5FE8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F5FE8">
        <w:rPr>
          <w:rFonts w:ascii="Angsana New" w:hAnsi="Angsana New"/>
          <w:sz w:val="30"/>
          <w:szCs w:val="30"/>
        </w:rPr>
        <w:t>1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  <w:r w:rsidR="00420897" w:rsidRPr="003F5FE8">
        <w:rPr>
          <w:rFonts w:ascii="Angsana New" w:hAnsi="Angsana New"/>
          <w:sz w:val="30"/>
          <w:szCs w:val="30"/>
          <w:cs/>
        </w:rPr>
        <w:t>ขายอุปกรณ์คอมพิวเตอร์</w:t>
      </w:r>
      <w:r w:rsidR="00A80181" w:rsidRPr="003F5FE8">
        <w:rPr>
          <w:rFonts w:ascii="Angsana New" w:hAnsi="Angsana New" w:hint="cs"/>
          <w:sz w:val="30"/>
          <w:szCs w:val="30"/>
          <w:cs/>
        </w:rPr>
        <w:t xml:space="preserve"> </w:t>
      </w:r>
      <w:r w:rsidR="00A131F2" w:rsidRPr="003F5FE8">
        <w:rPr>
          <w:rFonts w:ascii="Angsana New" w:hAnsi="Angsana New" w:hint="cs"/>
          <w:sz w:val="30"/>
          <w:szCs w:val="30"/>
          <w:cs/>
        </w:rPr>
        <w:t>อุปกรณ์สื่อสาร</w:t>
      </w:r>
      <w:r w:rsidR="00A80181" w:rsidRPr="003F5FE8">
        <w:rPr>
          <w:rFonts w:ascii="Angsana New" w:hAnsi="Angsana New" w:hint="cs"/>
          <w:sz w:val="30"/>
          <w:szCs w:val="30"/>
          <w:cs/>
        </w:rPr>
        <w:t xml:space="preserve"> และให้บริการ</w:t>
      </w:r>
    </w:p>
    <w:p w14:paraId="61084F50" w14:textId="7A2BAA4B" w:rsidR="00420897" w:rsidRPr="003F5FE8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F5FE8">
        <w:rPr>
          <w:rFonts w:ascii="Angsana New" w:hAnsi="Angsana New"/>
          <w:sz w:val="30"/>
          <w:szCs w:val="30"/>
        </w:rPr>
        <w:t>2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  <w:r w:rsidR="00420897" w:rsidRPr="003F5FE8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E96C75" w:rsidRPr="003F5FE8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16D7918C" w14:textId="77777777" w:rsidR="000267B0" w:rsidRPr="003F5FE8" w:rsidRDefault="000267B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736F2B44" w14:textId="4A605E6B" w:rsidR="00B96FE1" w:rsidRPr="003F5FE8" w:rsidRDefault="00B96FE1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ผลการดำเนินงาน</w:t>
      </w:r>
      <w:r w:rsidR="00651030" w:rsidRPr="003F5FE8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3F5FE8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3F5FE8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="00630330"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="00651030" w:rsidRPr="003F5FE8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98539EA" w14:textId="77777777" w:rsidR="00CE45C8" w:rsidRPr="003F5FE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2B58861" w14:textId="77777777" w:rsidR="00CE45C8" w:rsidRPr="003F5FE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DEBB64" w14:textId="77777777" w:rsidR="00CE45C8" w:rsidRPr="003F5FE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5C8EDC" w14:textId="77777777" w:rsidR="00CE45C8" w:rsidRPr="003F5FE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F76766" w14:textId="31C7C851" w:rsidR="00CE45C8" w:rsidRPr="003F5FE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CE45C8" w:rsidRPr="003F5FE8" w:rsidSect="00F531A5">
          <w:headerReference w:type="default" r:id="rId18"/>
          <w:pgSz w:w="11909" w:h="16834" w:code="9"/>
          <w:pgMar w:top="691" w:right="1199" w:bottom="576" w:left="1350" w:header="720" w:footer="720" w:gutter="0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AE7502" w:rsidRPr="003F5FE8" w14:paraId="6BC64599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D2E7E2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96272280"/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5C16A50A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E7502" w:rsidRPr="003F5FE8" w14:paraId="5B2519D1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68FE09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1298BAA8" w14:textId="0D85643D" w:rsidR="00AE7502" w:rsidRPr="003F5FE8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83D8565" w14:textId="0CAF1FC2" w:rsidR="00AE7502" w:rsidRPr="003F5FE8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33164F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91AFB3D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330387" w:rsidRPr="003F5FE8" w14:paraId="6B4DB14D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395C4BC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F5F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3F5F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24D3FDDE" w14:textId="436029AF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3BEE8B0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DF1AD3B" w14:textId="111F3155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3B8FB60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4725A7" w14:textId="0886C0F1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B7C3BDB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10FF46" w14:textId="27039ABC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1F1DFB8B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47D88A" w14:textId="67584435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4B4B0631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395A66" w14:textId="178B707B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E7502" w:rsidRPr="003F5FE8" w14:paraId="532E5BA1" w14:textId="77777777" w:rsidTr="00246E3A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1E97C44C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3F524BAF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E7502" w:rsidRPr="003F5FE8" w14:paraId="2180309D" w14:textId="77777777" w:rsidTr="00246E3A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47E0E46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548" w:type="dxa"/>
            <w:gridSpan w:val="11"/>
            <w:shd w:val="clear" w:color="auto" w:fill="auto"/>
          </w:tcPr>
          <w:p w14:paraId="62F664A6" w14:textId="77777777" w:rsidR="00AE7502" w:rsidRPr="003F5FE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30387" w:rsidRPr="003F5FE8" w14:paraId="5BADEDE8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4DD5B79F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1AF23EA2" w14:textId="044AD889" w:rsidR="00330387" w:rsidRPr="003F5FE8" w:rsidRDefault="00DE69BC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454,84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59879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7B3BBA5" w14:textId="09DFCBF4" w:rsidR="00330387" w:rsidRPr="003F5FE8" w:rsidRDefault="00330387" w:rsidP="00B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532723A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B54C0E8" w14:textId="39DEF3C3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78,725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797A11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84CCCB2" w14:textId="36CFA12B" w:rsidR="00330387" w:rsidRPr="003F5FE8" w:rsidRDefault="00330387" w:rsidP="00B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559F81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0D505B5" w14:textId="36EF98D9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36,5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33,56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748D5AF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03A67D4" w14:textId="45DF61A3" w:rsidR="00330387" w:rsidRPr="003F5FE8" w:rsidRDefault="00330387" w:rsidP="00B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39,061,055</w:t>
            </w:r>
          </w:p>
        </w:tc>
      </w:tr>
      <w:tr w:rsidR="00330387" w:rsidRPr="003F5FE8" w14:paraId="6871A4A8" w14:textId="77777777" w:rsidTr="00246E3A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8CB879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BDFE" w14:textId="0722A517" w:rsidR="00330387" w:rsidRPr="003F5FE8" w:rsidRDefault="00DE69BC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17,539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BE906B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715DD" w14:textId="38909F7F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17,421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CE9394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07BDE" w14:textId="2A238344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34,156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9CCB1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80A39" w14:textId="3EA6D9BD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29,848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1CF084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3E08E" w14:textId="62C224F5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51,695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0A70F0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BA0B9" w14:textId="2709D46A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47,269</w:t>
            </w:r>
          </w:p>
        </w:tc>
      </w:tr>
      <w:tr w:rsidR="00330387" w:rsidRPr="003F5FE8" w14:paraId="069CD15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C6BDDC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E9249" w14:textId="2F794ECA" w:rsidR="00330387" w:rsidRPr="003F5FE8" w:rsidRDefault="00DE69BC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472,38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F3FA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A885" w14:textId="0050C5AE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38,996,379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C2F7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F76F8" w14:textId="1492BBBC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112,881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B7AD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A2870" w14:textId="5D67AAEF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111,945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1A31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FAAE8" w14:textId="3708F5B1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6FB5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63C1B" w14:textId="4932D018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39,108,324</w:t>
            </w:r>
          </w:p>
        </w:tc>
      </w:tr>
      <w:tr w:rsidR="00330387" w:rsidRPr="003F5FE8" w14:paraId="4449870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17E845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68DF6" w14:textId="2F3EBA73" w:rsidR="00330387" w:rsidRPr="003F5FE8" w:rsidRDefault="00DE69BC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(17,539)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E99E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EFE4F" w14:textId="1346861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(17,421)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11D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EC2CB" w14:textId="33B16D09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(34,156)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B47F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0424D" w14:textId="6ECD6FB0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(29,848)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7FD5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CB85" w14:textId="729D06B2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(51,695)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8F8C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BCCB9" w14:textId="0F26667C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(47,269)</w:t>
            </w:r>
          </w:p>
        </w:tc>
      </w:tr>
      <w:tr w:rsidR="00330387" w:rsidRPr="003F5FE8" w14:paraId="738D5F6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3617" w14:textId="60C9042A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DF7AF" w14:textId="65C0CDCD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454,84</w:t>
            </w:r>
            <w:r w:rsidR="004D7B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13BA8F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8CC74" w14:textId="05DAA144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13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0DEF" w14:textId="230C9DF1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78,725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4D8875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8A316" w14:textId="4A191242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15276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5A542" w14:textId="5BB2584B" w:rsidR="00330387" w:rsidRPr="003F5FE8" w:rsidRDefault="006E6524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36,5</w:t>
            </w:r>
            <w:r w:rsidR="00E7107D"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33,56</w:t>
            </w:r>
            <w:r w:rsidR="004D7B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F1C526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F310" w14:textId="73265E66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</w:tr>
      <w:tr w:rsidR="00330387" w:rsidRPr="003F5FE8" w14:paraId="28DC84F6" w14:textId="77777777" w:rsidTr="00625E67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1914A1C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D4D271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9EA5B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C06C7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DEF0B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983C5C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505437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B7DB3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D20CF4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7B518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FB4C5C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AD3BD0" w14:textId="77777777" w:rsidR="00330387" w:rsidRPr="003F5FE8" w:rsidRDefault="00330387" w:rsidP="0033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3F5FE8" w14:paraId="4FEFDFCF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AC722B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6A4C7AB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8CC21E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FA7F5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DB182C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3B5CB3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601DAA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5EC60B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E0722F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8934EA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BFC58F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D0ABC8A" w14:textId="77777777" w:rsidR="00A13BC7" w:rsidRPr="003F5FE8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01CE1" w:rsidRPr="003F5FE8" w14:paraId="31536F6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69F4C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BE00AF9" w14:textId="23F343F7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446,23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11D16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9AC87D" w14:textId="7B33D5DB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38,958,263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0A311D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0AE6E0" w14:textId="063953F5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47E1D7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AFBAA4" w14:textId="4453D95C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7EEA2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AA9A83" w14:textId="0717CC65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36,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446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D7B37">
              <w:rPr>
                <w:rFonts w:ascii="Angsana New" w:hAnsi="Angsana New"/>
                <w:color w:val="000000"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F66F61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1BA346" w14:textId="170E903D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38,958,263</w:t>
            </w:r>
          </w:p>
        </w:tc>
      </w:tr>
      <w:tr w:rsidR="00701CE1" w:rsidRPr="003F5FE8" w14:paraId="75CCBA9B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8E5740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0C719" w14:textId="328790E1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8,606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2D768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E9C01" w14:textId="32217C1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20,695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83A96F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7BD59" w14:textId="2B982111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78,725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F7D7C0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CA11E" w14:textId="3B373BB6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5DB07F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8E59C" w14:textId="6385DCDC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87,331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9D539D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D5B83" w14:textId="7BF6BBC9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102,792</w:t>
            </w:r>
          </w:p>
        </w:tc>
      </w:tr>
      <w:tr w:rsidR="00701CE1" w:rsidRPr="003F5FE8" w14:paraId="15EC5E80" w14:textId="77777777" w:rsidTr="00246E3A">
        <w:trPr>
          <w:trHeight w:val="4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BCA0" w14:textId="3B5C5196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42AC1" w14:textId="2E7125A8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</w:t>
            </w:r>
            <w:r w:rsidR="00E7107D"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454,84</w:t>
            </w:r>
            <w:r w:rsidR="004D7B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3905C7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F9111" w14:textId="70ABCF89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8CF0A0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7ED7D" w14:textId="3670DC4A" w:rsidR="00701CE1" w:rsidRPr="003F5FE8" w:rsidRDefault="006E6524" w:rsidP="00E3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78,725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5E9333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1ED9C" w14:textId="38FD2B26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54A97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B89A6" w14:textId="1EFF47F9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36,5</w:t>
            </w:r>
            <w:r w:rsidR="00E7107D"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33,56</w:t>
            </w:r>
            <w:r w:rsidR="004D7B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EC9CD1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8CCFA" w14:textId="63BC8009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</w:tr>
      <w:tr w:rsidR="00701CE1" w:rsidRPr="003F5FE8" w14:paraId="067F5E81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F21983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C9753C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32C9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F202EF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74426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AE1790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CAAACF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78337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1C1C7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3BF3E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C8018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8AF900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01CE1" w:rsidRPr="003F5FE8" w14:paraId="415CC954" w14:textId="77777777" w:rsidTr="00846E0B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730E9" w14:textId="3294EF5E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(</w:t>
            </w: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3F5F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</w:tcPr>
          <w:p w14:paraId="1D9C42CC" w14:textId="71CEF4DC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7107D" w:rsidRPr="003F5FE8">
              <w:rPr>
                <w:rFonts w:ascii="Angsana New" w:hAnsi="Angsana New"/>
                <w:color w:val="000000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520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43464F5A" w14:textId="7F8D198A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986,683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F8BF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0579BB6A" w14:textId="0C02ACDE" w:rsidR="00701CE1" w:rsidRPr="003F5FE8" w:rsidRDefault="006E6524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3,664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715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63A60599" w14:textId="1A85E4D5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(6,522)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97AB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0947A33" w14:textId="7C5C2A38" w:rsidR="00701CE1" w:rsidRPr="003F5FE8" w:rsidRDefault="00E7107D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581,617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D2C3" w14:textId="77777777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54273AE" w14:textId="4C1E2216" w:rsidR="00701CE1" w:rsidRPr="003F5FE8" w:rsidRDefault="00701CE1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980,161</w:t>
            </w:r>
          </w:p>
        </w:tc>
      </w:tr>
    </w:tbl>
    <w:p w14:paraId="1E54663D" w14:textId="77777777" w:rsidR="0004305D" w:rsidRPr="003F5FE8" w:rsidRDefault="0004305D">
      <w:r w:rsidRPr="003F5FE8">
        <w:br w:type="page"/>
      </w: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E3100A" w:rsidRPr="003F5FE8" w14:paraId="29303AF2" w14:textId="77777777" w:rsidTr="00027E5A">
        <w:trPr>
          <w:trHeight w:val="420"/>
        </w:trPr>
        <w:tc>
          <w:tcPr>
            <w:tcW w:w="12780" w:type="dxa"/>
            <w:gridSpan w:val="10"/>
            <w:vMerge w:val="restart"/>
            <w:tcBorders>
              <w:top w:val="nil"/>
              <w:left w:val="nil"/>
              <w:right w:val="nil"/>
            </w:tcBorders>
          </w:tcPr>
          <w:p w14:paraId="458FC503" w14:textId="1673929C" w:rsidR="00970962" w:rsidRPr="003F5FE8" w:rsidRDefault="00970962" w:rsidP="009709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จังหวะเวลาในการรับรู้</w:t>
            </w:r>
          </w:p>
          <w:p w14:paraId="3785D53D" w14:textId="77777777" w:rsidR="00970962" w:rsidRPr="003F5FE8" w:rsidRDefault="00970962" w:rsidP="00970962">
            <w:pPr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D8C8930" w14:textId="378FFCBB" w:rsidR="00E3100A" w:rsidRPr="003F5FE8" w:rsidRDefault="00970962" w:rsidP="00970962">
            <w:pPr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77ED92" w14:textId="77777777" w:rsidR="00E3100A" w:rsidRPr="003F5FE8" w:rsidRDefault="00E3100A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E1F2E6" w14:textId="77777777" w:rsidR="00E3100A" w:rsidRPr="003F5FE8" w:rsidRDefault="00E3100A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3100A" w:rsidRPr="003F5FE8" w14:paraId="75009144" w14:textId="77777777" w:rsidTr="00027E5A">
        <w:trPr>
          <w:trHeight w:val="70"/>
        </w:trPr>
        <w:tc>
          <w:tcPr>
            <w:tcW w:w="12780" w:type="dxa"/>
            <w:gridSpan w:val="10"/>
            <w:vMerge/>
            <w:tcBorders>
              <w:left w:val="nil"/>
              <w:right w:val="nil"/>
            </w:tcBorders>
            <w:vAlign w:val="center"/>
          </w:tcPr>
          <w:p w14:paraId="26E42A5B" w14:textId="3FE2B074" w:rsidR="00E3100A" w:rsidRPr="003F5FE8" w:rsidRDefault="00E3100A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326DD32" w14:textId="1076FD5E" w:rsidR="00E3100A" w:rsidRPr="003F5FE8" w:rsidRDefault="00E3100A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C6DA3" w:rsidRPr="003F5FE8" w14:paraId="5AA3B67C" w14:textId="77777777" w:rsidTr="00A61B0A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33377150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7102CC69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68BF23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4795BA3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EBD3F5A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D342FF2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6201EFF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5951EC6F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6E84953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851B751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F260D0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A78E2DC" w14:textId="77777777" w:rsidR="007C6DA3" w:rsidRPr="003F5FE8" w:rsidRDefault="007C6DA3" w:rsidP="0070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C6DA3" w:rsidRPr="003F5FE8" w14:paraId="673E3807" w14:textId="77777777" w:rsidTr="00C17397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F5A50A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69C9368A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C6DA3" w:rsidRPr="003F5FE8" w14:paraId="44A4F2C9" w14:textId="77777777" w:rsidTr="00C17397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F853F6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49B9E207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B210254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633DE9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64AF4FA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F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C6DA3" w:rsidRPr="003F5FE8" w14:paraId="3F730F5F" w14:textId="77777777" w:rsidTr="00C17397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0702EC4E" w14:textId="107D2C35" w:rsidR="007C6DA3" w:rsidRPr="003F5FE8" w:rsidRDefault="008D1A46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</w:t>
            </w:r>
            <w:r w:rsidR="007C6DA3" w:rsidRPr="003F5F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7C6DA3" w:rsidRPr="003F5F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="007C6DA3" w:rsidRPr="003F5F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1630134D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4D6135D5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5B0373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FA008CD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97E78E4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3F08330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E5C9C3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467A2B76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7E21DD1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189EAD80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A72C16C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7C6DA3" w:rsidRPr="003F5FE8" w14:paraId="6781E488" w14:textId="77777777" w:rsidTr="00C17397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3C217FC3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6C2F23EB" w14:textId="77777777" w:rsidR="007C6DA3" w:rsidRPr="003F5FE8" w:rsidRDefault="007C6DA3" w:rsidP="00C1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E3100A" w:rsidRPr="003F5FE8" w14:paraId="0442D997" w14:textId="77777777" w:rsidTr="00E3100A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FD35926" w14:textId="22B9AFB5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5A0FE0F1" w14:textId="22BA09EC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10,50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8,224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E356B19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525A66FD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9,932,031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12DC7A2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45075E3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14,110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DC72576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BF4E8D8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21,863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D95A385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0AF2BA9" w14:textId="41FA9AB4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10,52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2AE676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7D7FE49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9,953,894</w:t>
            </w:r>
          </w:p>
        </w:tc>
      </w:tr>
      <w:tr w:rsidR="00E3100A" w:rsidRPr="003F5FE8" w14:paraId="271FF7ED" w14:textId="77777777" w:rsidTr="00E3100A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13A229A2" w14:textId="0AD3860B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4F23F308" w14:textId="2E06DDB8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9,34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12F692D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2E2B313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8,759,232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FC9D91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6F35B052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9BA392A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82FF85D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3580E94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4343B47" w14:textId="1411CC7E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9,34</w:t>
            </w:r>
            <w:r w:rsidR="002F4784" w:rsidRPr="003F5FE8">
              <w:rPr>
                <w:rFonts w:ascii="Angsana New" w:hAnsi="Angsana New"/>
                <w:color w:val="000000"/>
                <w:sz w:val="30"/>
                <w:szCs w:val="30"/>
              </w:rPr>
              <w:t>5,731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2D2E1C5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F2C0747" w14:textId="77777777" w:rsidR="00E3100A" w:rsidRPr="003F5FE8" w:rsidRDefault="00E3100A" w:rsidP="00E2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FE8">
              <w:rPr>
                <w:rFonts w:ascii="Angsana New" w:hAnsi="Angsana New"/>
                <w:color w:val="000000"/>
                <w:sz w:val="30"/>
                <w:szCs w:val="30"/>
              </w:rPr>
              <w:t>8,759,718</w:t>
            </w:r>
          </w:p>
        </w:tc>
      </w:tr>
    </w:tbl>
    <w:p w14:paraId="5F08FEBE" w14:textId="77777777" w:rsidR="00AE7502" w:rsidRPr="003F5FE8" w:rsidRDefault="00AE7502" w:rsidP="00AE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rPr>
          <w:rFonts w:ascii="Angsana New" w:hAnsi="Angsana New"/>
          <w:sz w:val="24"/>
          <w:szCs w:val="24"/>
        </w:rPr>
      </w:pPr>
    </w:p>
    <w:p w14:paraId="34B0DC2C" w14:textId="77777777" w:rsidR="00722B8B" w:rsidRPr="003F5FE8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  <w:sectPr w:rsidR="00722B8B" w:rsidRPr="003F5FE8" w:rsidSect="009418B1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5FD2F8F" w14:textId="77777777" w:rsidR="002558B9" w:rsidRPr="003F5FE8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สินทรัพย์และหนี้สินของส่วนงานที่รายงาน</w:t>
      </w:r>
    </w:p>
    <w:p w14:paraId="4D164655" w14:textId="77777777" w:rsidR="002558B9" w:rsidRPr="003F5FE8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30"/>
        <w:gridCol w:w="535"/>
        <w:gridCol w:w="1242"/>
        <w:gridCol w:w="242"/>
        <w:gridCol w:w="1242"/>
        <w:gridCol w:w="242"/>
        <w:gridCol w:w="1242"/>
        <w:gridCol w:w="242"/>
        <w:gridCol w:w="1212"/>
      </w:tblGrid>
      <w:tr w:rsidR="002558B9" w:rsidRPr="003F5FE8" w14:paraId="2AD607F4" w14:textId="77777777" w:rsidTr="00176884">
        <w:trPr>
          <w:tblHeader/>
        </w:trPr>
        <w:tc>
          <w:tcPr>
            <w:tcW w:w="3030" w:type="dxa"/>
            <w:shd w:val="clear" w:color="auto" w:fill="auto"/>
          </w:tcPr>
          <w:p w14:paraId="6A950C5C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5" w:type="dxa"/>
          </w:tcPr>
          <w:p w14:paraId="73080B52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</w:tcPr>
          <w:p w14:paraId="16A74A31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3F5FE8" w14:paraId="318B6B5F" w14:textId="77777777" w:rsidTr="00176884">
        <w:trPr>
          <w:tblHeader/>
        </w:trPr>
        <w:tc>
          <w:tcPr>
            <w:tcW w:w="3030" w:type="dxa"/>
            <w:shd w:val="clear" w:color="auto" w:fill="auto"/>
          </w:tcPr>
          <w:p w14:paraId="6FFBE06C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5" w:type="dxa"/>
          </w:tcPr>
          <w:p w14:paraId="2CDD85B3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495EDE3F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5780F5E5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09663853" w14:textId="717E7AB5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F7484A"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ก่อนภาษีเงินได้</w:t>
            </w:r>
          </w:p>
        </w:tc>
      </w:tr>
      <w:tr w:rsidR="002C77EA" w:rsidRPr="003F5FE8" w14:paraId="70B1BDB8" w14:textId="77777777" w:rsidTr="00176884">
        <w:trPr>
          <w:tblHeader/>
        </w:trPr>
        <w:tc>
          <w:tcPr>
            <w:tcW w:w="3030" w:type="dxa"/>
          </w:tcPr>
          <w:p w14:paraId="4CA2DD39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dxa"/>
          </w:tcPr>
          <w:p w14:paraId="1F0DB903" w14:textId="77777777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C7F71BE" w14:textId="400B0F4A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703B7511" w14:textId="77777777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06EE82" w14:textId="208AECEF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08F8C945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4E1FF3" w14:textId="5FC4341F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0F2C9CD9" w14:textId="77777777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D89F611" w14:textId="65A1B578" w:rsidR="002C77EA" w:rsidRPr="003F5FE8" w:rsidRDefault="002C77EA" w:rsidP="002C7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558B9" w:rsidRPr="003F5FE8" w14:paraId="399BFA9F" w14:textId="77777777" w:rsidTr="00176884">
        <w:trPr>
          <w:tblHeader/>
        </w:trPr>
        <w:tc>
          <w:tcPr>
            <w:tcW w:w="3030" w:type="dxa"/>
          </w:tcPr>
          <w:p w14:paraId="6DC829FC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dxa"/>
          </w:tcPr>
          <w:p w14:paraId="32FFA95A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</w:tcPr>
          <w:p w14:paraId="15109E77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7EA" w:rsidRPr="003F5FE8" w14:paraId="788A4A0C" w14:textId="77777777" w:rsidTr="00176884">
        <w:trPr>
          <w:trHeight w:val="227"/>
        </w:trPr>
        <w:tc>
          <w:tcPr>
            <w:tcW w:w="3030" w:type="dxa"/>
          </w:tcPr>
          <w:p w14:paraId="2FEA72DD" w14:textId="77777777" w:rsidR="002C77EA" w:rsidRPr="003F5FE8" w:rsidRDefault="002C77EA" w:rsidP="002C77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35" w:type="dxa"/>
          </w:tcPr>
          <w:p w14:paraId="50455E9A" w14:textId="77777777" w:rsidR="002C77EA" w:rsidRPr="003F5FE8" w:rsidRDefault="002C77EA" w:rsidP="002C77E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4B1D61" w14:textId="1D051809" w:rsidR="002C77EA" w:rsidRPr="003F5FE8" w:rsidRDefault="00765549" w:rsidP="002C77E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36,585,263</w:t>
            </w:r>
          </w:p>
        </w:tc>
        <w:tc>
          <w:tcPr>
            <w:tcW w:w="242" w:type="dxa"/>
            <w:shd w:val="clear" w:color="auto" w:fill="auto"/>
          </w:tcPr>
          <w:p w14:paraId="2CB2C724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18E6CB2" w14:textId="3251E7E4" w:rsidR="002C77EA" w:rsidRPr="003F5FE8" w:rsidRDefault="002C77EA" w:rsidP="00B532C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39,108,324</w:t>
            </w:r>
          </w:p>
        </w:tc>
        <w:tc>
          <w:tcPr>
            <w:tcW w:w="242" w:type="dxa"/>
            <w:shd w:val="clear" w:color="auto" w:fill="auto"/>
          </w:tcPr>
          <w:p w14:paraId="2FECC07B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10407" w14:textId="34B31DD5" w:rsidR="002C77EA" w:rsidRPr="003F5FE8" w:rsidRDefault="006E6524" w:rsidP="002C77E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765549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1,61</w:t>
            </w:r>
            <w:r w:rsidR="004D7B3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2" w:type="dxa"/>
          </w:tcPr>
          <w:p w14:paraId="4424561C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085AA5" w14:textId="674E1613" w:rsidR="002C77EA" w:rsidRPr="003F5FE8" w:rsidRDefault="002C77EA" w:rsidP="00B532C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980,161</w:t>
            </w:r>
          </w:p>
        </w:tc>
      </w:tr>
      <w:tr w:rsidR="002C77EA" w:rsidRPr="003F5FE8" w14:paraId="18D2FD50" w14:textId="77777777" w:rsidTr="00176884">
        <w:trPr>
          <w:trHeight w:val="182"/>
        </w:trPr>
        <w:tc>
          <w:tcPr>
            <w:tcW w:w="3030" w:type="dxa"/>
          </w:tcPr>
          <w:p w14:paraId="6C47B3F4" w14:textId="77777777" w:rsidR="002C77EA" w:rsidRPr="003F5FE8" w:rsidRDefault="002C77EA" w:rsidP="002C77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35" w:type="dxa"/>
          </w:tcPr>
          <w:p w14:paraId="15CF92C0" w14:textId="77777777" w:rsidR="002C77EA" w:rsidRPr="003F5FE8" w:rsidRDefault="002C77EA" w:rsidP="002C77E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73D9402" w14:textId="5085FD7F" w:rsidR="002C77EA" w:rsidRPr="003F5FE8" w:rsidRDefault="006E6524" w:rsidP="002C77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063FCC5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46E50EEC" w14:textId="455C4AF2" w:rsidR="002C77EA" w:rsidRPr="003F5FE8" w:rsidRDefault="002C77EA" w:rsidP="002C77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7A493A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A581993" w14:textId="74964777" w:rsidR="002C77EA" w:rsidRPr="003F5FE8" w:rsidRDefault="006E6524" w:rsidP="002C77E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2,33</w:t>
            </w:r>
            <w:r w:rsidR="004D7B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00D9FEA3" w14:textId="77777777" w:rsidR="002C77EA" w:rsidRPr="003F5FE8" w:rsidRDefault="002C77EA" w:rsidP="002C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60A6BB6" w14:textId="731DC070" w:rsidR="002C77EA" w:rsidRPr="003F5FE8" w:rsidRDefault="002C77EA" w:rsidP="002C77E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(11,512)</w:t>
            </w:r>
          </w:p>
        </w:tc>
      </w:tr>
      <w:tr w:rsidR="004D7B37" w:rsidRPr="003F5FE8" w14:paraId="590146FF" w14:textId="77777777" w:rsidTr="00176884">
        <w:trPr>
          <w:trHeight w:val="299"/>
        </w:trPr>
        <w:tc>
          <w:tcPr>
            <w:tcW w:w="3030" w:type="dxa"/>
          </w:tcPr>
          <w:p w14:paraId="714C9CFB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35" w:type="dxa"/>
          </w:tcPr>
          <w:p w14:paraId="232F4EDC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8F10332" w14:textId="1CB7040A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695</w:t>
            </w: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</w:tcPr>
          <w:p w14:paraId="011474A0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08CAE157" w14:textId="128D1621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(47,269)</w:t>
            </w:r>
          </w:p>
        </w:tc>
        <w:tc>
          <w:tcPr>
            <w:tcW w:w="242" w:type="dxa"/>
          </w:tcPr>
          <w:p w14:paraId="6A337775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7AB954" w14:textId="085659E5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624AA60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2" w:type="dxa"/>
          </w:tcPr>
          <w:p w14:paraId="67A8FD10" w14:textId="7AD7B878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B37" w:rsidRPr="003F5FE8" w14:paraId="00174BD3" w14:textId="77777777" w:rsidTr="00176884">
        <w:trPr>
          <w:trHeight w:val="281"/>
        </w:trPr>
        <w:tc>
          <w:tcPr>
            <w:tcW w:w="3030" w:type="dxa"/>
          </w:tcPr>
          <w:p w14:paraId="210D8BF7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35" w:type="dxa"/>
          </w:tcPr>
          <w:p w14:paraId="1FBF48B7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085560FC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E76687B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9314B8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88EAF1C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4E09DF6" w14:textId="0CD8E84C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4818C992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79F9D2C2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7B37" w:rsidRPr="003F5FE8" w14:paraId="38472387" w14:textId="77777777" w:rsidTr="00176884">
        <w:trPr>
          <w:trHeight w:val="227"/>
        </w:trPr>
        <w:tc>
          <w:tcPr>
            <w:tcW w:w="3030" w:type="dxa"/>
          </w:tcPr>
          <w:p w14:paraId="18C48E22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478D75D6" w14:textId="18B9EECD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5" w:type="dxa"/>
          </w:tcPr>
          <w:p w14:paraId="18EE5ED1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08167D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51957C" w14:textId="6A53ADC6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8E096C8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635C6A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30B2B0C" w14:textId="4BDD2E91" w:rsidR="004D7B37" w:rsidRPr="003F5FE8" w:rsidRDefault="004D7B37" w:rsidP="004D7B3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7F35B0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2C5FA2B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F5E98C" w14:textId="0C092AE9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62,545</w:t>
            </w:r>
          </w:p>
        </w:tc>
        <w:tc>
          <w:tcPr>
            <w:tcW w:w="242" w:type="dxa"/>
          </w:tcPr>
          <w:p w14:paraId="0F0D93A1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CE32B10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B22BCC" w14:textId="01F7C9E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38,106</w:t>
            </w:r>
          </w:p>
        </w:tc>
      </w:tr>
      <w:tr w:rsidR="004D7B37" w:rsidRPr="003F5FE8" w14:paraId="66FE6E25" w14:textId="77777777" w:rsidTr="00176884">
        <w:tc>
          <w:tcPr>
            <w:tcW w:w="3030" w:type="dxa"/>
          </w:tcPr>
          <w:p w14:paraId="1C2AB39C" w14:textId="77777777" w:rsidR="004D7B37" w:rsidRPr="003F5FE8" w:rsidRDefault="004D7B37" w:rsidP="004D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dxa"/>
          </w:tcPr>
          <w:p w14:paraId="2D3918AD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476C0" w14:textId="0ADB01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36,533,568</w:t>
            </w:r>
          </w:p>
        </w:tc>
        <w:tc>
          <w:tcPr>
            <w:tcW w:w="242" w:type="dxa"/>
            <w:shd w:val="clear" w:color="auto" w:fill="auto"/>
          </w:tcPr>
          <w:p w14:paraId="48FC4551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C1CA8" w14:textId="457E44AE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39,061,055</w:t>
            </w:r>
          </w:p>
        </w:tc>
        <w:tc>
          <w:tcPr>
            <w:tcW w:w="242" w:type="dxa"/>
            <w:shd w:val="clear" w:color="auto" w:fill="auto"/>
          </w:tcPr>
          <w:p w14:paraId="32E4168C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D791" w14:textId="78A7505F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646,498</w:t>
            </w:r>
          </w:p>
        </w:tc>
        <w:tc>
          <w:tcPr>
            <w:tcW w:w="242" w:type="dxa"/>
          </w:tcPr>
          <w:p w14:paraId="3FF7C64B" w14:textId="77777777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F7F0563" w14:textId="703C1548" w:rsidR="004D7B37" w:rsidRPr="003F5FE8" w:rsidRDefault="004D7B37" w:rsidP="004D7B3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1,006,755</w:t>
            </w:r>
          </w:p>
        </w:tc>
      </w:tr>
    </w:tbl>
    <w:p w14:paraId="49D470B6" w14:textId="77777777" w:rsidR="002558B9" w:rsidRPr="003F5FE8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2558B9" w:rsidRPr="003F5FE8" w14:paraId="0C2047E3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75F4C5D7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56AD22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A3CDE12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3F5FE8" w14:paraId="095BB5DD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4D727FF1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A32E65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5B37BD78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046C8A33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52FE85B1" w14:textId="77777777" w:rsidR="002558B9" w:rsidRPr="003F5FE8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532C7" w:rsidRPr="003F5FE8" w14:paraId="4B6705FD" w14:textId="77777777" w:rsidTr="00B40DA0">
        <w:trPr>
          <w:tblHeader/>
        </w:trPr>
        <w:tc>
          <w:tcPr>
            <w:tcW w:w="2880" w:type="dxa"/>
          </w:tcPr>
          <w:p w14:paraId="1E5C9B9B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61CA4540" w14:textId="77777777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7CF8E14" w14:textId="220C31DC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608A6955" w14:textId="77777777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7DA70" w14:textId="0D9DE9AD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1783DE7F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B5F84" w14:textId="7E7E309C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1E8C1955" w14:textId="77777777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FB48534" w14:textId="265A2805" w:rsidR="00B532C7" w:rsidRPr="003F5FE8" w:rsidRDefault="00B532C7" w:rsidP="00B5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0811" w:rsidRPr="003F5FE8" w14:paraId="5777B870" w14:textId="77777777" w:rsidTr="00B40DA0">
        <w:trPr>
          <w:tblHeader/>
        </w:trPr>
        <w:tc>
          <w:tcPr>
            <w:tcW w:w="2880" w:type="dxa"/>
          </w:tcPr>
          <w:p w14:paraId="4A5D9C8B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44B4DFA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57FB1C40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2C7" w:rsidRPr="003F5FE8" w14:paraId="684E4CE1" w14:textId="77777777" w:rsidTr="00B40DA0">
        <w:trPr>
          <w:trHeight w:val="227"/>
        </w:trPr>
        <w:tc>
          <w:tcPr>
            <w:tcW w:w="2880" w:type="dxa"/>
          </w:tcPr>
          <w:p w14:paraId="26EB7DD3" w14:textId="77777777" w:rsidR="00B532C7" w:rsidRPr="003F5FE8" w:rsidRDefault="00B532C7" w:rsidP="00B532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3346D907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09F0F" w14:textId="0C50B86A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10,5</w:t>
            </w:r>
            <w:r w:rsidR="00765549" w:rsidRPr="003F5FE8">
              <w:rPr>
                <w:rFonts w:ascii="Angsana New" w:hAnsi="Angsana New"/>
                <w:sz w:val="30"/>
                <w:szCs w:val="30"/>
                <w:lang w:bidi="th-TH"/>
              </w:rPr>
              <w:t>22,334</w:t>
            </w:r>
          </w:p>
        </w:tc>
        <w:tc>
          <w:tcPr>
            <w:tcW w:w="242" w:type="dxa"/>
            <w:shd w:val="clear" w:color="auto" w:fill="auto"/>
          </w:tcPr>
          <w:p w14:paraId="72E2E128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4E4AC27" w14:textId="6D578299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9,953,894</w:t>
            </w:r>
          </w:p>
        </w:tc>
        <w:tc>
          <w:tcPr>
            <w:tcW w:w="242" w:type="dxa"/>
            <w:shd w:val="clear" w:color="auto" w:fill="auto"/>
          </w:tcPr>
          <w:p w14:paraId="53AD07F1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169619" w14:textId="03D9DF9E" w:rsidR="00B532C7" w:rsidRPr="003F5FE8" w:rsidRDefault="00765549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9,345,731</w:t>
            </w:r>
          </w:p>
        </w:tc>
        <w:tc>
          <w:tcPr>
            <w:tcW w:w="242" w:type="dxa"/>
          </w:tcPr>
          <w:p w14:paraId="6D8905FC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CB78AA2" w14:textId="396B93AC" w:rsidR="00B532C7" w:rsidRPr="003F5FE8" w:rsidRDefault="00B532C7" w:rsidP="00B532C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8,759,718</w:t>
            </w:r>
          </w:p>
        </w:tc>
      </w:tr>
      <w:tr w:rsidR="00B532C7" w:rsidRPr="003F5FE8" w14:paraId="6169F145" w14:textId="77777777" w:rsidTr="00B40DA0">
        <w:trPr>
          <w:trHeight w:val="182"/>
        </w:trPr>
        <w:tc>
          <w:tcPr>
            <w:tcW w:w="2880" w:type="dxa"/>
          </w:tcPr>
          <w:p w14:paraId="1EE84063" w14:textId="77777777" w:rsidR="00B532C7" w:rsidRPr="003F5FE8" w:rsidRDefault="00B532C7" w:rsidP="00B532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4EFAD7FA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3C6CA3" w14:textId="41345EE5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160,284</w:t>
            </w:r>
          </w:p>
        </w:tc>
        <w:tc>
          <w:tcPr>
            <w:tcW w:w="242" w:type="dxa"/>
            <w:shd w:val="clear" w:color="auto" w:fill="auto"/>
          </w:tcPr>
          <w:p w14:paraId="11206263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26B3A25" w14:textId="3CB696FB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102,127</w:t>
            </w:r>
          </w:p>
        </w:tc>
        <w:tc>
          <w:tcPr>
            <w:tcW w:w="242" w:type="dxa"/>
            <w:shd w:val="clear" w:color="auto" w:fill="auto"/>
          </w:tcPr>
          <w:p w14:paraId="06A2708A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0C42278" w14:textId="1CF5D042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2" w:type="dxa"/>
          </w:tcPr>
          <w:p w14:paraId="1F6B223F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0D9DC1" w14:textId="5E07B90D" w:rsidR="00B532C7" w:rsidRPr="003F5FE8" w:rsidRDefault="00B532C7" w:rsidP="00B532C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B532C7" w:rsidRPr="003F5FE8" w14:paraId="5313D234" w14:textId="77777777" w:rsidTr="00B40DA0">
        <w:trPr>
          <w:trHeight w:val="281"/>
        </w:trPr>
        <w:tc>
          <w:tcPr>
            <w:tcW w:w="2880" w:type="dxa"/>
          </w:tcPr>
          <w:p w14:paraId="3859BD28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65BA803F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3ED6CD20" w14:textId="1039A8DC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3,134,163</w:t>
            </w:r>
          </w:p>
        </w:tc>
        <w:tc>
          <w:tcPr>
            <w:tcW w:w="242" w:type="dxa"/>
            <w:shd w:val="clear" w:color="auto" w:fill="auto"/>
          </w:tcPr>
          <w:p w14:paraId="51880F1A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BB84769" w14:textId="5A29EFBE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3,189,371</w:t>
            </w:r>
          </w:p>
        </w:tc>
        <w:tc>
          <w:tcPr>
            <w:tcW w:w="242" w:type="dxa"/>
            <w:shd w:val="clear" w:color="auto" w:fill="auto"/>
          </w:tcPr>
          <w:p w14:paraId="179887B9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9B925B" w14:textId="026BFABA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4D7B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B37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42" w:type="dxa"/>
          </w:tcPr>
          <w:p w14:paraId="584A9834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0BDF95A" w14:textId="349D12E0" w:rsidR="00B532C7" w:rsidRPr="003F5FE8" w:rsidRDefault="00B532C7" w:rsidP="00B532C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380,839</w:t>
            </w:r>
          </w:p>
        </w:tc>
      </w:tr>
      <w:tr w:rsidR="00B532C7" w:rsidRPr="003F5FE8" w14:paraId="2326C294" w14:textId="77777777" w:rsidTr="00B40DA0">
        <w:tc>
          <w:tcPr>
            <w:tcW w:w="2880" w:type="dxa"/>
          </w:tcPr>
          <w:p w14:paraId="3A73ECEF" w14:textId="77777777" w:rsidR="00B532C7" w:rsidRPr="003F5FE8" w:rsidRDefault="00B532C7" w:rsidP="00B5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C5550B6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1F53" w14:textId="005116D4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13,81</w:t>
            </w:r>
            <w:r w:rsidR="0076554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6,781</w:t>
            </w:r>
          </w:p>
        </w:tc>
        <w:tc>
          <w:tcPr>
            <w:tcW w:w="242" w:type="dxa"/>
            <w:shd w:val="clear" w:color="auto" w:fill="auto"/>
          </w:tcPr>
          <w:p w14:paraId="45EC7863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4183" w14:textId="2CBF40D4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13,245,392</w:t>
            </w:r>
          </w:p>
        </w:tc>
        <w:tc>
          <w:tcPr>
            <w:tcW w:w="242" w:type="dxa"/>
            <w:shd w:val="clear" w:color="auto" w:fill="auto"/>
          </w:tcPr>
          <w:p w14:paraId="12850660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244CE" w14:textId="507FB186" w:rsidR="00B532C7" w:rsidRPr="003F5FE8" w:rsidRDefault="007D7CE3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9,736,</w:t>
            </w:r>
            <w:r w:rsidR="004D7B37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42" w:type="dxa"/>
          </w:tcPr>
          <w:p w14:paraId="33264198" w14:textId="77777777" w:rsidR="00B532C7" w:rsidRPr="003F5FE8" w:rsidRDefault="00B532C7" w:rsidP="00B532C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DAF24E1" w14:textId="12994ED8" w:rsidR="00B532C7" w:rsidRPr="003F5FE8" w:rsidRDefault="00B532C7" w:rsidP="00B532C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9,140,599</w:t>
            </w:r>
          </w:p>
        </w:tc>
      </w:tr>
    </w:tbl>
    <w:p w14:paraId="1FB61202" w14:textId="77777777" w:rsidR="00752599" w:rsidRPr="003F5FE8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C980BF" w14:textId="1C3659CB" w:rsidR="00AC0811" w:rsidRPr="003F5FE8" w:rsidRDefault="00752599" w:rsidP="00F7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1BCF6148" w14:textId="77777777" w:rsidR="00752599" w:rsidRPr="003F5FE8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D3C3FF" w14:textId="77777777" w:rsidR="00752599" w:rsidRPr="003F5FE8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3447030" w14:textId="6C1F8F7E" w:rsidR="00AC0811" w:rsidRPr="003F5FE8" w:rsidRDefault="00752599" w:rsidP="00F7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331B647A" w14:textId="31F40532" w:rsidR="00752599" w:rsidRPr="003F5FE8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</w:t>
      </w:r>
      <w:r w:rsidRPr="003F5FE8">
        <w:rPr>
          <w:rFonts w:ascii="Angsana New" w:hAnsi="Angsana New"/>
          <w:color w:val="000000"/>
          <w:sz w:val="30"/>
          <w:szCs w:val="30"/>
          <w:cs/>
          <w:lang w:val="en-GB"/>
        </w:rPr>
        <w:t>จากลูกค้าภายนอก</w:t>
      </w:r>
      <w:r w:rsidRPr="003F5FE8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รายใหญ่จากรายได้รวมของกลุ่มบริษัท</w:t>
      </w:r>
      <w:r w:rsidRPr="003F5FE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97813B8" w14:textId="77777777" w:rsidR="00F7484A" w:rsidRPr="003F5FE8" w:rsidRDefault="00F7484A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C4A3B9" w14:textId="6F01E9D8" w:rsidR="007D4077" w:rsidRPr="003F5FE8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lastRenderedPageBreak/>
        <w:t>ค่าใช้จ่ายตามลักษณะ</w:t>
      </w:r>
      <w:r w:rsidRPr="003F5FE8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C58ACD6" w14:textId="5F056C1F" w:rsidR="00B42EA5" w:rsidRPr="003F5FE8" w:rsidRDefault="00B42EA5" w:rsidP="0071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242"/>
        <w:gridCol w:w="242"/>
        <w:gridCol w:w="1242"/>
        <w:gridCol w:w="242"/>
        <w:gridCol w:w="1242"/>
        <w:gridCol w:w="242"/>
        <w:gridCol w:w="1242"/>
      </w:tblGrid>
      <w:tr w:rsidR="006B1CEE" w:rsidRPr="003F5FE8" w14:paraId="78339DDA" w14:textId="77777777" w:rsidTr="00F331B4">
        <w:trPr>
          <w:tblHeader/>
        </w:trPr>
        <w:tc>
          <w:tcPr>
            <w:tcW w:w="3060" w:type="dxa"/>
            <w:shd w:val="clear" w:color="auto" w:fill="auto"/>
          </w:tcPr>
          <w:p w14:paraId="60EB51ED" w14:textId="77777777" w:rsidR="006B1CEE" w:rsidRPr="003F5FE8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2D62D" w14:textId="77777777" w:rsidR="006B1CEE" w:rsidRPr="003F5FE8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6DCF5775" w14:textId="77777777" w:rsidR="006B1CEE" w:rsidRPr="003F5FE8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2" w:type="dxa"/>
          </w:tcPr>
          <w:p w14:paraId="465B1EE9" w14:textId="77777777" w:rsidR="006B1CEE" w:rsidRPr="003F5FE8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30BDB0C7" w14:textId="77777777" w:rsidR="006B1CEE" w:rsidRPr="003F5FE8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D6E5A" w:rsidRPr="003F5FE8" w14:paraId="123C2CB9" w14:textId="77777777" w:rsidTr="00CC073F">
        <w:trPr>
          <w:tblHeader/>
        </w:trPr>
        <w:tc>
          <w:tcPr>
            <w:tcW w:w="3060" w:type="dxa"/>
          </w:tcPr>
          <w:p w14:paraId="6F3BB30C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0C121" w14:textId="77777777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</w:tcPr>
          <w:p w14:paraId="150DECE0" w14:textId="39599644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524517B4" w14:textId="77777777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AB356C" w14:textId="72AC72B1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262D52B1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CA1DB4" w14:textId="4F99503D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6BE24E37" w14:textId="77777777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DF8D4A" w14:textId="14171438" w:rsidR="00CD6E5A" w:rsidRPr="003F5FE8" w:rsidRDefault="00CD6E5A" w:rsidP="00CD6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0811" w:rsidRPr="003F5FE8" w14:paraId="2CFD747F" w14:textId="77777777" w:rsidTr="00F331B4">
        <w:trPr>
          <w:tblHeader/>
        </w:trPr>
        <w:tc>
          <w:tcPr>
            <w:tcW w:w="3060" w:type="dxa"/>
          </w:tcPr>
          <w:p w14:paraId="298C6AB5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66FC2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4" w:type="dxa"/>
            <w:gridSpan w:val="7"/>
          </w:tcPr>
          <w:p w14:paraId="455A1C53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5A" w:rsidRPr="003F5FE8" w14:paraId="7865D60A" w14:textId="77777777" w:rsidTr="00F331B4">
        <w:trPr>
          <w:trHeight w:val="227"/>
        </w:trPr>
        <w:tc>
          <w:tcPr>
            <w:tcW w:w="3060" w:type="dxa"/>
          </w:tcPr>
          <w:p w14:paraId="126AE589" w14:textId="77777777" w:rsidR="00CD6E5A" w:rsidRPr="003F5FE8" w:rsidRDefault="00CD6E5A" w:rsidP="00CD6E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9F4717E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B2B582" w14:textId="71486411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34,</w:t>
            </w:r>
            <w:r w:rsidR="00436E54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841,286</w:t>
            </w:r>
          </w:p>
        </w:tc>
        <w:tc>
          <w:tcPr>
            <w:tcW w:w="242" w:type="dxa"/>
            <w:shd w:val="clear" w:color="auto" w:fill="auto"/>
          </w:tcPr>
          <w:p w14:paraId="5FEA01AF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4F7F07" w14:textId="23974BBD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36,775,033</w:t>
            </w:r>
          </w:p>
        </w:tc>
        <w:tc>
          <w:tcPr>
            <w:tcW w:w="242" w:type="dxa"/>
            <w:shd w:val="clear" w:color="auto" w:fill="auto"/>
          </w:tcPr>
          <w:p w14:paraId="17C8EAF7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ABAC8" w14:textId="3D492A59" w:rsidR="00CD6E5A" w:rsidRPr="003F5FE8" w:rsidRDefault="00403182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34,</w:t>
            </w:r>
            <w:r w:rsidR="00436E54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840,264</w:t>
            </w:r>
          </w:p>
        </w:tc>
        <w:tc>
          <w:tcPr>
            <w:tcW w:w="242" w:type="dxa"/>
          </w:tcPr>
          <w:p w14:paraId="750C553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2DC830" w14:textId="178B1C21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36,773,258</w:t>
            </w:r>
          </w:p>
        </w:tc>
      </w:tr>
      <w:tr w:rsidR="00CD6E5A" w:rsidRPr="003F5FE8" w14:paraId="176138D8" w14:textId="77777777" w:rsidTr="00F331B4">
        <w:trPr>
          <w:trHeight w:val="182"/>
        </w:trPr>
        <w:tc>
          <w:tcPr>
            <w:tcW w:w="3060" w:type="dxa"/>
          </w:tcPr>
          <w:p w14:paraId="75D14088" w14:textId="77777777" w:rsidR="00CD6E5A" w:rsidRPr="003F5FE8" w:rsidRDefault="00CD6E5A" w:rsidP="00CD6E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7A587D5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458DBE9" w14:textId="3FF131D9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="00436E54" w:rsidRPr="003F5FE8">
              <w:rPr>
                <w:rFonts w:ascii="Angsana New" w:hAnsi="Angsana New"/>
                <w:sz w:val="30"/>
                <w:szCs w:val="30"/>
              </w:rPr>
              <w:t>56,317</w:t>
            </w:r>
          </w:p>
        </w:tc>
        <w:tc>
          <w:tcPr>
            <w:tcW w:w="242" w:type="dxa"/>
            <w:shd w:val="clear" w:color="auto" w:fill="auto"/>
          </w:tcPr>
          <w:p w14:paraId="7FF931E9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5FCC7A9" w14:textId="2D58CF99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381,479</w:t>
            </w:r>
          </w:p>
        </w:tc>
        <w:tc>
          <w:tcPr>
            <w:tcW w:w="242" w:type="dxa"/>
            <w:shd w:val="clear" w:color="auto" w:fill="auto"/>
          </w:tcPr>
          <w:p w14:paraId="1D84565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F221EC" w14:textId="15DFC71F" w:rsidR="00CD6E5A" w:rsidRPr="003F5FE8" w:rsidRDefault="00403182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="00436E54" w:rsidRPr="003F5FE8">
              <w:rPr>
                <w:rFonts w:ascii="Angsana New" w:hAnsi="Angsana New"/>
                <w:sz w:val="30"/>
                <w:szCs w:val="30"/>
              </w:rPr>
              <w:t>55,230</w:t>
            </w:r>
          </w:p>
        </w:tc>
        <w:tc>
          <w:tcPr>
            <w:tcW w:w="242" w:type="dxa"/>
          </w:tcPr>
          <w:p w14:paraId="7C0C4966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68D931" w14:textId="2329D10F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379,764</w:t>
            </w:r>
          </w:p>
        </w:tc>
      </w:tr>
      <w:tr w:rsidR="00CD6E5A" w:rsidRPr="003F5FE8" w14:paraId="765B6EB1" w14:textId="77777777" w:rsidTr="00F331B4">
        <w:trPr>
          <w:trHeight w:val="299"/>
        </w:trPr>
        <w:tc>
          <w:tcPr>
            <w:tcW w:w="3060" w:type="dxa"/>
          </w:tcPr>
          <w:p w14:paraId="615CE6BA" w14:textId="3492F143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ขาดทุนจากค่าเผื่อ</w:t>
            </w:r>
          </w:p>
          <w:p w14:paraId="07CE7CAE" w14:textId="47FEEEC3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900" w:type="dxa"/>
          </w:tcPr>
          <w:p w14:paraId="6BD49FB5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791DA42" w14:textId="56FFCB0E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42" w:type="dxa"/>
            <w:shd w:val="clear" w:color="auto" w:fill="auto"/>
          </w:tcPr>
          <w:p w14:paraId="4930C8BC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6ECE8C" w14:textId="6D57A735" w:rsidR="007C13DD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(4,206)</w:t>
            </w:r>
          </w:p>
        </w:tc>
        <w:tc>
          <w:tcPr>
            <w:tcW w:w="242" w:type="dxa"/>
            <w:shd w:val="clear" w:color="auto" w:fill="auto"/>
          </w:tcPr>
          <w:p w14:paraId="22F6B00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1176B38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B7D84" w14:textId="5A79243A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33,132</w:t>
            </w:r>
          </w:p>
        </w:tc>
        <w:tc>
          <w:tcPr>
            <w:tcW w:w="242" w:type="dxa"/>
            <w:shd w:val="clear" w:color="auto" w:fill="auto"/>
          </w:tcPr>
          <w:p w14:paraId="559B18A7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3C11BF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DA77E" w14:textId="0401071E" w:rsidR="00E03BE4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(4,206)</w:t>
            </w:r>
          </w:p>
        </w:tc>
        <w:tc>
          <w:tcPr>
            <w:tcW w:w="242" w:type="dxa"/>
          </w:tcPr>
          <w:p w14:paraId="38DF6B09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442F63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19FF13" w14:textId="73DAB3F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33,132</w:t>
            </w:r>
          </w:p>
        </w:tc>
      </w:tr>
      <w:tr w:rsidR="00CD6E5A" w:rsidRPr="003F5FE8" w14:paraId="6B775C8D" w14:textId="77777777" w:rsidTr="00F331B4">
        <w:tc>
          <w:tcPr>
            <w:tcW w:w="3060" w:type="dxa"/>
          </w:tcPr>
          <w:p w14:paraId="2CB260A2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5231E2B8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D38BB4" w14:textId="18BD56A4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69,971</w:t>
            </w:r>
          </w:p>
        </w:tc>
        <w:tc>
          <w:tcPr>
            <w:tcW w:w="242" w:type="dxa"/>
          </w:tcPr>
          <w:p w14:paraId="74A35094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5735F4" w14:textId="78640B7F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75,540</w:t>
            </w:r>
          </w:p>
        </w:tc>
        <w:tc>
          <w:tcPr>
            <w:tcW w:w="242" w:type="dxa"/>
          </w:tcPr>
          <w:p w14:paraId="04BD929B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A4A" w14:textId="570558AF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14,234</w:t>
            </w:r>
          </w:p>
        </w:tc>
        <w:tc>
          <w:tcPr>
            <w:tcW w:w="242" w:type="dxa"/>
          </w:tcPr>
          <w:p w14:paraId="6ACDABBF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42A9C2" w14:textId="61A5B043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32,495</w:t>
            </w:r>
          </w:p>
        </w:tc>
      </w:tr>
      <w:tr w:rsidR="00CD6E5A" w:rsidRPr="003F5FE8" w14:paraId="162A6142" w14:textId="77777777" w:rsidTr="00F331B4">
        <w:trPr>
          <w:trHeight w:val="281"/>
        </w:trPr>
        <w:tc>
          <w:tcPr>
            <w:tcW w:w="3060" w:type="dxa"/>
          </w:tcPr>
          <w:p w14:paraId="5D268EC6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B401E05" w14:textId="63F4558E" w:rsidR="00CD6E5A" w:rsidRPr="003F5FE8" w:rsidRDefault="00CD6E5A" w:rsidP="00CD6E5A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55CC625C" w14:textId="68864856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452,094</w:t>
            </w:r>
          </w:p>
        </w:tc>
        <w:tc>
          <w:tcPr>
            <w:tcW w:w="242" w:type="dxa"/>
            <w:shd w:val="clear" w:color="auto" w:fill="auto"/>
          </w:tcPr>
          <w:p w14:paraId="1CE63446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701488" w14:textId="4C64FFB3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442,220</w:t>
            </w:r>
          </w:p>
        </w:tc>
        <w:tc>
          <w:tcPr>
            <w:tcW w:w="242" w:type="dxa"/>
            <w:shd w:val="clear" w:color="auto" w:fill="auto"/>
          </w:tcPr>
          <w:p w14:paraId="54D07A99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FC2D93" w14:textId="067C06B2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442,080</w:t>
            </w:r>
          </w:p>
        </w:tc>
        <w:tc>
          <w:tcPr>
            <w:tcW w:w="242" w:type="dxa"/>
          </w:tcPr>
          <w:p w14:paraId="516D531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1A8342" w14:textId="2AA7A7D1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421,793</w:t>
            </w:r>
          </w:p>
        </w:tc>
      </w:tr>
      <w:tr w:rsidR="00CD6E5A" w:rsidRPr="003F5FE8" w14:paraId="1BF5DB94" w14:textId="77777777" w:rsidTr="00F331B4">
        <w:trPr>
          <w:trHeight w:val="227"/>
        </w:trPr>
        <w:tc>
          <w:tcPr>
            <w:tcW w:w="3060" w:type="dxa"/>
          </w:tcPr>
          <w:p w14:paraId="72E1D220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5C471BD2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032D6B" w14:textId="40E42E63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85,944</w:t>
            </w:r>
          </w:p>
        </w:tc>
        <w:tc>
          <w:tcPr>
            <w:tcW w:w="242" w:type="dxa"/>
            <w:shd w:val="clear" w:color="auto" w:fill="auto"/>
          </w:tcPr>
          <w:p w14:paraId="27F22B74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79C2DB" w14:textId="29F95A73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160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940</w:t>
            </w:r>
          </w:p>
        </w:tc>
        <w:tc>
          <w:tcPr>
            <w:tcW w:w="242" w:type="dxa"/>
            <w:shd w:val="clear" w:color="auto" w:fill="auto"/>
          </w:tcPr>
          <w:p w14:paraId="2A350A80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09A27" w14:textId="0A6F0F62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85,623</w:t>
            </w:r>
          </w:p>
        </w:tc>
        <w:tc>
          <w:tcPr>
            <w:tcW w:w="242" w:type="dxa"/>
          </w:tcPr>
          <w:p w14:paraId="7686B93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7C2DCD" w14:textId="6570CFC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152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D6E5A" w:rsidRPr="003F5FE8" w14:paraId="2198E642" w14:textId="77777777" w:rsidTr="00F331B4">
        <w:tc>
          <w:tcPr>
            <w:tcW w:w="3060" w:type="dxa"/>
          </w:tcPr>
          <w:p w14:paraId="41F588E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39181A7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0278996" w14:textId="494A4034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81,368</w:t>
            </w:r>
          </w:p>
        </w:tc>
        <w:tc>
          <w:tcPr>
            <w:tcW w:w="242" w:type="dxa"/>
            <w:shd w:val="clear" w:color="auto" w:fill="auto"/>
          </w:tcPr>
          <w:p w14:paraId="07D5EF86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1C504242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81,465</w:t>
            </w:r>
          </w:p>
        </w:tc>
        <w:tc>
          <w:tcPr>
            <w:tcW w:w="242" w:type="dxa"/>
            <w:shd w:val="clear" w:color="auto" w:fill="auto"/>
          </w:tcPr>
          <w:p w14:paraId="3F927100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05DC4F" w14:textId="0C089AD4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79,997</w:t>
            </w:r>
          </w:p>
        </w:tc>
        <w:tc>
          <w:tcPr>
            <w:tcW w:w="242" w:type="dxa"/>
          </w:tcPr>
          <w:p w14:paraId="2BE1B9FD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A8D8FC" w14:textId="32C43BE1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79,003</w:t>
            </w:r>
          </w:p>
        </w:tc>
      </w:tr>
      <w:tr w:rsidR="00CD6E5A" w:rsidRPr="003F5FE8" w14:paraId="28BEF640" w14:textId="77777777" w:rsidTr="00F331B4">
        <w:tc>
          <w:tcPr>
            <w:tcW w:w="3060" w:type="dxa"/>
          </w:tcPr>
          <w:p w14:paraId="01C639FD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2CAB4161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F7EEFF" w14:textId="7039557D" w:rsidR="00CD6E5A" w:rsidRPr="003F5FE8" w:rsidRDefault="00767B07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48,037</w:t>
            </w:r>
          </w:p>
        </w:tc>
        <w:tc>
          <w:tcPr>
            <w:tcW w:w="242" w:type="dxa"/>
            <w:shd w:val="clear" w:color="auto" w:fill="auto"/>
          </w:tcPr>
          <w:p w14:paraId="0298856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06EAFBC6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242" w:type="dxa"/>
            <w:shd w:val="clear" w:color="auto" w:fill="auto"/>
          </w:tcPr>
          <w:p w14:paraId="2A0A6A33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98E025" w14:textId="5D93FC2B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44,903</w:t>
            </w:r>
          </w:p>
        </w:tc>
        <w:tc>
          <w:tcPr>
            <w:tcW w:w="242" w:type="dxa"/>
          </w:tcPr>
          <w:p w14:paraId="3FDBDF6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175FB1" w14:textId="262C3451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42,624</w:t>
            </w:r>
          </w:p>
        </w:tc>
      </w:tr>
      <w:tr w:rsidR="00CD6E5A" w:rsidRPr="003F5FE8" w14:paraId="385F8287" w14:textId="77777777" w:rsidTr="00F331B4">
        <w:trPr>
          <w:trHeight w:val="101"/>
        </w:trPr>
        <w:tc>
          <w:tcPr>
            <w:tcW w:w="3060" w:type="dxa"/>
          </w:tcPr>
          <w:p w14:paraId="40F9ACEC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900" w:type="dxa"/>
          </w:tcPr>
          <w:p w14:paraId="456BB200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9882CA" w14:textId="0FDF340A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7,78</w:t>
            </w:r>
            <w:r w:rsidR="00DB634C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28DE6297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7140EAC5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158</w:t>
            </w:r>
          </w:p>
        </w:tc>
        <w:tc>
          <w:tcPr>
            <w:tcW w:w="242" w:type="dxa"/>
            <w:shd w:val="clear" w:color="auto" w:fill="auto"/>
          </w:tcPr>
          <w:p w14:paraId="1B3063F7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77AB36" w14:textId="00286303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6,784</w:t>
            </w:r>
          </w:p>
        </w:tc>
        <w:tc>
          <w:tcPr>
            <w:tcW w:w="242" w:type="dxa"/>
          </w:tcPr>
          <w:p w14:paraId="4BEFFE19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3E9DC" w14:textId="0E61CFEF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18,158</w:t>
            </w:r>
          </w:p>
        </w:tc>
      </w:tr>
      <w:tr w:rsidR="00CD6E5A" w:rsidRPr="003F5FE8" w14:paraId="0CCBAFC9" w14:textId="77777777" w:rsidTr="00F331B4">
        <w:trPr>
          <w:trHeight w:val="101"/>
        </w:trPr>
        <w:tc>
          <w:tcPr>
            <w:tcW w:w="3060" w:type="dxa"/>
          </w:tcPr>
          <w:p w14:paraId="6F7077F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431F3435" w14:textId="31905DF4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28828915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F22B3D1" w14:textId="2CD7E7CD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6, 25</w:t>
            </w:r>
          </w:p>
        </w:tc>
        <w:tc>
          <w:tcPr>
            <w:tcW w:w="1242" w:type="dxa"/>
            <w:shd w:val="clear" w:color="auto" w:fill="auto"/>
          </w:tcPr>
          <w:p w14:paraId="6EEA434B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159153F" w14:textId="25FA1EC9" w:rsidR="007C13DD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33,661</w:t>
            </w:r>
          </w:p>
        </w:tc>
        <w:tc>
          <w:tcPr>
            <w:tcW w:w="242" w:type="dxa"/>
            <w:shd w:val="clear" w:color="auto" w:fill="auto"/>
          </w:tcPr>
          <w:p w14:paraId="2190CDD5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64DEB1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B3523D8" w14:textId="10C00C5D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3,976</w:t>
            </w:r>
          </w:p>
        </w:tc>
        <w:tc>
          <w:tcPr>
            <w:tcW w:w="242" w:type="dxa"/>
            <w:shd w:val="clear" w:color="auto" w:fill="auto"/>
          </w:tcPr>
          <w:p w14:paraId="50ACE98A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F579E0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882555" w14:textId="4733334E" w:rsidR="00E03BE4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33,811</w:t>
            </w:r>
          </w:p>
        </w:tc>
        <w:tc>
          <w:tcPr>
            <w:tcW w:w="242" w:type="dxa"/>
          </w:tcPr>
          <w:p w14:paraId="460CEB52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6DA7FA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AC8087" w14:textId="4CD1E3FB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4,105</w:t>
            </w:r>
          </w:p>
        </w:tc>
      </w:tr>
      <w:tr w:rsidR="00CD6E5A" w:rsidRPr="003F5FE8" w14:paraId="2494751C" w14:textId="77777777" w:rsidTr="00F331B4">
        <w:trPr>
          <w:trHeight w:val="128"/>
        </w:trPr>
        <w:tc>
          <w:tcPr>
            <w:tcW w:w="3060" w:type="dxa"/>
          </w:tcPr>
          <w:p w14:paraId="7D23657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51F98ACF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4F00BC" w14:textId="6B5861E1" w:rsidR="00CD6E5A" w:rsidRPr="003F5FE8" w:rsidRDefault="007C13DD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197,</w:t>
            </w:r>
            <w:r w:rsidR="001E2C93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42" w:type="dxa"/>
            <w:shd w:val="clear" w:color="auto" w:fill="auto"/>
          </w:tcPr>
          <w:p w14:paraId="0ADC2ED3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FD1850" w14:textId="4AD24810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/>
              </w:rPr>
              <w:t>188,925</w:t>
            </w:r>
          </w:p>
        </w:tc>
        <w:tc>
          <w:tcPr>
            <w:tcW w:w="242" w:type="dxa"/>
            <w:shd w:val="clear" w:color="auto" w:fill="auto"/>
          </w:tcPr>
          <w:p w14:paraId="779A8FB9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88A42A" w14:textId="7B291788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198,81</w:t>
            </w:r>
            <w:r w:rsidR="00064CB9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80ED81E" w14:textId="77777777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85D04A" w14:textId="1EAB341E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195,700</w:t>
            </w:r>
          </w:p>
        </w:tc>
      </w:tr>
      <w:tr w:rsidR="00CD6E5A" w:rsidRPr="003F5FE8" w14:paraId="161D0A8D" w14:textId="77777777" w:rsidTr="00F331B4">
        <w:tc>
          <w:tcPr>
            <w:tcW w:w="3060" w:type="dxa"/>
          </w:tcPr>
          <w:p w14:paraId="56EAB7EF" w14:textId="114A19A5" w:rsidR="00CD6E5A" w:rsidRPr="003F5FE8" w:rsidRDefault="00CD6E5A" w:rsidP="00CD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9F2E49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CF3D" w14:textId="68DD8D14" w:rsidR="00CD6E5A" w:rsidRPr="003F5FE8" w:rsidRDefault="00767B07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E54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5,969,763</w:t>
            </w:r>
          </w:p>
        </w:tc>
        <w:tc>
          <w:tcPr>
            <w:tcW w:w="242" w:type="dxa"/>
            <w:shd w:val="clear" w:color="auto" w:fill="auto"/>
          </w:tcPr>
          <w:p w14:paraId="33EA33EC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86882" w14:textId="6C37A1B6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38,206,402</w:t>
            </w:r>
          </w:p>
        </w:tc>
        <w:tc>
          <w:tcPr>
            <w:tcW w:w="242" w:type="dxa"/>
            <w:shd w:val="clear" w:color="auto" w:fill="auto"/>
          </w:tcPr>
          <w:p w14:paraId="5EBE1F16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88A68" w14:textId="2ABBFAEE" w:rsidR="00CD6E5A" w:rsidRPr="003F5FE8" w:rsidRDefault="00E03BE4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436E54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897,532</w:t>
            </w:r>
          </w:p>
        </w:tc>
        <w:tc>
          <w:tcPr>
            <w:tcW w:w="242" w:type="dxa"/>
          </w:tcPr>
          <w:p w14:paraId="6CD2978A" w14:textId="77777777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AAEB98" w14:textId="4719EA11" w:rsidR="00CD6E5A" w:rsidRPr="003F5FE8" w:rsidRDefault="00CD6E5A" w:rsidP="00CD6E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38,132,255</w:t>
            </w:r>
          </w:p>
        </w:tc>
      </w:tr>
    </w:tbl>
    <w:p w14:paraId="090466E4" w14:textId="77777777" w:rsidR="00943845" w:rsidRPr="003F5FE8" w:rsidRDefault="00943845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</w:rPr>
        <w:br w:type="page"/>
      </w:r>
    </w:p>
    <w:p w14:paraId="0DC4DD33" w14:textId="62C6851D" w:rsidR="007D4077" w:rsidRPr="003F5FE8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0FAD42D9" w14:textId="3BA60ABB" w:rsidR="000E69B6" w:rsidRPr="003F5FE8" w:rsidRDefault="000E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3F5FE8" w14:paraId="422223B6" w14:textId="77777777" w:rsidTr="00385576">
        <w:tc>
          <w:tcPr>
            <w:tcW w:w="1812" w:type="pct"/>
          </w:tcPr>
          <w:p w14:paraId="01D3A2AD" w14:textId="77777777" w:rsidR="00634C76" w:rsidRPr="003F5FE8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3F5FE8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3F5FE8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3F5FE8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3F5FE8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2E3" w:rsidRPr="003F5FE8" w14:paraId="452B4CFE" w14:textId="77777777" w:rsidTr="00CC073F">
        <w:tc>
          <w:tcPr>
            <w:tcW w:w="1812" w:type="pct"/>
          </w:tcPr>
          <w:p w14:paraId="32C0CAD2" w14:textId="77777777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F2C31F2" w14:textId="0E917C3A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0D85158A" w14:textId="77777777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981617" w14:textId="7C4333FE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76944AB7" w14:textId="77777777" w:rsidR="00CF52E3" w:rsidRPr="003F5FE8" w:rsidRDefault="00CF52E3" w:rsidP="00CF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20350EF" w14:textId="1B8D83E7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4449D71" w14:textId="77777777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58CFDF" w14:textId="5BE5A830" w:rsidR="00CF52E3" w:rsidRPr="003F5FE8" w:rsidRDefault="00CF52E3" w:rsidP="00CF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0811" w:rsidRPr="003F5FE8" w14:paraId="1EE8A69C" w14:textId="77777777" w:rsidTr="00385576">
        <w:tc>
          <w:tcPr>
            <w:tcW w:w="1812" w:type="pct"/>
          </w:tcPr>
          <w:p w14:paraId="293581D8" w14:textId="77777777" w:rsidR="00AC0811" w:rsidRPr="003F5FE8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AC0811" w:rsidRPr="003F5FE8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AC0811" w:rsidRPr="003F5FE8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811" w:rsidRPr="003F5FE8" w14:paraId="6B2DA7D6" w14:textId="77777777" w:rsidTr="00631813">
        <w:tc>
          <w:tcPr>
            <w:tcW w:w="1812" w:type="pct"/>
          </w:tcPr>
          <w:p w14:paraId="5E4C8357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AC0811" w:rsidRPr="003F5FE8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AC0811" w:rsidRPr="003F5FE8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AC0811" w:rsidRPr="003F5FE8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CE3" w:rsidRPr="003F5FE8" w14:paraId="4547B943" w14:textId="77777777" w:rsidTr="00DD56A8">
        <w:tc>
          <w:tcPr>
            <w:tcW w:w="1812" w:type="pct"/>
          </w:tcPr>
          <w:p w14:paraId="518CA42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2495C328" w:rsidR="007D7CE3" w:rsidRPr="003F5FE8" w:rsidRDefault="007877C1" w:rsidP="007D7C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E6B8C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F0E32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29" w:type="pct"/>
          </w:tcPr>
          <w:p w14:paraId="3154493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6E6F453C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204,059</w:t>
            </w:r>
          </w:p>
        </w:tc>
        <w:tc>
          <w:tcPr>
            <w:tcW w:w="132" w:type="pct"/>
          </w:tcPr>
          <w:p w14:paraId="79AC170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21ED13EF" w:rsidR="007D7CE3" w:rsidRPr="003F5FE8" w:rsidRDefault="007877C1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="00DD56A8" w:rsidRPr="003F5FE8">
              <w:rPr>
                <w:rFonts w:ascii="Angsana New" w:hAnsi="Angsana New"/>
                <w:sz w:val="30"/>
                <w:szCs w:val="30"/>
              </w:rPr>
              <w:t>2</w:t>
            </w:r>
            <w:r w:rsidR="001F0E32">
              <w:rPr>
                <w:rFonts w:ascii="Angsana New" w:hAnsi="Angsana New"/>
                <w:sz w:val="30"/>
                <w:szCs w:val="30"/>
              </w:rPr>
              <w:t>8,745</w:t>
            </w:r>
          </w:p>
        </w:tc>
        <w:tc>
          <w:tcPr>
            <w:tcW w:w="147" w:type="pct"/>
          </w:tcPr>
          <w:p w14:paraId="2685C5D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2ADBB931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203,656</w:t>
            </w:r>
          </w:p>
        </w:tc>
      </w:tr>
      <w:tr w:rsidR="00733E74" w:rsidRPr="003F5FE8" w14:paraId="018EC39E" w14:textId="77777777" w:rsidTr="00CB29D8">
        <w:tc>
          <w:tcPr>
            <w:tcW w:w="1812" w:type="pct"/>
          </w:tcPr>
          <w:p w14:paraId="0114A66E" w14:textId="6386F57E" w:rsidR="00733E74" w:rsidRPr="003F5FE8" w:rsidRDefault="00733E7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491" w:type="pct"/>
          </w:tcPr>
          <w:p w14:paraId="10416EAE" w14:textId="77777777" w:rsidR="00733E74" w:rsidRPr="003F5FE8" w:rsidRDefault="00733E7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93FBCD7" w14:textId="68F88880" w:rsidR="00733E74" w:rsidRPr="003F5FE8" w:rsidRDefault="00FE6B8C" w:rsidP="00DD5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14,756</w:t>
            </w:r>
          </w:p>
        </w:tc>
        <w:tc>
          <w:tcPr>
            <w:tcW w:w="129" w:type="pct"/>
          </w:tcPr>
          <w:p w14:paraId="5D3C48DA" w14:textId="77777777" w:rsidR="00733E74" w:rsidRPr="003F5FE8" w:rsidRDefault="00733E7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CC3B2F4" w14:textId="34B63F9C" w:rsidR="00733E74" w:rsidRPr="003F5FE8" w:rsidRDefault="00733E74" w:rsidP="0073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AB519BA" w14:textId="77777777" w:rsidR="00733E74" w:rsidRPr="003F5FE8" w:rsidRDefault="00733E7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A8BB62" w14:textId="4C903B68" w:rsidR="00733E74" w:rsidRPr="003F5FE8" w:rsidRDefault="00FE6B8C" w:rsidP="00FE6B8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14,756</w:t>
            </w:r>
          </w:p>
        </w:tc>
        <w:tc>
          <w:tcPr>
            <w:tcW w:w="147" w:type="pct"/>
          </w:tcPr>
          <w:p w14:paraId="642944AA" w14:textId="77777777" w:rsidR="00733E74" w:rsidRPr="003F5FE8" w:rsidRDefault="00733E7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E3C1217" w14:textId="0E797122" w:rsidR="00733E74" w:rsidRPr="003F5FE8" w:rsidRDefault="00733E74" w:rsidP="00733E7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6A8" w:rsidRPr="003F5FE8" w14:paraId="774E98F3" w14:textId="77777777" w:rsidTr="00CB29D8">
        <w:tc>
          <w:tcPr>
            <w:tcW w:w="1812" w:type="pct"/>
          </w:tcPr>
          <w:p w14:paraId="7C9D9E1A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5C73C83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4B2E" w14:textId="1A324B42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145,</w:t>
            </w:r>
            <w:r w:rsidR="001F0E3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D75D22A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6C6" w14:textId="7660984E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204,059</w:t>
            </w:r>
          </w:p>
        </w:tc>
        <w:tc>
          <w:tcPr>
            <w:tcW w:w="132" w:type="pct"/>
          </w:tcPr>
          <w:p w14:paraId="679B3AF6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D1D3" w14:textId="52078319" w:rsidR="00DD56A8" w:rsidRPr="003F5FE8" w:rsidRDefault="00DD56A8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1F0E32">
              <w:rPr>
                <w:rFonts w:ascii="Angsana New" w:hAnsi="Angsana New"/>
                <w:b/>
                <w:bCs/>
                <w:sz w:val="30"/>
                <w:szCs w:val="30"/>
              </w:rPr>
              <w:t>3,501</w:t>
            </w:r>
          </w:p>
        </w:tc>
        <w:tc>
          <w:tcPr>
            <w:tcW w:w="147" w:type="pct"/>
          </w:tcPr>
          <w:p w14:paraId="174B590E" w14:textId="4183DC8A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439EA" w14:textId="3FB25E1E" w:rsidR="00DD56A8" w:rsidRPr="003F5FE8" w:rsidRDefault="00DD56A8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203,656</w:t>
            </w:r>
          </w:p>
        </w:tc>
      </w:tr>
      <w:tr w:rsidR="00DD56A8" w:rsidRPr="003F5FE8" w14:paraId="7A7D44AB" w14:textId="77777777" w:rsidTr="00CB29D8">
        <w:tc>
          <w:tcPr>
            <w:tcW w:w="1812" w:type="pct"/>
          </w:tcPr>
          <w:p w14:paraId="58842B4F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17E5F7F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48227742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45FCEF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105547C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F609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8997AB5" w14:textId="77777777" w:rsidR="00DD56A8" w:rsidRPr="003F5FE8" w:rsidRDefault="00DD56A8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053782" w14:textId="77777777" w:rsidR="00DD56A8" w:rsidRPr="003F5FE8" w:rsidRDefault="00DD56A8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2A2F7A8D" w14:textId="77777777" w:rsidR="00DD56A8" w:rsidRPr="003F5FE8" w:rsidRDefault="00DD56A8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CE3" w:rsidRPr="003F5FE8" w14:paraId="1DC3D8AC" w14:textId="77777777" w:rsidTr="00463921">
        <w:tc>
          <w:tcPr>
            <w:tcW w:w="1812" w:type="pct"/>
          </w:tcPr>
          <w:p w14:paraId="0B82D58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5C167E3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2BF91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01895B2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8FBC510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CE3" w:rsidRPr="003F5FE8" w14:paraId="17A097FE" w14:textId="77777777" w:rsidTr="00631813">
        <w:tc>
          <w:tcPr>
            <w:tcW w:w="1812" w:type="pct"/>
          </w:tcPr>
          <w:p w14:paraId="7D5BFA8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61077E0C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(10,911)</w:t>
            </w:r>
          </w:p>
        </w:tc>
        <w:tc>
          <w:tcPr>
            <w:tcW w:w="129" w:type="pct"/>
          </w:tcPr>
          <w:p w14:paraId="0BBEDC8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58AA2764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(3,482)</w:t>
            </w:r>
          </w:p>
        </w:tc>
        <w:tc>
          <w:tcPr>
            <w:tcW w:w="132" w:type="pct"/>
          </w:tcPr>
          <w:p w14:paraId="19E9691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12B611CE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(10,911)</w:t>
            </w:r>
          </w:p>
        </w:tc>
        <w:tc>
          <w:tcPr>
            <w:tcW w:w="147" w:type="pct"/>
          </w:tcPr>
          <w:p w14:paraId="5020F1D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3CBD0A5D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(3,448)</w:t>
            </w:r>
          </w:p>
        </w:tc>
      </w:tr>
      <w:tr w:rsidR="007D7CE3" w:rsidRPr="003F5FE8" w14:paraId="396F54B3" w14:textId="77777777" w:rsidTr="00E721D8">
        <w:tc>
          <w:tcPr>
            <w:tcW w:w="1812" w:type="pct"/>
          </w:tcPr>
          <w:p w14:paraId="7DB7B41B" w14:textId="6CD3E660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7BA8F84A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  <w:r w:rsidR="001F0E32">
              <w:rPr>
                <w:rFonts w:ascii="Angsana New" w:hAnsi="Angsana New"/>
                <w:b/>
                <w:bCs/>
                <w:sz w:val="30"/>
                <w:szCs w:val="30"/>
              </w:rPr>
              <w:t>,189</w:t>
            </w:r>
          </w:p>
        </w:tc>
        <w:tc>
          <w:tcPr>
            <w:tcW w:w="129" w:type="pct"/>
          </w:tcPr>
          <w:p w14:paraId="27FBA10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6B7FBA13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200,577</w:t>
            </w:r>
          </w:p>
        </w:tc>
        <w:tc>
          <w:tcPr>
            <w:tcW w:w="132" w:type="pct"/>
          </w:tcPr>
          <w:p w14:paraId="3BC54D8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5897AD50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F0E32">
              <w:rPr>
                <w:rFonts w:ascii="Angsana New" w:hAnsi="Angsana New"/>
                <w:b/>
                <w:bCs/>
                <w:sz w:val="30"/>
                <w:szCs w:val="30"/>
              </w:rPr>
              <w:t>2,590</w:t>
            </w:r>
          </w:p>
        </w:tc>
        <w:tc>
          <w:tcPr>
            <w:tcW w:w="147" w:type="pct"/>
          </w:tcPr>
          <w:p w14:paraId="5869328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318C0205" w:rsidR="007D7CE3" w:rsidRPr="003F5FE8" w:rsidRDefault="007D7CE3" w:rsidP="007D7C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200,208</w:t>
            </w:r>
          </w:p>
        </w:tc>
      </w:tr>
    </w:tbl>
    <w:p w14:paraId="7F112A92" w14:textId="1719EBE6" w:rsidR="00345FD9" w:rsidRPr="003F5FE8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3F5FE8" w14:paraId="59A60EA5" w14:textId="77777777" w:rsidTr="00A05B7C">
        <w:trPr>
          <w:trHeight w:val="20"/>
        </w:trPr>
        <w:tc>
          <w:tcPr>
            <w:tcW w:w="2860" w:type="dxa"/>
          </w:tcPr>
          <w:p w14:paraId="509B112F" w14:textId="77777777" w:rsidR="00D60464" w:rsidRPr="003F5FE8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67EF1283" w14:textId="36EE741F" w:rsidR="00D60464" w:rsidRPr="003F5FE8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0464" w:rsidRPr="003F5FE8" w14:paraId="2FF4C935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528CAEBA" w14:textId="77777777" w:rsidR="00D60464" w:rsidRPr="003F5FE8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A17E6CA" w14:textId="25C69171" w:rsidR="00D60464" w:rsidRPr="003F5FE8" w:rsidRDefault="00EF5143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3B07E1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FDCFB1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011579F8" w14:textId="50F90542" w:rsidR="00D60464" w:rsidRPr="003F5FE8" w:rsidRDefault="00EF5143" w:rsidP="00647726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3B07E1"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60464" w:rsidRPr="003F5FE8" w14:paraId="69CDA37E" w14:textId="77777777" w:rsidTr="00A05B7C">
        <w:trPr>
          <w:trHeight w:val="20"/>
        </w:trPr>
        <w:tc>
          <w:tcPr>
            <w:tcW w:w="2860" w:type="dxa"/>
            <w:vMerge/>
          </w:tcPr>
          <w:p w14:paraId="5CD7C3DF" w14:textId="77777777" w:rsidR="00D60464" w:rsidRPr="003F5FE8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C8235F6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0C1400" w14:textId="77777777" w:rsidR="00D60464" w:rsidRPr="003F5FE8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681093" w14:textId="4D337960" w:rsidR="002E3BCD" w:rsidRPr="003F5FE8" w:rsidRDefault="00A55B92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C44545" w14:textId="47F3DCF2" w:rsidR="0026734F" w:rsidRPr="003F5FE8" w:rsidRDefault="0026734F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1C50C9AC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3F5FE8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FA34C9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3F5FE8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379E46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3F5FE8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0AC1F9" w14:textId="77777777" w:rsidR="00EE0B04" w:rsidRPr="003F5FE8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6C03145" w14:textId="77777777" w:rsidR="00EE0B04" w:rsidRPr="003F5FE8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072F0FBD" w14:textId="062EFD4D" w:rsidR="00D60464" w:rsidRPr="003F5FE8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7B740B" w14:textId="77777777" w:rsidR="00D60464" w:rsidRPr="003F5FE8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1F8E2F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3F5FE8" w14:paraId="26FA422A" w14:textId="77777777" w:rsidTr="00A05B7C">
        <w:trPr>
          <w:trHeight w:val="20"/>
        </w:trPr>
        <w:tc>
          <w:tcPr>
            <w:tcW w:w="2860" w:type="dxa"/>
          </w:tcPr>
          <w:p w14:paraId="1106142F" w14:textId="77777777" w:rsidR="00D60464" w:rsidRPr="003F5FE8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14108C5" w14:textId="77777777" w:rsidR="00D60464" w:rsidRPr="003F5FE8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0464" w:rsidRPr="003F5FE8" w14:paraId="1CC6F6A8" w14:textId="77777777" w:rsidTr="00A05B7C">
        <w:trPr>
          <w:trHeight w:val="20"/>
        </w:trPr>
        <w:tc>
          <w:tcPr>
            <w:tcW w:w="2860" w:type="dxa"/>
          </w:tcPr>
          <w:p w14:paraId="69C8FB81" w14:textId="77777777" w:rsidR="00D60464" w:rsidRPr="003F5FE8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E65712F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B3F26F" w14:textId="77777777" w:rsidR="00D60464" w:rsidRPr="003F5FE8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688EC6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3F5FE8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A6D676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3F5FE8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BEE72F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E38F8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C6154" w14:textId="77777777" w:rsidR="00D60464" w:rsidRPr="003F5FE8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63EA82F" w14:textId="77777777" w:rsidR="00D60464" w:rsidRPr="003F5FE8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7CE3" w:rsidRPr="003F5FE8" w14:paraId="613863F8" w14:textId="77777777" w:rsidTr="00A05B7C">
        <w:trPr>
          <w:trHeight w:val="20"/>
        </w:trPr>
        <w:tc>
          <w:tcPr>
            <w:tcW w:w="2860" w:type="dxa"/>
          </w:tcPr>
          <w:p w14:paraId="56AF5B90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  <w:p w14:paraId="764BB9E8" w14:textId="74EA2BED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ด้วยวิธีส่วนได้เสีย</w:t>
            </w:r>
          </w:p>
        </w:tc>
        <w:tc>
          <w:tcPr>
            <w:tcW w:w="871" w:type="dxa"/>
            <w:vAlign w:val="bottom"/>
          </w:tcPr>
          <w:p w14:paraId="5227FC7B" w14:textId="5D556548" w:rsidR="007D7CE3" w:rsidRPr="003F5FE8" w:rsidRDefault="007D7CE3" w:rsidP="007D7CE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70962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30DD69E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4EF66BB" w14:textId="394645B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  <w:vAlign w:val="bottom"/>
          </w:tcPr>
          <w:p w14:paraId="0F44ED07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245D7E5" w14:textId="249E208B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</w:t>
            </w:r>
            <w:r w:rsidR="00970962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C78486E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D7F6E71" w14:textId="183D8B8C" w:rsidR="007D7CE3" w:rsidRPr="003F5FE8" w:rsidRDefault="007D7CE3" w:rsidP="007D7CE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7,548</w:t>
            </w:r>
          </w:p>
        </w:tc>
        <w:tc>
          <w:tcPr>
            <w:tcW w:w="180" w:type="dxa"/>
            <w:vAlign w:val="bottom"/>
          </w:tcPr>
          <w:p w14:paraId="3CBCADA8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D5EE03F" w14:textId="26A7650D" w:rsidR="007D7CE3" w:rsidRPr="003F5FE8" w:rsidRDefault="007D7CE3" w:rsidP="007D7C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(1,510)</w:t>
            </w:r>
          </w:p>
        </w:tc>
        <w:tc>
          <w:tcPr>
            <w:tcW w:w="180" w:type="dxa"/>
            <w:vAlign w:val="bottom"/>
          </w:tcPr>
          <w:p w14:paraId="2BCD9F0A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0A5B076C" w14:textId="66494E5A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6,038</w:t>
            </w:r>
          </w:p>
        </w:tc>
      </w:tr>
      <w:tr w:rsidR="007D7CE3" w:rsidRPr="003F5FE8" w14:paraId="6A4A4901" w14:textId="77777777" w:rsidTr="00A05B7C">
        <w:trPr>
          <w:trHeight w:val="20"/>
        </w:trPr>
        <w:tc>
          <w:tcPr>
            <w:tcW w:w="2860" w:type="dxa"/>
          </w:tcPr>
          <w:p w14:paraId="5D28BDCE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F067D3F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013F145A" w14:textId="5AE969D0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BFC72E5" w14:textId="7B7DC113" w:rsidR="007D7CE3" w:rsidRPr="003F5FE8" w:rsidRDefault="007D7CE3" w:rsidP="007D7CE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970962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6,714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D0AFDB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F742E5" w14:textId="0032AC10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3,836</w:t>
            </w:r>
          </w:p>
        </w:tc>
        <w:tc>
          <w:tcPr>
            <w:tcW w:w="180" w:type="dxa"/>
            <w:vAlign w:val="bottom"/>
          </w:tcPr>
          <w:p w14:paraId="46CE18F8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BA0AA66" w14:textId="0D0004C1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970962"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2,878</w:t>
            </w: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B5EFC3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BBC41D" w14:textId="1B788E03" w:rsidR="007D7CE3" w:rsidRPr="003F5FE8" w:rsidRDefault="007D7CE3" w:rsidP="007D7CE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(69,081)</w:t>
            </w:r>
          </w:p>
        </w:tc>
        <w:tc>
          <w:tcPr>
            <w:tcW w:w="180" w:type="dxa"/>
            <w:vAlign w:val="bottom"/>
          </w:tcPr>
          <w:p w14:paraId="195F4FD3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8860979" w14:textId="6AB6CE0E" w:rsidR="007D7CE3" w:rsidRPr="003F5FE8" w:rsidRDefault="007D7CE3" w:rsidP="007D7C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13,816</w:t>
            </w:r>
          </w:p>
        </w:tc>
        <w:tc>
          <w:tcPr>
            <w:tcW w:w="180" w:type="dxa"/>
            <w:vAlign w:val="bottom"/>
          </w:tcPr>
          <w:p w14:paraId="49264D29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D6AEE71" w14:textId="1E1E849C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(55,265)</w:t>
            </w:r>
          </w:p>
        </w:tc>
      </w:tr>
      <w:tr w:rsidR="007D7CE3" w:rsidRPr="003F5FE8" w14:paraId="279981F6" w14:textId="77777777" w:rsidTr="00A05B7C">
        <w:trPr>
          <w:trHeight w:val="20"/>
        </w:trPr>
        <w:tc>
          <w:tcPr>
            <w:tcW w:w="2860" w:type="dxa"/>
          </w:tcPr>
          <w:p w14:paraId="02145DE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1A7BA6D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970962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6,649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2FD9A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3B0A3D2A" w:rsidR="007D7CE3" w:rsidRPr="003F5FE8" w:rsidRDefault="007D7CE3" w:rsidP="007D7CE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3,823</w:t>
            </w:r>
          </w:p>
        </w:tc>
        <w:tc>
          <w:tcPr>
            <w:tcW w:w="180" w:type="dxa"/>
            <w:vAlign w:val="bottom"/>
          </w:tcPr>
          <w:p w14:paraId="33C1FC7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3196DEC3" w:rsidR="007D7CE3" w:rsidRPr="003F5FE8" w:rsidRDefault="007D7CE3" w:rsidP="00FA3D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970962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2,826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4418F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1A3D0360" w:rsidR="007D7CE3" w:rsidRPr="003F5FE8" w:rsidRDefault="007D7CE3" w:rsidP="007D7CE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(61,533)</w:t>
            </w:r>
          </w:p>
        </w:tc>
        <w:tc>
          <w:tcPr>
            <w:tcW w:w="180" w:type="dxa"/>
            <w:vAlign w:val="bottom"/>
          </w:tcPr>
          <w:p w14:paraId="35F7AB4E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5BA143E0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12,306</w:t>
            </w:r>
          </w:p>
        </w:tc>
        <w:tc>
          <w:tcPr>
            <w:tcW w:w="180" w:type="dxa"/>
            <w:vAlign w:val="bottom"/>
          </w:tcPr>
          <w:p w14:paraId="653694A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5C69E3D5" w:rsidR="007D7CE3" w:rsidRPr="003F5FE8" w:rsidRDefault="007D7CE3" w:rsidP="007D7C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(49,227)</w:t>
            </w:r>
          </w:p>
        </w:tc>
      </w:tr>
    </w:tbl>
    <w:p w14:paraId="0E764F4D" w14:textId="1C49BB29" w:rsidR="0070610F" w:rsidRPr="003F5FE8" w:rsidRDefault="0070610F"/>
    <w:p w14:paraId="539DC81E" w14:textId="671317E3" w:rsidR="00F07117" w:rsidRPr="003F5FE8" w:rsidRDefault="00F07117"/>
    <w:p w14:paraId="62885C5E" w14:textId="7AD9F2C7" w:rsidR="00F07117" w:rsidRPr="003F5FE8" w:rsidRDefault="00F07117"/>
    <w:p w14:paraId="1643C33E" w14:textId="4E938643" w:rsidR="00104284" w:rsidRPr="003F5FE8" w:rsidRDefault="00104284">
      <w:r w:rsidRPr="003F5FE8">
        <w:br w:type="page"/>
      </w: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870"/>
        <w:gridCol w:w="180"/>
        <w:gridCol w:w="873"/>
        <w:gridCol w:w="180"/>
        <w:gridCol w:w="873"/>
        <w:gridCol w:w="180"/>
        <w:gridCol w:w="977"/>
      </w:tblGrid>
      <w:tr w:rsidR="00F07117" w:rsidRPr="003F5FE8" w14:paraId="09546E42" w14:textId="77777777" w:rsidTr="00B072E7">
        <w:trPr>
          <w:trHeight w:val="20"/>
        </w:trPr>
        <w:tc>
          <w:tcPr>
            <w:tcW w:w="2880" w:type="dxa"/>
          </w:tcPr>
          <w:p w14:paraId="567412D1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3E02B7DD" w14:textId="2D53977F" w:rsidR="00F07117" w:rsidRPr="003F5FE8" w:rsidRDefault="00F07117" w:rsidP="007D150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07CBD"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50990" w:rsidRPr="003F5FE8" w14:paraId="02DF0CB7" w14:textId="77777777" w:rsidTr="00B072E7">
        <w:trPr>
          <w:trHeight w:val="20"/>
        </w:trPr>
        <w:tc>
          <w:tcPr>
            <w:tcW w:w="2880" w:type="dxa"/>
            <w:vMerge w:val="restart"/>
            <w:vAlign w:val="bottom"/>
          </w:tcPr>
          <w:p w14:paraId="07168CB5" w14:textId="77777777" w:rsidR="00E50990" w:rsidRPr="003F5FE8" w:rsidRDefault="00E50990" w:rsidP="00E5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77" w:type="dxa"/>
            <w:gridSpan w:val="5"/>
          </w:tcPr>
          <w:p w14:paraId="0720AE1C" w14:textId="5CAC7BAD" w:rsidR="00E50990" w:rsidRPr="003F5FE8" w:rsidRDefault="00E50990" w:rsidP="00E509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BC41E0D" w14:textId="77777777" w:rsidR="00E50990" w:rsidRPr="003F5FE8" w:rsidRDefault="00E50990" w:rsidP="00E509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7DC17CD6" w14:textId="1B1B98BF" w:rsidR="00E50990" w:rsidRPr="003F5FE8" w:rsidRDefault="00E50990" w:rsidP="00E50990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07117" w:rsidRPr="003F5FE8" w14:paraId="528CCC8C" w14:textId="77777777" w:rsidTr="00104284">
        <w:trPr>
          <w:trHeight w:val="20"/>
        </w:trPr>
        <w:tc>
          <w:tcPr>
            <w:tcW w:w="2880" w:type="dxa"/>
            <w:vMerge/>
          </w:tcPr>
          <w:p w14:paraId="41F77C68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C76E7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1A5396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568E6" w14:textId="77777777" w:rsidR="00F07117" w:rsidRPr="003F5FE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5961D5D" w14:textId="572ACB1A" w:rsidR="00F07117" w:rsidRPr="003F5FE8" w:rsidRDefault="004B3A98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F16282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5CFA62" w14:textId="77777777" w:rsidR="00F07117" w:rsidRPr="003F5FE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EFE3D51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8343B7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C97D8E" w14:textId="77777777" w:rsidR="00F07117" w:rsidRPr="003F5FE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E25B4C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D53A9D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36883B" w14:textId="77777777" w:rsidR="00F07117" w:rsidRPr="003F5FE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6483469" w14:textId="77777777" w:rsidR="00EE0B04" w:rsidRPr="003F5FE8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5E80196" w14:textId="1B0F61B6" w:rsidR="00F07117" w:rsidRPr="003F5FE8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91C3EB" w14:textId="77777777" w:rsidR="00F07117" w:rsidRPr="003F5FE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15BB7A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3C61E7F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07117" w:rsidRPr="003F5FE8" w14:paraId="43659000" w14:textId="77777777" w:rsidTr="00B072E7">
        <w:trPr>
          <w:trHeight w:val="20"/>
        </w:trPr>
        <w:tc>
          <w:tcPr>
            <w:tcW w:w="2880" w:type="dxa"/>
          </w:tcPr>
          <w:p w14:paraId="7E8FEB9A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724E5D7E" w14:textId="77777777" w:rsidR="00F07117" w:rsidRPr="003F5FE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117" w:rsidRPr="003F5FE8" w14:paraId="7AF850D9" w14:textId="77777777" w:rsidTr="00104284">
        <w:trPr>
          <w:trHeight w:val="20"/>
        </w:trPr>
        <w:tc>
          <w:tcPr>
            <w:tcW w:w="2880" w:type="dxa"/>
          </w:tcPr>
          <w:p w14:paraId="2A523920" w14:textId="77777777" w:rsidR="00F07117" w:rsidRPr="003F5FE8" w:rsidRDefault="00F07117" w:rsidP="007D150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2F665465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C08362" w14:textId="77777777" w:rsidR="00F07117" w:rsidRPr="003F5FE8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B7CEE2B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C99780" w14:textId="77777777" w:rsidR="00F07117" w:rsidRPr="003F5FE8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AC5E5F7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3EDC0" w14:textId="77777777" w:rsidR="00F07117" w:rsidRPr="003F5FE8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894C15B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A9B65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B85BA4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07645" w14:textId="77777777" w:rsidR="00F07117" w:rsidRPr="003F5FE8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5E63126" w14:textId="77777777" w:rsidR="00F07117" w:rsidRPr="003F5FE8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7CE3" w:rsidRPr="003F5FE8" w14:paraId="0F90FF92" w14:textId="77777777" w:rsidTr="00EF2E97">
        <w:trPr>
          <w:trHeight w:val="20"/>
        </w:trPr>
        <w:tc>
          <w:tcPr>
            <w:tcW w:w="2880" w:type="dxa"/>
          </w:tcPr>
          <w:p w14:paraId="23429111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4BC3F2F2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374C097A" w14:textId="77777777" w:rsidR="007D7CE3" w:rsidRPr="003F5FE8" w:rsidRDefault="007D7CE3" w:rsidP="007D7CE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1465CF" w14:textId="05F63825" w:rsidR="007D7CE3" w:rsidRPr="003F5FE8" w:rsidRDefault="007D7CE3" w:rsidP="007D7C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99198F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6,714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892A3E5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0CA65F09" w14:textId="14B8620D" w:rsidR="007D7CE3" w:rsidRPr="003F5FE8" w:rsidRDefault="007D7CE3" w:rsidP="007D7CE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3,836</w:t>
            </w:r>
          </w:p>
        </w:tc>
        <w:tc>
          <w:tcPr>
            <w:tcW w:w="180" w:type="dxa"/>
            <w:vAlign w:val="bottom"/>
          </w:tcPr>
          <w:p w14:paraId="6598A3C0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2BCEE188" w14:textId="1516E43F" w:rsidR="007D7CE3" w:rsidRPr="003F5FE8" w:rsidRDefault="007D7CE3" w:rsidP="007D7CE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99198F"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2,878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AEDDA5" w14:textId="77777777" w:rsidR="007D7CE3" w:rsidRPr="003F5FE8" w:rsidRDefault="007D7CE3" w:rsidP="007D7C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179E878" w14:textId="4B353C75" w:rsidR="007D7CE3" w:rsidRPr="003F5FE8" w:rsidRDefault="007D7CE3" w:rsidP="007D7C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69,081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D82228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2AA314DA" w14:textId="14423921" w:rsidR="007D7CE3" w:rsidRPr="003F5FE8" w:rsidRDefault="007D7CE3" w:rsidP="007D7CE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13,816</w:t>
            </w:r>
          </w:p>
        </w:tc>
        <w:tc>
          <w:tcPr>
            <w:tcW w:w="180" w:type="dxa"/>
            <w:vAlign w:val="bottom"/>
          </w:tcPr>
          <w:p w14:paraId="4D63AB23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03A9438C" w14:textId="64B43AE6" w:rsidR="007D7CE3" w:rsidRPr="003F5FE8" w:rsidRDefault="007D7CE3" w:rsidP="007D7CE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55,265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9254925" w14:textId="77777777" w:rsidR="00F07117" w:rsidRPr="003F5FE8" w:rsidRDefault="00F07117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3F5FE8" w14:paraId="229265F1" w14:textId="77777777" w:rsidTr="00A65C20">
        <w:tc>
          <w:tcPr>
            <w:tcW w:w="2299" w:type="pct"/>
          </w:tcPr>
          <w:p w14:paraId="2B030F30" w14:textId="453D9569" w:rsidR="00C56FBD" w:rsidRPr="003F5FE8" w:rsidRDefault="00EC46A9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1" w:type="pct"/>
            <w:gridSpan w:val="7"/>
          </w:tcPr>
          <w:p w14:paraId="2F6A7835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6FBD" w:rsidRPr="003F5FE8" w14:paraId="112540AC" w14:textId="77777777" w:rsidTr="00A65C20">
        <w:tc>
          <w:tcPr>
            <w:tcW w:w="2299" w:type="pct"/>
          </w:tcPr>
          <w:p w14:paraId="655D9C79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3BD37D2E" w:rsidR="00C56FBD" w:rsidRPr="003F5FE8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3770BB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8FD2C7" w14:textId="77777777" w:rsidR="00C56FBD" w:rsidRPr="003F5FE8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56C8FD8A" w:rsidR="00C56FBD" w:rsidRPr="003F5FE8" w:rsidRDefault="003770BB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56FBD" w:rsidRPr="003F5FE8" w14:paraId="0E48C290" w14:textId="77777777" w:rsidTr="0022213D">
        <w:tc>
          <w:tcPr>
            <w:tcW w:w="2299" w:type="pct"/>
          </w:tcPr>
          <w:p w14:paraId="5D2EBB75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7CE3" w:rsidRPr="003F5FE8" w14:paraId="001FE5C3" w14:textId="77777777" w:rsidTr="0022213D">
        <w:tc>
          <w:tcPr>
            <w:tcW w:w="2299" w:type="pct"/>
          </w:tcPr>
          <w:p w14:paraId="185CB7A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293E5246" w:rsidR="007D7CE3" w:rsidRPr="003F5FE8" w:rsidRDefault="006876F9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646,498</w:t>
            </w:r>
          </w:p>
        </w:tc>
        <w:tc>
          <w:tcPr>
            <w:tcW w:w="144" w:type="pct"/>
          </w:tcPr>
          <w:p w14:paraId="657537C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7803D3B5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1,006,755</w:t>
            </w:r>
          </w:p>
        </w:tc>
      </w:tr>
      <w:tr w:rsidR="007D7CE3" w:rsidRPr="003F5FE8" w14:paraId="037EFDCF" w14:textId="77777777" w:rsidTr="0022213D">
        <w:tc>
          <w:tcPr>
            <w:tcW w:w="2299" w:type="pct"/>
          </w:tcPr>
          <w:p w14:paraId="62BE102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45DDC203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06DAEEF2" w:rsidR="007D7CE3" w:rsidRPr="003F5FE8" w:rsidRDefault="00B63C34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129,300</w:t>
            </w:r>
          </w:p>
        </w:tc>
        <w:tc>
          <w:tcPr>
            <w:tcW w:w="144" w:type="pct"/>
          </w:tcPr>
          <w:p w14:paraId="4C312EE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3849ADE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2E34303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201,351</w:t>
            </w:r>
          </w:p>
        </w:tc>
      </w:tr>
      <w:tr w:rsidR="007D7CE3" w:rsidRPr="003F5FE8" w14:paraId="398FE5C0" w14:textId="77777777" w:rsidTr="0022213D">
        <w:tc>
          <w:tcPr>
            <w:tcW w:w="2299" w:type="pct"/>
          </w:tcPr>
          <w:p w14:paraId="39DBB22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F27897" w14:textId="232A6CFF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(3,163)</w:t>
            </w:r>
          </w:p>
        </w:tc>
        <w:tc>
          <w:tcPr>
            <w:tcW w:w="144" w:type="pct"/>
          </w:tcPr>
          <w:p w14:paraId="3108FD1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11B525E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</w:tr>
      <w:tr w:rsidR="007D7CE3" w:rsidRPr="003F5FE8" w14:paraId="3309B663" w14:textId="77777777" w:rsidTr="0022213D">
        <w:tc>
          <w:tcPr>
            <w:tcW w:w="2299" w:type="pct"/>
          </w:tcPr>
          <w:p w14:paraId="3F4ABC7A" w14:textId="37D2FE9A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52" w:type="pct"/>
            <w:vAlign w:val="bottom"/>
          </w:tcPr>
          <w:p w14:paraId="312D755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FBE02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D30591" w14:textId="4105810B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(12,509)</w:t>
            </w:r>
          </w:p>
        </w:tc>
        <w:tc>
          <w:tcPr>
            <w:tcW w:w="144" w:type="pct"/>
          </w:tcPr>
          <w:p w14:paraId="3E897DD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3BAE809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8823F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1D92913" w14:textId="5DB1B70D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(7,621)</w:t>
            </w:r>
          </w:p>
        </w:tc>
      </w:tr>
      <w:tr w:rsidR="007D7CE3" w:rsidRPr="003F5FE8" w14:paraId="142AD3D8" w14:textId="77777777" w:rsidTr="0022213D">
        <w:tc>
          <w:tcPr>
            <w:tcW w:w="2299" w:type="pct"/>
          </w:tcPr>
          <w:p w14:paraId="606DB6D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180E0" w14:textId="113C4B8A" w:rsidR="007D7CE3" w:rsidRPr="003F5FE8" w:rsidRDefault="00B63C34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144" w:type="pct"/>
          </w:tcPr>
          <w:p w14:paraId="2729D3E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4F8F8A91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8,608</w:t>
            </w:r>
          </w:p>
        </w:tc>
      </w:tr>
      <w:tr w:rsidR="007D7CE3" w:rsidRPr="003F5FE8" w14:paraId="4D22A643" w14:textId="77777777" w:rsidTr="0022213D">
        <w:tc>
          <w:tcPr>
            <w:tcW w:w="2299" w:type="pct"/>
          </w:tcPr>
          <w:p w14:paraId="4A0DD30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21EEE4" w14:textId="50C3C38D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144" w:type="pct"/>
          </w:tcPr>
          <w:p w14:paraId="64D66EA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7196477D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(4,467)</w:t>
            </w:r>
          </w:p>
        </w:tc>
      </w:tr>
      <w:tr w:rsidR="007D7CE3" w:rsidRPr="003F5FE8" w14:paraId="6391EA1F" w14:textId="77777777" w:rsidTr="0022213D">
        <w:tc>
          <w:tcPr>
            <w:tcW w:w="2299" w:type="pct"/>
          </w:tcPr>
          <w:p w14:paraId="683C2BB1" w14:textId="6B0257D1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52" w:type="pct"/>
            <w:vAlign w:val="bottom"/>
          </w:tcPr>
          <w:p w14:paraId="67650F3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B06DDF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17D62A2" w14:textId="7CB8E090" w:rsidR="007D7CE3" w:rsidRPr="003F5FE8" w:rsidRDefault="00FA3DF5" w:rsidP="00FA3DF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105" w:right="-12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3DB2E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404F76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94CA3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1EAAF8" w14:textId="425DDA35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(1,379)</w:t>
            </w:r>
          </w:p>
        </w:tc>
      </w:tr>
      <w:tr w:rsidR="007D7CE3" w:rsidRPr="003F5FE8" w14:paraId="10D523C9" w14:textId="77777777" w:rsidTr="0022213D">
        <w:tc>
          <w:tcPr>
            <w:tcW w:w="2299" w:type="pct"/>
          </w:tcPr>
          <w:p w14:paraId="5C551247" w14:textId="37A70F55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ภาษีเงินได้รอตัดบัญชี</w:t>
            </w:r>
          </w:p>
        </w:tc>
        <w:tc>
          <w:tcPr>
            <w:tcW w:w="552" w:type="pct"/>
            <w:vAlign w:val="bottom"/>
          </w:tcPr>
          <w:p w14:paraId="46AB065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1FC5B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890304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F11CEE" w14:textId="1445692D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2,270</w:t>
            </w:r>
          </w:p>
        </w:tc>
        <w:tc>
          <w:tcPr>
            <w:tcW w:w="144" w:type="pct"/>
          </w:tcPr>
          <w:p w14:paraId="7FEF9E5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6996AA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9E8CB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6E9AD16" w14:textId="7777777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  <w:p w14:paraId="6B89642E" w14:textId="5DA20D71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5,006</w:t>
            </w:r>
          </w:p>
        </w:tc>
      </w:tr>
      <w:tr w:rsidR="007D7CE3" w:rsidRPr="003F5FE8" w14:paraId="33ABBE1F" w14:textId="77777777" w:rsidTr="0022213D">
        <w:tc>
          <w:tcPr>
            <w:tcW w:w="2299" w:type="pct"/>
          </w:tcPr>
          <w:p w14:paraId="28CB1D4A" w14:textId="65D9FB62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552" w:type="pct"/>
            <w:vAlign w:val="bottom"/>
          </w:tcPr>
          <w:p w14:paraId="132F783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24027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37F6E51" w14:textId="2CEA89D5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14,756</w:t>
            </w:r>
          </w:p>
        </w:tc>
        <w:tc>
          <w:tcPr>
            <w:tcW w:w="144" w:type="pct"/>
          </w:tcPr>
          <w:p w14:paraId="0AB7E02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B1F4A5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74472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DA3839" w14:textId="22E5FBD4" w:rsidR="007D7CE3" w:rsidRPr="003F5FE8" w:rsidRDefault="00EE0B04" w:rsidP="00EE0B0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7CE3" w:rsidRPr="003F5FE8" w14:paraId="64FAB0DD" w14:textId="77777777" w:rsidTr="0022213D">
        <w:tc>
          <w:tcPr>
            <w:tcW w:w="2299" w:type="pct"/>
          </w:tcPr>
          <w:p w14:paraId="07B64F4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59138EEF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20.</w:t>
            </w:r>
            <w:r w:rsidR="00B63C34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29" w:type="pct"/>
          </w:tcPr>
          <w:p w14:paraId="5A8C050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642B9E9D" w:rsidR="007D7CE3" w:rsidRPr="003F5FE8" w:rsidRDefault="00B63C34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134,189</w:t>
            </w:r>
          </w:p>
        </w:tc>
        <w:tc>
          <w:tcPr>
            <w:tcW w:w="144" w:type="pct"/>
          </w:tcPr>
          <w:p w14:paraId="39D4A13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732442F3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19.92</w:t>
            </w:r>
          </w:p>
        </w:tc>
        <w:tc>
          <w:tcPr>
            <w:tcW w:w="144" w:type="pct"/>
          </w:tcPr>
          <w:p w14:paraId="2864EF4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3A4E87E2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200,577</w:t>
            </w:r>
          </w:p>
        </w:tc>
      </w:tr>
    </w:tbl>
    <w:p w14:paraId="1758D6AB" w14:textId="32A1B565" w:rsidR="00A05B7C" w:rsidRPr="003F5FE8" w:rsidRDefault="00A05B7C">
      <w:pPr>
        <w:rPr>
          <w:rFonts w:ascii="Angsana New" w:hAnsi="Angsana New"/>
          <w:sz w:val="30"/>
          <w:szCs w:val="30"/>
        </w:rPr>
      </w:pPr>
    </w:p>
    <w:p w14:paraId="49AC4BA7" w14:textId="5E646AE6" w:rsidR="00F07117" w:rsidRPr="003F5FE8" w:rsidRDefault="00F07117">
      <w:pPr>
        <w:rPr>
          <w:rFonts w:ascii="Angsana New" w:hAnsi="Angsana New"/>
          <w:sz w:val="30"/>
          <w:szCs w:val="30"/>
        </w:rPr>
      </w:pPr>
    </w:p>
    <w:p w14:paraId="4D65E441" w14:textId="6882357D" w:rsidR="00B5512A" w:rsidRPr="003F5FE8" w:rsidRDefault="00B5512A">
      <w:pPr>
        <w:rPr>
          <w:rFonts w:ascii="Angsana New" w:hAnsi="Angsana New"/>
          <w:sz w:val="30"/>
          <w:szCs w:val="30"/>
        </w:rPr>
      </w:pPr>
    </w:p>
    <w:p w14:paraId="664ADB1E" w14:textId="60C4FE84" w:rsidR="0099198F" w:rsidRPr="003F5FE8" w:rsidRDefault="0099198F">
      <w:pPr>
        <w:rPr>
          <w:rFonts w:ascii="Angsana New" w:hAnsi="Angsana New"/>
          <w:sz w:val="30"/>
          <w:szCs w:val="30"/>
        </w:rPr>
      </w:pPr>
    </w:p>
    <w:p w14:paraId="0064E805" w14:textId="02F812DB" w:rsidR="0099198F" w:rsidRPr="003F5FE8" w:rsidRDefault="0099198F">
      <w:pPr>
        <w:rPr>
          <w:rFonts w:ascii="Angsana New" w:hAnsi="Angsana New"/>
          <w:sz w:val="30"/>
          <w:szCs w:val="30"/>
        </w:rPr>
      </w:pPr>
    </w:p>
    <w:p w14:paraId="01F809B8" w14:textId="77777777" w:rsidR="00EF2E97" w:rsidRPr="003F5FE8" w:rsidRDefault="00EF2E97">
      <w:pPr>
        <w:rPr>
          <w:rFonts w:ascii="Angsana New" w:hAnsi="Angsana New"/>
          <w:sz w:val="30"/>
          <w:szCs w:val="30"/>
        </w:rPr>
      </w:pPr>
    </w:p>
    <w:p w14:paraId="7AE5355C" w14:textId="77777777" w:rsidR="002068C6" w:rsidRPr="003F5FE8" w:rsidRDefault="002068C6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3F5FE8" w14:paraId="02E1137A" w14:textId="77777777" w:rsidTr="00A65C20">
        <w:tc>
          <w:tcPr>
            <w:tcW w:w="2306" w:type="pct"/>
          </w:tcPr>
          <w:p w14:paraId="720BBABA" w14:textId="2BAD837A" w:rsidR="00C56FBD" w:rsidRPr="003F5FE8" w:rsidRDefault="001928E6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21FBB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D21FBB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94" w:type="pct"/>
            <w:gridSpan w:val="7"/>
          </w:tcPr>
          <w:p w14:paraId="47076CAD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1A8E" w:rsidRPr="003F5FE8" w14:paraId="6130396B" w14:textId="77777777" w:rsidTr="00A65C20">
        <w:tc>
          <w:tcPr>
            <w:tcW w:w="2306" w:type="pct"/>
          </w:tcPr>
          <w:p w14:paraId="0FB4CEA5" w14:textId="77777777" w:rsidR="00331A8E" w:rsidRPr="003F5FE8" w:rsidRDefault="00331A8E" w:rsidP="0033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26684093" w14:textId="7B5F4F96" w:rsidR="00331A8E" w:rsidRPr="003F5FE8" w:rsidRDefault="00331A8E" w:rsidP="0033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8820D77" w14:textId="77777777" w:rsidR="00331A8E" w:rsidRPr="003F5FE8" w:rsidRDefault="00331A8E" w:rsidP="0033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6668E1C1" w:rsidR="00331A8E" w:rsidRPr="003F5FE8" w:rsidRDefault="00331A8E" w:rsidP="0033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55F7" w:rsidRPr="003F5FE8" w14:paraId="5358EC40" w14:textId="77777777" w:rsidTr="00A65C20">
        <w:tc>
          <w:tcPr>
            <w:tcW w:w="2306" w:type="pct"/>
          </w:tcPr>
          <w:p w14:paraId="12179C49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3F5FE8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3F5FE8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7CE3" w:rsidRPr="003F5FE8" w14:paraId="0C1311EB" w14:textId="77777777" w:rsidTr="00A65C20">
        <w:tc>
          <w:tcPr>
            <w:tcW w:w="2306" w:type="pct"/>
          </w:tcPr>
          <w:p w14:paraId="156C3DB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34AFDAAC" w:rsidR="007D7CE3" w:rsidRPr="003F5FE8" w:rsidRDefault="007877C1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577,015</w:t>
            </w:r>
          </w:p>
        </w:tc>
        <w:tc>
          <w:tcPr>
            <w:tcW w:w="143" w:type="pct"/>
          </w:tcPr>
          <w:p w14:paraId="39A7034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3D7E6A28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996,629</w:t>
            </w:r>
          </w:p>
        </w:tc>
      </w:tr>
      <w:tr w:rsidR="007D7CE3" w:rsidRPr="003F5FE8" w14:paraId="6361F525" w14:textId="77777777" w:rsidTr="00A65C20">
        <w:tc>
          <w:tcPr>
            <w:tcW w:w="2306" w:type="pct"/>
          </w:tcPr>
          <w:p w14:paraId="52A3129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35BB488A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16B9E619" w:rsidR="007D7CE3" w:rsidRPr="003F5FE8" w:rsidRDefault="007877C1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115,403</w:t>
            </w:r>
          </w:p>
        </w:tc>
        <w:tc>
          <w:tcPr>
            <w:tcW w:w="143" w:type="pct"/>
          </w:tcPr>
          <w:p w14:paraId="25B8320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20CAA746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5CF2991C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199,326</w:t>
            </w:r>
          </w:p>
        </w:tc>
      </w:tr>
      <w:tr w:rsidR="007D7CE3" w:rsidRPr="003F5FE8" w14:paraId="10B0A611" w14:textId="77777777" w:rsidTr="00A65C20">
        <w:tc>
          <w:tcPr>
            <w:tcW w:w="2306" w:type="pct"/>
          </w:tcPr>
          <w:p w14:paraId="40067FA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9BAFBF" w14:textId="61E8B6F7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  <w:tc>
          <w:tcPr>
            <w:tcW w:w="143" w:type="pct"/>
          </w:tcPr>
          <w:p w14:paraId="6CB1F99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5B2E6131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</w:tr>
      <w:tr w:rsidR="007D7CE3" w:rsidRPr="003F5FE8" w14:paraId="4184C6AF" w14:textId="77777777" w:rsidTr="00A65C20">
        <w:tc>
          <w:tcPr>
            <w:tcW w:w="2306" w:type="pct"/>
          </w:tcPr>
          <w:p w14:paraId="63DF937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61AE7AE" w14:textId="25F0404C" w:rsidR="007D7CE3" w:rsidRPr="003F5FE8" w:rsidRDefault="00B63C34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4,522</w:t>
            </w:r>
          </w:p>
        </w:tc>
        <w:tc>
          <w:tcPr>
            <w:tcW w:w="143" w:type="pct"/>
          </w:tcPr>
          <w:p w14:paraId="5136C3D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680BCC5E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5,922</w:t>
            </w:r>
          </w:p>
        </w:tc>
      </w:tr>
      <w:tr w:rsidR="007D7CE3" w:rsidRPr="003F5FE8" w14:paraId="1E802A2D" w14:textId="77777777" w:rsidTr="00A65C20">
        <w:tc>
          <w:tcPr>
            <w:tcW w:w="2306" w:type="pct"/>
          </w:tcPr>
          <w:p w14:paraId="1DC6F461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AA8F77" w14:textId="27AC1ECC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(1,170)</w:t>
            </w:r>
          </w:p>
        </w:tc>
        <w:tc>
          <w:tcPr>
            <w:tcW w:w="143" w:type="pct"/>
          </w:tcPr>
          <w:p w14:paraId="524E99E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02909214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(4,119)</w:t>
            </w:r>
          </w:p>
        </w:tc>
      </w:tr>
      <w:tr w:rsidR="007D7CE3" w:rsidRPr="003F5FE8" w14:paraId="3A4B451F" w14:textId="77777777" w:rsidTr="00A65C20">
        <w:tc>
          <w:tcPr>
            <w:tcW w:w="2306" w:type="pct"/>
          </w:tcPr>
          <w:p w14:paraId="35DEBADE" w14:textId="3D6A5D2D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553" w:type="pct"/>
            <w:vAlign w:val="bottom"/>
          </w:tcPr>
          <w:p w14:paraId="3CB3AB2B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0F209C8" w14:textId="7F40C26F" w:rsidR="007D7CE3" w:rsidRPr="003F5FE8" w:rsidRDefault="007D7CE3" w:rsidP="0002120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14,756</w:t>
            </w:r>
          </w:p>
        </w:tc>
        <w:tc>
          <w:tcPr>
            <w:tcW w:w="143" w:type="pct"/>
          </w:tcPr>
          <w:p w14:paraId="506E17A5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4FAA8AD2" w:rsidR="007D7CE3" w:rsidRPr="003F5FE8" w:rsidRDefault="007D7CE3" w:rsidP="007D7C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CE3" w:rsidRPr="003F5FE8" w14:paraId="2E34E804" w14:textId="77777777" w:rsidTr="00A65C20">
        <w:tc>
          <w:tcPr>
            <w:tcW w:w="2306" w:type="pct"/>
          </w:tcPr>
          <w:p w14:paraId="74A77F64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73F37DAD" w:rsidR="007D7CE3" w:rsidRPr="003F5FE8" w:rsidRDefault="00B63C34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22.98</w:t>
            </w:r>
          </w:p>
        </w:tc>
        <w:tc>
          <w:tcPr>
            <w:tcW w:w="129" w:type="pct"/>
          </w:tcPr>
          <w:p w14:paraId="18D7A5BF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4F78C566" w:rsidR="007D7CE3" w:rsidRPr="003F5FE8" w:rsidRDefault="00B63C34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132,590</w:t>
            </w:r>
          </w:p>
        </w:tc>
        <w:tc>
          <w:tcPr>
            <w:tcW w:w="143" w:type="pct"/>
          </w:tcPr>
          <w:p w14:paraId="7086388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302E5078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20.09</w:t>
            </w:r>
          </w:p>
        </w:tc>
        <w:tc>
          <w:tcPr>
            <w:tcW w:w="145" w:type="pct"/>
          </w:tcPr>
          <w:p w14:paraId="1A54AFB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3C47DCEC" w:rsidR="007D7CE3" w:rsidRPr="003F5FE8" w:rsidRDefault="007D7CE3" w:rsidP="007D7CE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200,208</w:t>
            </w:r>
          </w:p>
        </w:tc>
      </w:tr>
    </w:tbl>
    <w:p w14:paraId="26670231" w14:textId="77777777" w:rsidR="00990E5C" w:rsidRPr="003F5FE8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3F5FE8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3F5FE8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3F5FE8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C7359" w:rsidRPr="003F5FE8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029B2BFB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650131B2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B195F" w:rsidRPr="003F5FE8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3157D905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839292E" w14:textId="58A5F3DF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3EDA81E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60F21094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234AFC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54952C41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E12B15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29F42ADA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0811" w:rsidRPr="003F5FE8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AC0811" w:rsidRPr="003F5FE8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B195F" w:rsidRPr="003F5FE8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6CB77440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98,198</w:t>
            </w:r>
          </w:p>
        </w:tc>
        <w:tc>
          <w:tcPr>
            <w:tcW w:w="270" w:type="dxa"/>
            <w:vAlign w:val="bottom"/>
          </w:tcPr>
          <w:p w14:paraId="701E8DDC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0FB15BAF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81,287</w:t>
            </w:r>
          </w:p>
        </w:tc>
        <w:tc>
          <w:tcPr>
            <w:tcW w:w="270" w:type="dxa"/>
          </w:tcPr>
          <w:p w14:paraId="14C7801A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757E39CA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(18,685)</w:t>
            </w:r>
          </w:p>
        </w:tc>
        <w:tc>
          <w:tcPr>
            <w:tcW w:w="270" w:type="dxa"/>
          </w:tcPr>
          <w:p w14:paraId="0229F90E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183057BA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(16,508)</w:t>
            </w:r>
          </w:p>
        </w:tc>
      </w:tr>
      <w:tr w:rsidR="00BB195F" w:rsidRPr="003F5FE8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3258B1BA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(18,685)</w:t>
            </w:r>
          </w:p>
        </w:tc>
        <w:tc>
          <w:tcPr>
            <w:tcW w:w="270" w:type="dxa"/>
            <w:vAlign w:val="bottom"/>
          </w:tcPr>
          <w:p w14:paraId="309B84DF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67F86312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4F245A8F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6025B663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18,685</w:t>
            </w:r>
          </w:p>
        </w:tc>
        <w:tc>
          <w:tcPr>
            <w:tcW w:w="270" w:type="dxa"/>
          </w:tcPr>
          <w:p w14:paraId="2B81DEF0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149F819D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16,508</w:t>
            </w:r>
          </w:p>
        </w:tc>
      </w:tr>
      <w:tr w:rsidR="00BB195F" w:rsidRPr="003F5FE8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3F5FE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14E1DB57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79,513</w:t>
            </w:r>
          </w:p>
        </w:tc>
        <w:tc>
          <w:tcPr>
            <w:tcW w:w="270" w:type="dxa"/>
          </w:tcPr>
          <w:p w14:paraId="745DF66B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23F594BE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64,779</w:t>
            </w:r>
          </w:p>
        </w:tc>
        <w:tc>
          <w:tcPr>
            <w:tcW w:w="270" w:type="dxa"/>
          </w:tcPr>
          <w:p w14:paraId="099E1DEE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18126516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073E3" w14:textId="77777777" w:rsidR="00BB195F" w:rsidRPr="003F5FE8" w:rsidRDefault="00BB195F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50C42697" w:rsidR="00BB195F" w:rsidRPr="003F5FE8" w:rsidRDefault="00021203" w:rsidP="00BB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BCC21F" w14:textId="77777777" w:rsidR="00990E5C" w:rsidRPr="003F5FE8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3F5FE8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3F5FE8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3F5FE8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C7359" w:rsidRPr="003F5FE8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1726C16A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11F2F6CD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35580" w:rsidRPr="003F5FE8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9B1F8DC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0"/>
                <w:lang w:val="en-GB" w:bidi="ar-SA"/>
              </w:rPr>
            </w:pP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2B0C386" w14:textId="495AB224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249BB2E" w14:textId="77777777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001A82C4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DD9BE63" w14:textId="77777777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020C30C7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72FA5C" w14:textId="77777777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325426A5" w:rsidR="00B35580" w:rsidRPr="003F5FE8" w:rsidRDefault="00B35580" w:rsidP="00B3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C7359" w:rsidRPr="003F5FE8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1C7359" w:rsidRPr="003F5FE8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D7CE3" w:rsidRPr="003F5FE8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314B5172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96,175</w:t>
            </w:r>
          </w:p>
        </w:tc>
        <w:tc>
          <w:tcPr>
            <w:tcW w:w="270" w:type="dxa"/>
            <w:vAlign w:val="bottom"/>
          </w:tcPr>
          <w:p w14:paraId="33702F9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22F00BD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79,264</w:t>
            </w:r>
          </w:p>
        </w:tc>
        <w:tc>
          <w:tcPr>
            <w:tcW w:w="270" w:type="dxa"/>
          </w:tcPr>
          <w:p w14:paraId="69A80EF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6E0306E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(19,707)</w:t>
            </w:r>
          </w:p>
        </w:tc>
        <w:tc>
          <w:tcPr>
            <w:tcW w:w="270" w:type="dxa"/>
          </w:tcPr>
          <w:p w14:paraId="3571B9B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1F721789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(17,543)</w:t>
            </w:r>
          </w:p>
        </w:tc>
      </w:tr>
      <w:tr w:rsidR="007D7CE3" w:rsidRPr="003F5FE8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76FDA52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(19,707)</w:t>
            </w:r>
          </w:p>
        </w:tc>
        <w:tc>
          <w:tcPr>
            <w:tcW w:w="270" w:type="dxa"/>
            <w:vAlign w:val="bottom"/>
          </w:tcPr>
          <w:p w14:paraId="70270933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079957A9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179F3007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20C49B21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19,707</w:t>
            </w:r>
          </w:p>
        </w:tc>
        <w:tc>
          <w:tcPr>
            <w:tcW w:w="270" w:type="dxa"/>
          </w:tcPr>
          <w:p w14:paraId="5E0709D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17590DCF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sz w:val="30"/>
                <w:szCs w:val="30"/>
              </w:rPr>
              <w:t>17,543</w:t>
            </w:r>
          </w:p>
        </w:tc>
      </w:tr>
      <w:tr w:rsidR="007D7CE3" w:rsidRPr="003F5FE8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3F5FE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4E736AB5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270" w:type="dxa"/>
          </w:tcPr>
          <w:p w14:paraId="467C2500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4AE40EE0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61,721</w:t>
            </w:r>
          </w:p>
        </w:tc>
        <w:tc>
          <w:tcPr>
            <w:tcW w:w="270" w:type="dxa"/>
          </w:tcPr>
          <w:p w14:paraId="70147492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2A1B7920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A5C16" w14:textId="77777777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2926EFDE" w:rsidR="007D7CE3" w:rsidRPr="003F5FE8" w:rsidRDefault="007D7CE3" w:rsidP="007D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3F5F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7D5469" w14:textId="60C60306" w:rsidR="00DB1413" w:rsidRPr="003F5FE8" w:rsidRDefault="00DB1413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6EE748" w14:textId="3A28366E" w:rsidR="003B2448" w:rsidRPr="003F5FE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CDA07" w14:textId="6F04FDA1" w:rsidR="001C7359" w:rsidRPr="003F5FE8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30772" w14:textId="77777777" w:rsidR="001C7359" w:rsidRPr="003F5FE8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4D313" w14:textId="77777777" w:rsidR="003B2448" w:rsidRPr="003F5FE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F07117" w:rsidRPr="003F5FE8" w14:paraId="486ABB2E" w14:textId="77777777" w:rsidTr="00E657B3">
        <w:tc>
          <w:tcPr>
            <w:tcW w:w="3690" w:type="dxa"/>
          </w:tcPr>
          <w:p w14:paraId="353406A9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7F04A9A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7117" w:rsidRPr="003F5FE8" w14:paraId="347B7E0B" w14:textId="77777777" w:rsidTr="00E657B3">
        <w:tc>
          <w:tcPr>
            <w:tcW w:w="3690" w:type="dxa"/>
          </w:tcPr>
          <w:p w14:paraId="419BA742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6C56C3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2AC4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FFA7652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569A0ED0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3865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117" w:rsidRPr="003F5FE8" w14:paraId="2D35290E" w14:textId="77777777" w:rsidTr="00E657B3">
        <w:tc>
          <w:tcPr>
            <w:tcW w:w="3690" w:type="dxa"/>
          </w:tcPr>
          <w:p w14:paraId="009F2F83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4241C7B" w14:textId="6C457095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392D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6577F9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99B8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B10D11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0928DD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D716765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E594F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07117" w:rsidRPr="003F5FE8" w14:paraId="2075BB1C" w14:textId="77777777" w:rsidTr="00E657B3">
        <w:tc>
          <w:tcPr>
            <w:tcW w:w="3690" w:type="dxa"/>
          </w:tcPr>
          <w:p w14:paraId="6B74D394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BE5B844" w14:textId="5AE9916A" w:rsidR="00F07117" w:rsidRPr="003F5FE8" w:rsidRDefault="00EE392D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DB114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36F8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94B06A9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B28B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46675A2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BB0AE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7117" w:rsidRPr="003F5FE8" w14:paraId="04D9C901" w14:textId="77777777" w:rsidTr="00E657B3">
        <w:tc>
          <w:tcPr>
            <w:tcW w:w="3690" w:type="dxa"/>
          </w:tcPr>
          <w:p w14:paraId="5F97E7FA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1AB549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117" w:rsidRPr="003F5FE8" w14:paraId="23272373" w14:textId="77777777" w:rsidTr="00E657B3">
        <w:tc>
          <w:tcPr>
            <w:tcW w:w="3690" w:type="dxa"/>
          </w:tcPr>
          <w:p w14:paraId="3200E728" w14:textId="19FCEB0F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705164"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170" w:type="dxa"/>
          </w:tcPr>
          <w:p w14:paraId="67B0C16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9288D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95544F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01F30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93FAA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C44AF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3C4F0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117" w:rsidRPr="003F5FE8" w14:paraId="6D4B3A2F" w14:textId="77777777" w:rsidTr="00E657B3">
        <w:tc>
          <w:tcPr>
            <w:tcW w:w="3690" w:type="dxa"/>
          </w:tcPr>
          <w:p w14:paraId="2F87BAB6" w14:textId="77777777" w:rsidR="00F07117" w:rsidRPr="003F5FE8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51299FC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FF10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ACA39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CDC81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3F4A4" w14:textId="7481B71B" w:rsidR="00F07117" w:rsidRPr="003F5FE8" w:rsidRDefault="00F07117" w:rsidP="008B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FEC2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647BF" w14:textId="77777777" w:rsidR="00F07117" w:rsidRPr="003F5FE8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164" w:rsidRPr="003F5FE8" w14:paraId="60354FF7" w14:textId="77777777" w:rsidTr="00E657B3">
        <w:tc>
          <w:tcPr>
            <w:tcW w:w="3690" w:type="dxa"/>
          </w:tcPr>
          <w:p w14:paraId="7A040812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7B68311" w14:textId="3365CCC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45,490</w:t>
            </w:r>
          </w:p>
        </w:tc>
        <w:tc>
          <w:tcPr>
            <w:tcW w:w="270" w:type="dxa"/>
          </w:tcPr>
          <w:p w14:paraId="7FCEE5A2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C7C7A" w14:textId="010CB79B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270" w:type="dxa"/>
          </w:tcPr>
          <w:p w14:paraId="74501B4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34D28" w14:textId="6BDDE5F5" w:rsidR="00705164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D3C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FF70B" w14:textId="0308444E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50,532</w:t>
            </w:r>
          </w:p>
        </w:tc>
      </w:tr>
      <w:tr w:rsidR="00705164" w:rsidRPr="003F5FE8" w14:paraId="29394309" w14:textId="77777777" w:rsidTr="00E657B3">
        <w:tc>
          <w:tcPr>
            <w:tcW w:w="3690" w:type="dxa"/>
          </w:tcPr>
          <w:p w14:paraId="78499104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3F5FE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394D41F0" w14:textId="02C3B323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  <w:tc>
          <w:tcPr>
            <w:tcW w:w="270" w:type="dxa"/>
          </w:tcPr>
          <w:p w14:paraId="63E754D9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EFFAB" w14:textId="6F23F2CA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270" w:type="dxa"/>
          </w:tcPr>
          <w:p w14:paraId="2093201C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3959B" w14:textId="64AE8797" w:rsidR="00705164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F476F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424EB" w14:textId="59064D9B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  <w:tr w:rsidR="00705164" w:rsidRPr="003F5FE8" w14:paraId="04A77543" w14:textId="77777777" w:rsidTr="00E657B3">
        <w:tc>
          <w:tcPr>
            <w:tcW w:w="3690" w:type="dxa"/>
          </w:tcPr>
          <w:p w14:paraId="05057966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4CD66D2" w14:textId="565CDE6A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4B62805C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EE42C2" w14:textId="1CE31900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270" w:type="dxa"/>
          </w:tcPr>
          <w:p w14:paraId="1D83D65C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113BF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C33EA4" w14:textId="321FCEBF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0E4714C3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80664" w14:textId="77777777" w:rsidR="00021203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7F447FE" w14:textId="1C2A15FA" w:rsidR="00705164" w:rsidRPr="003F5FE8" w:rsidRDefault="002D1CE5" w:rsidP="002D1CE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17ABC3B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BF04E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93FEEB" w14:textId="232984DA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10,</w:t>
            </w:r>
            <w:r w:rsidR="00097912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021203" w:rsidRPr="003F5FE8" w14:paraId="12E6C1D2" w14:textId="77777777" w:rsidTr="00E657B3">
        <w:tc>
          <w:tcPr>
            <w:tcW w:w="3690" w:type="dxa"/>
          </w:tcPr>
          <w:p w14:paraId="138144C3" w14:textId="608DEC0D" w:rsidR="00021203" w:rsidRPr="003F5FE8" w:rsidRDefault="00021203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613795D3" w14:textId="081B8E8D" w:rsidR="00021203" w:rsidRPr="003F5FE8" w:rsidRDefault="00021203" w:rsidP="0002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BA734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A50C8" w14:textId="2D8406FB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5289C8CB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9002C" w14:textId="09B1F951" w:rsidR="00021203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84518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F6A88" w14:textId="1757D5ED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</w:tr>
      <w:tr w:rsidR="00021203" w:rsidRPr="003F5FE8" w14:paraId="4486E438" w14:textId="77777777" w:rsidTr="00E657B3">
        <w:tc>
          <w:tcPr>
            <w:tcW w:w="3690" w:type="dxa"/>
          </w:tcPr>
          <w:p w14:paraId="2B916769" w14:textId="18F984B8" w:rsidR="00021203" w:rsidRPr="003F5FE8" w:rsidRDefault="00021203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8E0B2" w14:textId="5992A890" w:rsidR="00021203" w:rsidRPr="003F5FE8" w:rsidRDefault="00021203" w:rsidP="0002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0ACF6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817DC" w14:textId="7274D33D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06481922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F8E866" w14:textId="0A83A2F7" w:rsidR="00021203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849A0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D5E4A" w14:textId="6493761B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705164" w:rsidRPr="003F5FE8" w14:paraId="05461878" w14:textId="77777777" w:rsidTr="00E657B3">
        <w:tc>
          <w:tcPr>
            <w:tcW w:w="3690" w:type="dxa"/>
          </w:tcPr>
          <w:p w14:paraId="274A306E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0C26D" w14:textId="4F820875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81,287</w:t>
            </w:r>
          </w:p>
        </w:tc>
        <w:tc>
          <w:tcPr>
            <w:tcW w:w="270" w:type="dxa"/>
          </w:tcPr>
          <w:p w14:paraId="3D9FC0F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BA96C1" w14:textId="5C704845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16,911</w:t>
            </w:r>
          </w:p>
        </w:tc>
        <w:tc>
          <w:tcPr>
            <w:tcW w:w="270" w:type="dxa"/>
          </w:tcPr>
          <w:p w14:paraId="7536277A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956A75" w14:textId="3D66D458" w:rsidR="00705164" w:rsidRPr="003F5FE8" w:rsidRDefault="002D1CE5" w:rsidP="002D1CE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421DD2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2DE20F" w14:textId="095F3822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98,</w:t>
            </w:r>
            <w:r w:rsidR="00097912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</w:tr>
      <w:tr w:rsidR="00705164" w:rsidRPr="003F5FE8" w14:paraId="6B3C1DC4" w14:textId="77777777" w:rsidTr="00E657B3">
        <w:tc>
          <w:tcPr>
            <w:tcW w:w="3690" w:type="dxa"/>
          </w:tcPr>
          <w:p w14:paraId="6D255DDA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E5F1E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3E38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CA5E1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4A1E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3C361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B3D61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E5D3E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05164" w:rsidRPr="003F5FE8" w14:paraId="76495D2A" w14:textId="77777777" w:rsidTr="00E657B3">
        <w:tc>
          <w:tcPr>
            <w:tcW w:w="3690" w:type="dxa"/>
          </w:tcPr>
          <w:p w14:paraId="7C4ED55F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75C9060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9E40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2BBF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1CDD8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AC83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0FDA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F9DE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164" w:rsidRPr="003F5FE8" w14:paraId="6E57AD35" w14:textId="77777777" w:rsidTr="00E657B3">
        <w:tc>
          <w:tcPr>
            <w:tcW w:w="3690" w:type="dxa"/>
          </w:tcPr>
          <w:p w14:paraId="589ADA6F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7B16534" w14:textId="4306FA0B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EC0CBD8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845F06" w14:textId="2558FFDA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103E2893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D949D" w14:textId="77777777" w:rsidR="00705164" w:rsidRPr="003F5FE8" w:rsidRDefault="00705164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BA73624" w14:textId="0BA9B5AC" w:rsidR="00021203" w:rsidRPr="003F5FE8" w:rsidRDefault="00021203" w:rsidP="007051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4D96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A113ED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A4DB1F" w14:textId="12AFA3D7" w:rsidR="00021203" w:rsidRPr="003F5FE8" w:rsidRDefault="00021203" w:rsidP="00E6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</w:t>
            </w:r>
            <w:r w:rsidR="004B7146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27770F8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E5D5F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9B6AAA" w14:textId="316874FF" w:rsidR="00E657B3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(12,</w:t>
            </w:r>
            <w:r w:rsidR="004B7146">
              <w:rPr>
                <w:rFonts w:ascii="Angsana New" w:hAnsi="Angsana New"/>
                <w:sz w:val="30"/>
                <w:szCs w:val="30"/>
              </w:rPr>
              <w:t>744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1203" w:rsidRPr="003F5FE8" w14:paraId="3A8CF92F" w14:textId="77777777" w:rsidTr="00E657B3">
        <w:tc>
          <w:tcPr>
            <w:tcW w:w="3690" w:type="dxa"/>
          </w:tcPr>
          <w:p w14:paraId="34DA804F" w14:textId="753F9364" w:rsidR="00021203" w:rsidRPr="003F5FE8" w:rsidRDefault="00021203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9217A" w14:textId="74B0ACFE" w:rsidR="00021203" w:rsidRPr="003F5FE8" w:rsidRDefault="00021203" w:rsidP="0002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629CC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E6733" w14:textId="369D19B2" w:rsidR="00021203" w:rsidRPr="003F5FE8" w:rsidRDefault="00021203" w:rsidP="0002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1A4A058B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C35C32" w14:textId="629E596A" w:rsidR="00021203" w:rsidRPr="003F5FE8" w:rsidRDefault="00021203" w:rsidP="0002120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B491" w14:textId="77777777" w:rsidR="00021203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006AD" w14:textId="6E46E152" w:rsidR="00021203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705164" w:rsidRPr="003F5FE8" w14:paraId="033C26E0" w14:textId="77777777" w:rsidTr="00E657B3">
        <w:tc>
          <w:tcPr>
            <w:tcW w:w="3690" w:type="dxa"/>
          </w:tcPr>
          <w:p w14:paraId="349CC5F6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634402" w14:textId="01903471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6434F22B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3B35C2" w14:textId="23A17A06" w:rsidR="00705164" w:rsidRPr="003F5FE8" w:rsidRDefault="00021203" w:rsidP="0002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208A410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D4C15" w14:textId="22E09CF4" w:rsidR="00705164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4B7146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148CB7B8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0CB82" w14:textId="37C796AD" w:rsidR="00705164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(18,</w:t>
            </w:r>
            <w:r w:rsidR="004B7146">
              <w:rPr>
                <w:rFonts w:ascii="Angsana New" w:hAnsi="Angsana New"/>
                <w:b/>
                <w:bCs/>
                <w:sz w:val="30"/>
                <w:szCs w:val="30"/>
              </w:rPr>
              <w:t>744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05164" w:rsidRPr="003F5FE8" w14:paraId="6E7C31CF" w14:textId="77777777" w:rsidTr="00E657B3">
        <w:tc>
          <w:tcPr>
            <w:tcW w:w="3690" w:type="dxa"/>
          </w:tcPr>
          <w:p w14:paraId="034AC5A5" w14:textId="77777777" w:rsidR="00705164" w:rsidRPr="003F5FE8" w:rsidRDefault="00705164" w:rsidP="0070516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8CF726" w14:textId="5676E742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64,779</w:t>
            </w:r>
          </w:p>
        </w:tc>
        <w:tc>
          <w:tcPr>
            <w:tcW w:w="270" w:type="dxa"/>
          </w:tcPr>
          <w:p w14:paraId="48F24D17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84457F" w14:textId="34161CD7" w:rsidR="00705164" w:rsidRPr="003F5FE8" w:rsidRDefault="0002120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10,911</w:t>
            </w:r>
          </w:p>
        </w:tc>
        <w:tc>
          <w:tcPr>
            <w:tcW w:w="270" w:type="dxa"/>
          </w:tcPr>
          <w:p w14:paraId="776AE051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2C72B1" w14:textId="28A54D17" w:rsidR="00705164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270" w:type="dxa"/>
          </w:tcPr>
          <w:p w14:paraId="7638E676" w14:textId="77777777" w:rsidR="00705164" w:rsidRPr="003F5FE8" w:rsidRDefault="00705164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EE27DC" w14:textId="4CEE2662" w:rsidR="00705164" w:rsidRPr="003F5FE8" w:rsidRDefault="00E657B3" w:rsidP="007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79,513</w:t>
            </w:r>
          </w:p>
        </w:tc>
      </w:tr>
      <w:tr w:rsidR="00F76D42" w:rsidRPr="003F5FE8" w14:paraId="040ACC54" w14:textId="77777777" w:rsidTr="00E657B3">
        <w:tc>
          <w:tcPr>
            <w:tcW w:w="3690" w:type="dxa"/>
          </w:tcPr>
          <w:p w14:paraId="42504CA1" w14:textId="77777777" w:rsidR="00F76D42" w:rsidRPr="003F5FE8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D98A551" w14:textId="15171D9F" w:rsidR="00F76D42" w:rsidRPr="003F5FE8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0EDC7860" w14:textId="77777777" w:rsidTr="00E657B3">
        <w:tc>
          <w:tcPr>
            <w:tcW w:w="3690" w:type="dxa"/>
          </w:tcPr>
          <w:p w14:paraId="53BD47A7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F72B6D3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53362636" w14:textId="77777777" w:rsidTr="00E657B3">
        <w:tc>
          <w:tcPr>
            <w:tcW w:w="3690" w:type="dxa"/>
          </w:tcPr>
          <w:p w14:paraId="56855D8F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556307FC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17931BCA" w14:textId="77777777" w:rsidTr="00E657B3">
        <w:tc>
          <w:tcPr>
            <w:tcW w:w="3690" w:type="dxa"/>
          </w:tcPr>
          <w:p w14:paraId="3431EDE3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7A7FE578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352C7F02" w14:textId="77777777" w:rsidTr="00E657B3">
        <w:tc>
          <w:tcPr>
            <w:tcW w:w="3690" w:type="dxa"/>
          </w:tcPr>
          <w:p w14:paraId="3A12AA8D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7925AB60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0A947B2F" w14:textId="77777777" w:rsidTr="00E657B3">
        <w:tc>
          <w:tcPr>
            <w:tcW w:w="3690" w:type="dxa"/>
          </w:tcPr>
          <w:p w14:paraId="0B6F5254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8B6096D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19B23764" w14:textId="77777777" w:rsidTr="00E657B3">
        <w:tc>
          <w:tcPr>
            <w:tcW w:w="3690" w:type="dxa"/>
          </w:tcPr>
          <w:p w14:paraId="02EE4B8A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0AD49DB1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6D3DF2D5" w14:textId="77777777" w:rsidTr="00E657B3">
        <w:tc>
          <w:tcPr>
            <w:tcW w:w="3690" w:type="dxa"/>
          </w:tcPr>
          <w:p w14:paraId="04F745E6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D414D44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57885BBA" w14:textId="77777777" w:rsidTr="00E657B3">
        <w:tc>
          <w:tcPr>
            <w:tcW w:w="3690" w:type="dxa"/>
          </w:tcPr>
          <w:p w14:paraId="2309F031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F5052E1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3366A175" w14:textId="77777777" w:rsidTr="00E657B3">
        <w:tc>
          <w:tcPr>
            <w:tcW w:w="3690" w:type="dxa"/>
          </w:tcPr>
          <w:p w14:paraId="28D269E5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B353608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23DC1172" w14:textId="77777777" w:rsidTr="00E657B3">
        <w:tc>
          <w:tcPr>
            <w:tcW w:w="3690" w:type="dxa"/>
          </w:tcPr>
          <w:p w14:paraId="5AA758AE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101F9E1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63AA543F" w14:textId="77777777" w:rsidTr="00E657B3">
        <w:tc>
          <w:tcPr>
            <w:tcW w:w="3690" w:type="dxa"/>
          </w:tcPr>
          <w:p w14:paraId="3BA58B93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58E8524E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24A7F02A" w14:textId="77777777" w:rsidTr="00E657B3">
        <w:tc>
          <w:tcPr>
            <w:tcW w:w="3690" w:type="dxa"/>
          </w:tcPr>
          <w:p w14:paraId="672F341C" w14:textId="77777777" w:rsidR="00FA4CF3" w:rsidRPr="003F5FE8" w:rsidRDefault="00FA4CF3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8EF0538" w14:textId="77777777" w:rsidR="00FA4CF3" w:rsidRPr="003F5FE8" w:rsidRDefault="00FA4CF3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4CF3" w:rsidRPr="003F5FE8" w14:paraId="11380A46" w14:textId="77777777" w:rsidTr="00BC6775">
        <w:tc>
          <w:tcPr>
            <w:tcW w:w="3690" w:type="dxa"/>
          </w:tcPr>
          <w:p w14:paraId="1C01D761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6922F93" w14:textId="2E19931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4CF3" w:rsidRPr="003F5FE8" w14:paraId="3E8C8A1F" w14:textId="77777777" w:rsidTr="00C46FC6">
        <w:tc>
          <w:tcPr>
            <w:tcW w:w="3690" w:type="dxa"/>
          </w:tcPr>
          <w:p w14:paraId="53BCDF55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0FD0A4D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F666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F775888" w14:textId="3D64B99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08C128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EA21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4CF3" w:rsidRPr="003F5FE8" w14:paraId="6CC476A6" w14:textId="77777777" w:rsidTr="00FA4CF3">
        <w:tc>
          <w:tcPr>
            <w:tcW w:w="3690" w:type="dxa"/>
          </w:tcPr>
          <w:p w14:paraId="66E208B7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8754301" w14:textId="764EB58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982DC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209F15" w14:textId="44960B5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83AB2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4A4F7C" w14:textId="4B3E4E5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BD8311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05908" w14:textId="305046D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A4CF3" w:rsidRPr="003F5FE8" w14:paraId="2446A3F5" w14:textId="77777777" w:rsidTr="00E657B3">
        <w:tc>
          <w:tcPr>
            <w:tcW w:w="3690" w:type="dxa"/>
          </w:tcPr>
          <w:p w14:paraId="7EF60E7F" w14:textId="12BB24F1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09724EF" w14:textId="3084DBD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170B5F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1E06E" w14:textId="73F17F1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0BC70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F78DE" w14:textId="12A6A9D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52C92E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0C4883" w14:textId="1ECDA3F3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A4CF3" w:rsidRPr="003F5FE8" w14:paraId="3BCBA452" w14:textId="77777777" w:rsidTr="00437057">
        <w:tc>
          <w:tcPr>
            <w:tcW w:w="3690" w:type="dxa"/>
          </w:tcPr>
          <w:p w14:paraId="0A79BC98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3DE2AB1F" w14:textId="0A88E2B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CF3" w:rsidRPr="003F5FE8" w14:paraId="422875F3" w14:textId="77777777" w:rsidTr="00E657B3">
        <w:tc>
          <w:tcPr>
            <w:tcW w:w="3690" w:type="dxa"/>
          </w:tcPr>
          <w:p w14:paraId="11CDC6AA" w14:textId="2F86DFA1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170" w:type="dxa"/>
          </w:tcPr>
          <w:p w14:paraId="1E4B284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4C7F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833F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3E270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D10E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2DB54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00BF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4CF3" w:rsidRPr="003F5FE8" w14:paraId="4AD9B948" w14:textId="77777777" w:rsidTr="00E657B3">
        <w:tc>
          <w:tcPr>
            <w:tcW w:w="3690" w:type="dxa"/>
          </w:tcPr>
          <w:p w14:paraId="2541B5FC" w14:textId="137AF489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4EF3BB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1E98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83C3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B5DA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4AEA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08F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B286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5D4F19C5" w14:textId="77777777" w:rsidTr="00E657B3">
        <w:tc>
          <w:tcPr>
            <w:tcW w:w="3690" w:type="dxa"/>
          </w:tcPr>
          <w:p w14:paraId="1DA5CC09" w14:textId="0555A602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7C9136AE" w14:textId="7C06AE4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49,210</w:t>
            </w:r>
          </w:p>
        </w:tc>
        <w:tc>
          <w:tcPr>
            <w:tcW w:w="270" w:type="dxa"/>
          </w:tcPr>
          <w:p w14:paraId="69EBA10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C7D81" w14:textId="0650D9F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(3,720)</w:t>
            </w:r>
          </w:p>
        </w:tc>
        <w:tc>
          <w:tcPr>
            <w:tcW w:w="270" w:type="dxa"/>
          </w:tcPr>
          <w:p w14:paraId="1BB7850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7E643" w14:textId="4C0B57D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98E6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9CFA1" w14:textId="253ED3D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45,490</w:t>
            </w:r>
          </w:p>
        </w:tc>
      </w:tr>
      <w:tr w:rsidR="00FA4CF3" w:rsidRPr="003F5FE8" w14:paraId="64778D58" w14:textId="77777777" w:rsidTr="00E657B3">
        <w:tc>
          <w:tcPr>
            <w:tcW w:w="3690" w:type="dxa"/>
          </w:tcPr>
          <w:p w14:paraId="3E9C82F1" w14:textId="23A53896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3F5FE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1558325E" w14:textId="51CDA69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270" w:type="dxa"/>
          </w:tcPr>
          <w:p w14:paraId="7390F95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988F8" w14:textId="28B266B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37C8655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48CE1" w14:textId="2BC85AD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D582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B7D6E" w14:textId="18C90FC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</w:tr>
      <w:tr w:rsidR="00FA4CF3" w:rsidRPr="003F5FE8" w14:paraId="0033AC05" w14:textId="77777777" w:rsidTr="00E657B3">
        <w:tc>
          <w:tcPr>
            <w:tcW w:w="3690" w:type="dxa"/>
          </w:tcPr>
          <w:p w14:paraId="180C8D70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2E20B4FF" w14:textId="349ABE88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E82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7CC57C7" w14:textId="2546D0E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8,970</w:t>
            </w:r>
          </w:p>
        </w:tc>
        <w:tc>
          <w:tcPr>
            <w:tcW w:w="270" w:type="dxa"/>
          </w:tcPr>
          <w:p w14:paraId="35504F8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1A0D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07A689" w14:textId="5675332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718CD45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BF708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BA45F9" w14:textId="0A4CCD6D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B48C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F23D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C40D00" w14:textId="59BF5B2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</w:tr>
      <w:tr w:rsidR="00FA4CF3" w:rsidRPr="003F5FE8" w14:paraId="16062D0E" w14:textId="77777777" w:rsidTr="00E657B3">
        <w:tc>
          <w:tcPr>
            <w:tcW w:w="3690" w:type="dxa"/>
          </w:tcPr>
          <w:p w14:paraId="595AE853" w14:textId="5549CEF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8F8DF3" w14:textId="3829FD9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77,805</w:t>
            </w:r>
          </w:p>
        </w:tc>
        <w:tc>
          <w:tcPr>
            <w:tcW w:w="270" w:type="dxa"/>
          </w:tcPr>
          <w:p w14:paraId="1145645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64461" w14:textId="72F9132D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0D1A059F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566A12" w14:textId="54CA788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00F0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BE4FBE" w14:textId="1CF70E1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81,287</w:t>
            </w:r>
          </w:p>
        </w:tc>
      </w:tr>
      <w:tr w:rsidR="00987988" w:rsidRPr="003F5FE8" w14:paraId="41D1010A" w14:textId="77777777" w:rsidTr="00987988">
        <w:tc>
          <w:tcPr>
            <w:tcW w:w="3690" w:type="dxa"/>
          </w:tcPr>
          <w:p w14:paraId="59B0B601" w14:textId="77777777" w:rsidR="00987988" w:rsidRPr="003F5FE8" w:rsidRDefault="00987988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4318E1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E6BC0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18498B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A1417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191D9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4DCFE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CEC7BA" w14:textId="77777777" w:rsidR="00987988" w:rsidRPr="003F5FE8" w:rsidRDefault="00987988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CF3" w:rsidRPr="003F5FE8" w14:paraId="5A6549DA" w14:textId="77777777" w:rsidTr="00E657B3">
        <w:tc>
          <w:tcPr>
            <w:tcW w:w="3690" w:type="dxa"/>
          </w:tcPr>
          <w:p w14:paraId="7723C003" w14:textId="08134F14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18A192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3633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195A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511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E608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AFDD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788A7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2F885D78" w14:textId="77777777" w:rsidTr="00E657B3">
        <w:trPr>
          <w:trHeight w:val="803"/>
        </w:trPr>
        <w:tc>
          <w:tcPr>
            <w:tcW w:w="3690" w:type="dxa"/>
          </w:tcPr>
          <w:p w14:paraId="50CFF8A6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72AA5A0" w14:textId="5582CD6C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45967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A20D1DA" w14:textId="5DA9713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181F733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973E1E" w14:textId="77777777" w:rsidR="00FA4CF3" w:rsidRPr="003F5FE8" w:rsidRDefault="00FA4CF3" w:rsidP="00FA4CF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099492E0" w14:textId="4F36C09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3593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BB03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E118104" w14:textId="04344BC9" w:rsidR="00FA4CF3" w:rsidRPr="003F5FE8" w:rsidRDefault="00FA4CF3" w:rsidP="0098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008F7CF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0E5DE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B951EB" w14:textId="4934970B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(16,508)</w:t>
            </w:r>
          </w:p>
        </w:tc>
      </w:tr>
      <w:tr w:rsidR="00FA4CF3" w:rsidRPr="003F5FE8" w14:paraId="7D076739" w14:textId="77777777" w:rsidTr="00E657B3">
        <w:tc>
          <w:tcPr>
            <w:tcW w:w="3690" w:type="dxa"/>
          </w:tcPr>
          <w:p w14:paraId="1D76934F" w14:textId="54A98D64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FDFD33" w14:textId="0F32BCD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72E7784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FD85B2" w14:textId="560AC3C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ED21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CF4AD8" w14:textId="780E5B99" w:rsidR="00FA4CF3" w:rsidRPr="003F5FE8" w:rsidRDefault="00FA4CF3" w:rsidP="0098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6977362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666A44" w14:textId="0B4B1A4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(16,508)</w:t>
            </w:r>
          </w:p>
        </w:tc>
      </w:tr>
      <w:tr w:rsidR="00FA4CF3" w:rsidRPr="003F5FE8" w14:paraId="366E31B2" w14:textId="77777777" w:rsidTr="00E657B3">
        <w:tc>
          <w:tcPr>
            <w:tcW w:w="3690" w:type="dxa"/>
          </w:tcPr>
          <w:p w14:paraId="7761CAB3" w14:textId="7EFA10AB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AA3DD8" w14:textId="00F52F3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46,446</w:t>
            </w:r>
          </w:p>
        </w:tc>
        <w:tc>
          <w:tcPr>
            <w:tcW w:w="270" w:type="dxa"/>
          </w:tcPr>
          <w:p w14:paraId="07137B6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713872" w14:textId="3DC0D7C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3F8F18B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B44A98" w14:textId="23697ACC" w:rsidR="00FA4CF3" w:rsidRPr="003F5FE8" w:rsidRDefault="00FA4CF3" w:rsidP="0098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14:paraId="729E9DC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18D9F4" w14:textId="1AB6D34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64,779</w:t>
            </w:r>
          </w:p>
        </w:tc>
      </w:tr>
      <w:tr w:rsidR="00FA4CF3" w:rsidRPr="003F5FE8" w14:paraId="1B3F78D2" w14:textId="77777777" w:rsidTr="00E657B3">
        <w:tc>
          <w:tcPr>
            <w:tcW w:w="3690" w:type="dxa"/>
          </w:tcPr>
          <w:p w14:paraId="0AAA711E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7C24C4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4814F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11547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15B5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A5F8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014D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D332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CF3" w:rsidRPr="003F5FE8" w14:paraId="1F4EAD81" w14:textId="77777777" w:rsidTr="0059358D">
        <w:tc>
          <w:tcPr>
            <w:tcW w:w="3690" w:type="dxa"/>
          </w:tcPr>
          <w:p w14:paraId="048B9C4F" w14:textId="144DFD71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7AF83679" w14:textId="46823803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CF3" w:rsidRPr="003F5FE8" w14:paraId="43AFA052" w14:textId="77777777" w:rsidTr="0059358D">
        <w:tc>
          <w:tcPr>
            <w:tcW w:w="3690" w:type="dxa"/>
          </w:tcPr>
          <w:p w14:paraId="2862F6EC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7A7730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4D5B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4B6D4C5" w14:textId="0CABA2AF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1F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9055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358D" w:rsidRPr="003F5FE8" w14:paraId="1B3DC8CC" w14:textId="77777777" w:rsidTr="0059358D">
        <w:tc>
          <w:tcPr>
            <w:tcW w:w="3690" w:type="dxa"/>
          </w:tcPr>
          <w:p w14:paraId="4B8B3BEB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7868D40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592C9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3D0E3F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586FEF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B16FD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CF3" w:rsidRPr="003F5FE8" w14:paraId="79296EBA" w14:textId="77777777" w:rsidTr="0059358D">
        <w:tc>
          <w:tcPr>
            <w:tcW w:w="3690" w:type="dxa"/>
          </w:tcPr>
          <w:p w14:paraId="43A6340B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A27640F" w14:textId="25B879EF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367A0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42B92" w14:textId="6399FE2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84F6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A7085" w14:textId="48AE590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B52D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35E89B" w14:textId="2F8CD40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4CF3" w:rsidRPr="003F5FE8" w14:paraId="47D72A7F" w14:textId="77777777" w:rsidTr="00E657B3">
        <w:tc>
          <w:tcPr>
            <w:tcW w:w="3690" w:type="dxa"/>
          </w:tcPr>
          <w:p w14:paraId="4589CF67" w14:textId="5AD336A0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2E689BE" w14:textId="0701602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F2A5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4B04" w14:textId="2513E33D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F9D7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89CE0" w14:textId="49CEFEDB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6EB2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836B2" w14:textId="312A962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7C11CA56" w14:textId="77777777" w:rsidTr="00E657B3">
        <w:tc>
          <w:tcPr>
            <w:tcW w:w="3690" w:type="dxa"/>
          </w:tcPr>
          <w:p w14:paraId="24863031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AF38A69" w14:textId="73E36C4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4CF3" w:rsidRPr="003F5FE8" w14:paraId="65412832" w14:textId="77777777" w:rsidTr="00E657B3">
        <w:tc>
          <w:tcPr>
            <w:tcW w:w="3690" w:type="dxa"/>
          </w:tcPr>
          <w:p w14:paraId="518C5088" w14:textId="76BD6C3A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70" w:type="dxa"/>
          </w:tcPr>
          <w:p w14:paraId="0EFA650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551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66EB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52B19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37D1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1CA2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4C68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4CF3" w:rsidRPr="003F5FE8" w14:paraId="1BFD8927" w14:textId="77777777" w:rsidTr="00E657B3">
        <w:tc>
          <w:tcPr>
            <w:tcW w:w="3690" w:type="dxa"/>
          </w:tcPr>
          <w:p w14:paraId="0FAFE95F" w14:textId="5BEDF344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6A98A7D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CDEF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B38CF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BFB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E9D1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DF58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19C1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7FB67C87" w14:textId="77777777" w:rsidTr="00E657B3">
        <w:tc>
          <w:tcPr>
            <w:tcW w:w="3690" w:type="dxa"/>
          </w:tcPr>
          <w:p w14:paraId="6883677F" w14:textId="6509C6B1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426542C" w14:textId="5959CC9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7D81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A944AB" w14:textId="5203081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C1FF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2803A" w14:textId="070E7DF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DE77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5BB7D" w14:textId="529A5DD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4CF3" w:rsidRPr="003F5FE8" w14:paraId="65234FE1" w14:textId="77777777" w:rsidTr="00F244E7">
        <w:tc>
          <w:tcPr>
            <w:tcW w:w="3690" w:type="dxa"/>
          </w:tcPr>
          <w:p w14:paraId="16D44A3F" w14:textId="38EAAB84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9310875" w14:textId="5FBB8BAF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E6BD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BC9D5" w14:textId="5E4D8A3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AC91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179F5" w14:textId="19A8082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0767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E3BA7" w14:textId="4318635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43C80A30" w14:textId="77777777" w:rsidTr="00F244E7">
        <w:tc>
          <w:tcPr>
            <w:tcW w:w="3690" w:type="dxa"/>
          </w:tcPr>
          <w:p w14:paraId="539F0566" w14:textId="7DE8E6CB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69EEA28" w14:textId="177851D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9BAA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B56E3" w14:textId="2B5FDB9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12CB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D31B0" w14:textId="5154557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F22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25588" w14:textId="1DC2B2D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284F80C3" w14:textId="77777777" w:rsidTr="00F244E7">
        <w:tc>
          <w:tcPr>
            <w:tcW w:w="3690" w:type="dxa"/>
          </w:tcPr>
          <w:p w14:paraId="4F727AD5" w14:textId="4D3BD943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5DF254D" w14:textId="6048359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6F8B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FE36F" w14:textId="4384FF7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5158F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8C8B9" w14:textId="50E02F5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9166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D6C45" w14:textId="6AEAE85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141400A2" w14:textId="77777777" w:rsidTr="0059358D">
        <w:tc>
          <w:tcPr>
            <w:tcW w:w="3690" w:type="dxa"/>
          </w:tcPr>
          <w:p w14:paraId="623BD8DB" w14:textId="163EA188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CFB3DD9" w14:textId="5EFFCBE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0841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7A95E" w14:textId="67DB315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9342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3383A" w14:textId="11AE540D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0E46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753BC" w14:textId="0C0AB42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18770C13" w14:textId="77777777" w:rsidTr="00FA4CF3">
        <w:tc>
          <w:tcPr>
            <w:tcW w:w="3690" w:type="dxa"/>
          </w:tcPr>
          <w:p w14:paraId="0397E333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653D09E" w14:textId="30CDD36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4CF3" w:rsidRPr="003F5FE8" w14:paraId="54BFFE28" w14:textId="77777777" w:rsidTr="0059358D">
        <w:tc>
          <w:tcPr>
            <w:tcW w:w="3690" w:type="dxa"/>
          </w:tcPr>
          <w:p w14:paraId="77D6F14C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F3E8A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0DB7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E7C85B2" w14:textId="1589F4B3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A21D78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5418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655697F7" w14:textId="77777777" w:rsidTr="0059358D">
        <w:tc>
          <w:tcPr>
            <w:tcW w:w="3690" w:type="dxa"/>
          </w:tcPr>
          <w:p w14:paraId="02B52916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AF5EF41" w14:textId="7296E3F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E89A2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6E3C9B" w14:textId="21B4273D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17E4D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3FB54" w14:textId="1752251B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BBDA7D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C091F" w14:textId="45663D6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A4CF3" w:rsidRPr="003F5FE8" w14:paraId="17C78B24" w14:textId="77777777" w:rsidTr="00FA4CF3">
        <w:tc>
          <w:tcPr>
            <w:tcW w:w="3690" w:type="dxa"/>
          </w:tcPr>
          <w:p w14:paraId="6E6C3384" w14:textId="7E4E3B8E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80142DE" w14:textId="1A4FBE0F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36F187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0B4516" w14:textId="003B0884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366102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71DC8" w14:textId="73C252D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38E6B8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00D35" w14:textId="00F2013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A4CF3" w:rsidRPr="003F5FE8" w14:paraId="2DD5ACC2" w14:textId="77777777" w:rsidTr="00FA4CF3">
        <w:tc>
          <w:tcPr>
            <w:tcW w:w="3690" w:type="dxa"/>
          </w:tcPr>
          <w:p w14:paraId="5F8FD388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5A9CACC" w14:textId="531DA39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CF3" w:rsidRPr="003F5FE8" w14:paraId="7F4185A4" w14:textId="77777777" w:rsidTr="00FA4CF3">
        <w:tc>
          <w:tcPr>
            <w:tcW w:w="3690" w:type="dxa"/>
          </w:tcPr>
          <w:p w14:paraId="2DE6E42F" w14:textId="3B9AA6FB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170" w:type="dxa"/>
          </w:tcPr>
          <w:p w14:paraId="0DCCA22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E74E1F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0EBFD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1E26A9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208B6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91F3F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496F5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CF3" w:rsidRPr="003F5FE8" w14:paraId="455F3F44" w14:textId="77777777" w:rsidTr="00FA4CF3">
        <w:tc>
          <w:tcPr>
            <w:tcW w:w="3690" w:type="dxa"/>
          </w:tcPr>
          <w:p w14:paraId="268C79B0" w14:textId="3704B151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6252A6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D9A17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14347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42D71B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70C4C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393EA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25C0B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CF3" w:rsidRPr="003F5FE8" w14:paraId="1CB09713" w14:textId="77777777" w:rsidTr="00FA4CF3">
        <w:tc>
          <w:tcPr>
            <w:tcW w:w="3690" w:type="dxa"/>
          </w:tcPr>
          <w:p w14:paraId="344309CF" w14:textId="4A134ADD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ADC2730" w14:textId="612BE35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44,070</w:t>
            </w:r>
          </w:p>
        </w:tc>
        <w:tc>
          <w:tcPr>
            <w:tcW w:w="270" w:type="dxa"/>
          </w:tcPr>
          <w:p w14:paraId="3AD81FE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4B9A23" w14:textId="6BBD5F63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270" w:type="dxa"/>
          </w:tcPr>
          <w:p w14:paraId="3F64E85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31165D" w14:textId="5B01508D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3A45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B3433B5" w14:textId="5C7C072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49,112</w:t>
            </w:r>
          </w:p>
        </w:tc>
      </w:tr>
      <w:tr w:rsidR="00FA4CF3" w:rsidRPr="003F5FE8" w14:paraId="0A01D1AE" w14:textId="77777777" w:rsidTr="00FA4CF3">
        <w:tc>
          <w:tcPr>
            <w:tcW w:w="3690" w:type="dxa"/>
          </w:tcPr>
          <w:p w14:paraId="7994E4FD" w14:textId="1D2BBD36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3F5FE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021B02D" w14:textId="32068A1F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  <w:tc>
          <w:tcPr>
            <w:tcW w:w="270" w:type="dxa"/>
          </w:tcPr>
          <w:p w14:paraId="0770885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2B2ADB" w14:textId="3FEDA85E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270" w:type="dxa"/>
          </w:tcPr>
          <w:p w14:paraId="2A17BE5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EE04F1" w14:textId="1B610793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093A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6C478D" w14:textId="746C5BA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  <w:tr w:rsidR="00FA4CF3" w:rsidRPr="003F5FE8" w14:paraId="6C91516C" w14:textId="77777777" w:rsidTr="00E657B3">
        <w:tc>
          <w:tcPr>
            <w:tcW w:w="3690" w:type="dxa"/>
          </w:tcPr>
          <w:p w14:paraId="7C0614C6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366F1284" w14:textId="1057E5CC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7176BF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261E27" w14:textId="7894FC8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8,943</w:t>
            </w:r>
          </w:p>
        </w:tc>
        <w:tc>
          <w:tcPr>
            <w:tcW w:w="270" w:type="dxa"/>
          </w:tcPr>
          <w:p w14:paraId="775FB3F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8AA2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D878629" w14:textId="0F953FD1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4332A9B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DE2A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9A67F25" w14:textId="6EAC330C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86CD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F373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24F329" w14:textId="3166FDF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</w:tr>
      <w:tr w:rsidR="00FA4CF3" w:rsidRPr="003F5FE8" w14:paraId="07868A17" w14:textId="77777777" w:rsidTr="00E657B3">
        <w:tc>
          <w:tcPr>
            <w:tcW w:w="3690" w:type="dxa"/>
          </w:tcPr>
          <w:p w14:paraId="0BDB2F6F" w14:textId="5728FE23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72B77409" w14:textId="5AAA5AA8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B7EC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6A3A6F" w14:textId="5464C5FB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49506E0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9A16A" w14:textId="390C1E0D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D2330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FD67DF" w14:textId="20E9B9D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</w:tr>
      <w:tr w:rsidR="00FA4CF3" w:rsidRPr="003F5FE8" w14:paraId="52640830" w14:textId="77777777" w:rsidTr="0059358D">
        <w:tc>
          <w:tcPr>
            <w:tcW w:w="3690" w:type="dxa"/>
          </w:tcPr>
          <w:p w14:paraId="4D3BAEC6" w14:textId="418AE371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CCCB5" w14:textId="08442F56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5E90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38E6D8" w14:textId="3AD89C15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4DFC9C4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3FEEC" w14:textId="22E8A10E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7873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EC1164" w14:textId="51775E3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FA4CF3" w:rsidRPr="003F5FE8" w14:paraId="7D54E7C1" w14:textId="77777777" w:rsidTr="0059358D">
        <w:tc>
          <w:tcPr>
            <w:tcW w:w="3690" w:type="dxa"/>
          </w:tcPr>
          <w:p w14:paraId="2310C485" w14:textId="6B67474A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4FE899" w14:textId="7426C8C2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79,264</w:t>
            </w:r>
          </w:p>
        </w:tc>
        <w:tc>
          <w:tcPr>
            <w:tcW w:w="270" w:type="dxa"/>
          </w:tcPr>
          <w:p w14:paraId="759B1DF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D91AD1" w14:textId="0EF0A374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16,911</w:t>
            </w:r>
          </w:p>
        </w:tc>
        <w:tc>
          <w:tcPr>
            <w:tcW w:w="270" w:type="dxa"/>
          </w:tcPr>
          <w:p w14:paraId="55E6A37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19B00D" w14:textId="40BB5F0D" w:rsidR="00FA4CF3" w:rsidRPr="003F5FE8" w:rsidRDefault="00FA4CF3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38F7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233FD6" w14:textId="6F3A3B41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96,175</w:t>
            </w:r>
          </w:p>
        </w:tc>
      </w:tr>
      <w:tr w:rsidR="00FA4CF3" w:rsidRPr="003F5FE8" w14:paraId="54C0E175" w14:textId="77777777" w:rsidTr="00E657B3">
        <w:tc>
          <w:tcPr>
            <w:tcW w:w="3690" w:type="dxa"/>
          </w:tcPr>
          <w:p w14:paraId="1966E614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1B954A0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5FAA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DF28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CC87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E2ED9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0D54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3CDF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CF3" w:rsidRPr="003F5FE8" w14:paraId="06C3915E" w14:textId="77777777" w:rsidTr="00E657B3">
        <w:tc>
          <w:tcPr>
            <w:tcW w:w="3690" w:type="dxa"/>
          </w:tcPr>
          <w:p w14:paraId="2A17041A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005330F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4A99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A7884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E539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8C5EE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E16A6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7BA5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3F5FE8" w14:paraId="4718E482" w14:textId="77777777" w:rsidTr="00E657B3">
        <w:tc>
          <w:tcPr>
            <w:tcW w:w="3690" w:type="dxa"/>
          </w:tcPr>
          <w:p w14:paraId="17AC71C2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94D234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ADD50A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50ED9B" w14:textId="276B033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78B82F8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0040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04D856" w14:textId="41D91B7B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4A5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9587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ED9392" w14:textId="1A86DC7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41433450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DF00D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3AA6AC" w14:textId="30605DAC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(13,707)</w:t>
            </w:r>
          </w:p>
        </w:tc>
      </w:tr>
      <w:tr w:rsidR="00FA4CF3" w:rsidRPr="003F5FE8" w14:paraId="227BD5D7" w14:textId="77777777" w:rsidTr="00E657B3">
        <w:tc>
          <w:tcPr>
            <w:tcW w:w="3690" w:type="dxa"/>
          </w:tcPr>
          <w:p w14:paraId="11C88CDF" w14:textId="3E8A2133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1001B" w14:textId="0A522D0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DF562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BB87D2" w14:textId="756014D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0F564741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8326C" w14:textId="51727A6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340B5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C65A1D" w14:textId="4B2E092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FA4CF3" w:rsidRPr="003F5FE8" w14:paraId="51DB2536" w14:textId="77777777" w:rsidTr="00E657B3">
        <w:tc>
          <w:tcPr>
            <w:tcW w:w="3690" w:type="dxa"/>
          </w:tcPr>
          <w:p w14:paraId="210328C5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3FC35E" w14:textId="3C0A613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5636B0A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241020" w14:textId="02DF9DCE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018B4F1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666A1E" w14:textId="27799B18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6C01DA49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2293" w14:textId="7B94C456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(19,707)</w:t>
            </w:r>
          </w:p>
        </w:tc>
      </w:tr>
      <w:tr w:rsidR="00FA4CF3" w:rsidRPr="003F5FE8" w14:paraId="6CCD7A53" w14:textId="77777777" w:rsidTr="00E657B3">
        <w:tc>
          <w:tcPr>
            <w:tcW w:w="3690" w:type="dxa"/>
          </w:tcPr>
          <w:p w14:paraId="5F2F7137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173AB3" w14:textId="3EAF9D39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61,721</w:t>
            </w:r>
          </w:p>
        </w:tc>
        <w:tc>
          <w:tcPr>
            <w:tcW w:w="270" w:type="dxa"/>
          </w:tcPr>
          <w:p w14:paraId="2833B83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2E47D4" w14:textId="7A5E9645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10,911</w:t>
            </w:r>
          </w:p>
        </w:tc>
        <w:tc>
          <w:tcPr>
            <w:tcW w:w="270" w:type="dxa"/>
          </w:tcPr>
          <w:p w14:paraId="01867EE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F83E4" w14:textId="73929B00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1133941B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C5795C" w14:textId="01A6C15A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</w:tr>
      <w:tr w:rsidR="00FA4CF3" w:rsidRPr="003F5FE8" w14:paraId="0C3E4118" w14:textId="77777777" w:rsidTr="00E657B3">
        <w:tc>
          <w:tcPr>
            <w:tcW w:w="3690" w:type="dxa"/>
          </w:tcPr>
          <w:p w14:paraId="510B1F02" w14:textId="77777777" w:rsidR="00FA4CF3" w:rsidRPr="003F5FE8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32B17C1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1B167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FA7B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1F583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4A138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59BA4A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C4D4C" w14:textId="77777777" w:rsidR="00FA4CF3" w:rsidRPr="003F5FE8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5FB31F5" w14:textId="77777777" w:rsidTr="00E657B3">
        <w:tc>
          <w:tcPr>
            <w:tcW w:w="3690" w:type="dxa"/>
          </w:tcPr>
          <w:p w14:paraId="036B2694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40B3B0BD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02C9C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0C305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A85BDF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925B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87F388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6886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1945A7E" w14:textId="77777777" w:rsidTr="00E657B3">
        <w:tc>
          <w:tcPr>
            <w:tcW w:w="3690" w:type="dxa"/>
          </w:tcPr>
          <w:p w14:paraId="0F057F18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60E964DA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F4A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8DB038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AE3BAB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33FB78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42F719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E3F0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539F639" w14:textId="77777777" w:rsidTr="00E657B3">
        <w:tc>
          <w:tcPr>
            <w:tcW w:w="3690" w:type="dxa"/>
          </w:tcPr>
          <w:p w14:paraId="32E9C8DA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4DCB2730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B4E08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D4A79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7EB4F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1134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CDFA2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C321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33091481" w14:textId="77777777" w:rsidTr="00E657B3">
        <w:tc>
          <w:tcPr>
            <w:tcW w:w="3690" w:type="dxa"/>
          </w:tcPr>
          <w:p w14:paraId="7D7B8A6A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779F607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253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06B12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18857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48CFB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14ADB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18CF4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9CD1C0C" w14:textId="77777777" w:rsidTr="00E657B3">
        <w:tc>
          <w:tcPr>
            <w:tcW w:w="3690" w:type="dxa"/>
          </w:tcPr>
          <w:p w14:paraId="7025FEFD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CB429F7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AE4E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BB18D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076D4C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8FF37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63852D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8B88F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6565366" w14:textId="77777777" w:rsidTr="00E657B3">
        <w:tc>
          <w:tcPr>
            <w:tcW w:w="3690" w:type="dxa"/>
          </w:tcPr>
          <w:p w14:paraId="68B8A348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E5CFD3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BDF3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5ECA1F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7CE740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0298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5675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9AD33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0038FD5" w14:textId="77777777" w:rsidTr="00E657B3">
        <w:tc>
          <w:tcPr>
            <w:tcW w:w="3690" w:type="dxa"/>
          </w:tcPr>
          <w:p w14:paraId="7066DA89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34DAB062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D67C2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2543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16B56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9F2F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2A5FD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CB0B2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29BB6302" w14:textId="77777777" w:rsidTr="00E657B3">
        <w:tc>
          <w:tcPr>
            <w:tcW w:w="3690" w:type="dxa"/>
          </w:tcPr>
          <w:p w14:paraId="15029C0A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2028D60B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8367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F5917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498E9E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0ECE9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D7240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4BF4B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4B84CEE9" w14:textId="77777777" w:rsidTr="00E657B3">
        <w:tc>
          <w:tcPr>
            <w:tcW w:w="3690" w:type="dxa"/>
          </w:tcPr>
          <w:p w14:paraId="2D67D9F6" w14:textId="77777777" w:rsidR="0059358D" w:rsidRPr="003F5FE8" w:rsidRDefault="0059358D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4218FF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C587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FA720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F50AC6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B296A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60BF65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5124" w14:textId="77777777" w:rsidR="0059358D" w:rsidRPr="003F5FE8" w:rsidRDefault="0059358D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7D09E1E8" w14:textId="77777777" w:rsidTr="00A57ABB">
        <w:tc>
          <w:tcPr>
            <w:tcW w:w="3690" w:type="dxa"/>
          </w:tcPr>
          <w:p w14:paraId="01E4414A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CA124B3" w14:textId="21C8EFD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358D" w:rsidRPr="003F5FE8" w14:paraId="7E85DBAC" w14:textId="77777777" w:rsidTr="0059358D">
        <w:tc>
          <w:tcPr>
            <w:tcW w:w="3690" w:type="dxa"/>
          </w:tcPr>
          <w:p w14:paraId="4C417901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6CC07CA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7D7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8D00DA9" w14:textId="5158CD01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70A8F6F1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660A2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3FBFB83E" w14:textId="77777777" w:rsidTr="00E657B3">
        <w:tc>
          <w:tcPr>
            <w:tcW w:w="3690" w:type="dxa"/>
          </w:tcPr>
          <w:p w14:paraId="532F7860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5F29ED24" w14:textId="716A205F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7B57F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EB83EA" w14:textId="0F68E17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307D46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2DB65" w14:textId="459D4228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CE779F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01058" w14:textId="3CFFC269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59358D" w:rsidRPr="003F5FE8" w14:paraId="5A813237" w14:textId="77777777" w:rsidTr="00E657B3">
        <w:tc>
          <w:tcPr>
            <w:tcW w:w="3690" w:type="dxa"/>
          </w:tcPr>
          <w:p w14:paraId="77BCE0B5" w14:textId="3AD213BB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4058581" w14:textId="284BC1C1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2DF622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66104" w14:textId="7D54D443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B84BC49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8013B" w14:textId="3A6015A9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593FD90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361F0" w14:textId="132BD009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9358D" w:rsidRPr="003F5FE8" w14:paraId="23EE7F9B" w14:textId="77777777" w:rsidTr="00F668CD">
        <w:tc>
          <w:tcPr>
            <w:tcW w:w="3690" w:type="dxa"/>
          </w:tcPr>
          <w:p w14:paraId="2A6A5F37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8DEBC66" w14:textId="5ECDD9E3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58D" w:rsidRPr="003F5FE8" w14:paraId="75BFD7D5" w14:textId="77777777" w:rsidTr="00E657B3">
        <w:tc>
          <w:tcPr>
            <w:tcW w:w="3690" w:type="dxa"/>
          </w:tcPr>
          <w:p w14:paraId="202C38FD" w14:textId="0279318E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170" w:type="dxa"/>
          </w:tcPr>
          <w:p w14:paraId="5B92FAEE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15F11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8EA84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98D8A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7BAD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72CBB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BFA57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358D" w:rsidRPr="003F5FE8" w14:paraId="0ABCB427" w14:textId="77777777" w:rsidTr="00E657B3">
        <w:tc>
          <w:tcPr>
            <w:tcW w:w="3690" w:type="dxa"/>
          </w:tcPr>
          <w:p w14:paraId="5BC80CE0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4A2C904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6578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597F6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A9C8A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4447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30CA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A3052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58D" w:rsidRPr="003F5FE8" w14:paraId="1825A89F" w14:textId="77777777" w:rsidTr="00E657B3">
        <w:tc>
          <w:tcPr>
            <w:tcW w:w="3690" w:type="dxa"/>
          </w:tcPr>
          <w:p w14:paraId="0457E109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3A60D7D5" w14:textId="7D151AD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47,764</w:t>
            </w:r>
          </w:p>
        </w:tc>
        <w:tc>
          <w:tcPr>
            <w:tcW w:w="270" w:type="dxa"/>
          </w:tcPr>
          <w:p w14:paraId="3044DDB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FBBA48" w14:textId="3769C4D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(3,694)</w:t>
            </w:r>
          </w:p>
        </w:tc>
        <w:tc>
          <w:tcPr>
            <w:tcW w:w="270" w:type="dxa"/>
          </w:tcPr>
          <w:p w14:paraId="40264A7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30601" w14:textId="57B38949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0A213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A08EF" w14:textId="1BE1B68F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44,070</w:t>
            </w:r>
          </w:p>
        </w:tc>
      </w:tr>
      <w:tr w:rsidR="0059358D" w:rsidRPr="003F5FE8" w14:paraId="377AAC45" w14:textId="77777777" w:rsidTr="00E657B3">
        <w:tc>
          <w:tcPr>
            <w:tcW w:w="3690" w:type="dxa"/>
          </w:tcPr>
          <w:p w14:paraId="77C28F89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3F5FE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E096850" w14:textId="5B82ED4D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270" w:type="dxa"/>
          </w:tcPr>
          <w:p w14:paraId="49F3B47B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FB06C" w14:textId="6711CE26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62FFDBA0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97267" w14:textId="75FC43F4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694C2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45D148" w14:textId="35C85333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</w:tr>
      <w:tr w:rsidR="0059358D" w:rsidRPr="003F5FE8" w14:paraId="20CE3AB5" w14:textId="77777777" w:rsidTr="00E657B3">
        <w:tc>
          <w:tcPr>
            <w:tcW w:w="3690" w:type="dxa"/>
          </w:tcPr>
          <w:p w14:paraId="782FA93B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77C384A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FF5949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FD06211" w14:textId="3010F72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8,427</w:t>
            </w:r>
          </w:p>
        </w:tc>
        <w:tc>
          <w:tcPr>
            <w:tcW w:w="270" w:type="dxa"/>
          </w:tcPr>
          <w:p w14:paraId="684F00E9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CF8D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1277AB4" w14:textId="64C27B82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729B1E1C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43346B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050BA9" w14:textId="333EC54A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D2A5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313DA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C83CB8" w14:textId="72FD594D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8,943</w:t>
            </w:r>
          </w:p>
        </w:tc>
      </w:tr>
      <w:tr w:rsidR="0059358D" w:rsidRPr="003F5FE8" w14:paraId="566B7B1C" w14:textId="77777777" w:rsidTr="00E657B3">
        <w:tc>
          <w:tcPr>
            <w:tcW w:w="3690" w:type="dxa"/>
          </w:tcPr>
          <w:p w14:paraId="22AEFFC2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66C53" w14:textId="4E849C46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75,816</w:t>
            </w:r>
          </w:p>
        </w:tc>
        <w:tc>
          <w:tcPr>
            <w:tcW w:w="270" w:type="dxa"/>
          </w:tcPr>
          <w:p w14:paraId="5BC6847E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D5B588" w14:textId="5C41AEAA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3,448</w:t>
            </w:r>
          </w:p>
        </w:tc>
        <w:tc>
          <w:tcPr>
            <w:tcW w:w="270" w:type="dxa"/>
          </w:tcPr>
          <w:p w14:paraId="46A2017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200581" w14:textId="6C0F8EB6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011A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334F07" w14:textId="3662279C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79,264</w:t>
            </w:r>
          </w:p>
        </w:tc>
      </w:tr>
      <w:tr w:rsidR="0059358D" w:rsidRPr="003F5FE8" w14:paraId="630CBC85" w14:textId="77777777" w:rsidTr="00E657B3">
        <w:tc>
          <w:tcPr>
            <w:tcW w:w="3690" w:type="dxa"/>
          </w:tcPr>
          <w:p w14:paraId="745ECA85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8C38F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57338AB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51F49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320A04B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21E8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D494316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9F5F0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9358D" w:rsidRPr="003F5FE8" w14:paraId="7714C48E" w14:textId="77777777" w:rsidTr="00E657B3">
        <w:tc>
          <w:tcPr>
            <w:tcW w:w="3690" w:type="dxa"/>
          </w:tcPr>
          <w:p w14:paraId="10FCA52F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759B1CC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6C20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DE44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76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798E2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DDCE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A2184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58D" w:rsidRPr="003F5FE8" w14:paraId="4CFC1B8B" w14:textId="77777777" w:rsidTr="00E657B3">
        <w:tc>
          <w:tcPr>
            <w:tcW w:w="3690" w:type="dxa"/>
          </w:tcPr>
          <w:p w14:paraId="72C5624F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1959721A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A50C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2B3B5D" w14:textId="35EAD869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3A91553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29B2C0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1A24BB" w14:textId="07BB199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0044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FAB84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040127" w14:textId="47B3D193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67AD04F7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5E72C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46C6219" w14:textId="7965C4FB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(17,543)</w:t>
            </w:r>
          </w:p>
        </w:tc>
      </w:tr>
      <w:tr w:rsidR="0059358D" w:rsidRPr="003F5FE8" w14:paraId="37D6DDBD" w14:textId="77777777" w:rsidTr="00E657B3">
        <w:tc>
          <w:tcPr>
            <w:tcW w:w="3690" w:type="dxa"/>
          </w:tcPr>
          <w:p w14:paraId="7EB981C1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3B649" w14:textId="2ECF100F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6264DB0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333A1D" w14:textId="38AB5BBA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94893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71E14F" w14:textId="6648C1A8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4BDD4620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D81CD6" w14:textId="23D1F8EA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(17,543)</w:t>
            </w:r>
          </w:p>
        </w:tc>
      </w:tr>
      <w:tr w:rsidR="0059358D" w:rsidRPr="003F5FE8" w14:paraId="3A046731" w14:textId="77777777" w:rsidTr="00E657B3">
        <w:tc>
          <w:tcPr>
            <w:tcW w:w="3690" w:type="dxa"/>
          </w:tcPr>
          <w:p w14:paraId="490564A4" w14:textId="77777777" w:rsidR="0059358D" w:rsidRPr="003F5FE8" w:rsidRDefault="0059358D" w:rsidP="0059358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F2D545" w14:textId="42D800EE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44,457</w:t>
            </w:r>
          </w:p>
        </w:tc>
        <w:tc>
          <w:tcPr>
            <w:tcW w:w="270" w:type="dxa"/>
          </w:tcPr>
          <w:p w14:paraId="74ECB545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F305FD" w14:textId="20C9081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3,448</w:t>
            </w:r>
          </w:p>
        </w:tc>
        <w:tc>
          <w:tcPr>
            <w:tcW w:w="270" w:type="dxa"/>
          </w:tcPr>
          <w:p w14:paraId="0139805F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FE7E9A" w14:textId="77F6A2A6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5F4B955D" w14:textId="77777777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ADF7B2" w14:textId="3AA9E740" w:rsidR="0059358D" w:rsidRPr="003F5FE8" w:rsidRDefault="0059358D" w:rsidP="0059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61,721</w:t>
            </w:r>
          </w:p>
        </w:tc>
      </w:tr>
    </w:tbl>
    <w:p w14:paraId="68E553F3" w14:textId="75543843" w:rsidR="00C54276" w:rsidRPr="003F5FE8" w:rsidRDefault="00C54276" w:rsidP="00F7484A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3"/>
        <w:gridCol w:w="1152"/>
        <w:gridCol w:w="282"/>
        <w:gridCol w:w="1154"/>
        <w:gridCol w:w="283"/>
        <w:gridCol w:w="1091"/>
        <w:gridCol w:w="283"/>
        <w:gridCol w:w="1132"/>
      </w:tblGrid>
      <w:tr w:rsidR="005B5D08" w:rsidRPr="003F5FE8" w14:paraId="0165C8B9" w14:textId="77777777" w:rsidTr="001B5301">
        <w:tc>
          <w:tcPr>
            <w:tcW w:w="3983" w:type="dxa"/>
          </w:tcPr>
          <w:p w14:paraId="0C48D4D8" w14:textId="3D6D0A95" w:rsidR="005B5D08" w:rsidRPr="003F5FE8" w:rsidRDefault="005B5D08" w:rsidP="001B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1B5301"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B5301"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588" w:type="dxa"/>
            <w:gridSpan w:val="3"/>
          </w:tcPr>
          <w:p w14:paraId="611A15B8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0C016F9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43E3436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15DAB" w:rsidRPr="003F5FE8" w14:paraId="2C33589A" w14:textId="77777777" w:rsidTr="001B5301">
        <w:tc>
          <w:tcPr>
            <w:tcW w:w="3983" w:type="dxa"/>
          </w:tcPr>
          <w:p w14:paraId="38D21129" w14:textId="77777777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E93553" w14:textId="6FB973D7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2" w:type="dxa"/>
          </w:tcPr>
          <w:p w14:paraId="26AF97E2" w14:textId="77777777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626DC7" w14:textId="7C6B8A71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01A395F" w14:textId="77777777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17AF54" w14:textId="5F2D0E96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CADFDBB" w14:textId="77777777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9EBF56E" w14:textId="26DA9C82" w:rsidR="00215DAB" w:rsidRPr="003F5FE8" w:rsidRDefault="00215DAB" w:rsidP="0021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B5D08" w:rsidRPr="003F5FE8" w14:paraId="451C9A78" w14:textId="77777777" w:rsidTr="001B5301">
        <w:tc>
          <w:tcPr>
            <w:tcW w:w="3983" w:type="dxa"/>
          </w:tcPr>
          <w:p w14:paraId="48DAC50A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7" w:type="dxa"/>
            <w:gridSpan w:val="7"/>
          </w:tcPr>
          <w:p w14:paraId="0BC5FA36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D08" w:rsidRPr="003F5FE8" w14:paraId="6381D510" w14:textId="77777777" w:rsidTr="001B5301">
        <w:tc>
          <w:tcPr>
            <w:tcW w:w="3983" w:type="dxa"/>
          </w:tcPr>
          <w:p w14:paraId="755ED7EA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8E228B" w14:textId="1BE2EE9F" w:rsidR="005B5D08" w:rsidRPr="003F5FE8" w:rsidRDefault="00E657B3" w:rsidP="00E657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2,270</w:t>
            </w:r>
          </w:p>
        </w:tc>
        <w:tc>
          <w:tcPr>
            <w:tcW w:w="282" w:type="dxa"/>
          </w:tcPr>
          <w:p w14:paraId="31D01620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6ED851F" w14:textId="0515DEA3" w:rsidR="005B5D08" w:rsidRPr="003F5FE8" w:rsidRDefault="006D6A9C" w:rsidP="00300A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5,006</w:t>
            </w:r>
          </w:p>
        </w:tc>
        <w:tc>
          <w:tcPr>
            <w:tcW w:w="283" w:type="dxa"/>
          </w:tcPr>
          <w:p w14:paraId="3118B248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B7C3A97" w14:textId="4EE0D7FC" w:rsidR="005B5D08" w:rsidRPr="003F5FE8" w:rsidRDefault="00E657B3" w:rsidP="001948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7E082CF" w14:textId="77777777" w:rsidR="005B5D08" w:rsidRPr="003F5FE8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B06EB68" w14:textId="77777777" w:rsidR="005B5D08" w:rsidRPr="003F5FE8" w:rsidRDefault="005B5D08" w:rsidP="00300A9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95F9C40" w14:textId="77777777" w:rsidR="005B5D08" w:rsidRPr="003F5FE8" w:rsidRDefault="005B5D08" w:rsidP="0030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14:paraId="68993A85" w14:textId="01457309" w:rsidR="00320152" w:rsidRPr="003F5FE8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ขาดทุนทางภาษี</w:t>
      </w:r>
      <w:r w:rsidR="00E721D8" w:rsidRPr="003F5FE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F5FE8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AD6E05" w:rsidRPr="003F5FE8">
        <w:rPr>
          <w:rFonts w:ascii="Angsana New" w:hAnsi="Angsana New"/>
          <w:sz w:val="30"/>
          <w:szCs w:val="30"/>
        </w:rPr>
        <w:t>25</w:t>
      </w:r>
      <w:r w:rsidR="00EA3EC9" w:rsidRPr="003F5FE8">
        <w:rPr>
          <w:rFonts w:ascii="Angsana New" w:hAnsi="Angsana New"/>
          <w:sz w:val="30"/>
          <w:szCs w:val="30"/>
        </w:rPr>
        <w:t>7</w:t>
      </w:r>
      <w:r w:rsidR="00E40927" w:rsidRPr="003F5FE8">
        <w:rPr>
          <w:rFonts w:ascii="Angsana New" w:hAnsi="Angsana New"/>
          <w:sz w:val="30"/>
          <w:szCs w:val="30"/>
        </w:rPr>
        <w:t>1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070C7DBF" w14:textId="1A2CB39B" w:rsidR="005B5D08" w:rsidRPr="003F5FE8" w:rsidRDefault="005B5D08" w:rsidP="005B5D08">
      <w:pPr>
        <w:rPr>
          <w:rFonts w:ascii="Angsana New" w:hAnsi="Angsana New"/>
          <w:sz w:val="30"/>
          <w:szCs w:val="30"/>
        </w:rPr>
      </w:pPr>
    </w:p>
    <w:p w14:paraId="3FF3087E" w14:textId="699992AD" w:rsidR="0059358D" w:rsidRPr="003F5FE8" w:rsidRDefault="0059358D" w:rsidP="005B5D08">
      <w:pPr>
        <w:rPr>
          <w:rFonts w:ascii="Angsana New" w:hAnsi="Angsana New"/>
          <w:sz w:val="30"/>
          <w:szCs w:val="30"/>
        </w:rPr>
      </w:pPr>
    </w:p>
    <w:p w14:paraId="439CECEF" w14:textId="763A70DA" w:rsidR="0059358D" w:rsidRPr="003F5FE8" w:rsidRDefault="0059358D" w:rsidP="005B5D08">
      <w:pPr>
        <w:rPr>
          <w:rFonts w:ascii="Angsana New" w:hAnsi="Angsana New"/>
          <w:sz w:val="30"/>
          <w:szCs w:val="30"/>
        </w:rPr>
      </w:pPr>
    </w:p>
    <w:p w14:paraId="3B0847D8" w14:textId="77777777" w:rsidR="0059358D" w:rsidRPr="003F5FE8" w:rsidRDefault="0059358D" w:rsidP="005B5D08">
      <w:pPr>
        <w:rPr>
          <w:rFonts w:ascii="Angsana New" w:hAnsi="Angsana New"/>
          <w:sz w:val="30"/>
          <w:szCs w:val="30"/>
        </w:rPr>
      </w:pPr>
    </w:p>
    <w:p w14:paraId="5AC33714" w14:textId="77777777" w:rsidR="003E6A5C" w:rsidRPr="003F5FE8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lastRenderedPageBreak/>
        <w:t>กำไรต่อหุ้น</w:t>
      </w:r>
      <w:r w:rsidR="00D2406C" w:rsidRPr="003F5FE8">
        <w:rPr>
          <w:rFonts w:ascii="Angsana New" w:hAnsi="Angsana New"/>
          <w:sz w:val="30"/>
          <w:szCs w:val="30"/>
          <w:u w:val="none"/>
          <w:cs/>
        </w:rPr>
        <w:t>ขั้นพื้นฐาน</w:t>
      </w:r>
    </w:p>
    <w:p w14:paraId="06A49A4E" w14:textId="77777777" w:rsidR="000D486C" w:rsidRPr="003F5FE8" w:rsidRDefault="000D486C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40ABD" w:rsidRPr="003F5FE8" w14:paraId="46B3B4F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C5FD" w14:textId="77777777" w:rsidR="00C40ABD" w:rsidRPr="003F5FE8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6370" w14:textId="77777777" w:rsidR="00C40ABD" w:rsidRPr="003F5FE8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68227" w14:textId="77777777" w:rsidR="00C40ABD" w:rsidRPr="003F5FE8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BCA10" w14:textId="77777777" w:rsidR="00C40ABD" w:rsidRPr="003F5FE8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6DE" w:rsidRPr="003F5FE8" w14:paraId="2B28A882" w14:textId="77777777" w:rsidTr="00CC073F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F3F8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8C67BC8" w14:textId="0FCB4D27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noWrap/>
          </w:tcPr>
          <w:p w14:paraId="7187B03F" w14:textId="77777777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D81662E" w14:textId="24836E07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  <w:noWrap/>
          </w:tcPr>
          <w:p w14:paraId="6839F84E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12F7C372" w14:textId="2834D77C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  <w:noWrap/>
          </w:tcPr>
          <w:p w14:paraId="4611B099" w14:textId="77777777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2FB0C2A9" w14:textId="1B2BB1E7" w:rsidR="001336DE" w:rsidRPr="003F5FE8" w:rsidRDefault="001336DE" w:rsidP="00133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54276" w:rsidRPr="003F5FE8" w14:paraId="4F24B338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5845" w14:textId="77777777" w:rsidR="00C54276" w:rsidRPr="003F5FE8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82F21" w14:textId="77777777" w:rsidR="00C54276" w:rsidRPr="003F5FE8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336DE" w:rsidRPr="003F5FE8" w14:paraId="1CEEE94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C47F5" w14:textId="77777777" w:rsidR="001336DE" w:rsidRPr="003F5FE8" w:rsidRDefault="001336DE" w:rsidP="001336DE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กำไรส่วนของผู้ถือหุ้นสามัญของบริษัท</w:t>
            </w:r>
          </w:p>
          <w:p w14:paraId="6261546C" w14:textId="77777777" w:rsidR="001336DE" w:rsidRPr="003F5FE8" w:rsidRDefault="001336DE" w:rsidP="001336DE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0ABF2" w14:textId="52076300" w:rsidR="001336DE" w:rsidRPr="003F5FE8" w:rsidRDefault="003D72D7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513,</w:t>
            </w:r>
            <w:r w:rsidR="004D7B37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12E4C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9C2BE" w14:textId="64398EF0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816,071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E883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BC3D" w14:textId="0E98A94D" w:rsidR="001336DE" w:rsidRPr="003F5FE8" w:rsidRDefault="003D72D7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444,42</w:t>
            </w:r>
            <w:r w:rsidR="004D7B3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6310D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47EBC" w14:textId="434C3C1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796,421</w:t>
            </w:r>
          </w:p>
        </w:tc>
      </w:tr>
      <w:tr w:rsidR="001336DE" w:rsidRPr="003F5FE8" w14:paraId="3FAE5E9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5A15" w14:textId="77777777" w:rsidR="001336DE" w:rsidRPr="003F5FE8" w:rsidRDefault="001336DE" w:rsidP="001336DE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492D2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6F29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24ED0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5004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63BE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77C5E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ADDDD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36DE" w:rsidRPr="003F5FE8" w14:paraId="62C22864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C08C1E" w14:textId="17845065" w:rsidR="001336DE" w:rsidRPr="003F5FE8" w:rsidRDefault="001336DE" w:rsidP="001336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  <w:p w14:paraId="2ACC350A" w14:textId="2D7D6A44" w:rsidR="001336DE" w:rsidRPr="003F5FE8" w:rsidRDefault="001336DE" w:rsidP="001336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43E89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3625D4" w14:textId="6F1FF459" w:rsidR="00B40A5D" w:rsidRPr="003F5FE8" w:rsidRDefault="00B40A5D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562C2E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5CEEFE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7BE95D" w14:textId="0B496536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4796B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A9C5ED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99910E" w14:textId="3E1AF502" w:rsidR="00B40A5D" w:rsidRPr="003F5FE8" w:rsidRDefault="00B40A5D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5E7E5B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E202AA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CBC7F0" w14:textId="7F8D01C1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</w:tr>
      <w:tr w:rsidR="001336DE" w:rsidRPr="003F5FE8" w14:paraId="44298A8B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946BE1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1FB71A0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2EDA1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A2FF8C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27154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2328AB1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F86B5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FC8DD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6DE" w:rsidRPr="003F5FE8" w14:paraId="763F52C0" w14:textId="77777777" w:rsidTr="00CF0240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B4E28C" w14:textId="77777777" w:rsidR="001336DE" w:rsidRPr="003F5FE8" w:rsidRDefault="001336DE" w:rsidP="001336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3C57D" w14:textId="35D250F9" w:rsidR="001336DE" w:rsidRPr="003F5FE8" w:rsidRDefault="003D72D7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C21D3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9E8E" w14:textId="6FBD8D35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0.96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16DA7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85EC2" w14:textId="7887BF02" w:rsidR="001336DE" w:rsidRPr="003F5FE8" w:rsidRDefault="003D72D7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1011" w14:textId="7777777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D42FB" w14:textId="314FD447" w:rsidR="001336DE" w:rsidRPr="003F5FE8" w:rsidRDefault="001336DE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</w:tr>
      <w:tr w:rsidR="00CF0240" w:rsidRPr="003F5FE8" w14:paraId="3C89A961" w14:textId="77777777" w:rsidTr="00CF0240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59B90" w14:textId="77777777" w:rsidR="00CF0240" w:rsidRPr="003F5FE8" w:rsidRDefault="00CF0240" w:rsidP="001336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DC23F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1CA0D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0FC0F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2B326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FA1A2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87BC1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03B8E" w14:textId="77777777" w:rsidR="00CF0240" w:rsidRPr="003F5FE8" w:rsidRDefault="00CF0240" w:rsidP="00133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47FA9C9" w14:textId="539D6E01" w:rsidR="00D245CE" w:rsidRPr="003F5FE8" w:rsidRDefault="00D245CE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เงินปันผล</w:t>
      </w:r>
    </w:p>
    <w:p w14:paraId="06FE3AC0" w14:textId="77777777" w:rsidR="00747794" w:rsidRPr="003F5FE8" w:rsidRDefault="00747794" w:rsidP="0074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D033CA" w:rsidRPr="003F5FE8" w14:paraId="68F2843B" w14:textId="77777777" w:rsidTr="00860627">
        <w:tc>
          <w:tcPr>
            <w:tcW w:w="2970" w:type="dxa"/>
            <w:vAlign w:val="bottom"/>
          </w:tcPr>
          <w:p w14:paraId="6259A30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D0B12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8288B3F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672A934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7D22E5E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49BD5E" w14:textId="77777777" w:rsidR="00D033CA" w:rsidRPr="003F5FE8" w:rsidDel="00D43E7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33CA" w:rsidRPr="003F5FE8" w14:paraId="1E96B176" w14:textId="77777777" w:rsidTr="00860627">
        <w:tc>
          <w:tcPr>
            <w:tcW w:w="2970" w:type="dxa"/>
          </w:tcPr>
          <w:p w14:paraId="3AC7B768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AD3E0CF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641860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07F70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9CFE2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E9E2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3CA" w:rsidRPr="003F5FE8" w14:paraId="7924E663" w14:textId="77777777" w:rsidTr="00860627">
        <w:tc>
          <w:tcPr>
            <w:tcW w:w="2970" w:type="dxa"/>
          </w:tcPr>
          <w:p w14:paraId="1622CD9E" w14:textId="5CDB299D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036E064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B4CCB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CDFA3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5BE9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E7FAE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3CA" w:rsidRPr="003F5FE8" w14:paraId="602F760A" w14:textId="77777777" w:rsidTr="00860627">
        <w:tc>
          <w:tcPr>
            <w:tcW w:w="2970" w:type="dxa"/>
          </w:tcPr>
          <w:p w14:paraId="17A75C4D" w14:textId="2D338F10" w:rsidR="00D033CA" w:rsidRPr="003F5FE8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2365E9"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0A8CC507" w14:textId="0ED75E00" w:rsidR="00D033CA" w:rsidRPr="003F5FE8" w:rsidRDefault="003D72D7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</w:t>
            </w:r>
            <w:r w:rsidR="00D033CA"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033CA"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D033CA"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56F42DB" w14:textId="06491562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864B6EF" w14:textId="03F65F38" w:rsidR="00D033CA" w:rsidRPr="003F5FE8" w:rsidRDefault="003D72D7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3ACAAD7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8261" w14:textId="5CDAEF62" w:rsidR="00D033CA" w:rsidRPr="003F5FE8" w:rsidRDefault="003D72D7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84.73</w:t>
            </w:r>
          </w:p>
        </w:tc>
      </w:tr>
      <w:tr w:rsidR="00D033CA" w:rsidRPr="003F5FE8" w14:paraId="6A6A4F1B" w14:textId="77777777" w:rsidTr="00860627">
        <w:tc>
          <w:tcPr>
            <w:tcW w:w="2970" w:type="dxa"/>
          </w:tcPr>
          <w:p w14:paraId="17D03D52" w14:textId="3F63E4B2" w:rsidR="00D033CA" w:rsidRPr="003F5FE8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2365E9"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ACD248B" w14:textId="75BB5293" w:rsidR="00D033CA" w:rsidRPr="003F5FE8" w:rsidRDefault="003D72D7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  <w:r w:rsidR="00D033CA"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033CA"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033CA"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AFFB35A" w14:textId="074BC572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2763"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E9048C7" w14:textId="57FFA6BC" w:rsidR="00D033CA" w:rsidRPr="003F5FE8" w:rsidRDefault="003D72D7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70" w:type="dxa"/>
          </w:tcPr>
          <w:p w14:paraId="6044E643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28EBA" w14:textId="56BD9C6F" w:rsidR="00D033CA" w:rsidRPr="003F5FE8" w:rsidRDefault="003D72D7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440.63</w:t>
            </w:r>
          </w:p>
        </w:tc>
      </w:tr>
      <w:tr w:rsidR="00D033CA" w:rsidRPr="003F5FE8" w14:paraId="3C6B6467" w14:textId="77777777" w:rsidTr="00860627">
        <w:tc>
          <w:tcPr>
            <w:tcW w:w="2970" w:type="dxa"/>
          </w:tcPr>
          <w:p w14:paraId="0B69C15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AC3C0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A48FD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04F2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D899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F418E1" w14:textId="187D63D3" w:rsidR="00D033CA" w:rsidRPr="003F5FE8" w:rsidRDefault="003D72D7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525.36</w:t>
            </w:r>
          </w:p>
        </w:tc>
      </w:tr>
      <w:tr w:rsidR="00D033CA" w:rsidRPr="003F5FE8" w14:paraId="4D052F6A" w14:textId="77777777" w:rsidTr="00860627">
        <w:tc>
          <w:tcPr>
            <w:tcW w:w="2970" w:type="dxa"/>
          </w:tcPr>
          <w:p w14:paraId="7EF7963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4A8AC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BDDF8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F6AE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50AD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ADBBAA" w14:textId="77777777" w:rsidR="00D033CA" w:rsidRPr="003F5FE8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763" w:rsidRPr="003F5FE8" w14:paraId="08C4AE63" w14:textId="77777777" w:rsidTr="00860627">
        <w:tc>
          <w:tcPr>
            <w:tcW w:w="2970" w:type="dxa"/>
          </w:tcPr>
          <w:p w14:paraId="5AF8DA5C" w14:textId="4D455EEC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7DDE7FF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19DCAE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3DE24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109A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FB1CB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763" w:rsidRPr="003F5FE8" w14:paraId="57506875" w14:textId="77777777" w:rsidTr="00860627">
        <w:tc>
          <w:tcPr>
            <w:tcW w:w="2970" w:type="dxa"/>
          </w:tcPr>
          <w:p w14:paraId="7C62C62E" w14:textId="2AC6FE62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459D815" w14:textId="08721F2E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35C383C2" w14:textId="5DB84CAD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8A27322" w14:textId="162E2C0F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7B27A807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61C17" w14:textId="7AFF3183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152.52</w:t>
            </w:r>
          </w:p>
        </w:tc>
      </w:tr>
      <w:tr w:rsidR="00022763" w:rsidRPr="003F5FE8" w14:paraId="675E3E0F" w14:textId="77777777" w:rsidTr="00860627">
        <w:tc>
          <w:tcPr>
            <w:tcW w:w="2970" w:type="dxa"/>
          </w:tcPr>
          <w:p w14:paraId="42C442FF" w14:textId="567353B2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F5FE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E4AF917" w14:textId="4AD68125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F5FE8">
              <w:rPr>
                <w:rFonts w:ascii="Angsana New" w:hAnsi="Angsana New"/>
                <w:sz w:val="30"/>
                <w:szCs w:val="30"/>
              </w:rPr>
              <w:t>1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D42DA00" w14:textId="08F406C6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8B1E22E" w14:textId="6DFABC71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70" w:type="dxa"/>
          </w:tcPr>
          <w:p w14:paraId="4B3ED0AF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89879" w14:textId="1F22F4EB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440.63</w:t>
            </w:r>
          </w:p>
        </w:tc>
      </w:tr>
      <w:tr w:rsidR="00022763" w:rsidRPr="003F5FE8" w14:paraId="240CCB8E" w14:textId="77777777" w:rsidTr="00860627">
        <w:tc>
          <w:tcPr>
            <w:tcW w:w="2970" w:type="dxa"/>
          </w:tcPr>
          <w:p w14:paraId="257FB911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EB7F11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768A5C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A6EDCB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870B" w14:textId="77777777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2AC68" w14:textId="696D5862" w:rsidR="00022763" w:rsidRPr="003F5FE8" w:rsidRDefault="00022763" w:rsidP="000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593.15</w:t>
            </w:r>
          </w:p>
        </w:tc>
      </w:tr>
    </w:tbl>
    <w:p w14:paraId="4EB470F1" w14:textId="47B8EBA1" w:rsidR="0000737B" w:rsidRPr="003F5FE8" w:rsidRDefault="0000737B" w:rsidP="00DA2C6A">
      <w:pPr>
        <w:rPr>
          <w:rFonts w:ascii="Angsana New" w:hAnsi="Angsana New"/>
          <w:sz w:val="30"/>
          <w:szCs w:val="30"/>
        </w:rPr>
      </w:pPr>
    </w:p>
    <w:p w14:paraId="1C34683E" w14:textId="218FC374" w:rsidR="0059358D" w:rsidRPr="003F5FE8" w:rsidRDefault="0059358D" w:rsidP="00DA2C6A">
      <w:pPr>
        <w:rPr>
          <w:rFonts w:ascii="Angsana New" w:hAnsi="Angsana New"/>
          <w:sz w:val="30"/>
          <w:szCs w:val="30"/>
        </w:rPr>
      </w:pPr>
    </w:p>
    <w:p w14:paraId="234A0412" w14:textId="698AF297" w:rsidR="0059358D" w:rsidRPr="003F5FE8" w:rsidRDefault="0059358D" w:rsidP="00DA2C6A">
      <w:pPr>
        <w:rPr>
          <w:rFonts w:ascii="Angsana New" w:hAnsi="Angsana New"/>
          <w:sz w:val="30"/>
          <w:szCs w:val="30"/>
        </w:rPr>
      </w:pPr>
    </w:p>
    <w:p w14:paraId="128972B6" w14:textId="3E025A27" w:rsidR="0059358D" w:rsidRPr="003F5FE8" w:rsidRDefault="0059358D" w:rsidP="00DA2C6A">
      <w:pPr>
        <w:rPr>
          <w:rFonts w:ascii="Angsana New" w:hAnsi="Angsana New"/>
          <w:sz w:val="30"/>
          <w:szCs w:val="30"/>
        </w:rPr>
      </w:pPr>
    </w:p>
    <w:p w14:paraId="7B49602F" w14:textId="48FBD8FE" w:rsidR="0059358D" w:rsidRPr="003F5FE8" w:rsidRDefault="0059358D" w:rsidP="00DA2C6A">
      <w:pPr>
        <w:rPr>
          <w:rFonts w:ascii="Angsana New" w:hAnsi="Angsana New"/>
          <w:sz w:val="30"/>
          <w:szCs w:val="30"/>
        </w:rPr>
      </w:pPr>
    </w:p>
    <w:p w14:paraId="00C07419" w14:textId="77777777" w:rsidR="0059358D" w:rsidRPr="003F5FE8" w:rsidRDefault="0059358D" w:rsidP="00DA2C6A">
      <w:pPr>
        <w:rPr>
          <w:rFonts w:ascii="Angsana New" w:hAnsi="Angsana New"/>
          <w:sz w:val="30"/>
          <w:szCs w:val="30"/>
        </w:rPr>
      </w:pPr>
    </w:p>
    <w:p w14:paraId="1256B2ED" w14:textId="0A9716D9" w:rsidR="00766242" w:rsidRPr="003F5FE8" w:rsidRDefault="0076624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7FD0F87" w14:textId="02498B55" w:rsidR="002E1DBB" w:rsidRPr="001E2C93" w:rsidRDefault="002E1DBB" w:rsidP="002E1DB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</w:rPr>
      </w:pPr>
    </w:p>
    <w:p w14:paraId="3C7A5DB2" w14:textId="33750885" w:rsidR="001823EF" w:rsidRPr="003F5FE8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1E2C9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14:paraId="6FF13BBC" w14:textId="06CB5A96" w:rsidR="0059358D" w:rsidRPr="003F5FE8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BA5F75" w:rsidRPr="003F5FE8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3F5FE8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 w:rsidRPr="003F5FE8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3F5FE8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25EE01E" w14:textId="38283EBA" w:rsidR="0059358D" w:rsidRPr="001E2C93" w:rsidRDefault="0059358D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301847" w:rsidRPr="001E2C93" w14:paraId="035A97D1" w14:textId="77777777" w:rsidTr="00301847">
        <w:trPr>
          <w:trHeight w:val="261"/>
          <w:tblHeader/>
        </w:trPr>
        <w:tc>
          <w:tcPr>
            <w:tcW w:w="2070" w:type="dxa"/>
            <w:vAlign w:val="bottom"/>
          </w:tcPr>
          <w:p w14:paraId="352B2790" w14:textId="23FD1E6A" w:rsidR="00301847" w:rsidRPr="001E2C93" w:rsidRDefault="00301847" w:rsidP="0030184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100" w:type="dxa"/>
            <w:gridSpan w:val="15"/>
            <w:vAlign w:val="bottom"/>
          </w:tcPr>
          <w:p w14:paraId="0326D233" w14:textId="73C24E1E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01847" w:rsidRPr="001E2C93" w14:paraId="5798EFB3" w14:textId="77777777" w:rsidTr="00301847">
        <w:trPr>
          <w:trHeight w:val="261"/>
          <w:tblHeader/>
        </w:trPr>
        <w:tc>
          <w:tcPr>
            <w:tcW w:w="2070" w:type="dxa"/>
            <w:vAlign w:val="bottom"/>
          </w:tcPr>
          <w:p w14:paraId="38F9A17C" w14:textId="77777777" w:rsidR="00301847" w:rsidRPr="001E2C93" w:rsidRDefault="00301847" w:rsidP="0030184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307E02A1" w14:textId="34716710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D37A1BE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77C4E52D" w14:textId="1FB36FD9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01847" w:rsidRPr="001E2C93" w14:paraId="23EFD642" w14:textId="77777777" w:rsidTr="00301847">
        <w:trPr>
          <w:trHeight w:val="576"/>
          <w:tblHeader/>
        </w:trPr>
        <w:tc>
          <w:tcPr>
            <w:tcW w:w="2070" w:type="dxa"/>
            <w:vAlign w:val="bottom"/>
          </w:tcPr>
          <w:p w14:paraId="0520663E" w14:textId="7371AA22" w:rsidR="00301847" w:rsidRPr="001E2C93" w:rsidRDefault="00301847" w:rsidP="0030184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</w:tcPr>
          <w:p w14:paraId="6A98D90E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FF1165" w14:textId="04CBCDEC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24B245C" w14:textId="77777777" w:rsidR="00301847" w:rsidRPr="001E2C93" w:rsidRDefault="00301847" w:rsidP="00301847">
            <w:pPr>
              <w:pStyle w:val="NoSpacing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7BEC100" w14:textId="19A7966D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BFF0633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429635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19DAD45" w14:textId="0E895B74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วัดมูลค่าด้วยราคาทุนตัดจำหน่าย</w:t>
            </w:r>
            <w:r w:rsidRPr="001E2C93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90CE244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CB1F1DE" w14:textId="66C72ABF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198B2FB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A171F26" w14:textId="01BFC0B3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412D816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01F89153" w14:textId="3450484D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7EBBBA6" w14:textId="77777777" w:rsidR="00301847" w:rsidRPr="001E2C93" w:rsidRDefault="00301847" w:rsidP="0030184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98AA65F" w14:textId="06F29170" w:rsidR="00301847" w:rsidRPr="001E2C93" w:rsidRDefault="00301847" w:rsidP="0030184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71D7DE8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173D645" w14:textId="22C2298A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2C93" w:rsidRPr="001E2C93" w14:paraId="1CBBED03" w14:textId="77777777" w:rsidTr="00DA636B">
        <w:trPr>
          <w:trHeight w:val="261"/>
          <w:tblHeader/>
        </w:trPr>
        <w:tc>
          <w:tcPr>
            <w:tcW w:w="2070" w:type="dxa"/>
            <w:vAlign w:val="bottom"/>
          </w:tcPr>
          <w:p w14:paraId="4942F506" w14:textId="77777777" w:rsidR="001E2C93" w:rsidRPr="001E2C93" w:rsidRDefault="001E2C93" w:rsidP="0030184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0" w:type="dxa"/>
            <w:gridSpan w:val="15"/>
            <w:vAlign w:val="bottom"/>
          </w:tcPr>
          <w:p w14:paraId="52BFA223" w14:textId="39A8E7B1" w:rsidR="001E2C93" w:rsidRPr="001E2C93" w:rsidRDefault="001E2C93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01847" w:rsidRPr="001E2C93" w14:paraId="3F48CF2A" w14:textId="77777777" w:rsidTr="0099139B">
        <w:trPr>
          <w:trHeight w:val="261"/>
          <w:tblHeader/>
        </w:trPr>
        <w:tc>
          <w:tcPr>
            <w:tcW w:w="2070" w:type="dxa"/>
          </w:tcPr>
          <w:p w14:paraId="005763DF" w14:textId="35E3A43E" w:rsidR="00301847" w:rsidRPr="001E2C93" w:rsidRDefault="00301847" w:rsidP="0030184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339F1F9B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A8C3C9F" w14:textId="77777777" w:rsidR="00301847" w:rsidRPr="001E2C93" w:rsidRDefault="00301847" w:rsidP="00301847">
            <w:pPr>
              <w:pStyle w:val="NoSpacing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0FE9AA4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27F8195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09B22A6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A8CF4F8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2DF3B6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6EB7E30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6354AEA8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2BD5E37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75D42F21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8210C4F" w14:textId="77777777" w:rsidR="00301847" w:rsidRPr="001E2C93" w:rsidRDefault="00301847" w:rsidP="0030184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6E20E56" w14:textId="77777777" w:rsidR="00301847" w:rsidRPr="001E2C93" w:rsidRDefault="00301847" w:rsidP="0030184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94CD8B4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422349A" w14:textId="77777777" w:rsidR="00301847" w:rsidRPr="001E2C93" w:rsidRDefault="00301847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</w:tr>
      <w:tr w:rsidR="00301847" w:rsidRPr="001E2C93" w14:paraId="001F517E" w14:textId="77777777" w:rsidTr="00301847">
        <w:trPr>
          <w:trHeight w:val="261"/>
        </w:trPr>
        <w:tc>
          <w:tcPr>
            <w:tcW w:w="2070" w:type="dxa"/>
            <w:hideMark/>
          </w:tcPr>
          <w:p w14:paraId="60D9083A" w14:textId="789B0A74" w:rsidR="00301847" w:rsidRPr="001E2C93" w:rsidRDefault="00301847" w:rsidP="0030184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36EF390" w14:textId="77777777" w:rsidR="00301847" w:rsidRPr="001E2C93" w:rsidRDefault="00301847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82C4F7" w14:textId="77777777" w:rsidR="00301847" w:rsidRPr="001E2C93" w:rsidRDefault="00301847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5DCAFB04" w14:textId="77777777" w:rsidR="00301847" w:rsidRPr="001E2C93" w:rsidRDefault="00301847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CA6A3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61A16B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7A566B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627104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965A88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1BD019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B2DDE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EB6EDF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936F5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8E1597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F31BA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4836750" w14:textId="77777777" w:rsidR="00301847" w:rsidRPr="001E2C93" w:rsidRDefault="00301847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4F205C40" w14:textId="77777777" w:rsidTr="00301847">
        <w:trPr>
          <w:trHeight w:val="261"/>
        </w:trPr>
        <w:tc>
          <w:tcPr>
            <w:tcW w:w="2070" w:type="dxa"/>
            <w:hideMark/>
          </w:tcPr>
          <w:p w14:paraId="4C85F1B1" w14:textId="131A94C2" w:rsidR="00301847" w:rsidRPr="001E2C93" w:rsidRDefault="00301847" w:rsidP="0030184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15AC35AD" w14:textId="0D522C76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93F136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8996368" w14:textId="3139B143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876EDC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9B4E535" w14:textId="1A57B14E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CA02AF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1579FC" w14:textId="5B2E4D48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F5AEB5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E3C40D3" w14:textId="0C3EAAE2" w:rsidR="00301847" w:rsidRPr="001E2C93" w:rsidRDefault="00301847" w:rsidP="003018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8FCE39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E72604" w14:textId="3D0537E9" w:rsidR="00301847" w:rsidRPr="001E2C93" w:rsidRDefault="00301847" w:rsidP="0030184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AA41F7" w14:textId="77777777" w:rsidR="00301847" w:rsidRPr="001E2C93" w:rsidRDefault="00301847" w:rsidP="0030184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BB18AC1" w14:textId="22875644" w:rsidR="00301847" w:rsidRPr="001E2C93" w:rsidRDefault="00301847" w:rsidP="0030184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24E8C7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402EBE5" w14:textId="12ECD3D5" w:rsidR="00301847" w:rsidRPr="001E2C93" w:rsidRDefault="00301847" w:rsidP="0030184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308D0672" w14:textId="77777777" w:rsidTr="00244B95">
        <w:trPr>
          <w:trHeight w:val="261"/>
        </w:trPr>
        <w:tc>
          <w:tcPr>
            <w:tcW w:w="2070" w:type="dxa"/>
          </w:tcPr>
          <w:p w14:paraId="277FD599" w14:textId="7DC98827" w:rsidR="00301847" w:rsidRPr="001E2C93" w:rsidRDefault="00301847" w:rsidP="0030184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เงินลงทุนในตราสารทุน</w:t>
            </w:r>
          </w:p>
        </w:tc>
        <w:tc>
          <w:tcPr>
            <w:tcW w:w="900" w:type="dxa"/>
          </w:tcPr>
          <w:p w14:paraId="131AC1DF" w14:textId="19F1B463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8C30DA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3ACE73" w14:textId="31D114E8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180ECE8C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169041" w14:textId="48E1E7A5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A8B45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9AB695" w14:textId="7A483FE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6A5B2EBE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71D2D34" w14:textId="62713431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455BF93C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75485D" w14:textId="47B2312F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660242" w14:textId="77777777" w:rsidR="00301847" w:rsidRPr="001E2C93" w:rsidRDefault="00301847" w:rsidP="001E2C93">
            <w:pPr>
              <w:tabs>
                <w:tab w:val="clear" w:pos="454"/>
                <w:tab w:val="clear" w:pos="680"/>
                <w:tab w:val="decimal" w:pos="521"/>
                <w:tab w:val="decimal" w:pos="595"/>
                <w:tab w:val="decimal" w:pos="76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E717C2A" w14:textId="4A846734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B5171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843EAA2" w14:textId="40D56EB3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</w:tr>
      <w:tr w:rsidR="00301847" w:rsidRPr="001E2C93" w14:paraId="5C39D837" w14:textId="77777777" w:rsidTr="00244B95">
        <w:trPr>
          <w:trHeight w:val="261"/>
        </w:trPr>
        <w:tc>
          <w:tcPr>
            <w:tcW w:w="2070" w:type="dxa"/>
            <w:hideMark/>
          </w:tcPr>
          <w:p w14:paraId="2D3D02BB" w14:textId="3E5D143A" w:rsidR="00301847" w:rsidRPr="001E2C93" w:rsidRDefault="00301847" w:rsidP="0030184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148A149E" w14:textId="5704AF3A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45AE18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348723" w14:textId="69C33AFB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31414C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A2FCEB" w14:textId="01BA9324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  <w:tc>
          <w:tcPr>
            <w:tcW w:w="236" w:type="dxa"/>
          </w:tcPr>
          <w:p w14:paraId="29CD83F6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0FE953" w14:textId="6DAB8B64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  <w:tc>
          <w:tcPr>
            <w:tcW w:w="236" w:type="dxa"/>
          </w:tcPr>
          <w:p w14:paraId="1376DE6F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2401487" w14:textId="690F67D3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604E77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CAF19C0" w14:textId="0F0EFB2C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7BB197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858DBB4" w14:textId="4CC68194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217,950</w:t>
            </w:r>
          </w:p>
        </w:tc>
        <w:tc>
          <w:tcPr>
            <w:tcW w:w="236" w:type="dxa"/>
          </w:tcPr>
          <w:p w14:paraId="73F146CE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A363271" w14:textId="7665E640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</w:tr>
      <w:tr w:rsidR="00301847" w:rsidRPr="001E2C93" w14:paraId="11915F10" w14:textId="77777777" w:rsidTr="00301847">
        <w:trPr>
          <w:trHeight w:val="261"/>
        </w:trPr>
        <w:tc>
          <w:tcPr>
            <w:tcW w:w="2070" w:type="dxa"/>
          </w:tcPr>
          <w:p w14:paraId="3228948B" w14:textId="1E61DCC2" w:rsidR="00301847" w:rsidRPr="001E2C93" w:rsidRDefault="00301847" w:rsidP="00301847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4DD91DF" w14:textId="3F759F02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1D77A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243764" w14:textId="021D774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6DC985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0D8FD7C" w14:textId="291412A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155C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823451A" w14:textId="354B6951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1EA97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58552E" w14:textId="2EBD7557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8B7D3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410BFE" w14:textId="604413EE" w:rsidR="00301847" w:rsidRPr="001E2C93" w:rsidRDefault="00301847" w:rsidP="001E2C93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75F029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28B030D" w14:textId="4F0725DB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A00DF5E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85E43B" w14:textId="61067018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4CA2FCB5" w14:textId="77777777" w:rsidTr="00301847">
        <w:trPr>
          <w:trHeight w:val="261"/>
        </w:trPr>
        <w:tc>
          <w:tcPr>
            <w:tcW w:w="2070" w:type="dxa"/>
          </w:tcPr>
          <w:p w14:paraId="10F8A210" w14:textId="3390DA13" w:rsidR="00301847" w:rsidRPr="001E2C93" w:rsidRDefault="00301847" w:rsidP="00301847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CCDBE8E" w14:textId="0365B45D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1438A9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CE749A" w14:textId="06FBC29D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5BFD2D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10CA141" w14:textId="3143896C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328D6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7FEE2E9" w14:textId="0DA9418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53D20C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ADE230" w14:textId="6CF1A73A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CB1E61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59725D" w14:textId="458A7D31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852ED4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C625B13" w14:textId="6CBDB9B6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44CBC7F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E830C0" w14:textId="2B5EBE78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78FA93BC" w14:textId="77777777" w:rsidTr="00B55E13">
        <w:trPr>
          <w:trHeight w:val="261"/>
        </w:trPr>
        <w:tc>
          <w:tcPr>
            <w:tcW w:w="2070" w:type="dxa"/>
          </w:tcPr>
          <w:p w14:paraId="23C5861F" w14:textId="570AD60E" w:rsidR="00301847" w:rsidRPr="001E2C93" w:rsidRDefault="00301847" w:rsidP="00301847">
            <w:pPr>
              <w:tabs>
                <w:tab w:val="clear" w:pos="227"/>
                <w:tab w:val="clear" w:pos="454"/>
              </w:tabs>
              <w:spacing w:line="240" w:lineRule="auto"/>
              <w:ind w:left="256" w:right="-90" w:hanging="180"/>
              <w:rPr>
                <w:rFonts w:ascii="Angsana New" w:hAnsi="Angsana New" w:hint="cs"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900" w:type="dxa"/>
            <w:vAlign w:val="bottom"/>
          </w:tcPr>
          <w:p w14:paraId="2CC5C8FD" w14:textId="488B257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3ABC6B60" w14:textId="77777777" w:rsidR="00301847" w:rsidRPr="001E2C93" w:rsidRDefault="00301847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9701711" w14:textId="1D2A29F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C31D52D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5E519B" w14:textId="7599B93B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6D6760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74FA1C9" w14:textId="256402F9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54FE855E" w14:textId="77777777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4B621F9" w14:textId="08D2CBB9" w:rsidR="00301847" w:rsidRPr="001E2C93" w:rsidRDefault="00301847" w:rsidP="001E2C93">
            <w:pPr>
              <w:pStyle w:val="acctfourfigures"/>
              <w:tabs>
                <w:tab w:val="clear" w:pos="765"/>
                <w:tab w:val="decimal" w:pos="35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A4242DE" w14:textId="77777777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DB4BB4F" w14:textId="19DE33B4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4982AAB4" w14:textId="77777777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61E53EF" w14:textId="7C723C68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486D782" w14:textId="77777777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5C3F0D2" w14:textId="45844E94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</w:tr>
      <w:tr w:rsidR="00301847" w:rsidRPr="001E2C93" w14:paraId="7B5A8384" w14:textId="77777777" w:rsidTr="00B55E13">
        <w:trPr>
          <w:trHeight w:val="261"/>
        </w:trPr>
        <w:tc>
          <w:tcPr>
            <w:tcW w:w="2070" w:type="dxa"/>
          </w:tcPr>
          <w:p w14:paraId="40027F6B" w14:textId="55C2B80B" w:rsidR="00301847" w:rsidRPr="001E2C93" w:rsidRDefault="00301847" w:rsidP="00301847">
            <w:pPr>
              <w:tabs>
                <w:tab w:val="clear" w:pos="227"/>
              </w:tabs>
              <w:spacing w:line="240" w:lineRule="auto"/>
              <w:ind w:left="341" w:right="-90" w:hanging="180"/>
              <w:rPr>
                <w:rFonts w:ascii="Angsana New" w:hAnsi="Angsana New" w:hint="cs"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2EB21383" w14:textId="7FC753B6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A34EF4" w14:textId="77777777" w:rsidR="00301847" w:rsidRPr="001E2C93" w:rsidRDefault="00301847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4188943" w14:textId="1CE3660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567FAC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D07677E" w14:textId="5ACEE12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  <w:tc>
          <w:tcPr>
            <w:tcW w:w="236" w:type="dxa"/>
          </w:tcPr>
          <w:p w14:paraId="001A43D7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ABB6631" w14:textId="4DA08C9A" w:rsidR="00301847" w:rsidRPr="001E2C93" w:rsidRDefault="00301847" w:rsidP="001E2C93">
            <w:pPr>
              <w:pStyle w:val="acctfourfigures"/>
              <w:tabs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  <w:tc>
          <w:tcPr>
            <w:tcW w:w="236" w:type="dxa"/>
          </w:tcPr>
          <w:p w14:paraId="624C4303" w14:textId="77777777" w:rsidR="00301847" w:rsidRPr="001E2C93" w:rsidRDefault="00301847" w:rsidP="001E2C93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33EDE51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  <w:p w14:paraId="0BF8B2EE" w14:textId="3DE39242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F51B31" w14:textId="77777777" w:rsidR="00301847" w:rsidRPr="001E2C93" w:rsidRDefault="00301847" w:rsidP="001E2C93">
            <w:pPr>
              <w:pStyle w:val="acctfourfigures"/>
              <w:tabs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996678D" w14:textId="5E6EB6BB" w:rsidR="00301847" w:rsidRPr="001E2C93" w:rsidRDefault="00301847" w:rsidP="001E2C93">
            <w:pPr>
              <w:pStyle w:val="acctfourfigures"/>
              <w:tabs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0F4F35" w14:textId="77777777" w:rsidR="00301847" w:rsidRPr="001E2C93" w:rsidRDefault="00301847" w:rsidP="001E2C93">
            <w:pPr>
              <w:pStyle w:val="acctfourfigures"/>
              <w:tabs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17B2C12" w14:textId="58650C15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679,523</w:t>
            </w:r>
          </w:p>
        </w:tc>
        <w:tc>
          <w:tcPr>
            <w:tcW w:w="236" w:type="dxa"/>
            <w:vAlign w:val="bottom"/>
          </w:tcPr>
          <w:p w14:paraId="3D567A4B" w14:textId="77777777" w:rsidR="00301847" w:rsidRPr="001E2C93" w:rsidRDefault="00301847" w:rsidP="001E2C93">
            <w:pPr>
              <w:pStyle w:val="acctfourfigures"/>
              <w:tabs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B51C760" w14:textId="378D6DE7" w:rsidR="00301847" w:rsidRPr="001E2C93" w:rsidRDefault="00301847" w:rsidP="001E2C93">
            <w:pPr>
              <w:pStyle w:val="acctfourfigures"/>
              <w:tabs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</w:tr>
      <w:tr w:rsidR="00301847" w:rsidRPr="001E2C93" w14:paraId="679621B4" w14:textId="77777777" w:rsidTr="00301847">
        <w:trPr>
          <w:trHeight w:val="50"/>
        </w:trPr>
        <w:tc>
          <w:tcPr>
            <w:tcW w:w="2070" w:type="dxa"/>
          </w:tcPr>
          <w:p w14:paraId="47706EE7" w14:textId="77777777" w:rsidR="00301847" w:rsidRPr="001E2C93" w:rsidRDefault="00301847" w:rsidP="0030184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900" w:type="dxa"/>
          </w:tcPr>
          <w:p w14:paraId="335D4854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C8C98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29A610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96A7E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C71D8C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5390F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EFFB4F2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CD6F66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E375A78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969332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799CAB1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01C6F0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939A879" w14:textId="77777777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4010824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6A23348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52BACFD8" w14:textId="77777777" w:rsidTr="00301847">
        <w:trPr>
          <w:trHeight w:val="50"/>
        </w:trPr>
        <w:tc>
          <w:tcPr>
            <w:tcW w:w="2070" w:type="dxa"/>
          </w:tcPr>
          <w:p w14:paraId="6FEF4323" w14:textId="27CDB37B" w:rsidR="00301847" w:rsidRPr="001E2C93" w:rsidRDefault="00301847" w:rsidP="0030184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48EF8DC0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1DD84B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FF6B0B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BA6EDE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03C2DD1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B66572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35E9AF0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6AA6DA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98FE5D7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71517B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4FB680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1905AC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9FB61AA" w14:textId="77777777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BDE89DA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5B5AE5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01847" w:rsidRPr="001E2C93" w14:paraId="52A72972" w14:textId="77777777" w:rsidTr="00346C4B">
        <w:trPr>
          <w:trHeight w:val="50"/>
        </w:trPr>
        <w:tc>
          <w:tcPr>
            <w:tcW w:w="2070" w:type="dxa"/>
          </w:tcPr>
          <w:p w14:paraId="5BFA849B" w14:textId="196B2E08" w:rsidR="00301847" w:rsidRPr="001E2C93" w:rsidRDefault="00301847" w:rsidP="0030184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4BE090C" w14:textId="6F9C7BFE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DE9EC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8B3F767" w14:textId="5FA8F3C3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26D6D9" w14:textId="77777777" w:rsidR="00301847" w:rsidRPr="001E2C93" w:rsidRDefault="00301847" w:rsidP="003018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C0D3806" w14:textId="1A162C29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AF4F4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5040604" w14:textId="42ADA16A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6784F9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C64FCCD" w14:textId="7337E734" w:rsidR="00301847" w:rsidRPr="001E2C93" w:rsidRDefault="00301847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433517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2588D6C" w14:textId="54FFC510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362873" w14:textId="77777777" w:rsidR="00301847" w:rsidRPr="001E2C93" w:rsidRDefault="00301847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ABA90CF" w14:textId="33D0314A" w:rsidR="00301847" w:rsidRPr="001E2C93" w:rsidRDefault="00301847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2521530" w14:textId="77777777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203B0EC" w14:textId="696DC94B" w:rsidR="00301847" w:rsidRPr="001E2C93" w:rsidRDefault="00301847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1AB05378" w14:textId="77777777" w:rsidTr="00346C4B">
        <w:trPr>
          <w:trHeight w:val="50"/>
        </w:trPr>
        <w:tc>
          <w:tcPr>
            <w:tcW w:w="2070" w:type="dxa"/>
          </w:tcPr>
          <w:p w14:paraId="212DDAB4" w14:textId="3FD1B329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772BE60E" w14:textId="77AB5FB9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25AFE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2DA24D5" w14:textId="7995820F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C3D92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56E2B26" w14:textId="3947264F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7A07F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A8FE97D" w14:textId="4CD59879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D561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ADDCAD0" w14:textId="7D1C96E4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A687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F45EA47" w14:textId="40399BD8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399237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3AB1B73" w14:textId="1820DFE2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648F1F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776FC0D" w14:textId="55EA49DF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581B0BCF" w14:textId="77777777" w:rsidTr="00346C4B">
        <w:trPr>
          <w:trHeight w:val="50"/>
        </w:trPr>
        <w:tc>
          <w:tcPr>
            <w:tcW w:w="2070" w:type="dxa"/>
          </w:tcPr>
          <w:p w14:paraId="10AFA6DC" w14:textId="6AD305F5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เงินลงทุนในตราสารทุน</w:t>
            </w:r>
          </w:p>
        </w:tc>
        <w:tc>
          <w:tcPr>
            <w:tcW w:w="900" w:type="dxa"/>
          </w:tcPr>
          <w:p w14:paraId="3DA10FCD" w14:textId="7E54A708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E8090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EB05944" w14:textId="7C62054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7E5D773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B38060" w14:textId="442FAA4B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0C56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4B1FB28" w14:textId="20D54FFA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3AFCCEE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993AB3" w14:textId="2479F19C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046D97E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B695F91" w14:textId="2026550D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43809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F667C93" w14:textId="25472D8D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C5DBF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933313" w14:textId="07017CF1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</w:tr>
      <w:tr w:rsidR="001E2C93" w:rsidRPr="001E2C93" w14:paraId="57122C95" w14:textId="77777777" w:rsidTr="00085677">
        <w:trPr>
          <w:trHeight w:val="261"/>
        </w:trPr>
        <w:tc>
          <w:tcPr>
            <w:tcW w:w="2070" w:type="dxa"/>
          </w:tcPr>
          <w:p w14:paraId="0597DA59" w14:textId="3C986E95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78E9716F" w14:textId="5985D032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2EB1B02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BE9EC1" w14:textId="3A5DC8D4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DD37D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9B50CE7" w14:textId="63D5FD92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CB7C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470212C2" w14:textId="440054B3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3596717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78AFB80" w14:textId="288E1B88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DF5C9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8EF7600" w14:textId="49283EAF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458ECED8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12A1FD14" w14:textId="2BB35DE0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B769C1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4FF90D" w14:textId="7893EA3A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</w:tr>
      <w:tr w:rsidR="001E2C93" w:rsidRPr="001E2C93" w14:paraId="3DDDCB51" w14:textId="77777777" w:rsidTr="00C66843">
        <w:trPr>
          <w:trHeight w:val="261"/>
        </w:trPr>
        <w:tc>
          <w:tcPr>
            <w:tcW w:w="2070" w:type="dxa"/>
          </w:tcPr>
          <w:p w14:paraId="6F452731" w14:textId="59EC691D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AF94AB6" w14:textId="7FC4A40A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B415D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B5A368" w14:textId="35D6053A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4A944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26B31E" w14:textId="6E9343A1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26B8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480BD1FF" w14:textId="22967538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8401D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46BB7E" w14:textId="011BB765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93A15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1A0AABF" w14:textId="1F574D33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C320DB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7D01F44" w14:textId="73395725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64C516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8DBA88C" w14:textId="79D125EE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6089080A" w14:textId="77777777" w:rsidTr="00085677">
        <w:trPr>
          <w:trHeight w:val="261"/>
        </w:trPr>
        <w:tc>
          <w:tcPr>
            <w:tcW w:w="2070" w:type="dxa"/>
          </w:tcPr>
          <w:p w14:paraId="00CDAEB5" w14:textId="3ED7173B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E4EB40F" w14:textId="15AB6A56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5E5FC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8CC482" w14:textId="52E0D07F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5B950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E720E3B" w14:textId="2197AD51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98C69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5DAFE24" w14:textId="4198E50B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D54968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11F7EA7" w14:textId="028EF6A6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4A9CB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96A0BD6" w14:textId="79490D45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551357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ED3E185" w14:textId="5866C2B9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17FA15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85CF0A7" w14:textId="2C1262D8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3C01C202" w14:textId="77777777" w:rsidTr="00957C08">
        <w:trPr>
          <w:trHeight w:val="261"/>
        </w:trPr>
        <w:tc>
          <w:tcPr>
            <w:tcW w:w="2070" w:type="dxa"/>
          </w:tcPr>
          <w:p w14:paraId="1D89514D" w14:textId="2A7C96D4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900" w:type="dxa"/>
            <w:vAlign w:val="bottom"/>
          </w:tcPr>
          <w:p w14:paraId="3800B431" w14:textId="1DC71611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0E0D7EA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6C00DF4" w14:textId="79A65BEB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E4223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B01198E" w14:textId="7E214D1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3E2F5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A9BD05" w14:textId="5E975BF9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6AC5420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C83F9BD" w14:textId="6FB03998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E109BC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E360700" w14:textId="569E69C3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39B76AAF" w14:textId="77777777" w:rsidR="001E2C93" w:rsidRPr="001E2C93" w:rsidRDefault="001E2C93" w:rsidP="001E2C93">
            <w:pPr>
              <w:tabs>
                <w:tab w:val="clear" w:pos="680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C8493B0" w14:textId="164C4D43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522B82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FFF9B9D" w14:textId="083CBAA4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</w:tr>
      <w:tr w:rsidR="001E2C93" w:rsidRPr="001E2C93" w14:paraId="136FD481" w14:textId="77777777" w:rsidTr="00346C4B">
        <w:trPr>
          <w:trHeight w:val="261"/>
        </w:trPr>
        <w:tc>
          <w:tcPr>
            <w:tcW w:w="2070" w:type="dxa"/>
          </w:tcPr>
          <w:p w14:paraId="07F40C7C" w14:textId="443814A8" w:rsidR="001E2C93" w:rsidRPr="001E2C93" w:rsidRDefault="001E2C93" w:rsidP="001E2C93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88F9D2E" w14:textId="1CD0DB01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DD28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3D25AE8" w14:textId="136E7C66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F67CC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61DB9ED" w14:textId="10A7100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  <w:tc>
          <w:tcPr>
            <w:tcW w:w="236" w:type="dxa"/>
          </w:tcPr>
          <w:p w14:paraId="6D72BEE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132718" w14:textId="741E8E25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  <w:tc>
          <w:tcPr>
            <w:tcW w:w="236" w:type="dxa"/>
          </w:tcPr>
          <w:p w14:paraId="07CFA8F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34004B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521"/>
              </w:tabs>
              <w:spacing w:line="240" w:lineRule="atLeast"/>
              <w:ind w:right="-14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  <w:p w14:paraId="449134F7" w14:textId="5A01FA9B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521"/>
              </w:tabs>
              <w:spacing w:line="240" w:lineRule="atLeast"/>
              <w:ind w:right="-14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A9B48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67FA637" w14:textId="18F7FE81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185988" w14:textId="77777777" w:rsidR="001E2C93" w:rsidRPr="001E2C93" w:rsidRDefault="001E2C93" w:rsidP="001E2C93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32F902B" w14:textId="7CEB4771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905,533</w:t>
            </w:r>
          </w:p>
        </w:tc>
        <w:tc>
          <w:tcPr>
            <w:tcW w:w="236" w:type="dxa"/>
            <w:vAlign w:val="bottom"/>
          </w:tcPr>
          <w:p w14:paraId="02BAB2B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F65E786" w14:textId="6920BD2C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</w:tr>
    </w:tbl>
    <w:p w14:paraId="7AFB4267" w14:textId="142F6BA5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1E2C93" w:rsidRPr="001E2C93" w14:paraId="71F7F3A0" w14:textId="77777777" w:rsidTr="00F24767">
        <w:trPr>
          <w:trHeight w:val="261"/>
          <w:tblHeader/>
        </w:trPr>
        <w:tc>
          <w:tcPr>
            <w:tcW w:w="2070" w:type="dxa"/>
            <w:vAlign w:val="bottom"/>
          </w:tcPr>
          <w:p w14:paraId="3373BC9C" w14:textId="77777777" w:rsidR="001E2C93" w:rsidRPr="001E2C93" w:rsidRDefault="001E2C93" w:rsidP="00F2476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100" w:type="dxa"/>
            <w:gridSpan w:val="15"/>
            <w:vAlign w:val="bottom"/>
          </w:tcPr>
          <w:p w14:paraId="7A177BDE" w14:textId="2696A919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</w:t>
            </w: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นเฉพาะกิจการ</w:t>
            </w:r>
          </w:p>
        </w:tc>
      </w:tr>
      <w:tr w:rsidR="001E2C93" w:rsidRPr="001E2C93" w14:paraId="39425562" w14:textId="77777777" w:rsidTr="00F24767">
        <w:trPr>
          <w:trHeight w:val="261"/>
          <w:tblHeader/>
        </w:trPr>
        <w:tc>
          <w:tcPr>
            <w:tcW w:w="2070" w:type="dxa"/>
            <w:vAlign w:val="bottom"/>
          </w:tcPr>
          <w:p w14:paraId="504A2441" w14:textId="77777777" w:rsidR="001E2C93" w:rsidRPr="001E2C93" w:rsidRDefault="001E2C93" w:rsidP="00F2476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475DB771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533E1E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2182FD76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E2C93" w:rsidRPr="001E2C93" w14:paraId="657E013C" w14:textId="77777777" w:rsidTr="00F24767">
        <w:trPr>
          <w:trHeight w:val="576"/>
          <w:tblHeader/>
        </w:trPr>
        <w:tc>
          <w:tcPr>
            <w:tcW w:w="2070" w:type="dxa"/>
            <w:vAlign w:val="bottom"/>
          </w:tcPr>
          <w:p w14:paraId="40D26F50" w14:textId="77777777" w:rsidR="001E2C93" w:rsidRPr="001E2C93" w:rsidRDefault="001E2C93" w:rsidP="00F2476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</w:tcPr>
          <w:p w14:paraId="64051A51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2CF6F7E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AF4F4FC" w14:textId="77777777" w:rsidR="001E2C93" w:rsidRPr="001E2C93" w:rsidRDefault="001E2C93" w:rsidP="00F24767">
            <w:pPr>
              <w:pStyle w:val="NoSpacing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02675AF1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187889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FD50753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A86C6AD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วัดมูลค่าด้วยราคาทุนตัดจำหน่าย</w:t>
            </w:r>
            <w:r w:rsidRPr="001E2C93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F80DEA6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DEA4D43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0A2DDB5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3201E7A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123E113B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7227AEEA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776E46D5" w14:textId="77777777" w:rsidR="001E2C93" w:rsidRPr="001E2C93" w:rsidRDefault="001E2C93" w:rsidP="00F2476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CA05516" w14:textId="77777777" w:rsidR="001E2C93" w:rsidRPr="001E2C93" w:rsidRDefault="001E2C93" w:rsidP="00F2476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DED02A3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88AF24B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2C93" w:rsidRPr="001E2C93" w14:paraId="048EC8DD" w14:textId="77777777" w:rsidTr="007303C1">
        <w:trPr>
          <w:trHeight w:val="261"/>
          <w:tblHeader/>
        </w:trPr>
        <w:tc>
          <w:tcPr>
            <w:tcW w:w="2070" w:type="dxa"/>
            <w:vAlign w:val="bottom"/>
          </w:tcPr>
          <w:p w14:paraId="2E023A68" w14:textId="77777777" w:rsidR="001E2C93" w:rsidRPr="001E2C93" w:rsidRDefault="001E2C93" w:rsidP="00F2476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0" w:type="dxa"/>
            <w:gridSpan w:val="15"/>
            <w:vAlign w:val="bottom"/>
          </w:tcPr>
          <w:p w14:paraId="7E9711B2" w14:textId="212D8091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E2C93" w:rsidRPr="001E2C93" w14:paraId="63BEBA90" w14:textId="77777777" w:rsidTr="00F24767">
        <w:trPr>
          <w:trHeight w:val="261"/>
          <w:tblHeader/>
        </w:trPr>
        <w:tc>
          <w:tcPr>
            <w:tcW w:w="2070" w:type="dxa"/>
          </w:tcPr>
          <w:p w14:paraId="74BC68AD" w14:textId="77777777" w:rsidR="001E2C93" w:rsidRPr="001E2C93" w:rsidRDefault="001E2C93" w:rsidP="00F24767">
            <w:pPr>
              <w:spacing w:line="240" w:lineRule="auto"/>
              <w:ind w:left="-19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B089CFF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47BCF10" w14:textId="77777777" w:rsidR="001E2C93" w:rsidRPr="001E2C93" w:rsidRDefault="001E2C93" w:rsidP="00F24767">
            <w:pPr>
              <w:pStyle w:val="NoSpacing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CC345FE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A610F6C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8995650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D90F7C1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7D85E6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38699C6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DC63D3C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9280DBF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0A44842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974C6CD" w14:textId="77777777" w:rsidR="001E2C93" w:rsidRPr="001E2C93" w:rsidRDefault="001E2C93" w:rsidP="00F2476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FB4A23" w14:textId="77777777" w:rsidR="001E2C93" w:rsidRPr="001E2C93" w:rsidRDefault="001E2C93" w:rsidP="00F24767">
            <w:pPr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580C3D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ADA4CBD" w14:textId="77777777" w:rsidR="001E2C93" w:rsidRPr="001E2C93" w:rsidRDefault="001E2C93" w:rsidP="00F2476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</w:pPr>
          </w:p>
        </w:tc>
      </w:tr>
      <w:tr w:rsidR="001E2C93" w:rsidRPr="001E2C93" w14:paraId="1025EC4E" w14:textId="77777777" w:rsidTr="00F24767">
        <w:trPr>
          <w:trHeight w:val="261"/>
        </w:trPr>
        <w:tc>
          <w:tcPr>
            <w:tcW w:w="2070" w:type="dxa"/>
            <w:hideMark/>
          </w:tcPr>
          <w:p w14:paraId="2708003A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8FD89B5" w14:textId="77777777" w:rsidR="001E2C93" w:rsidRPr="001E2C93" w:rsidRDefault="001E2C93" w:rsidP="00F2476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98E063" w14:textId="77777777" w:rsidR="001E2C93" w:rsidRPr="001E2C93" w:rsidRDefault="001E2C93" w:rsidP="00F2476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E504B7" w14:textId="77777777" w:rsidR="001E2C93" w:rsidRPr="001E2C93" w:rsidRDefault="001E2C93" w:rsidP="00F24767">
            <w:pPr>
              <w:pStyle w:val="acctfourfigures"/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F2B6A5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655D3CD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AB1CB1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30787523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329A75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85C2CB4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BEA0E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BEEDCF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B5E60E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478858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4668F7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35B321" w14:textId="77777777" w:rsidR="001E2C93" w:rsidRPr="001E2C93" w:rsidRDefault="001E2C93" w:rsidP="00F2476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3B4D289D" w14:textId="77777777" w:rsidTr="00F24767">
        <w:trPr>
          <w:trHeight w:val="261"/>
        </w:trPr>
        <w:tc>
          <w:tcPr>
            <w:tcW w:w="2070" w:type="dxa"/>
            <w:hideMark/>
          </w:tcPr>
          <w:p w14:paraId="19E734CB" w14:textId="77777777" w:rsidR="001E2C93" w:rsidRPr="001E2C93" w:rsidRDefault="001E2C93" w:rsidP="00F2476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5E11C06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FCE893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C73136F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D86D4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EA5672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032EAD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C2285D5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74EDD5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7D4D9B9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B163C7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F4D8D66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368687" w14:textId="77777777" w:rsidR="001E2C93" w:rsidRPr="001E2C93" w:rsidRDefault="001E2C93" w:rsidP="00F2476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FD3C848" w14:textId="77777777" w:rsidR="001E2C93" w:rsidRPr="001E2C93" w:rsidRDefault="001E2C93" w:rsidP="00F2476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72076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E653272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6AC4B992" w14:textId="77777777" w:rsidTr="00F24767">
        <w:trPr>
          <w:trHeight w:val="261"/>
        </w:trPr>
        <w:tc>
          <w:tcPr>
            <w:tcW w:w="2070" w:type="dxa"/>
          </w:tcPr>
          <w:p w14:paraId="1A1BE9C7" w14:textId="77777777" w:rsidR="001E2C93" w:rsidRPr="001E2C93" w:rsidRDefault="001E2C93" w:rsidP="00F2476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เงินลงทุนในตราสารทุน</w:t>
            </w:r>
          </w:p>
        </w:tc>
        <w:tc>
          <w:tcPr>
            <w:tcW w:w="900" w:type="dxa"/>
          </w:tcPr>
          <w:p w14:paraId="3BE4297F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18BB70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B8A69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0759A601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5422F43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1BC7FA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D382DB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204FFEE0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7F19FD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36" w:type="dxa"/>
          </w:tcPr>
          <w:p w14:paraId="4B8D7AA8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DA7556D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84FAA1" w14:textId="77777777" w:rsidR="001E2C93" w:rsidRPr="001E2C93" w:rsidRDefault="001E2C93" w:rsidP="00F2476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738FEFFE" w14:textId="77777777" w:rsidR="001E2C93" w:rsidRPr="001E2C93" w:rsidRDefault="001E2C93" w:rsidP="00F2476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3F6C6A0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2EE2EE" w14:textId="77777777" w:rsidR="001E2C93" w:rsidRPr="001E2C93" w:rsidRDefault="001E2C93" w:rsidP="00F247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</w:tr>
      <w:tr w:rsidR="001E2C93" w:rsidRPr="001E2C93" w14:paraId="0C807E39" w14:textId="77777777" w:rsidTr="00F24767">
        <w:trPr>
          <w:trHeight w:val="261"/>
        </w:trPr>
        <w:tc>
          <w:tcPr>
            <w:tcW w:w="2070" w:type="dxa"/>
            <w:hideMark/>
          </w:tcPr>
          <w:p w14:paraId="18101293" w14:textId="77777777" w:rsidR="001E2C93" w:rsidRPr="001E2C93" w:rsidRDefault="001E2C93" w:rsidP="00F24767">
            <w:pPr>
              <w:spacing w:line="240" w:lineRule="auto"/>
              <w:ind w:left="160" w:right="-90" w:hanging="18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3BA5408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A984E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5CC0D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60303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7527462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  <w:tc>
          <w:tcPr>
            <w:tcW w:w="236" w:type="dxa"/>
          </w:tcPr>
          <w:p w14:paraId="7EBA8C7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55ABDD3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  <w:tc>
          <w:tcPr>
            <w:tcW w:w="236" w:type="dxa"/>
          </w:tcPr>
          <w:p w14:paraId="3D51758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917400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00CB1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57B731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FB155E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A6F9316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217,950</w:t>
            </w:r>
          </w:p>
        </w:tc>
        <w:tc>
          <w:tcPr>
            <w:tcW w:w="236" w:type="dxa"/>
          </w:tcPr>
          <w:p w14:paraId="156A87F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2EEC17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217,950</w:t>
            </w:r>
          </w:p>
        </w:tc>
      </w:tr>
      <w:tr w:rsidR="001E2C93" w:rsidRPr="001E2C93" w14:paraId="114F3EEA" w14:textId="77777777" w:rsidTr="00F24767">
        <w:trPr>
          <w:trHeight w:val="261"/>
        </w:trPr>
        <w:tc>
          <w:tcPr>
            <w:tcW w:w="2070" w:type="dxa"/>
          </w:tcPr>
          <w:p w14:paraId="38770695" w14:textId="77777777" w:rsidR="001E2C93" w:rsidRPr="001E2C93" w:rsidRDefault="001E2C93" w:rsidP="00F24767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9444C9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3BC54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C0C0F0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88DE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57B59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DE85B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4BCED9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F2819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862FE6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C6D99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F96285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97153C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5166108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6955FA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82504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3D2D5575" w14:textId="77777777" w:rsidTr="00F24767">
        <w:trPr>
          <w:trHeight w:val="261"/>
        </w:trPr>
        <w:tc>
          <w:tcPr>
            <w:tcW w:w="2070" w:type="dxa"/>
          </w:tcPr>
          <w:p w14:paraId="282D5F8A" w14:textId="77777777" w:rsidR="001E2C93" w:rsidRPr="001E2C93" w:rsidRDefault="001E2C93" w:rsidP="00F24767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FB7046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2FCF8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38992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58285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3113E4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8F9A2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B1A0BB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3FFF6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F36452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06984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80C590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BFF95E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BCE8235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C661D3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7BD1D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5639ABA3" w14:textId="77777777" w:rsidTr="00F24767">
        <w:trPr>
          <w:trHeight w:val="261"/>
        </w:trPr>
        <w:tc>
          <w:tcPr>
            <w:tcW w:w="2070" w:type="dxa"/>
          </w:tcPr>
          <w:p w14:paraId="0F344020" w14:textId="77777777" w:rsidR="001E2C93" w:rsidRPr="001E2C93" w:rsidRDefault="001E2C93" w:rsidP="00F24767">
            <w:pPr>
              <w:tabs>
                <w:tab w:val="clear" w:pos="227"/>
                <w:tab w:val="clear" w:pos="454"/>
              </w:tabs>
              <w:spacing w:line="240" w:lineRule="auto"/>
              <w:ind w:left="256" w:right="-90" w:hanging="180"/>
              <w:rPr>
                <w:rFonts w:ascii="Angsana New" w:hAnsi="Angsana New" w:hint="cs"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900" w:type="dxa"/>
            <w:vAlign w:val="bottom"/>
          </w:tcPr>
          <w:p w14:paraId="628CBE3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4C699BAB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A85D39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B1384A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6D5B07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E0D53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25FCFE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10B8C577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B7C1E3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57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9F7EAC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CB2E6E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36" w:type="dxa"/>
            <w:vAlign w:val="bottom"/>
          </w:tcPr>
          <w:p w14:paraId="45C0F04D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5CF989C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81E5BF5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FBAA43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</w:tr>
      <w:tr w:rsidR="001E2C93" w:rsidRPr="001E2C93" w14:paraId="00EB6541" w14:textId="77777777" w:rsidTr="00F24767">
        <w:trPr>
          <w:trHeight w:val="261"/>
        </w:trPr>
        <w:tc>
          <w:tcPr>
            <w:tcW w:w="2070" w:type="dxa"/>
          </w:tcPr>
          <w:p w14:paraId="7D7A831F" w14:textId="77777777" w:rsidR="001E2C93" w:rsidRPr="001E2C93" w:rsidRDefault="001E2C93" w:rsidP="00F24767">
            <w:pPr>
              <w:tabs>
                <w:tab w:val="clear" w:pos="227"/>
              </w:tabs>
              <w:spacing w:line="240" w:lineRule="auto"/>
              <w:ind w:left="341" w:right="-90" w:hanging="180"/>
              <w:rPr>
                <w:rFonts w:ascii="Angsana New" w:hAnsi="Angsana New" w:hint="cs"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005469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718198" w14:textId="77777777" w:rsidR="001E2C93" w:rsidRPr="001E2C93" w:rsidRDefault="001E2C93" w:rsidP="001E2C93">
            <w:pPr>
              <w:pStyle w:val="acctfourfigures"/>
              <w:tabs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E85784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64811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B8C01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  <w:tc>
          <w:tcPr>
            <w:tcW w:w="236" w:type="dxa"/>
          </w:tcPr>
          <w:p w14:paraId="25AD4A4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4077A8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  <w:tc>
          <w:tcPr>
            <w:tcW w:w="236" w:type="dxa"/>
          </w:tcPr>
          <w:p w14:paraId="2DF48D1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9D5BBD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  <w:p w14:paraId="3793228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57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A1956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BEE496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2768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B098316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679,523</w:t>
            </w:r>
          </w:p>
        </w:tc>
        <w:tc>
          <w:tcPr>
            <w:tcW w:w="236" w:type="dxa"/>
            <w:vAlign w:val="bottom"/>
          </w:tcPr>
          <w:p w14:paraId="36F6DAC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734D56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679,523</w:t>
            </w:r>
          </w:p>
        </w:tc>
      </w:tr>
      <w:tr w:rsidR="001E2C93" w:rsidRPr="001E2C93" w14:paraId="21E3E038" w14:textId="77777777" w:rsidTr="00F24767">
        <w:trPr>
          <w:trHeight w:val="50"/>
        </w:trPr>
        <w:tc>
          <w:tcPr>
            <w:tcW w:w="2070" w:type="dxa"/>
          </w:tcPr>
          <w:p w14:paraId="61980EC1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900" w:type="dxa"/>
          </w:tcPr>
          <w:p w14:paraId="217AFF6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49F9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48BD5F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BA08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746AE99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90DBD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4E9CC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03CD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38A6B0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37E4F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B57F59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760A49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375573C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7A03B9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919E7F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7B7A7679" w14:textId="77777777" w:rsidTr="00F24767">
        <w:trPr>
          <w:trHeight w:val="50"/>
        </w:trPr>
        <w:tc>
          <w:tcPr>
            <w:tcW w:w="2070" w:type="dxa"/>
          </w:tcPr>
          <w:p w14:paraId="3E1D8BC0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0E87229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5B1A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9BDF8A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F8677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7FA55F4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44D8A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A371DA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79A45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8A1EC6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F6121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921CA4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5B287E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42D43E9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7932F3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48633B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380F5376" w14:textId="77777777" w:rsidTr="00F24767">
        <w:trPr>
          <w:trHeight w:val="50"/>
        </w:trPr>
        <w:tc>
          <w:tcPr>
            <w:tcW w:w="2070" w:type="dxa"/>
          </w:tcPr>
          <w:p w14:paraId="24200A5A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C39E50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15131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7894A0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E9694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796D6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6654A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ECA041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0B275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1F117A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258D2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0A5EEF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CC1CC4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49787228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CC03D9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07107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0A2CB96F" w14:textId="77777777" w:rsidTr="00F24767">
        <w:trPr>
          <w:trHeight w:val="50"/>
        </w:trPr>
        <w:tc>
          <w:tcPr>
            <w:tcW w:w="2070" w:type="dxa"/>
          </w:tcPr>
          <w:p w14:paraId="3F01B27B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3F28DFA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870F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AB1A9A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C5B51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47C2371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C906B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13504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FB9DA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DC815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59ABF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26C44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57FD6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D46019E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B8F22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2F71C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7F35AF3E" w14:textId="77777777" w:rsidTr="00F24767">
        <w:trPr>
          <w:trHeight w:val="50"/>
        </w:trPr>
        <w:tc>
          <w:tcPr>
            <w:tcW w:w="2070" w:type="dxa"/>
          </w:tcPr>
          <w:p w14:paraId="70D29E94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เงินลงทุนในตราสารทุน</w:t>
            </w:r>
          </w:p>
        </w:tc>
        <w:tc>
          <w:tcPr>
            <w:tcW w:w="900" w:type="dxa"/>
          </w:tcPr>
          <w:p w14:paraId="5B1A8A0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2D141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0698EE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1C9B084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0298A09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54DDA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6C816A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3518E97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7C259C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  <w:tc>
          <w:tcPr>
            <w:tcW w:w="236" w:type="dxa"/>
          </w:tcPr>
          <w:p w14:paraId="15FBA47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E1AD1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BA4436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79D7CB5E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6A1C9C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67C8035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99,785</w:t>
            </w:r>
          </w:p>
        </w:tc>
      </w:tr>
      <w:tr w:rsidR="001E2C93" w:rsidRPr="001E2C93" w14:paraId="6721DAE6" w14:textId="77777777" w:rsidTr="00F24767">
        <w:trPr>
          <w:trHeight w:val="261"/>
        </w:trPr>
        <w:tc>
          <w:tcPr>
            <w:tcW w:w="2070" w:type="dxa"/>
          </w:tcPr>
          <w:p w14:paraId="4990E106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561574A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102808F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ED130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007DF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41EE297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B9191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053C7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03EC526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C23133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A4E2E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A0603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  <w:tc>
          <w:tcPr>
            <w:tcW w:w="236" w:type="dxa"/>
          </w:tcPr>
          <w:p w14:paraId="7B976089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795F6A11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C75099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10FD794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55,832</w:t>
            </w:r>
          </w:p>
        </w:tc>
      </w:tr>
      <w:tr w:rsidR="001E2C93" w:rsidRPr="001E2C93" w14:paraId="35BD7F79" w14:textId="77777777" w:rsidTr="00F24767">
        <w:trPr>
          <w:trHeight w:val="261"/>
        </w:trPr>
        <w:tc>
          <w:tcPr>
            <w:tcW w:w="2070" w:type="dxa"/>
          </w:tcPr>
          <w:p w14:paraId="18D7A869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4648B7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479E2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8B78B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A3CF6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4A59E14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24B96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</w:tcPr>
          <w:p w14:paraId="1CE9CFB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D20F3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9EC79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5BA31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8C0B1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21626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13686A7A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C9866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79365DE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72CF0232" w14:textId="77777777" w:rsidTr="00F24767">
        <w:trPr>
          <w:trHeight w:val="261"/>
        </w:trPr>
        <w:tc>
          <w:tcPr>
            <w:tcW w:w="2070" w:type="dxa"/>
          </w:tcPr>
          <w:p w14:paraId="41D017E7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731D5A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DF491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A0462E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554214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78E3C8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B59BD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027ED1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BFFD8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6DD9E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4DE538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25F610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19E830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CED5E70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94CE93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69AFC54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1E2C93" w:rsidRPr="001E2C93" w14:paraId="3185C3C5" w14:textId="77777777" w:rsidTr="00F24767">
        <w:trPr>
          <w:trHeight w:val="261"/>
        </w:trPr>
        <w:tc>
          <w:tcPr>
            <w:tcW w:w="2070" w:type="dxa"/>
          </w:tcPr>
          <w:p w14:paraId="0A9436A6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900" w:type="dxa"/>
            <w:vAlign w:val="bottom"/>
          </w:tcPr>
          <w:p w14:paraId="730122C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0DA0B132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8BA90EC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568BB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B39FCF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AA464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156F4A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7FF3680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37E9CBF3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4209B6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37B5C3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  <w:tc>
          <w:tcPr>
            <w:tcW w:w="236" w:type="dxa"/>
            <w:vAlign w:val="bottom"/>
          </w:tcPr>
          <w:p w14:paraId="6E8C8BCE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0DC4D08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E83F4A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74DDF8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55,785</w:t>
            </w:r>
          </w:p>
        </w:tc>
      </w:tr>
      <w:tr w:rsidR="001E2C93" w:rsidRPr="001E2C93" w14:paraId="157F9B4C" w14:textId="77777777" w:rsidTr="00F24767">
        <w:trPr>
          <w:trHeight w:val="261"/>
        </w:trPr>
        <w:tc>
          <w:tcPr>
            <w:tcW w:w="2070" w:type="dxa"/>
          </w:tcPr>
          <w:p w14:paraId="73B42219" w14:textId="77777777" w:rsidR="001E2C93" w:rsidRPr="001E2C93" w:rsidRDefault="001E2C93" w:rsidP="00F24767">
            <w:pPr>
              <w:spacing w:line="240" w:lineRule="auto"/>
              <w:ind w:left="-14" w:right="-9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08D088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8BF43D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25848E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5AFE7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4E22FD9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  <w:tc>
          <w:tcPr>
            <w:tcW w:w="236" w:type="dxa"/>
          </w:tcPr>
          <w:p w14:paraId="445245E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50F0AF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  <w:tc>
          <w:tcPr>
            <w:tcW w:w="236" w:type="dxa"/>
          </w:tcPr>
          <w:p w14:paraId="732E38C5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</w:tcPr>
          <w:p w14:paraId="4F44DD8B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  <w:p w14:paraId="1FF400A1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187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C8DFE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B4187D7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051980" w14:textId="77777777" w:rsidR="001E2C93" w:rsidRPr="001E2C93" w:rsidRDefault="001E2C93" w:rsidP="001E2C9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AB00789" w14:textId="77777777" w:rsidR="001E2C93" w:rsidRPr="001E2C93" w:rsidRDefault="001E2C93" w:rsidP="001E2C93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  <w:lang w:val="en-GB" w:bidi="ar-SA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lang w:val="en-GB" w:bidi="ar-SA"/>
              </w:rPr>
              <w:t>905,533</w:t>
            </w:r>
          </w:p>
        </w:tc>
        <w:tc>
          <w:tcPr>
            <w:tcW w:w="236" w:type="dxa"/>
            <w:vAlign w:val="bottom"/>
          </w:tcPr>
          <w:p w14:paraId="0E1DE9EA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CA37300" w14:textId="77777777" w:rsidR="001E2C93" w:rsidRPr="001E2C93" w:rsidRDefault="001E2C93" w:rsidP="001E2C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905,533</w:t>
            </w:r>
          </w:p>
        </w:tc>
      </w:tr>
    </w:tbl>
    <w:p w14:paraId="09F56426" w14:textId="260FC319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BC5FE3" w14:textId="66B75E14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A12492" w14:textId="7804BFD0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3F9967" w14:textId="77777777" w:rsidR="00301847" w:rsidRPr="003F5FE8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 w:hint="cs"/>
          <w:sz w:val="30"/>
          <w:szCs w:val="30"/>
          <w:lang w:bidi="th-TH"/>
        </w:rPr>
      </w:pPr>
    </w:p>
    <w:p w14:paraId="5B1E5C69" w14:textId="77B84593" w:rsidR="004D7B37" w:rsidRDefault="004D7B37">
      <w:pPr>
        <w:rPr>
          <w:rFonts w:ascii="Angsana New" w:hAnsi="Angsana New"/>
          <w:sz w:val="28"/>
          <w:szCs w:val="28"/>
        </w:rPr>
      </w:pPr>
    </w:p>
    <w:p w14:paraId="73521861" w14:textId="77777777" w:rsidR="004D7B37" w:rsidRDefault="004D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3045ADF" w14:textId="682EC53F" w:rsidR="00102952" w:rsidRPr="003F5FE8" w:rsidRDefault="00750971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A9A38CE" w14:textId="77777777" w:rsidR="007E7F9E" w:rsidRPr="003F5FE8" w:rsidRDefault="007E7F9E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3F5FE8" w14:paraId="72F4AEBD" w14:textId="77777777" w:rsidTr="00D44E1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91ECDCB" w14:textId="77777777" w:rsidR="00102952" w:rsidRPr="003F5FE8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9A1BD" w14:textId="77777777" w:rsidR="00102952" w:rsidRPr="003F5FE8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5B4EA3F4" w14:textId="77777777" w:rsidR="00102952" w:rsidRPr="003F5FE8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3F5FE8" w14:paraId="5F5FF351" w14:textId="77777777" w:rsidTr="00D44E15">
        <w:tc>
          <w:tcPr>
            <w:tcW w:w="4410" w:type="dxa"/>
            <w:shd w:val="clear" w:color="auto" w:fill="auto"/>
          </w:tcPr>
          <w:p w14:paraId="4D3E49E6" w14:textId="6C2EBDB0" w:rsidR="00163FFF" w:rsidRPr="003F5FE8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CF1F39"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</w:t>
            </w:r>
            <w:r w:rsidR="00163FFF"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ทุนในความต้องการของตลาด</w:t>
            </w:r>
          </w:p>
          <w:p w14:paraId="2FE08677" w14:textId="7AE4080E" w:rsidR="00102952" w:rsidRPr="003F5FE8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  <w:r w:rsidR="00102952" w:rsidRPr="003F5FE8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935C2B" w14:textId="77777777" w:rsidR="00102952" w:rsidRPr="003F5FE8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743CEC3" w14:textId="1CB322BE" w:rsidR="00102952" w:rsidRPr="003F5FE8" w:rsidRDefault="00CF1F39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ราคาปิด</w:t>
            </w:r>
            <w:r w:rsidR="00102952"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102952"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102952" w:rsidRPr="003F5F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BE66E1" w:rsidRPr="003F5FE8" w14:paraId="18E3170A" w14:textId="77777777" w:rsidTr="00D44E15">
        <w:tc>
          <w:tcPr>
            <w:tcW w:w="4410" w:type="dxa"/>
            <w:shd w:val="clear" w:color="auto" w:fill="auto"/>
          </w:tcPr>
          <w:p w14:paraId="51BB64D8" w14:textId="77777777" w:rsidR="00BE66E1" w:rsidRPr="003F5FE8" w:rsidRDefault="00BE66E1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เงินลงทุนในตราสารหนี้ในความต้องการของตลาด</w:t>
            </w:r>
          </w:p>
          <w:p w14:paraId="0914D383" w14:textId="2CC6381E" w:rsidR="00BE66E1" w:rsidRPr="003F5FE8" w:rsidRDefault="00BE66E1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</w:tcPr>
          <w:p w14:paraId="7F030893" w14:textId="77777777" w:rsidR="00BE66E1" w:rsidRPr="003F5FE8" w:rsidRDefault="00BE66E1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326CF440" w14:textId="79E88C5D" w:rsidR="00BE66E1" w:rsidRPr="003F5FE8" w:rsidRDefault="00BE66E1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3F5FE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2365E9" w:rsidRPr="003F5FE8" w14:paraId="7E399D04" w14:textId="77777777" w:rsidTr="00D44E15">
        <w:tc>
          <w:tcPr>
            <w:tcW w:w="4410" w:type="dxa"/>
            <w:shd w:val="clear" w:color="auto" w:fill="auto"/>
          </w:tcPr>
          <w:p w14:paraId="7F065A84" w14:textId="24E72C41" w:rsidR="002365E9" w:rsidRPr="003F5FE8" w:rsidRDefault="002365E9" w:rsidP="002365E9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1CB6FF7" w14:textId="77777777" w:rsidR="002365E9" w:rsidRPr="003F5FE8" w:rsidRDefault="002365E9" w:rsidP="002365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49333DD" w14:textId="453F0060" w:rsidR="002365E9" w:rsidRPr="003F5FE8" w:rsidRDefault="002365E9" w:rsidP="002365E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D4F63" w:rsidRPr="003F5FE8" w14:paraId="39944783" w14:textId="77777777" w:rsidTr="00D44E15">
        <w:tc>
          <w:tcPr>
            <w:tcW w:w="4410" w:type="dxa"/>
            <w:shd w:val="clear" w:color="auto" w:fill="auto"/>
          </w:tcPr>
          <w:p w14:paraId="5E1A2A5E" w14:textId="1D6A3B3D" w:rsidR="006D4F63" w:rsidRPr="003F5FE8" w:rsidRDefault="006D4F63" w:rsidP="006D4F63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2CD83FB3" w14:textId="77777777" w:rsidR="006D4F63" w:rsidRPr="003F5FE8" w:rsidRDefault="006D4F63" w:rsidP="006D4F6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7F1090E9" w14:textId="0F6F52A1" w:rsidR="006D4F63" w:rsidRPr="003F5FE8" w:rsidRDefault="006D4F63" w:rsidP="006D4F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โดยใช้แบบจําลองโดยใช้ข้อมูลที่หาได้จากตลาด (</w:t>
            </w: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349ACB3" w14:textId="49821BC4" w:rsidR="00102952" w:rsidRPr="003F5FE8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p w14:paraId="1ACBD37A" w14:textId="2B577297" w:rsidR="009278E0" w:rsidRPr="003F5FE8" w:rsidRDefault="009278E0" w:rsidP="00C52210">
      <w:pPr>
        <w:pStyle w:val="block"/>
        <w:spacing w:after="0" w:line="240" w:lineRule="atLeast"/>
        <w:ind w:left="547" w:right="288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Pr="003F5FE8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</w:t>
      </w:r>
    </w:p>
    <w:p w14:paraId="00C05AD0" w14:textId="6E687E87" w:rsidR="009278E0" w:rsidRPr="003F5FE8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AFE40" w14:textId="51F43DE4" w:rsidR="009278E0" w:rsidRPr="003F5FE8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21F727D3" w14:textId="21BF94E2" w:rsidR="009278E0" w:rsidRPr="003F5FE8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25F4820" w14:textId="54D3D256" w:rsidR="009278E0" w:rsidRPr="003F5FE8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D391205" w14:textId="77777777" w:rsidR="004D27ED" w:rsidRPr="003F5FE8" w:rsidRDefault="004D27ED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C6D9D" w14:textId="7E941539" w:rsidR="006D4F63" w:rsidRPr="003F5FE8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F5FE8">
        <w:rPr>
          <w:rFonts w:ascii="Angsana New" w:hAnsi="Angsana New" w:hint="cs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1ABF1" w14:textId="1ABF56C0" w:rsidR="002365E9" w:rsidRPr="003F5FE8" w:rsidRDefault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br w:type="page"/>
      </w:r>
    </w:p>
    <w:p w14:paraId="4408016E" w14:textId="7CB784E1" w:rsidR="009278E0" w:rsidRPr="003F5FE8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B13FE8" w14:textId="77777777" w:rsidR="00800F99" w:rsidRPr="003F5FE8" w:rsidRDefault="00800F99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C730773" w14:textId="23133657" w:rsidR="00102952" w:rsidRPr="003F5FE8" w:rsidRDefault="00102952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23F19801" w14:textId="48693370" w:rsidR="00102952" w:rsidRPr="003F5FE8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66202BD7" w:rsidR="00163FFF" w:rsidRPr="003F5FE8" w:rsidRDefault="00163FFF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3F5FE8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5DA36C0A" w:rsidR="00226517" w:rsidRPr="003F5FE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17147" w:rsidRPr="003F5FE8">
        <w:rPr>
          <w:rFonts w:ascii="Angsana New" w:hAnsi="Angsana New"/>
          <w:sz w:val="30"/>
          <w:szCs w:val="30"/>
        </w:rPr>
        <w:t>2</w:t>
      </w:r>
      <w:r w:rsidR="003C5044" w:rsidRPr="003F5FE8">
        <w:rPr>
          <w:rFonts w:ascii="Angsana New" w:hAnsi="Angsana New"/>
          <w:sz w:val="30"/>
          <w:szCs w:val="30"/>
        </w:rPr>
        <w:t>0</w:t>
      </w:r>
    </w:p>
    <w:p w14:paraId="68F9DF8A" w14:textId="77777777" w:rsidR="00D04E21" w:rsidRPr="003F5FE8" w:rsidRDefault="00D04E21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44DAD2A" w14:textId="2FA4CF4A" w:rsidR="00226517" w:rsidRPr="003F5FE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4D27ED" w:rsidRPr="003F5FE8">
        <w:rPr>
          <w:rFonts w:ascii="Angsana New" w:hAnsi="Angsana New" w:hint="cs"/>
          <w:sz w:val="30"/>
          <w:szCs w:val="30"/>
          <w:cs/>
        </w:rPr>
        <w:t>การค้า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</w:p>
    <w:p w14:paraId="38BDCD81" w14:textId="70D73079" w:rsidR="00163FFF" w:rsidRPr="003F5FE8" w:rsidRDefault="00163FFF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4E159E" w14:textId="43E2C072" w:rsidR="00163FFF" w:rsidRPr="003F5FE8" w:rsidRDefault="007E0798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</w:t>
      </w:r>
      <w:r w:rsidR="00CF0240" w:rsidRPr="003F5FE8">
        <w:rPr>
          <w:rFonts w:ascii="Angsana New" w:hAnsi="Angsana New" w:hint="cs"/>
          <w:sz w:val="30"/>
          <w:szCs w:val="30"/>
          <w:cs/>
        </w:rPr>
        <w:t>โดย</w:t>
      </w:r>
      <w:r w:rsidRPr="003F5FE8">
        <w:rPr>
          <w:rFonts w:ascii="Angsana New" w:hAnsi="Angsana New"/>
          <w:sz w:val="30"/>
          <w:szCs w:val="30"/>
          <w:cs/>
        </w:rPr>
        <w:t>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D8B7" w14:textId="77777777" w:rsidR="004D27ED" w:rsidRPr="003F5FE8" w:rsidRDefault="004D27ED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6E5437D" w14:textId="68BD1FCF" w:rsidR="004A2F86" w:rsidRPr="003F5FE8" w:rsidRDefault="00873095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C5044" w:rsidRPr="003F5FE8">
        <w:rPr>
          <w:rFonts w:ascii="Angsana New" w:hAnsi="Angsana New"/>
          <w:sz w:val="30"/>
          <w:szCs w:val="30"/>
        </w:rPr>
        <w:t>6</w:t>
      </w:r>
    </w:p>
    <w:p w14:paraId="46CA5BD0" w14:textId="5E757911" w:rsidR="0024624E" w:rsidRPr="003F5FE8" w:rsidRDefault="0024624E" w:rsidP="004A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54B7A0" w14:textId="35D329AD" w:rsidR="00800F99" w:rsidRPr="003F5FE8" w:rsidRDefault="00800F99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9740A1C" w14:textId="03B4BBA7" w:rsidR="00800F99" w:rsidRPr="003F5FE8" w:rsidRDefault="00800F99" w:rsidP="009F031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8FA339" w14:textId="77505B47" w:rsidR="00800F99" w:rsidRPr="003F5FE8" w:rsidRDefault="00800F99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B03DD1C" w14:textId="60B112C9" w:rsidR="004A2F86" w:rsidRPr="003F5FE8" w:rsidRDefault="004A2F86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042A9F1C" w14:textId="7226B2D6" w:rsidR="00D05539" w:rsidRPr="003F5FE8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51A7A863" w14:textId="77777777" w:rsidR="00D05539" w:rsidRPr="003F5FE8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67020C67" w14:textId="144DF142" w:rsidR="007F59FE" w:rsidRPr="003F5FE8" w:rsidRDefault="007F59FE" w:rsidP="001F55A6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ความเสี่ยงด้านสภาพคล่อง</w:t>
      </w:r>
    </w:p>
    <w:p w14:paraId="47A146A4" w14:textId="77777777" w:rsidR="001927C3" w:rsidRPr="003F5FE8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1FEE01" w14:textId="77777777" w:rsidR="001927C3" w:rsidRPr="003F5FE8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10FA4979" w14:textId="77777777" w:rsidR="001927C3" w:rsidRPr="003F5FE8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E167C5" w14:textId="77777777" w:rsidR="001927C3" w:rsidRPr="003F5FE8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56CEFA" w14:textId="0E466F8A" w:rsidR="001927C3" w:rsidRPr="003F5FE8" w:rsidRDefault="001927C3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0"/>
        <w:gridCol w:w="1260"/>
        <w:gridCol w:w="274"/>
        <w:gridCol w:w="1256"/>
        <w:gridCol w:w="270"/>
        <w:gridCol w:w="1170"/>
      </w:tblGrid>
      <w:tr w:rsidR="001927C3" w:rsidRPr="003F5FE8" w14:paraId="38E78C01" w14:textId="77777777" w:rsidTr="00404041">
        <w:trPr>
          <w:tblHeader/>
        </w:trPr>
        <w:tc>
          <w:tcPr>
            <w:tcW w:w="3605" w:type="dxa"/>
            <w:vAlign w:val="bottom"/>
          </w:tcPr>
          <w:p w14:paraId="034F2191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DC77BDD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7C3" w:rsidRPr="003F5FE8" w14:paraId="7497B7A6" w14:textId="77777777" w:rsidTr="00404041">
        <w:trPr>
          <w:tblHeader/>
        </w:trPr>
        <w:tc>
          <w:tcPr>
            <w:tcW w:w="3605" w:type="dxa"/>
          </w:tcPr>
          <w:p w14:paraId="25F2CE1E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DA20E0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12C1242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2C54292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3F5FE8" w14:paraId="79FE7E11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7B6D489F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A87FC91" w14:textId="77777777" w:rsidR="001927C3" w:rsidRPr="003F5FE8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3DF10371" w14:textId="77777777" w:rsidR="001927C3" w:rsidRPr="003F5FE8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0" w:type="dxa"/>
          </w:tcPr>
          <w:p w14:paraId="621DEBCD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0EC0AF0" w14:textId="77777777" w:rsidR="001927C3" w:rsidRPr="003F5FE8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4" w:type="dxa"/>
          </w:tcPr>
          <w:p w14:paraId="6A6C6F81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CFE8B4B" w14:textId="77777777" w:rsidR="001927C3" w:rsidRPr="003F5FE8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329783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BEB3935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3F5FE8" w14:paraId="66F6E676" w14:textId="77777777" w:rsidTr="00404041">
        <w:trPr>
          <w:tblHeader/>
        </w:trPr>
        <w:tc>
          <w:tcPr>
            <w:tcW w:w="3605" w:type="dxa"/>
          </w:tcPr>
          <w:p w14:paraId="33374DE2" w14:textId="77777777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BB3ACBE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3F5FE8" w14:paraId="0DE1F3F0" w14:textId="77777777" w:rsidTr="00404041">
        <w:tc>
          <w:tcPr>
            <w:tcW w:w="3605" w:type="dxa"/>
          </w:tcPr>
          <w:p w14:paraId="28F43D5F" w14:textId="19A0F468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D5E89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3CE32CB2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367191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FBDC4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A0FC5DE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26C24B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F89FA0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07194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3F5FE8" w14:paraId="794F2D14" w14:textId="77777777" w:rsidTr="00404041">
        <w:tc>
          <w:tcPr>
            <w:tcW w:w="3605" w:type="dxa"/>
            <w:hideMark/>
          </w:tcPr>
          <w:p w14:paraId="3058085E" w14:textId="77777777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45D13F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D792238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B15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FAE94B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0D4B80A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530A7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8220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3F5FE8" w14:paraId="02B3734D" w14:textId="77777777" w:rsidTr="00404041">
        <w:tc>
          <w:tcPr>
            <w:tcW w:w="3605" w:type="dxa"/>
            <w:hideMark/>
          </w:tcPr>
          <w:p w14:paraId="6D8148BB" w14:textId="77777777" w:rsidR="00232F70" w:rsidRPr="003F5FE8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13D02081" w14:textId="5980B811" w:rsidR="00232F70" w:rsidRPr="003F5FE8" w:rsidRDefault="00200544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360" w:type="dxa"/>
          </w:tcPr>
          <w:p w14:paraId="327B9E00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93520" w14:textId="41618265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749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E27DF46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AAD4150" w14:textId="108F5697" w:rsidR="00232F70" w:rsidRPr="003F5FE8" w:rsidRDefault="00200544" w:rsidP="00232F70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FA5CD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8A088" w14:textId="6B1D5E02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749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2F70" w:rsidRPr="003F5FE8" w14:paraId="70521E76" w14:textId="77777777" w:rsidTr="00404041">
        <w:tc>
          <w:tcPr>
            <w:tcW w:w="3605" w:type="dxa"/>
            <w:hideMark/>
          </w:tcPr>
          <w:p w14:paraId="395B080C" w14:textId="77777777" w:rsidR="00232F70" w:rsidRPr="003F5FE8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507B3E" w14:textId="590065E1" w:rsidR="00232F70" w:rsidRPr="003F5FE8" w:rsidRDefault="00200544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2,537,233</w:t>
            </w:r>
          </w:p>
        </w:tc>
        <w:tc>
          <w:tcPr>
            <w:tcW w:w="360" w:type="dxa"/>
          </w:tcPr>
          <w:p w14:paraId="4E94E3EC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8ABE0" w14:textId="5135380E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2,537,233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EE693BB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EBE413B" w14:textId="577898ED" w:rsidR="00232F70" w:rsidRPr="003F5FE8" w:rsidRDefault="00200544" w:rsidP="00232F70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9352C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9B06D" w14:textId="7CA29827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2,537,233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C6B" w:rsidRPr="003F5FE8" w14:paraId="1F98791C" w14:textId="77777777" w:rsidTr="00404041">
        <w:tc>
          <w:tcPr>
            <w:tcW w:w="3605" w:type="dxa"/>
            <w:hideMark/>
          </w:tcPr>
          <w:p w14:paraId="19677F0B" w14:textId="2CD60FDF" w:rsidR="00760C6B" w:rsidRPr="003F5FE8" w:rsidRDefault="00760C6B" w:rsidP="00760C6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2818B4F" w14:textId="09B5E054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360" w:type="dxa"/>
          </w:tcPr>
          <w:p w14:paraId="2ECA2606" w14:textId="77777777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1833B" w14:textId="1E43CC60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  <w:tc>
          <w:tcPr>
            <w:tcW w:w="274" w:type="dxa"/>
          </w:tcPr>
          <w:p w14:paraId="4CB43A1C" w14:textId="77777777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9262F8B" w14:textId="018D5006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ACC81" w14:textId="77777777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41EA6" w14:textId="2CC846A0" w:rsidR="00760C6B" w:rsidRPr="003F5FE8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5,754,512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221" w:rsidRPr="003F5FE8" w14:paraId="5C19E063" w14:textId="77777777" w:rsidTr="00404041">
        <w:tc>
          <w:tcPr>
            <w:tcW w:w="3605" w:type="dxa"/>
          </w:tcPr>
          <w:p w14:paraId="12F0256B" w14:textId="27D4F79E" w:rsidR="00DD0221" w:rsidRPr="003F5FE8" w:rsidRDefault="00DD0221" w:rsidP="00DD022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1D838BD" w14:textId="40D2AE3A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360" w:type="dxa"/>
          </w:tcPr>
          <w:p w14:paraId="7F056D58" w14:textId="77777777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0BC23" w14:textId="4BE5EF3F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(227,518)</w:t>
            </w:r>
          </w:p>
        </w:tc>
        <w:tc>
          <w:tcPr>
            <w:tcW w:w="274" w:type="dxa"/>
          </w:tcPr>
          <w:p w14:paraId="647E453B" w14:textId="77777777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32E351" w14:textId="6E04FA0A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494,105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477012" w14:textId="77777777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32D9E" w14:textId="266722E0" w:rsidR="00DD0221" w:rsidRPr="003F5FE8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F5FE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1470" w:rsidRPr="003F5FE8" w14:paraId="7AC13AEC" w14:textId="77777777" w:rsidTr="0069410C">
        <w:trPr>
          <w:trHeight w:val="119"/>
        </w:trPr>
        <w:tc>
          <w:tcPr>
            <w:tcW w:w="3605" w:type="dxa"/>
            <w:hideMark/>
          </w:tcPr>
          <w:p w14:paraId="376AE07E" w14:textId="77777777" w:rsidR="00B91470" w:rsidRPr="003F5FE8" w:rsidRDefault="00B91470" w:rsidP="00B914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A3319E4" w14:textId="14B7F38C" w:rsidR="00B91470" w:rsidRPr="003F5FE8" w:rsidRDefault="00200544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360" w:type="dxa"/>
          </w:tcPr>
          <w:p w14:paraId="35750AAF" w14:textId="77777777" w:rsidR="00B91470" w:rsidRPr="003F5FE8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7A0A8" w14:textId="67F66C8B" w:rsidR="00B91470" w:rsidRPr="003F5FE8" w:rsidRDefault="00987988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7,219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94B3901" w14:textId="77777777" w:rsidR="00B91470" w:rsidRPr="003F5FE8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5D6AB62" w14:textId="0CCA26D9" w:rsidR="00B91470" w:rsidRPr="003F5FE8" w:rsidRDefault="00987988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11,724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9CE81" w14:textId="77777777" w:rsidR="00B91470" w:rsidRPr="003F5FE8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4071A" w14:textId="77400FF7" w:rsidR="00B91470" w:rsidRPr="003F5FE8" w:rsidRDefault="00987988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sz w:val="30"/>
                <w:szCs w:val="30"/>
              </w:rPr>
              <w:t>18,943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2F70" w:rsidRPr="003F5FE8" w14:paraId="5034DCE6" w14:textId="77777777" w:rsidTr="0069410C">
        <w:tc>
          <w:tcPr>
            <w:tcW w:w="3605" w:type="dxa"/>
          </w:tcPr>
          <w:p w14:paraId="61FE5EB4" w14:textId="77777777" w:rsidR="00232F70" w:rsidRPr="003F5FE8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F9AD" w14:textId="399A9EF1" w:rsidR="00232F70" w:rsidRPr="003F5FE8" w:rsidRDefault="00200544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8,827,849</w:t>
            </w:r>
          </w:p>
        </w:tc>
        <w:tc>
          <w:tcPr>
            <w:tcW w:w="360" w:type="dxa"/>
          </w:tcPr>
          <w:p w14:paraId="400E5D54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F468C" w14:textId="7FC1A319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00544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527,231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4E212F9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E9114" w14:textId="03E0C3C1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505,829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10AD10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EC4B" w14:textId="4907BC3E" w:rsidR="00232F70" w:rsidRPr="003F5FE8" w:rsidRDefault="00987988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9,033,060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32F70" w:rsidRPr="003F5FE8" w14:paraId="572A18B2" w14:textId="77777777" w:rsidTr="0069410C">
        <w:tc>
          <w:tcPr>
            <w:tcW w:w="3605" w:type="dxa"/>
          </w:tcPr>
          <w:p w14:paraId="170B53BA" w14:textId="77777777" w:rsidR="00232F70" w:rsidRPr="003F5FE8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7B6D3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4D9597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0B2FF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8FC51F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9D9A1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EC523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DACC6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3F5FE8" w14:paraId="45DD93D6" w14:textId="77777777" w:rsidTr="00DF0B95">
        <w:tc>
          <w:tcPr>
            <w:tcW w:w="3605" w:type="dxa"/>
          </w:tcPr>
          <w:p w14:paraId="7AC346C0" w14:textId="6790D5FE" w:rsidR="00232F70" w:rsidRPr="003F5FE8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D5E89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7E3E4B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28978A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A703D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C0853D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CC44E06" w14:textId="77777777" w:rsidR="00232F70" w:rsidRPr="003F5FE8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265A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63360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3F5FE8" w14:paraId="6AE188A2" w14:textId="77777777" w:rsidTr="0069410C">
        <w:tc>
          <w:tcPr>
            <w:tcW w:w="3605" w:type="dxa"/>
          </w:tcPr>
          <w:p w14:paraId="607D47CB" w14:textId="4BCE0EEE" w:rsidR="00232F70" w:rsidRPr="003F5FE8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38196D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344CE8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771FC0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209B675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9A978B3" w14:textId="77777777" w:rsidR="00232F70" w:rsidRPr="003F5FE8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84ED5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45191E" w14:textId="77777777" w:rsidR="00232F70" w:rsidRPr="003F5FE8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5E89" w:rsidRPr="003F5FE8" w14:paraId="163D5928" w14:textId="77777777" w:rsidTr="0069410C">
        <w:tc>
          <w:tcPr>
            <w:tcW w:w="3605" w:type="dxa"/>
          </w:tcPr>
          <w:p w14:paraId="6943AF0D" w14:textId="5846C97F" w:rsidR="00FD5E89" w:rsidRPr="003F5FE8" w:rsidRDefault="00FD5E89" w:rsidP="00FD5E8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9F7DD5" w14:textId="4C678BD4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360" w:type="dxa"/>
          </w:tcPr>
          <w:p w14:paraId="55AB34BC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300C4" w14:textId="68365263" w:rsidR="00FD5E89" w:rsidRPr="003F5FE8" w:rsidRDefault="00987988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8112B56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5B82456" w14:textId="0D63CBC2" w:rsidR="00FD5E89" w:rsidRPr="003F5FE8" w:rsidRDefault="00FD5E89" w:rsidP="0090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6C385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979BB6" w14:textId="49CF1876" w:rsidR="00FD5E89" w:rsidRPr="003F5FE8" w:rsidRDefault="00987988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5E89" w:rsidRPr="003F5FE8" w14:paraId="4A6C8BF6" w14:textId="77777777" w:rsidTr="0069410C">
        <w:tc>
          <w:tcPr>
            <w:tcW w:w="3605" w:type="dxa"/>
          </w:tcPr>
          <w:p w14:paraId="4A92044F" w14:textId="3E11095C" w:rsidR="00FD5E89" w:rsidRPr="003F5FE8" w:rsidRDefault="00FD5E89" w:rsidP="00FD5E8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C2E0D" w14:textId="060D6426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2,514,905</w:t>
            </w:r>
          </w:p>
        </w:tc>
        <w:tc>
          <w:tcPr>
            <w:tcW w:w="360" w:type="dxa"/>
          </w:tcPr>
          <w:p w14:paraId="743FA361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6BA757" w14:textId="3160871C" w:rsidR="00FD5E89" w:rsidRPr="003F5FE8" w:rsidRDefault="00987988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</w:rPr>
              <w:t>2,514,905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64FF8C0B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AC813A" w14:textId="439857A6" w:rsidR="00FD5E89" w:rsidRPr="003F5FE8" w:rsidRDefault="00FD5E89" w:rsidP="0090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651E2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00D56" w14:textId="3FB55AEC" w:rsidR="00FD5E89" w:rsidRPr="003F5FE8" w:rsidRDefault="00987988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</w:rPr>
              <w:t>2,514,905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221" w:rsidRPr="003F5FE8" w14:paraId="4961AD93" w14:textId="77777777" w:rsidTr="0069410C">
        <w:tc>
          <w:tcPr>
            <w:tcW w:w="3605" w:type="dxa"/>
          </w:tcPr>
          <w:p w14:paraId="6B9BF6E8" w14:textId="2EA0D501" w:rsidR="00DD0221" w:rsidRPr="003F5FE8" w:rsidRDefault="00DD0221" w:rsidP="00DD02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5C17C5" w14:textId="0EE05885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283</w:t>
            </w:r>
          </w:p>
        </w:tc>
        <w:tc>
          <w:tcPr>
            <w:tcW w:w="360" w:type="dxa"/>
          </w:tcPr>
          <w:p w14:paraId="3D08B336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D005DF" w14:textId="7EE9FBEA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(4,767,250)</w:t>
            </w:r>
          </w:p>
        </w:tc>
        <w:tc>
          <w:tcPr>
            <w:tcW w:w="274" w:type="dxa"/>
          </w:tcPr>
          <w:p w14:paraId="747DFB06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0140C2B" w14:textId="49049EA9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23922E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ABD045" w14:textId="3FFF8C74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4,767,250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221" w:rsidRPr="003F5FE8" w14:paraId="218CAFD4" w14:textId="77777777" w:rsidTr="00AF407E">
        <w:tc>
          <w:tcPr>
            <w:tcW w:w="3605" w:type="dxa"/>
          </w:tcPr>
          <w:p w14:paraId="41422F8A" w14:textId="21F11295" w:rsidR="00DD0221" w:rsidRPr="003F5FE8" w:rsidRDefault="00DD0221" w:rsidP="00DD022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268C70" w14:textId="329E35AC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533</w:t>
            </w:r>
          </w:p>
        </w:tc>
        <w:tc>
          <w:tcPr>
            <w:tcW w:w="360" w:type="dxa"/>
          </w:tcPr>
          <w:p w14:paraId="18E66D39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8D096" w14:textId="5160B94D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(228,8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6670321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8EFCD67" w14:textId="679EE574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725,424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A795AC" w14:textId="77777777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25DC99" w14:textId="7CD5F066" w:rsidR="00DD0221" w:rsidRPr="003F5FE8" w:rsidRDefault="00DD0221" w:rsidP="00DD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954,257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5E89" w:rsidRPr="003F5FE8" w14:paraId="33C7B9AB" w14:textId="77777777" w:rsidTr="00AF407E">
        <w:tc>
          <w:tcPr>
            <w:tcW w:w="3605" w:type="dxa"/>
          </w:tcPr>
          <w:p w14:paraId="2D420E1E" w14:textId="398CAC91" w:rsidR="00FD5E89" w:rsidRPr="003F5FE8" w:rsidRDefault="00FD5E89" w:rsidP="00FD5E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44DEB" w14:textId="3360D8AC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381</w:t>
            </w:r>
          </w:p>
        </w:tc>
        <w:tc>
          <w:tcPr>
            <w:tcW w:w="360" w:type="dxa"/>
          </w:tcPr>
          <w:p w14:paraId="3DCE12FA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ADC29" w14:textId="69470ED9" w:rsidR="00FD5E89" w:rsidRPr="003F5FE8" w:rsidRDefault="00987988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</w:rPr>
              <w:t>4,144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C9CD47C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04660" w14:textId="1F140E6F" w:rsidR="00FD5E89" w:rsidRPr="003F5FE8" w:rsidRDefault="006A5B46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</w:rPr>
              <w:t>3,443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E8CCF4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BA50D" w14:textId="7A747BE1" w:rsidR="00FD5E89" w:rsidRPr="003F5FE8" w:rsidRDefault="006A5B46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sz w:val="30"/>
                <w:szCs w:val="30"/>
              </w:rPr>
              <w:t>7,587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5E89" w:rsidRPr="003F5FE8" w14:paraId="27BDDB45" w14:textId="77777777" w:rsidTr="00AF407E">
        <w:tc>
          <w:tcPr>
            <w:tcW w:w="3605" w:type="dxa"/>
          </w:tcPr>
          <w:p w14:paraId="102A95B6" w14:textId="77777777" w:rsidR="00FD5E89" w:rsidRPr="003F5FE8" w:rsidRDefault="00FD5E89" w:rsidP="00FD5E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BE309F" w14:textId="72A53949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8,080,368</w:t>
            </w:r>
          </w:p>
        </w:tc>
        <w:tc>
          <w:tcPr>
            <w:tcW w:w="360" w:type="dxa"/>
          </w:tcPr>
          <w:p w14:paraId="375C24DF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F4212" w14:textId="1CF8F7CF" w:rsidR="00FD5E89" w:rsidRPr="003F5FE8" w:rsidRDefault="006A5B46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D5E8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  <w:r w:rsidR="00FD5E89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2F969C2F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28347" w14:textId="6D023575" w:rsidR="00FD5E89" w:rsidRPr="003F5FE8" w:rsidRDefault="006A5B46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728,867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A30A37" w14:textId="77777777" w:rsidR="00FD5E89" w:rsidRPr="003F5FE8" w:rsidRDefault="00FD5E89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BCE7F" w14:textId="038151EA" w:rsidR="00FD5E89" w:rsidRPr="003F5FE8" w:rsidRDefault="006A5B46" w:rsidP="00F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0C6B">
              <w:rPr>
                <w:rFonts w:ascii="Angsana New" w:hAnsi="Angsana New"/>
                <w:b/>
                <w:bCs/>
                <w:sz w:val="30"/>
                <w:szCs w:val="30"/>
              </w:rPr>
              <w:t>8,244,265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1DC5DD2" w14:textId="77777777" w:rsidR="0024004A" w:rsidRDefault="0024004A"/>
    <w:tbl>
      <w:tblPr>
        <w:tblStyle w:val="TableGrid"/>
        <w:tblW w:w="937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2"/>
        <w:gridCol w:w="1265"/>
        <w:gridCol w:w="276"/>
        <w:gridCol w:w="1252"/>
        <w:gridCol w:w="270"/>
        <w:gridCol w:w="1170"/>
      </w:tblGrid>
      <w:tr w:rsidR="001927C3" w:rsidRPr="003F5FE8" w14:paraId="67BE3FC6" w14:textId="77777777" w:rsidTr="00404041">
        <w:trPr>
          <w:tblHeader/>
        </w:trPr>
        <w:tc>
          <w:tcPr>
            <w:tcW w:w="3605" w:type="dxa"/>
            <w:vAlign w:val="bottom"/>
          </w:tcPr>
          <w:p w14:paraId="24ADE87C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  <w:vAlign w:val="bottom"/>
          </w:tcPr>
          <w:p w14:paraId="3EBCB025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7C3" w:rsidRPr="003F5FE8" w14:paraId="437CC683" w14:textId="77777777" w:rsidTr="00404041">
        <w:trPr>
          <w:tblHeader/>
        </w:trPr>
        <w:tc>
          <w:tcPr>
            <w:tcW w:w="3605" w:type="dxa"/>
          </w:tcPr>
          <w:p w14:paraId="08A181F3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02F3C9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vAlign w:val="bottom"/>
          </w:tcPr>
          <w:p w14:paraId="074F3BD1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3" w:type="dxa"/>
            <w:gridSpan w:val="5"/>
            <w:vAlign w:val="bottom"/>
          </w:tcPr>
          <w:p w14:paraId="05B67395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3F5FE8" w14:paraId="724F9CE5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24D86FF3" w14:textId="77777777" w:rsidR="001927C3" w:rsidRPr="003F5FE8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E4B8762" w14:textId="77777777" w:rsidR="001927C3" w:rsidRPr="003F5FE8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29586BA" w14:textId="77777777" w:rsidR="001927C3" w:rsidRPr="003F5FE8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2" w:type="dxa"/>
          </w:tcPr>
          <w:p w14:paraId="4D5E7C64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CD6D49B" w14:textId="77777777" w:rsidR="001927C3" w:rsidRPr="003F5FE8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6" w:type="dxa"/>
          </w:tcPr>
          <w:p w14:paraId="18A714B4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5CD2016D" w14:textId="77777777" w:rsidR="001927C3" w:rsidRPr="003F5FE8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8D89BC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3E9FB03" w14:textId="77777777" w:rsidR="001927C3" w:rsidRPr="003F5FE8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3F5FE8" w14:paraId="1129BA4E" w14:textId="77777777" w:rsidTr="00404041">
        <w:trPr>
          <w:tblHeader/>
        </w:trPr>
        <w:tc>
          <w:tcPr>
            <w:tcW w:w="3605" w:type="dxa"/>
          </w:tcPr>
          <w:p w14:paraId="7342F24D" w14:textId="77777777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6A567093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3F5FE8" w14:paraId="7A52C479" w14:textId="77777777" w:rsidTr="00404041">
        <w:tc>
          <w:tcPr>
            <w:tcW w:w="3605" w:type="dxa"/>
          </w:tcPr>
          <w:p w14:paraId="08DD0254" w14:textId="17615329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4040C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21AF08A4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</w:tcPr>
          <w:p w14:paraId="52EB30ED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C0DA87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388C2C22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7485EBF1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9635A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555A0" w14:textId="77777777" w:rsidR="001927C3" w:rsidRPr="003F5FE8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3F5FE8" w14:paraId="0E20AE07" w14:textId="77777777" w:rsidTr="00404041">
        <w:tc>
          <w:tcPr>
            <w:tcW w:w="3605" w:type="dxa"/>
            <w:hideMark/>
          </w:tcPr>
          <w:p w14:paraId="54483EC8" w14:textId="77777777" w:rsidR="001927C3" w:rsidRPr="003F5FE8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9D5CF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A054A0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F69D2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AF8B9FD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2303F54E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755E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194A7" w14:textId="77777777" w:rsidR="001927C3" w:rsidRPr="003F5FE8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07C" w:rsidRPr="003F5FE8" w14:paraId="198EE296" w14:textId="77777777" w:rsidTr="00404041">
        <w:tc>
          <w:tcPr>
            <w:tcW w:w="3605" w:type="dxa"/>
            <w:hideMark/>
          </w:tcPr>
          <w:p w14:paraId="4CDFD11F" w14:textId="77777777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666701" w14:textId="7783044B" w:rsidR="0065607C" w:rsidRPr="003F5FE8" w:rsidRDefault="00BC6255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2,529,722</w:t>
            </w:r>
          </w:p>
        </w:tc>
        <w:tc>
          <w:tcPr>
            <w:tcW w:w="362" w:type="dxa"/>
          </w:tcPr>
          <w:p w14:paraId="108A7BEA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BC07EB9" w14:textId="22584E87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2,529,722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12CA5A53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7F7D0D4" w14:textId="05EC6D67" w:rsidR="0065607C" w:rsidRPr="003F5FE8" w:rsidRDefault="00BC6255" w:rsidP="0065607C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35B6F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7AC6E" w14:textId="48EC1CD0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2,529,722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3433" w:rsidRPr="003F5FE8" w14:paraId="5D03C4FE" w14:textId="77777777" w:rsidTr="00404041">
        <w:tc>
          <w:tcPr>
            <w:tcW w:w="3605" w:type="dxa"/>
          </w:tcPr>
          <w:p w14:paraId="6FC002A6" w14:textId="116DAA3D" w:rsidR="00E43433" w:rsidRPr="003F5FE8" w:rsidRDefault="00E43433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34329E7B" w14:textId="78CCA832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  <w:tc>
          <w:tcPr>
            <w:tcW w:w="362" w:type="dxa"/>
          </w:tcPr>
          <w:p w14:paraId="14F6980C" w14:textId="77777777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33C326" w14:textId="12393381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(2</w:t>
            </w:r>
            <w:r w:rsidR="00DD0221">
              <w:rPr>
                <w:rFonts w:ascii="Angsana New" w:hAnsi="Angsana New"/>
                <w:sz w:val="30"/>
                <w:szCs w:val="30"/>
              </w:rPr>
              <w:t>51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="003A7DFB" w:rsidRPr="003F5FE8">
              <w:rPr>
                <w:rFonts w:ascii="Angsana New" w:hAnsi="Angsana New"/>
                <w:sz w:val="30"/>
                <w:szCs w:val="30"/>
              </w:rPr>
              <w:t>6</w:t>
            </w:r>
            <w:r w:rsidR="00DD0221">
              <w:rPr>
                <w:rFonts w:ascii="Angsana New" w:hAnsi="Angsana New"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03D26AE4" w14:textId="77777777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A5B5763" w14:textId="2D1FC2B4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45165" w14:textId="77777777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38721" w14:textId="34792045" w:rsidR="00E43433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 w:rsidRPr="003F5FE8">
              <w:rPr>
                <w:rFonts w:ascii="Angsana New" w:hAnsi="Angsana New"/>
                <w:sz w:val="30"/>
                <w:szCs w:val="30"/>
              </w:rPr>
              <w:t>2</w:t>
            </w:r>
            <w:r w:rsidR="00DD0221">
              <w:rPr>
                <w:rFonts w:ascii="Angsana New" w:hAnsi="Angsana New"/>
                <w:sz w:val="30"/>
                <w:szCs w:val="30"/>
              </w:rPr>
              <w:t>51</w:t>
            </w:r>
            <w:r w:rsidR="00DD0221" w:rsidRPr="003F5FE8">
              <w:rPr>
                <w:rFonts w:ascii="Angsana New" w:hAnsi="Angsana New"/>
                <w:sz w:val="30"/>
                <w:szCs w:val="30"/>
              </w:rPr>
              <w:t>,6</w:t>
            </w:r>
            <w:r w:rsidR="00DD0221">
              <w:rPr>
                <w:rFonts w:ascii="Angsana New" w:hAnsi="Angsana New"/>
                <w:sz w:val="30"/>
                <w:szCs w:val="30"/>
              </w:rPr>
              <w:t>31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07C" w:rsidRPr="003F5FE8" w14:paraId="4D3821D8" w14:textId="77777777" w:rsidTr="00404041">
        <w:tc>
          <w:tcPr>
            <w:tcW w:w="3605" w:type="dxa"/>
            <w:hideMark/>
          </w:tcPr>
          <w:p w14:paraId="19975A41" w14:textId="5764409D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F56E3F" w:rsidRPr="003F5FE8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E6E2735" w14:textId="23584B0F" w:rsidR="0065607C" w:rsidRPr="003F5FE8" w:rsidRDefault="00BC6255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362" w:type="dxa"/>
          </w:tcPr>
          <w:p w14:paraId="42E313EA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7FD4EC" w14:textId="6ED8B4EF" w:rsidR="0065607C" w:rsidRPr="003F5FE8" w:rsidRDefault="00DD0221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  <w:tc>
          <w:tcPr>
            <w:tcW w:w="276" w:type="dxa"/>
          </w:tcPr>
          <w:p w14:paraId="6F181E33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B4B7AC6" w14:textId="147CF0DE" w:rsidR="0065607C" w:rsidRPr="003F5FE8" w:rsidRDefault="00BC6255" w:rsidP="0065607C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1B54D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52DBA" w14:textId="15C8CE75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>
              <w:rPr>
                <w:rFonts w:ascii="Angsana New" w:hAnsi="Angsana New"/>
                <w:sz w:val="30"/>
                <w:szCs w:val="30"/>
              </w:rPr>
              <w:t>5,754,512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07C" w:rsidRPr="003F5FE8" w14:paraId="219C5FAB" w14:textId="77777777" w:rsidTr="00404041">
        <w:tc>
          <w:tcPr>
            <w:tcW w:w="3605" w:type="dxa"/>
          </w:tcPr>
          <w:p w14:paraId="30FBA36A" w14:textId="067462DE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0B8DCDE" w14:textId="37F20A04" w:rsidR="0065607C" w:rsidRPr="003F5FE8" w:rsidRDefault="00BC6255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362" w:type="dxa"/>
          </w:tcPr>
          <w:p w14:paraId="0EFE15CE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4973B8E" w14:textId="0A2ED013" w:rsidR="0065607C" w:rsidRPr="003F5FE8" w:rsidRDefault="00DD0221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(227,518)</w:t>
            </w:r>
          </w:p>
        </w:tc>
        <w:tc>
          <w:tcPr>
            <w:tcW w:w="276" w:type="dxa"/>
          </w:tcPr>
          <w:p w14:paraId="78D48781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C5F66AA" w14:textId="0B3C9F20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>
              <w:rPr>
                <w:rFonts w:ascii="Angsana New" w:hAnsi="Angsana New"/>
                <w:sz w:val="30"/>
                <w:szCs w:val="30"/>
              </w:rPr>
              <w:t>494,105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F2328B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9CD78" w14:textId="250F732D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7</w:t>
            </w:r>
            <w:r w:rsidR="00DD0221">
              <w:rPr>
                <w:rFonts w:ascii="Angsana New" w:hAnsi="Angsana New"/>
                <w:sz w:val="30"/>
                <w:szCs w:val="30"/>
              </w:rPr>
              <w:t>2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1,</w:t>
            </w:r>
            <w:r w:rsidR="00DD0221">
              <w:rPr>
                <w:rFonts w:ascii="Angsana New" w:hAnsi="Angsana New"/>
                <w:sz w:val="30"/>
                <w:szCs w:val="30"/>
              </w:rPr>
              <w:t>623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07C" w:rsidRPr="003F5FE8" w14:paraId="7DA3F42E" w14:textId="77777777" w:rsidTr="00404041">
        <w:trPr>
          <w:trHeight w:val="119"/>
        </w:trPr>
        <w:tc>
          <w:tcPr>
            <w:tcW w:w="3605" w:type="dxa"/>
            <w:hideMark/>
          </w:tcPr>
          <w:p w14:paraId="7D773D2C" w14:textId="77777777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272BBCA" w14:textId="6DBA4E95" w:rsidR="0065607C" w:rsidRPr="003F5FE8" w:rsidRDefault="00BC6255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362" w:type="dxa"/>
          </w:tcPr>
          <w:p w14:paraId="669B297E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93C34D" w14:textId="0C8AE719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7,219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4B85CD4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FCE1486" w14:textId="58FA4516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11,724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F6148B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F1DB8" w14:textId="2BF7E14B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sz w:val="30"/>
                <w:szCs w:val="30"/>
              </w:rPr>
              <w:t>18,943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07C" w:rsidRPr="003F5FE8" w14:paraId="72C59376" w14:textId="77777777" w:rsidTr="00404041">
        <w:tc>
          <w:tcPr>
            <w:tcW w:w="3605" w:type="dxa"/>
          </w:tcPr>
          <w:p w14:paraId="15DB8ED6" w14:textId="77777777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3609D" w14:textId="2470206F" w:rsidR="0065607C" w:rsidRPr="003F5FE8" w:rsidRDefault="00E43433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9,066</w:t>
            </w:r>
            <w:r w:rsidR="00BC625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,589</w:t>
            </w:r>
          </w:p>
        </w:tc>
        <w:tc>
          <w:tcPr>
            <w:tcW w:w="362" w:type="dxa"/>
          </w:tcPr>
          <w:p w14:paraId="539E3BB4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54BF8" w14:textId="0CCD86D6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C625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43433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 w:rsidR="00BC625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120524B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1E1FC" w14:textId="5266C376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  <w:r w:rsidR="00BC6255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47591C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27BD5" w14:textId="2CE1B7D8" w:rsidR="0065607C" w:rsidRPr="003F5FE8" w:rsidRDefault="006A5B46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9,276,431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5607C" w:rsidRPr="003F5FE8" w14:paraId="4A091330" w14:textId="77777777" w:rsidTr="00404041">
        <w:tc>
          <w:tcPr>
            <w:tcW w:w="3605" w:type="dxa"/>
          </w:tcPr>
          <w:p w14:paraId="20B70417" w14:textId="77777777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4A153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04DC51F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FF32D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770F909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0EB97E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EEDD7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272D7F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07C" w:rsidRPr="003F5FE8" w14:paraId="75924FE8" w14:textId="77777777" w:rsidTr="00A55642">
        <w:tc>
          <w:tcPr>
            <w:tcW w:w="3605" w:type="dxa"/>
          </w:tcPr>
          <w:p w14:paraId="7A680973" w14:textId="63804578" w:rsidR="0065607C" w:rsidRPr="003F5FE8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4040C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F8927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47D40C3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42A3708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28DFE9C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C6D4BD7" w14:textId="77777777" w:rsidR="0065607C" w:rsidRPr="003F5FE8" w:rsidRDefault="0065607C" w:rsidP="0065607C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32E2F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F7899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07C" w:rsidRPr="003F5FE8" w14:paraId="707ECCD0" w14:textId="77777777" w:rsidTr="00404041">
        <w:tc>
          <w:tcPr>
            <w:tcW w:w="3605" w:type="dxa"/>
          </w:tcPr>
          <w:p w14:paraId="09107EAE" w14:textId="5DF2504A" w:rsidR="0065607C" w:rsidRPr="003F5FE8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89561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07E77E9C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6F0EE61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3F5D28E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89B9131" w14:textId="77777777" w:rsidR="0065607C" w:rsidRPr="003F5FE8" w:rsidRDefault="0065607C" w:rsidP="0065607C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DC52A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21B738" w14:textId="77777777" w:rsidR="0065607C" w:rsidRPr="003F5FE8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040C" w:rsidRPr="003F5FE8" w14:paraId="4A715713" w14:textId="77777777" w:rsidTr="00404041">
        <w:tc>
          <w:tcPr>
            <w:tcW w:w="3605" w:type="dxa"/>
          </w:tcPr>
          <w:p w14:paraId="4B842FDD" w14:textId="5DCD9133" w:rsidR="00B4040C" w:rsidRPr="003F5FE8" w:rsidRDefault="00B4040C" w:rsidP="00B4040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2D0522" w14:textId="63DC2C61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362" w:type="dxa"/>
          </w:tcPr>
          <w:p w14:paraId="3F2AA6A5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247D1BE" w14:textId="4A6A36B9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78466300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F50F64E" w14:textId="02273708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5D931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69F1E3" w14:textId="76E944FA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40C" w:rsidRPr="003F5FE8" w14:paraId="009F71D6" w14:textId="77777777" w:rsidTr="00404041">
        <w:tc>
          <w:tcPr>
            <w:tcW w:w="3605" w:type="dxa"/>
          </w:tcPr>
          <w:p w14:paraId="792643EC" w14:textId="00FD4498" w:rsidR="00B4040C" w:rsidRPr="003F5FE8" w:rsidRDefault="00B4040C" w:rsidP="00B4040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08B4A3" w14:textId="0111F89A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2,512,559</w:t>
            </w:r>
          </w:p>
        </w:tc>
        <w:tc>
          <w:tcPr>
            <w:tcW w:w="362" w:type="dxa"/>
          </w:tcPr>
          <w:p w14:paraId="0506AD75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C39059E" w14:textId="5D146CC9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2,512,559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2996D5E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3058970" w14:textId="170F9FF6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7662CE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B95FDD" w14:textId="3A5F8AD6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2,512,559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40C" w:rsidRPr="003F5FE8" w14:paraId="5D15A982" w14:textId="77777777" w:rsidTr="00404041">
        <w:tc>
          <w:tcPr>
            <w:tcW w:w="3605" w:type="dxa"/>
          </w:tcPr>
          <w:p w14:paraId="38FDB9E1" w14:textId="6E43667B" w:rsidR="00B4040C" w:rsidRPr="003F5FE8" w:rsidRDefault="00B4040C" w:rsidP="00B404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0B651" w14:textId="5D0955FB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283</w:t>
            </w:r>
          </w:p>
        </w:tc>
        <w:tc>
          <w:tcPr>
            <w:tcW w:w="362" w:type="dxa"/>
          </w:tcPr>
          <w:p w14:paraId="79EF297F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717F8E0" w14:textId="755CFD64" w:rsidR="00B4040C" w:rsidRPr="003F5FE8" w:rsidRDefault="00DD0221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(4,767,250)</w:t>
            </w:r>
          </w:p>
        </w:tc>
        <w:tc>
          <w:tcPr>
            <w:tcW w:w="276" w:type="dxa"/>
          </w:tcPr>
          <w:p w14:paraId="1DB3A070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0F1EB438" w14:textId="57D9508E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47F6B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C8F2C0" w14:textId="47837315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>
              <w:rPr>
                <w:rFonts w:ascii="Angsana New" w:hAnsi="Angsana New"/>
                <w:sz w:val="30"/>
                <w:szCs w:val="30"/>
              </w:rPr>
              <w:t>4,767,250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40C" w:rsidRPr="003F5FE8" w14:paraId="1691C072" w14:textId="77777777" w:rsidTr="00AF407E">
        <w:tc>
          <w:tcPr>
            <w:tcW w:w="3605" w:type="dxa"/>
          </w:tcPr>
          <w:p w14:paraId="7FDEDC54" w14:textId="0A8F372F" w:rsidR="00B4040C" w:rsidRPr="003F5FE8" w:rsidRDefault="00B4040C" w:rsidP="00B4040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B78E8F" w14:textId="1C462CE5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533</w:t>
            </w:r>
          </w:p>
        </w:tc>
        <w:tc>
          <w:tcPr>
            <w:tcW w:w="362" w:type="dxa"/>
          </w:tcPr>
          <w:p w14:paraId="53E4D5B2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CE6EE06" w14:textId="07128405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228,8</w:t>
            </w:r>
            <w:r w:rsidR="00DD0221">
              <w:rPr>
                <w:rFonts w:ascii="Angsana New" w:hAnsi="Angsana New"/>
                <w:sz w:val="30"/>
                <w:szCs w:val="30"/>
              </w:rPr>
              <w:t>33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12462649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28378AA6" w14:textId="501AA512" w:rsidR="00B4040C" w:rsidRPr="003F5FE8" w:rsidRDefault="006A5B46" w:rsidP="00B4040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>
              <w:rPr>
                <w:rFonts w:ascii="Angsana New" w:hAnsi="Angsana New"/>
                <w:sz w:val="30"/>
                <w:szCs w:val="30"/>
              </w:rPr>
              <w:t>725,424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CECAC2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5671F" w14:textId="000B43E2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DD0221">
              <w:rPr>
                <w:rFonts w:ascii="Angsana New" w:hAnsi="Angsana New"/>
                <w:sz w:val="30"/>
                <w:szCs w:val="30"/>
              </w:rPr>
              <w:t>954,257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40C" w:rsidRPr="003F5FE8" w14:paraId="2515FE2E" w14:textId="77777777" w:rsidTr="00AF407E">
        <w:tc>
          <w:tcPr>
            <w:tcW w:w="3605" w:type="dxa"/>
          </w:tcPr>
          <w:p w14:paraId="70908105" w14:textId="7035B4E2" w:rsidR="00B4040C" w:rsidRPr="003F5FE8" w:rsidRDefault="00B4040C" w:rsidP="00B404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9214" w14:textId="68A0A384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F5FE8">
              <w:rPr>
                <w:rFonts w:ascii="Angsana New" w:hAnsi="Angsana New"/>
                <w:sz w:val="30"/>
                <w:szCs w:val="30"/>
              </w:rPr>
              <w:t>,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381</w:t>
            </w:r>
          </w:p>
        </w:tc>
        <w:tc>
          <w:tcPr>
            <w:tcW w:w="362" w:type="dxa"/>
          </w:tcPr>
          <w:p w14:paraId="479AED72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402B6" w14:textId="394B87E7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4,144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5238C0DB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4B68FF" w14:textId="71D9D8DE" w:rsidR="00B4040C" w:rsidRPr="003F5FE8" w:rsidRDefault="006A5B46" w:rsidP="00B4040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3,443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07FDDD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A2F176" w14:textId="42922E9A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sz w:val="30"/>
                <w:szCs w:val="30"/>
              </w:rPr>
              <w:t>7,587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40C" w:rsidRPr="003F5FE8" w14:paraId="6EB898D9" w14:textId="77777777" w:rsidTr="00AF407E">
        <w:tc>
          <w:tcPr>
            <w:tcW w:w="3605" w:type="dxa"/>
          </w:tcPr>
          <w:p w14:paraId="57C4FB08" w14:textId="77777777" w:rsidR="00B4040C" w:rsidRPr="003F5FE8" w:rsidRDefault="00B4040C" w:rsidP="00B404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F5752" w14:textId="2600C10E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8,078,022</w:t>
            </w:r>
          </w:p>
        </w:tc>
        <w:tc>
          <w:tcPr>
            <w:tcW w:w="362" w:type="dxa"/>
          </w:tcPr>
          <w:p w14:paraId="2525B078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FB09B" w14:textId="7B3428FF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4040C"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513,052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5356E8F3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3866C" w14:textId="2CACC703" w:rsidR="00B4040C" w:rsidRPr="003F5FE8" w:rsidRDefault="006A5B46" w:rsidP="00B4040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728,867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B8B665" w14:textId="77777777" w:rsidR="00B4040C" w:rsidRPr="003F5FE8" w:rsidRDefault="00B4040C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46BC" w14:textId="7BD9056D" w:rsidR="00B4040C" w:rsidRPr="003F5FE8" w:rsidRDefault="006A5B46" w:rsidP="00B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66887">
              <w:rPr>
                <w:rFonts w:ascii="Angsana New" w:hAnsi="Angsana New"/>
                <w:b/>
                <w:bCs/>
                <w:sz w:val="30"/>
                <w:szCs w:val="30"/>
              </w:rPr>
              <w:t>8,241,919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5607C" w:rsidRPr="003F5FE8" w14:paraId="2C06C584" w14:textId="77777777" w:rsidTr="00AF407E">
        <w:tc>
          <w:tcPr>
            <w:tcW w:w="3605" w:type="dxa"/>
          </w:tcPr>
          <w:p w14:paraId="3ACCB518" w14:textId="4223A929" w:rsidR="0065607C" w:rsidRPr="003F5FE8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C21B9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35B6A567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</w:tcPr>
          <w:p w14:paraId="3AF4292D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3DC6523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0B59F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480A8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89C73" w14:textId="77777777" w:rsidR="0065607C" w:rsidRPr="003F5FE8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175A7F9" w14:textId="6CD6789F" w:rsidR="00594F35" w:rsidRPr="003F5FE8" w:rsidRDefault="00594F35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69B9AFFB" w14:textId="77777777" w:rsidR="00594F35" w:rsidRPr="003F5FE8" w:rsidRDefault="00594F35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116B0" w14:textId="0F380146" w:rsidR="00594F35" w:rsidRPr="003F5FE8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</w:t>
      </w:r>
      <w:r w:rsidR="00800F99" w:rsidRPr="003F5FE8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CE3468" w14:textId="7059EE65" w:rsidR="00692BE8" w:rsidRPr="003F5FE8" w:rsidRDefault="0069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28C183F5" w14:textId="19073A5E" w:rsidR="00B8363F" w:rsidRPr="003F5FE8" w:rsidRDefault="00B8363F" w:rsidP="00466358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3F5FE8">
        <w:rPr>
          <w:rFonts w:ascii="Angsana New" w:hAnsi="Angsana New"/>
          <w:i/>
          <w:iCs/>
          <w:sz w:val="30"/>
          <w:szCs w:val="30"/>
          <w:lang w:val="en-US"/>
        </w:rPr>
        <w:lastRenderedPageBreak/>
        <w:t>(</w:t>
      </w:r>
      <w:r w:rsidR="001F55A6" w:rsidRPr="003F5FE8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3F5FE8">
        <w:rPr>
          <w:rFonts w:ascii="Angsana New" w:hAnsi="Angsana New"/>
          <w:i/>
          <w:iCs/>
          <w:sz w:val="30"/>
          <w:szCs w:val="30"/>
          <w:lang w:val="en-US"/>
        </w:rPr>
        <w:t xml:space="preserve">.1) </w:t>
      </w:r>
      <w:r w:rsidRPr="003F5FE8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18CD4C0F" w14:textId="16EBA69B" w:rsidR="00594F35" w:rsidRPr="003F5FE8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E4FA19A" w:rsidR="00613349" w:rsidRPr="003F5FE8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3F5FE8">
        <w:rPr>
          <w:rFonts w:ascii="Angsana New" w:hAnsi="Angsana New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3F5FE8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3F5FE8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24A4E1EC" w:rsidR="00B8363F" w:rsidRPr="003F5FE8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1"/>
      </w:tblGrid>
      <w:tr w:rsidR="00613349" w:rsidRPr="003F5FE8" w14:paraId="6C0B7F58" w14:textId="77777777" w:rsidTr="00CC073F">
        <w:trPr>
          <w:tblHeader/>
        </w:trPr>
        <w:tc>
          <w:tcPr>
            <w:tcW w:w="2160" w:type="dxa"/>
          </w:tcPr>
          <w:p w14:paraId="5849977B" w14:textId="77777777" w:rsidR="00613349" w:rsidRPr="003F5FE8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77" w:type="dxa"/>
            <w:gridSpan w:val="11"/>
          </w:tcPr>
          <w:p w14:paraId="1A4534E9" w14:textId="4512B753" w:rsidR="00613349" w:rsidRPr="003F5FE8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3F5FE8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="00711B5F"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349" w:rsidRPr="003F5FE8" w14:paraId="3428D45F" w14:textId="77777777" w:rsidTr="00CC073F">
        <w:trPr>
          <w:tblHeader/>
        </w:trPr>
        <w:tc>
          <w:tcPr>
            <w:tcW w:w="2160" w:type="dxa"/>
            <w:hideMark/>
          </w:tcPr>
          <w:p w14:paraId="102155B9" w14:textId="5EA59AE1" w:rsidR="00613349" w:rsidRPr="003F5FE8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10A84803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23A5E" w:rsidRPr="003F5F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29974693" w14:textId="77777777" w:rsidR="00613349" w:rsidRPr="003F5FE8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5"/>
            <w:hideMark/>
          </w:tcPr>
          <w:p w14:paraId="2B7B4C3F" w14:textId="6E9BE267" w:rsidR="00613349" w:rsidRPr="003F5FE8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23A5E" w:rsidRPr="003F5FE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13349" w:rsidRPr="003F5FE8" w14:paraId="5C406D54" w14:textId="77777777" w:rsidTr="00CC073F">
        <w:trPr>
          <w:tblHeader/>
        </w:trPr>
        <w:tc>
          <w:tcPr>
            <w:tcW w:w="2160" w:type="dxa"/>
            <w:vAlign w:val="bottom"/>
            <w:hideMark/>
          </w:tcPr>
          <w:p w14:paraId="1D67FEEE" w14:textId="6DA3878C" w:rsidR="00613349" w:rsidRPr="003F5FE8" w:rsidRDefault="00613349" w:rsidP="006B440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6B4407"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    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 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3F5FE8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3F5FE8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3F5FE8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3F5FE8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3F5FE8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3F5FE8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3F5FE8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3F5FE8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3F5FE8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3F5FE8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3F5FE8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3F5FE8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3F5FE8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3F5FE8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63D01E3" w14:textId="37C487CC" w:rsidR="00613349" w:rsidRPr="003F5FE8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3F5FE8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3F5FE8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3F5FE8" w14:paraId="4366DD91" w14:textId="77777777" w:rsidTr="00CC073F">
        <w:trPr>
          <w:tblHeader/>
        </w:trPr>
        <w:tc>
          <w:tcPr>
            <w:tcW w:w="2160" w:type="dxa"/>
            <w:hideMark/>
          </w:tcPr>
          <w:p w14:paraId="2EAF1D10" w14:textId="0B0F225A" w:rsidR="00613349" w:rsidRPr="003F5FE8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7" w:type="dxa"/>
            <w:gridSpan w:val="11"/>
            <w:hideMark/>
          </w:tcPr>
          <w:p w14:paraId="0EFAB7B9" w14:textId="020A8ED2" w:rsidR="00613349" w:rsidRPr="003F5FE8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FA062B" w:rsidRPr="003F5F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F5F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23A5E" w:rsidRPr="003F5FE8" w14:paraId="40B2D202" w14:textId="77777777" w:rsidTr="007A6E99">
        <w:tc>
          <w:tcPr>
            <w:tcW w:w="2160" w:type="dxa"/>
          </w:tcPr>
          <w:p w14:paraId="0B97EE34" w14:textId="77777777" w:rsidR="00123A5E" w:rsidRPr="003F5FE8" w:rsidRDefault="00123A5E" w:rsidP="00123A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</w:p>
          <w:p w14:paraId="01DDE7D6" w14:textId="5E99FE1B" w:rsidR="00123A5E" w:rsidRPr="003F5FE8" w:rsidRDefault="00123A5E" w:rsidP="00123A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3913B9CF" w14:textId="07A79539" w:rsidR="00123A5E" w:rsidRPr="003F5FE8" w:rsidRDefault="00BC6255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68" w:type="dxa"/>
          </w:tcPr>
          <w:p w14:paraId="44CC1577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53531111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6049D9" w14:textId="672F816C" w:rsidR="00BC6255" w:rsidRPr="003F5FE8" w:rsidRDefault="00BC6255" w:rsidP="00123A5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CFDFEF2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72A6016" w14:textId="6943B399" w:rsidR="00123A5E" w:rsidRPr="003F5FE8" w:rsidRDefault="00BC6255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66" w:type="dxa"/>
          </w:tcPr>
          <w:p w14:paraId="4FB4DB1F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84717C4" w14:textId="7840B5E6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268" w:type="dxa"/>
          </w:tcPr>
          <w:p w14:paraId="0A679C70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42789C89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43E92D2F" w14:textId="281A1986" w:rsidR="00123A5E" w:rsidRPr="003F5FE8" w:rsidRDefault="00123A5E" w:rsidP="00123A5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3773C43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04FCE86" w14:textId="3F752CF9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444</w:t>
            </w:r>
          </w:p>
        </w:tc>
      </w:tr>
      <w:tr w:rsidR="00123A5E" w:rsidRPr="003F5FE8" w14:paraId="2096319A" w14:textId="77777777" w:rsidTr="007A6E99">
        <w:tc>
          <w:tcPr>
            <w:tcW w:w="2160" w:type="dxa"/>
          </w:tcPr>
          <w:p w14:paraId="58BC6ED9" w14:textId="6ECF156A" w:rsidR="00123A5E" w:rsidRPr="003F5FE8" w:rsidRDefault="00123A5E" w:rsidP="00123A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FF57111" w14:textId="681BB4A8" w:rsidR="00123A5E" w:rsidRPr="003F5FE8" w:rsidRDefault="00BC6255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52,994</w:t>
            </w:r>
          </w:p>
        </w:tc>
        <w:tc>
          <w:tcPr>
            <w:tcW w:w="268" w:type="dxa"/>
          </w:tcPr>
          <w:p w14:paraId="15FF8B25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0789C87C" w14:textId="1383FD44" w:rsidR="00123A5E" w:rsidRPr="003F5FE8" w:rsidRDefault="00BC6255" w:rsidP="00123A5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BDCFFCF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84E7BF7" w14:textId="2AA7EEEA" w:rsidR="00123A5E" w:rsidRPr="003F5FE8" w:rsidRDefault="00BC6255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52,994</w:t>
            </w:r>
          </w:p>
        </w:tc>
        <w:tc>
          <w:tcPr>
            <w:tcW w:w="266" w:type="dxa"/>
          </w:tcPr>
          <w:p w14:paraId="75F6B5C7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A887A9" w14:textId="1878F2BB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27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681</w:t>
            </w:r>
          </w:p>
        </w:tc>
        <w:tc>
          <w:tcPr>
            <w:tcW w:w="268" w:type="dxa"/>
          </w:tcPr>
          <w:p w14:paraId="20691552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7A63A3BB" w14:textId="155C750B" w:rsidR="00123A5E" w:rsidRPr="003F5FE8" w:rsidRDefault="00123A5E" w:rsidP="00123A5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B8D3EEF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B4365B" w14:textId="62D7AD63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27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681</w:t>
            </w:r>
          </w:p>
        </w:tc>
      </w:tr>
      <w:tr w:rsidR="00123A5E" w:rsidRPr="003F5FE8" w14:paraId="27586A22" w14:textId="77777777" w:rsidTr="0000737B">
        <w:tc>
          <w:tcPr>
            <w:tcW w:w="2160" w:type="dxa"/>
          </w:tcPr>
          <w:p w14:paraId="7C5CB67F" w14:textId="1317650D" w:rsidR="00123A5E" w:rsidRPr="003F5FE8" w:rsidRDefault="00123A5E" w:rsidP="00123A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BD221B2" w14:textId="16255D68" w:rsidR="00123A5E" w:rsidRPr="003F5FE8" w:rsidRDefault="00BC6255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(756,081)</w:t>
            </w:r>
          </w:p>
        </w:tc>
        <w:tc>
          <w:tcPr>
            <w:tcW w:w="268" w:type="dxa"/>
          </w:tcPr>
          <w:p w14:paraId="17637160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D011CD5" w14:textId="0CC8E8C5" w:rsidR="00123A5E" w:rsidRPr="003F5FE8" w:rsidRDefault="00BC6255" w:rsidP="00123A5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(54,797)</w:t>
            </w:r>
          </w:p>
        </w:tc>
        <w:tc>
          <w:tcPr>
            <w:tcW w:w="266" w:type="dxa"/>
          </w:tcPr>
          <w:p w14:paraId="0EBBF09F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B0AC40D" w14:textId="547802CC" w:rsidR="00123A5E" w:rsidRPr="003F5FE8" w:rsidRDefault="00BC6255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(810,878)</w:t>
            </w:r>
          </w:p>
        </w:tc>
        <w:tc>
          <w:tcPr>
            <w:tcW w:w="266" w:type="dxa"/>
          </w:tcPr>
          <w:p w14:paraId="470FFAB8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123012" w14:textId="7BC23BCB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826,000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3CB0A78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6F5D4E98" w14:textId="02B764B7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(75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377)</w:t>
            </w:r>
          </w:p>
        </w:tc>
        <w:tc>
          <w:tcPr>
            <w:tcW w:w="266" w:type="dxa"/>
          </w:tcPr>
          <w:p w14:paraId="699D157A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A4DD7B0" w14:textId="12B152D7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901,377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23A5E" w:rsidRPr="003F5FE8" w14:paraId="43BD7C20" w14:textId="77777777" w:rsidTr="0000737B">
        <w:tc>
          <w:tcPr>
            <w:tcW w:w="2160" w:type="dxa"/>
            <w:hideMark/>
          </w:tcPr>
          <w:p w14:paraId="3BE56550" w14:textId="77777777" w:rsidR="00123A5E" w:rsidRPr="003F5FE8" w:rsidRDefault="00123A5E" w:rsidP="00123A5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</w:t>
            </w:r>
          </w:p>
          <w:p w14:paraId="28AA129F" w14:textId="77777777" w:rsidR="00123A5E" w:rsidRPr="003F5FE8" w:rsidRDefault="00123A5E" w:rsidP="00123A5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ฐานะการเงินที่มี</w:t>
            </w:r>
          </w:p>
          <w:p w14:paraId="2C218770" w14:textId="15DA445F" w:rsidR="00123A5E" w:rsidRPr="003F5FE8" w:rsidRDefault="00123A5E" w:rsidP="00123A5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ความเสี่ยง</w:t>
            </w: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5AAC2" w14:textId="14AADA6D" w:rsidR="00123A5E" w:rsidRPr="003F5FE8" w:rsidRDefault="00BC6255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(701,577)</w:t>
            </w:r>
          </w:p>
        </w:tc>
        <w:tc>
          <w:tcPr>
            <w:tcW w:w="268" w:type="dxa"/>
          </w:tcPr>
          <w:p w14:paraId="7A848A7F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228EA" w14:textId="7C8DF2C9" w:rsidR="00123A5E" w:rsidRPr="003F5FE8" w:rsidRDefault="00BC6255" w:rsidP="00123A5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(54,797)</w:t>
            </w:r>
          </w:p>
        </w:tc>
        <w:tc>
          <w:tcPr>
            <w:tcW w:w="266" w:type="dxa"/>
          </w:tcPr>
          <w:p w14:paraId="38A87FBC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2A43" w14:textId="4528CF79" w:rsidR="00123A5E" w:rsidRPr="003F5FE8" w:rsidRDefault="00BC6255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(756,374)</w:t>
            </w:r>
          </w:p>
        </w:tc>
        <w:tc>
          <w:tcPr>
            <w:tcW w:w="266" w:type="dxa"/>
          </w:tcPr>
          <w:p w14:paraId="33171373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1E4B8" w14:textId="6DBD3CE6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796,875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C01453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897CE" w14:textId="2540B149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(75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377)</w:t>
            </w:r>
          </w:p>
        </w:tc>
        <w:tc>
          <w:tcPr>
            <w:tcW w:w="266" w:type="dxa"/>
          </w:tcPr>
          <w:p w14:paraId="5A44AA01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ABEFC" w14:textId="06DD9387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872,252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23A5E" w:rsidRPr="003F5FE8" w14:paraId="2DDC8288" w14:textId="77777777" w:rsidTr="0000737B">
        <w:tc>
          <w:tcPr>
            <w:tcW w:w="2160" w:type="dxa"/>
            <w:hideMark/>
          </w:tcPr>
          <w:p w14:paraId="3D37DC80" w14:textId="6EF08D58" w:rsidR="00123A5E" w:rsidRPr="003F5FE8" w:rsidRDefault="00123A5E" w:rsidP="00123A5E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2F311" w14:textId="61522CD5" w:rsidR="00123A5E" w:rsidRPr="003F5FE8" w:rsidRDefault="00BC6255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848,979</w:t>
            </w:r>
          </w:p>
        </w:tc>
        <w:tc>
          <w:tcPr>
            <w:tcW w:w="268" w:type="dxa"/>
          </w:tcPr>
          <w:p w14:paraId="2903A17A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6980B" w14:textId="0C7C9AA2" w:rsidR="00123A5E" w:rsidRPr="003F5FE8" w:rsidRDefault="00BC6255" w:rsidP="00123A5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66" w:type="dxa"/>
          </w:tcPr>
          <w:p w14:paraId="1413A5DB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7D74" w14:textId="270B5A1A" w:rsidR="00123A5E" w:rsidRPr="003F5FE8" w:rsidRDefault="00BC6255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849,397</w:t>
            </w:r>
          </w:p>
        </w:tc>
        <w:tc>
          <w:tcPr>
            <w:tcW w:w="266" w:type="dxa"/>
          </w:tcPr>
          <w:p w14:paraId="1CAF9C24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5D21E" w14:textId="7FFEC014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135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503</w:t>
            </w:r>
          </w:p>
        </w:tc>
        <w:tc>
          <w:tcPr>
            <w:tcW w:w="268" w:type="dxa"/>
          </w:tcPr>
          <w:p w14:paraId="325A95DA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39493" w14:textId="23EBE091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888</w:t>
            </w:r>
          </w:p>
        </w:tc>
        <w:tc>
          <w:tcPr>
            <w:tcW w:w="266" w:type="dxa"/>
          </w:tcPr>
          <w:p w14:paraId="4DD7B713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2E6A" w14:textId="0BDD3B72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166</w:t>
            </w:r>
            <w:r w:rsidRPr="003F5F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F5F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391</w:t>
            </w:r>
          </w:p>
        </w:tc>
      </w:tr>
      <w:tr w:rsidR="00123A5E" w:rsidRPr="003F5FE8" w14:paraId="58841835" w14:textId="77777777" w:rsidTr="0000737B">
        <w:tc>
          <w:tcPr>
            <w:tcW w:w="2160" w:type="dxa"/>
            <w:hideMark/>
          </w:tcPr>
          <w:p w14:paraId="08CF3CD1" w14:textId="77777777" w:rsidR="00123A5E" w:rsidRPr="003F5FE8" w:rsidRDefault="00123A5E" w:rsidP="00123A5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D381" w14:textId="510B1BBF" w:rsidR="00123A5E" w:rsidRPr="003F5FE8" w:rsidRDefault="00863D8B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147,402</w:t>
            </w:r>
          </w:p>
        </w:tc>
        <w:tc>
          <w:tcPr>
            <w:tcW w:w="268" w:type="dxa"/>
          </w:tcPr>
          <w:p w14:paraId="312AAA78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6CA4D46B" w:rsidR="00123A5E" w:rsidRPr="003F5FE8" w:rsidRDefault="00BC6255" w:rsidP="00123A5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</w:t>
            </w:r>
            <w:r w:rsidR="00863D8B"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4,379)</w:t>
            </w:r>
          </w:p>
        </w:tc>
        <w:tc>
          <w:tcPr>
            <w:tcW w:w="266" w:type="dxa"/>
          </w:tcPr>
          <w:p w14:paraId="78D39049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4378E885" w:rsidR="00123A5E" w:rsidRPr="003F5FE8" w:rsidRDefault="00863D8B" w:rsidP="00123A5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93,023</w:t>
            </w:r>
          </w:p>
        </w:tc>
        <w:tc>
          <w:tcPr>
            <w:tcW w:w="266" w:type="dxa"/>
          </w:tcPr>
          <w:p w14:paraId="0042C6D2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0CE16142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338,628</w:t>
            </w:r>
          </w:p>
        </w:tc>
        <w:tc>
          <w:tcPr>
            <w:tcW w:w="268" w:type="dxa"/>
          </w:tcPr>
          <w:p w14:paraId="41A97798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304055EE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44,489</w:t>
            </w:r>
            <w:r w:rsidRPr="003F5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545D7D2" w14:textId="77777777" w:rsidR="00123A5E" w:rsidRPr="003F5FE8" w:rsidRDefault="00123A5E" w:rsidP="00123A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7AAE16FD" w:rsidR="00123A5E" w:rsidRPr="003F5FE8" w:rsidRDefault="00123A5E" w:rsidP="00123A5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294,139</w:t>
            </w:r>
          </w:p>
        </w:tc>
      </w:tr>
    </w:tbl>
    <w:p w14:paraId="30F52D17" w14:textId="33B23B99" w:rsidR="009A3259" w:rsidRPr="003F5FE8" w:rsidRDefault="009A3259" w:rsidP="0024004A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34B2777" w14:textId="429C1285" w:rsidR="00D05734" w:rsidRPr="0024004A" w:rsidRDefault="009A3259" w:rsidP="009A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291FE4E" w14:textId="0A531910" w:rsidR="00320D2D" w:rsidRPr="003F5FE8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สัญญาซื้อเงินตราต่างประเทศล่วงหน้า</w:t>
      </w:r>
    </w:p>
    <w:p w14:paraId="6B87CEE9" w14:textId="5419C27F" w:rsidR="00320D2D" w:rsidRPr="003F5FE8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753BB" w14:textId="0295B0B6" w:rsidR="00320D2D" w:rsidRPr="003F5FE8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F5FE8">
        <w:rPr>
          <w:rFonts w:ascii="Angsana New" w:hAnsi="Angsana New"/>
          <w:sz w:val="30"/>
          <w:szCs w:val="30"/>
        </w:rPr>
        <w:t xml:space="preserve">31 </w:t>
      </w:r>
      <w:r w:rsidRPr="003F5FE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F5FE8">
        <w:rPr>
          <w:rFonts w:ascii="Angsana New" w:hAnsi="Angsana New"/>
          <w:sz w:val="30"/>
          <w:szCs w:val="30"/>
        </w:rPr>
        <w:t>256</w:t>
      </w:r>
      <w:r w:rsidR="00336AE1" w:rsidRPr="003F5FE8">
        <w:rPr>
          <w:rFonts w:ascii="Angsana New" w:hAnsi="Angsana New"/>
          <w:sz w:val="30"/>
          <w:szCs w:val="30"/>
          <w:lang w:bidi="th-TH"/>
        </w:rPr>
        <w:t>6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F5FE8">
        <w:rPr>
          <w:rFonts w:ascii="Angsana New" w:hAnsi="Angsana New"/>
          <w:sz w:val="30"/>
          <w:szCs w:val="30"/>
        </w:rPr>
        <w:t>256</w:t>
      </w:r>
      <w:r w:rsidR="00336AE1" w:rsidRPr="003F5FE8">
        <w:rPr>
          <w:rFonts w:ascii="Angsana New" w:hAnsi="Angsana New"/>
          <w:sz w:val="30"/>
          <w:szCs w:val="30"/>
          <w:lang w:bidi="th-TH"/>
        </w:rPr>
        <w:t>5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กลุ่มบริษัทและบริษัทมีสัญญาซื้อเงินตราต่างประเทศล่วงหน้าหลายฉบับคงเหลือดังนี้</w:t>
      </w:r>
    </w:p>
    <w:p w14:paraId="5F7CDD55" w14:textId="21E17558" w:rsidR="00320D2D" w:rsidRPr="003F5FE8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250"/>
        <w:gridCol w:w="270"/>
        <w:gridCol w:w="1260"/>
        <w:gridCol w:w="270"/>
        <w:gridCol w:w="1167"/>
      </w:tblGrid>
      <w:tr w:rsidR="00320D2D" w:rsidRPr="003F5FE8" w14:paraId="0BD8680A" w14:textId="77777777" w:rsidTr="00320D2D">
        <w:trPr>
          <w:trHeight w:val="218"/>
          <w:tblHeader/>
        </w:trPr>
        <w:tc>
          <w:tcPr>
            <w:tcW w:w="3780" w:type="dxa"/>
          </w:tcPr>
          <w:p w14:paraId="5D5C9426" w14:textId="77777777" w:rsidR="00320D2D" w:rsidRPr="003F5FE8" w:rsidRDefault="00320D2D" w:rsidP="00B40DA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</w:tcPr>
          <w:p w14:paraId="45FF2D06" w14:textId="0152FD83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F278D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684D4D66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789F2196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0D2D" w:rsidRPr="003F5FE8" w14:paraId="28FF4BDA" w14:textId="77777777" w:rsidTr="00320D2D">
        <w:trPr>
          <w:tblHeader/>
        </w:trPr>
        <w:tc>
          <w:tcPr>
            <w:tcW w:w="3780" w:type="dxa"/>
          </w:tcPr>
          <w:p w14:paraId="081BF485" w14:textId="6821ACD6" w:rsidR="00320D2D" w:rsidRPr="003F5FE8" w:rsidRDefault="00320D2D" w:rsidP="00B40DA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3803E3A" w14:textId="67D446C1" w:rsidR="00320D2D" w:rsidRPr="003F5FE8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FFB7B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0BF714F" w14:textId="20E1F514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336AE1" w:rsidRPr="003F5FE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B6A8C16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18CFE29" w14:textId="3CC01226" w:rsidR="00320D2D" w:rsidRPr="003F5FE8" w:rsidRDefault="00336AE1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20D2D" w:rsidRPr="003F5FE8" w14:paraId="19E37B2B" w14:textId="77777777" w:rsidTr="00320D2D">
        <w:trPr>
          <w:tblHeader/>
        </w:trPr>
        <w:tc>
          <w:tcPr>
            <w:tcW w:w="3780" w:type="dxa"/>
          </w:tcPr>
          <w:p w14:paraId="650DC5AE" w14:textId="77777777" w:rsidR="00320D2D" w:rsidRPr="003F5FE8" w:rsidRDefault="00320D2D" w:rsidP="00B40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C659C18" w14:textId="55AB54D9" w:rsidR="00320D2D" w:rsidRPr="003F5FE8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23689" w14:textId="77777777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5892FC3C" w14:textId="6A2F9F32" w:rsidR="00320D2D" w:rsidRPr="003F5FE8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(พัน)</w:t>
            </w:r>
          </w:p>
        </w:tc>
      </w:tr>
      <w:tr w:rsidR="00336AE1" w:rsidRPr="003F5FE8" w14:paraId="188D1E18" w14:textId="77777777" w:rsidTr="00320D2D">
        <w:tc>
          <w:tcPr>
            <w:tcW w:w="3780" w:type="dxa"/>
          </w:tcPr>
          <w:p w14:paraId="131EE3AB" w14:textId="0CED2CD3" w:rsidR="00336AE1" w:rsidRPr="003F5FE8" w:rsidRDefault="00336AE1" w:rsidP="00336AE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เพื่อซื้อสินค้าที่เป็นเงินตราต่างประเทศ</w:t>
            </w:r>
          </w:p>
        </w:tc>
        <w:tc>
          <w:tcPr>
            <w:tcW w:w="2250" w:type="dxa"/>
          </w:tcPr>
          <w:p w14:paraId="2310C0A2" w14:textId="1B9E5E4C" w:rsidR="00336AE1" w:rsidRPr="003F5FE8" w:rsidRDefault="00336AE1" w:rsidP="00336AE1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BAD274" w14:textId="77777777" w:rsidR="00336AE1" w:rsidRPr="003F5FE8" w:rsidRDefault="00336AE1" w:rsidP="00336A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908C" w14:textId="19B0DA36" w:rsidR="00336AE1" w:rsidRPr="003F5FE8" w:rsidRDefault="00BC6255" w:rsidP="00336AE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23,701</w:t>
            </w:r>
          </w:p>
        </w:tc>
        <w:tc>
          <w:tcPr>
            <w:tcW w:w="270" w:type="dxa"/>
          </w:tcPr>
          <w:p w14:paraId="153E0DA0" w14:textId="77777777" w:rsidR="00336AE1" w:rsidRPr="003F5FE8" w:rsidRDefault="00336AE1" w:rsidP="00336AE1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9D6089" w14:textId="18006C3D" w:rsidR="00336AE1" w:rsidRPr="003F5FE8" w:rsidRDefault="00336AE1" w:rsidP="00336A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33,330</w:t>
            </w:r>
          </w:p>
        </w:tc>
      </w:tr>
      <w:tr w:rsidR="00336AE1" w:rsidRPr="003F5FE8" w14:paraId="26ED30CE" w14:textId="77777777" w:rsidTr="00320D2D">
        <w:tc>
          <w:tcPr>
            <w:tcW w:w="3780" w:type="dxa"/>
          </w:tcPr>
          <w:p w14:paraId="78C84CA4" w14:textId="1659850A" w:rsidR="00336AE1" w:rsidRPr="003F5FE8" w:rsidRDefault="00336AE1" w:rsidP="00336A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7312C2F" w14:textId="472B564C" w:rsidR="00336AE1" w:rsidRPr="003F5FE8" w:rsidRDefault="00336AE1" w:rsidP="00336AE1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7478E39C" w14:textId="77777777" w:rsidR="00336AE1" w:rsidRPr="003F5FE8" w:rsidRDefault="00336AE1" w:rsidP="00336A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BE06" w14:textId="028CDFCD" w:rsidR="00336AE1" w:rsidRPr="003F5FE8" w:rsidRDefault="00BC6255" w:rsidP="00336AE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6946CAD0" w14:textId="77777777" w:rsidR="00336AE1" w:rsidRPr="003F5FE8" w:rsidRDefault="00336AE1" w:rsidP="00336AE1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DF7736" w14:textId="6D511766" w:rsidR="00336AE1" w:rsidRPr="003F5FE8" w:rsidRDefault="00336AE1" w:rsidP="00336A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6,216</w:t>
            </w:r>
          </w:p>
        </w:tc>
      </w:tr>
    </w:tbl>
    <w:p w14:paraId="615F68B7" w14:textId="01DD454A" w:rsidR="00320D2D" w:rsidRPr="003F5FE8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0B7E8EC" w14:textId="55A2C3FE" w:rsidR="00320D2D" w:rsidRPr="003F5FE8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 w:hint="cs"/>
          <w:sz w:val="30"/>
          <w:szCs w:val="30"/>
          <w:cs/>
        </w:rPr>
        <w:t xml:space="preserve">สัญญาซื้อเงินตราต่างประเทศล่วงหน้าดังกล่าวมีกำหนดเวลาครบกำหนดใน </w:t>
      </w:r>
      <w:r w:rsidRPr="003F5FE8">
        <w:rPr>
          <w:rFonts w:ascii="Angsana New" w:hAnsi="Angsana New"/>
          <w:sz w:val="30"/>
          <w:szCs w:val="30"/>
        </w:rPr>
        <w:t xml:space="preserve">1 </w:t>
      </w:r>
      <w:r w:rsidRPr="003F5FE8">
        <w:rPr>
          <w:rFonts w:ascii="Angsana New" w:hAnsi="Angsana New" w:hint="cs"/>
          <w:sz w:val="30"/>
          <w:szCs w:val="30"/>
          <w:cs/>
        </w:rPr>
        <w:t>ปี</w:t>
      </w:r>
    </w:p>
    <w:p w14:paraId="308FA953" w14:textId="6045C4EF" w:rsidR="00320D2D" w:rsidRPr="003F5FE8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1771D63" w14:textId="77777777" w:rsidR="00320D2D" w:rsidRPr="003F5FE8" w:rsidRDefault="00320D2D" w:rsidP="00320D2D">
      <w:pPr>
        <w:pStyle w:val="block"/>
        <w:tabs>
          <w:tab w:val="left" w:pos="720"/>
        </w:tabs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71AF21E0" w14:textId="77777777" w:rsidR="00320D2D" w:rsidRPr="003F5FE8" w:rsidRDefault="00320D2D" w:rsidP="0032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66B37014" w14:textId="77777777" w:rsidR="00320D2D" w:rsidRPr="003F5FE8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 w:hint="cs"/>
          <w:sz w:val="30"/>
          <w:szCs w:val="30"/>
          <w:cs/>
        </w:rPr>
        <w:t>การแข็งค่า (การอ่อนค่า) ที่เป็นไปได้อย่างสมเหตุสมผลขอ</w:t>
      </w:r>
      <w:r w:rsidRPr="003F5FE8">
        <w:rPr>
          <w:rFonts w:ascii="Angsana New" w:hAnsi="Angsana New"/>
          <w:sz w:val="30"/>
          <w:szCs w:val="30"/>
          <w:cs/>
        </w:rPr>
        <w:t>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32B742C" w14:textId="09D5AE12" w:rsidR="00B8363F" w:rsidRPr="003F5FE8" w:rsidRDefault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B8363F" w:rsidRPr="003F5FE8" w14:paraId="6E6363CE" w14:textId="77777777" w:rsidTr="001B771D">
        <w:trPr>
          <w:trHeight w:val="218"/>
          <w:tblHeader/>
        </w:trPr>
        <w:tc>
          <w:tcPr>
            <w:tcW w:w="5040" w:type="dxa"/>
          </w:tcPr>
          <w:p w14:paraId="5B886E60" w14:textId="18257759" w:rsidR="00B8363F" w:rsidRPr="003F5FE8" w:rsidRDefault="00B8363F" w:rsidP="00B8363F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E7AFF2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FF3C9B" w14:textId="5B8C7169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72A46CEF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29C4D715" w14:textId="286B6D5F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63F" w:rsidRPr="003F5FE8" w14:paraId="563B04D9" w14:textId="77777777" w:rsidTr="001B771D">
        <w:trPr>
          <w:tblHeader/>
        </w:trPr>
        <w:tc>
          <w:tcPr>
            <w:tcW w:w="5040" w:type="dxa"/>
          </w:tcPr>
          <w:p w14:paraId="75F8CC12" w14:textId="6DEF9AFB" w:rsidR="00B8363F" w:rsidRPr="003F5FE8" w:rsidRDefault="00B8363F" w:rsidP="00B8363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64B9C0A7" w14:textId="77777777" w:rsidR="00B8363F" w:rsidRPr="003F5FE8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8363F" w:rsidRPr="003F5FE8" w14:paraId="50F4D6CD" w14:textId="77777777" w:rsidTr="001B771D">
        <w:trPr>
          <w:tblHeader/>
        </w:trPr>
        <w:tc>
          <w:tcPr>
            <w:tcW w:w="5040" w:type="dxa"/>
          </w:tcPr>
          <w:p w14:paraId="41617888" w14:textId="77777777" w:rsidR="00B8363F" w:rsidRPr="003F5FE8" w:rsidRDefault="00B8363F" w:rsidP="00B8363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9D4E5" w14:textId="7E625466" w:rsidR="00B8363F" w:rsidRPr="003F5FE8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363F" w:rsidRPr="003F5FE8" w14:paraId="0E523DB0" w14:textId="77777777" w:rsidTr="001B771D">
        <w:trPr>
          <w:tblHeader/>
        </w:trPr>
        <w:tc>
          <w:tcPr>
            <w:tcW w:w="5040" w:type="dxa"/>
          </w:tcPr>
          <w:p w14:paraId="4957058E" w14:textId="6C998B51" w:rsidR="00B8363F" w:rsidRPr="003F5FE8" w:rsidRDefault="00B8363F" w:rsidP="00B836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2C6C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170" w:type="dxa"/>
          </w:tcPr>
          <w:p w14:paraId="2A7CEBC2" w14:textId="77777777" w:rsidR="00B8363F" w:rsidRPr="003F5FE8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6D3CC8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AC18D30" w14:textId="77777777" w:rsidR="00B8363F" w:rsidRPr="003F5FE8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C67E4" w:rsidRPr="003F5FE8" w14:paraId="3B459BD5" w14:textId="77777777" w:rsidTr="00D83660">
        <w:tc>
          <w:tcPr>
            <w:tcW w:w="5040" w:type="dxa"/>
            <w:hideMark/>
          </w:tcPr>
          <w:p w14:paraId="2A98D6E5" w14:textId="77777777" w:rsidR="006C67E4" w:rsidRPr="003F5FE8" w:rsidRDefault="006C67E4" w:rsidP="006C67E4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478E6A2" w14:textId="20A2FA88" w:rsidR="006C67E4" w:rsidRPr="003F5FE8" w:rsidRDefault="00BC6255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87C39F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4ADB7" w14:textId="7D546518" w:rsidR="006C67E4" w:rsidRPr="003F5FE8" w:rsidRDefault="00BC6255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(70,158)</w:t>
            </w:r>
          </w:p>
        </w:tc>
        <w:tc>
          <w:tcPr>
            <w:tcW w:w="270" w:type="dxa"/>
          </w:tcPr>
          <w:p w14:paraId="18F92FA8" w14:textId="77777777" w:rsidR="006C67E4" w:rsidRPr="003F5FE8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60258" w14:textId="71A7D4CD" w:rsidR="006C67E4" w:rsidRPr="003F5FE8" w:rsidRDefault="00BC6255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70,158</w:t>
            </w:r>
          </w:p>
        </w:tc>
      </w:tr>
      <w:tr w:rsidR="006C67E4" w:rsidRPr="003F5FE8" w14:paraId="3E0819BC" w14:textId="77777777" w:rsidTr="00D83660">
        <w:tc>
          <w:tcPr>
            <w:tcW w:w="5040" w:type="dxa"/>
            <w:hideMark/>
          </w:tcPr>
          <w:p w14:paraId="78780E85" w14:textId="6F91D3E6" w:rsidR="006C67E4" w:rsidRPr="003F5FE8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170" w:type="dxa"/>
          </w:tcPr>
          <w:p w14:paraId="30D203D8" w14:textId="0A7BE3DA" w:rsidR="006C67E4" w:rsidRPr="003F5FE8" w:rsidRDefault="00BC6255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BC00724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A554E" w14:textId="42A00D28" w:rsidR="006C67E4" w:rsidRPr="003F5FE8" w:rsidRDefault="00BC6255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(5,480)</w:t>
            </w:r>
          </w:p>
        </w:tc>
        <w:tc>
          <w:tcPr>
            <w:tcW w:w="270" w:type="dxa"/>
          </w:tcPr>
          <w:p w14:paraId="4FD75106" w14:textId="77777777" w:rsidR="006C67E4" w:rsidRPr="003F5FE8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C28" w14:textId="0B72B20F" w:rsidR="006C67E4" w:rsidRPr="003F5FE8" w:rsidRDefault="00BC6255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</w:tr>
      <w:tr w:rsidR="006C67E4" w:rsidRPr="003F5FE8" w14:paraId="554AB277" w14:textId="77777777" w:rsidTr="00D83660">
        <w:tc>
          <w:tcPr>
            <w:tcW w:w="5040" w:type="dxa"/>
          </w:tcPr>
          <w:p w14:paraId="61A6C682" w14:textId="77777777" w:rsidR="006C67E4" w:rsidRPr="003F5FE8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1A5CEA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B683B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A7680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E8E4" w14:textId="77777777" w:rsidR="006C67E4" w:rsidRPr="003F5FE8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24E1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7E4" w:rsidRPr="003F5FE8" w14:paraId="0FF0FFEA" w14:textId="77777777" w:rsidTr="00D83660">
        <w:tc>
          <w:tcPr>
            <w:tcW w:w="5040" w:type="dxa"/>
          </w:tcPr>
          <w:p w14:paraId="3BC1B70A" w14:textId="7EB50523" w:rsidR="006C67E4" w:rsidRPr="003F5FE8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2C6C"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197C08B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A09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4ADF7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29407" w14:textId="77777777" w:rsidR="006C67E4" w:rsidRPr="003F5FE8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AC54" w14:textId="77777777" w:rsidR="006C67E4" w:rsidRPr="003F5FE8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FCA" w:rsidRPr="003F5FE8" w14:paraId="5021E6E5" w14:textId="77777777" w:rsidTr="00D83660">
        <w:tc>
          <w:tcPr>
            <w:tcW w:w="5040" w:type="dxa"/>
          </w:tcPr>
          <w:p w14:paraId="3FDEEF34" w14:textId="68649A27" w:rsidR="006E5FCA" w:rsidRPr="003F5FE8" w:rsidRDefault="006E5FCA" w:rsidP="006E5F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8B7568" w14:textId="5B57225C" w:rsidR="006E5FCA" w:rsidRPr="003F5FE8" w:rsidRDefault="006E5FCA" w:rsidP="006E5FC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3F69E" w14:textId="77777777" w:rsidR="006E5FCA" w:rsidRPr="003F5FE8" w:rsidRDefault="006E5FCA" w:rsidP="006E5F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8CB16" w14:textId="0258E214" w:rsidR="006E5FCA" w:rsidRPr="003F5FE8" w:rsidRDefault="006E5FCA" w:rsidP="006E5FC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(79,688)</w:t>
            </w:r>
          </w:p>
        </w:tc>
        <w:tc>
          <w:tcPr>
            <w:tcW w:w="270" w:type="dxa"/>
          </w:tcPr>
          <w:p w14:paraId="5953F3F7" w14:textId="77777777" w:rsidR="006E5FCA" w:rsidRPr="003F5FE8" w:rsidRDefault="006E5FCA" w:rsidP="006E5FCA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3701" w14:textId="594B426E" w:rsidR="006E5FCA" w:rsidRPr="003F5FE8" w:rsidRDefault="006E5FCA" w:rsidP="006E5F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79,688</w:t>
            </w:r>
          </w:p>
        </w:tc>
      </w:tr>
      <w:tr w:rsidR="006E5FCA" w:rsidRPr="003F5FE8" w14:paraId="500F1D41" w14:textId="77777777" w:rsidTr="00D83660">
        <w:tc>
          <w:tcPr>
            <w:tcW w:w="5040" w:type="dxa"/>
          </w:tcPr>
          <w:p w14:paraId="35FC037E" w14:textId="2A0087D9" w:rsidR="006E5FCA" w:rsidRPr="003F5FE8" w:rsidRDefault="006E5FCA" w:rsidP="006E5F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170" w:type="dxa"/>
          </w:tcPr>
          <w:p w14:paraId="201EB910" w14:textId="4D8DFE73" w:rsidR="006E5FCA" w:rsidRPr="003F5FE8" w:rsidRDefault="006E5FCA" w:rsidP="006E5FC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5AE6ECE" w14:textId="77777777" w:rsidR="006E5FCA" w:rsidRPr="003F5FE8" w:rsidRDefault="006E5FCA" w:rsidP="006E5F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C66E" w14:textId="39817A4D" w:rsidR="006E5FCA" w:rsidRPr="003F5FE8" w:rsidRDefault="006E5FCA" w:rsidP="006E5FC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(7,538)</w:t>
            </w:r>
          </w:p>
        </w:tc>
        <w:tc>
          <w:tcPr>
            <w:tcW w:w="270" w:type="dxa"/>
          </w:tcPr>
          <w:p w14:paraId="1A122B87" w14:textId="77777777" w:rsidR="006E5FCA" w:rsidRPr="003F5FE8" w:rsidRDefault="006E5FCA" w:rsidP="006E5FCA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C8B0C" w14:textId="534CD710" w:rsidR="006E5FCA" w:rsidRPr="003F5FE8" w:rsidRDefault="006E5FCA" w:rsidP="006E5F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7,538</w:t>
            </w:r>
          </w:p>
        </w:tc>
      </w:tr>
    </w:tbl>
    <w:p w14:paraId="1F39D425" w14:textId="77777777" w:rsidR="00D05734" w:rsidRPr="003F5FE8" w:rsidRDefault="00D05734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67E0D7" w14:textId="2F2626F4" w:rsidR="00B8363F" w:rsidRPr="003F5FE8" w:rsidRDefault="00466358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1F55A6" w:rsidRPr="003F5FE8">
        <w:rPr>
          <w:rFonts w:ascii="Angsana New" w:hAnsi="Angsana New"/>
          <w:i/>
          <w:iCs/>
          <w:sz w:val="30"/>
          <w:szCs w:val="30"/>
        </w:rPr>
        <w:t>3</w:t>
      </w:r>
      <w:r w:rsidRPr="003F5FE8">
        <w:rPr>
          <w:rFonts w:ascii="Angsana New" w:hAnsi="Angsana New"/>
          <w:i/>
          <w:iCs/>
          <w:sz w:val="30"/>
          <w:szCs w:val="30"/>
        </w:rPr>
        <w:t xml:space="preserve">.2) </w:t>
      </w:r>
      <w:r w:rsidR="00B8363F" w:rsidRPr="003F5FE8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6A2969A0" w14:textId="77777777" w:rsidR="00B8363F" w:rsidRPr="003F5FE8" w:rsidRDefault="00B8363F" w:rsidP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EEB90CB" w14:textId="1076F820" w:rsidR="001927C3" w:rsidRPr="003F5FE8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pacing w:val="-4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3F5FE8">
        <w:rPr>
          <w:rFonts w:ascii="Angsana New" w:hAnsi="Angsana New" w:hint="cs"/>
          <w:spacing w:val="-4"/>
          <w:sz w:val="30"/>
          <w:szCs w:val="30"/>
          <w:cs/>
        </w:rPr>
        <w:t>เนื่องจากหนี้สินที่มีภาระดอกเบี้ย</w:t>
      </w:r>
      <w:r w:rsidRPr="003F5FE8">
        <w:rPr>
          <w:rFonts w:ascii="Angsana New" w:hAnsi="Angsana New"/>
          <w:spacing w:val="-4"/>
          <w:sz w:val="30"/>
          <w:szCs w:val="30"/>
          <w:cs/>
        </w:rPr>
        <w:t xml:space="preserve"> (ดูหมายเหตุข้อ </w:t>
      </w:r>
      <w:r w:rsidRPr="003F5FE8">
        <w:rPr>
          <w:rFonts w:ascii="Angsana New" w:hAnsi="Angsana New"/>
          <w:spacing w:val="-4"/>
          <w:sz w:val="30"/>
          <w:szCs w:val="30"/>
        </w:rPr>
        <w:t>1</w:t>
      </w:r>
      <w:r w:rsidR="00466358" w:rsidRPr="003F5FE8">
        <w:rPr>
          <w:rFonts w:ascii="Angsana New" w:hAnsi="Angsana New"/>
          <w:spacing w:val="-4"/>
          <w:sz w:val="30"/>
          <w:szCs w:val="30"/>
        </w:rPr>
        <w:t>4</w:t>
      </w:r>
      <w:r w:rsidRPr="003F5FE8">
        <w:rPr>
          <w:rFonts w:ascii="Angsana New" w:hAnsi="Angsana New"/>
          <w:spacing w:val="-4"/>
          <w:sz w:val="30"/>
          <w:szCs w:val="30"/>
        </w:rPr>
        <w:t>)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684C405" w14:textId="2403D860" w:rsidR="00320D2D" w:rsidRPr="003F5FE8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E59BD8B" w14:textId="580E3285" w:rsidR="003E6A5C" w:rsidRPr="003F5FE8" w:rsidRDefault="000B1CB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3F5FE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3F5FE8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3F5FE8" w14:paraId="76BD53B1" w14:textId="77777777" w:rsidTr="005407EC">
        <w:tc>
          <w:tcPr>
            <w:tcW w:w="2045" w:type="pct"/>
          </w:tcPr>
          <w:p w14:paraId="52781E41" w14:textId="77777777" w:rsidR="00B205A6" w:rsidRPr="003F5FE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3F5FE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3F5FE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3F5FE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AAF" w:rsidRPr="003F5FE8" w14:paraId="281CE883" w14:textId="77777777" w:rsidTr="00CC073F">
        <w:tc>
          <w:tcPr>
            <w:tcW w:w="2045" w:type="pct"/>
          </w:tcPr>
          <w:p w14:paraId="5840AAF5" w14:textId="77777777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3EB4F8C" w14:textId="0345A518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35577FD5" w14:textId="77777777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CFDD46" w14:textId="0383CD61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5968D0E5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2522D4CF" w14:textId="39E9EB10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44AC717" w14:textId="77777777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C4988C" w14:textId="3212CB46" w:rsidR="00B74AAF" w:rsidRPr="003F5FE8" w:rsidRDefault="00B74AAF" w:rsidP="00B74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F407E" w:rsidRPr="003F5FE8" w14:paraId="7338014F" w14:textId="77777777" w:rsidTr="005407EC">
        <w:tc>
          <w:tcPr>
            <w:tcW w:w="2045" w:type="pct"/>
          </w:tcPr>
          <w:p w14:paraId="78109F29" w14:textId="77777777" w:rsidR="00AF407E" w:rsidRPr="003F5FE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AF407E" w:rsidRPr="003F5FE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07E" w:rsidRPr="003F5FE8" w14:paraId="053703D4" w14:textId="77777777" w:rsidTr="00EB5C31">
        <w:tc>
          <w:tcPr>
            <w:tcW w:w="2045" w:type="pct"/>
          </w:tcPr>
          <w:p w14:paraId="612F260C" w14:textId="77777777" w:rsidR="00AF407E" w:rsidRPr="003F5FE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AF407E" w:rsidRPr="003F5FE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AF407E" w:rsidRPr="003F5FE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AF407E" w:rsidRPr="003F5FE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AF407E" w:rsidRPr="003F5FE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AF407E" w:rsidRPr="003F5FE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AF407E" w:rsidRPr="003F5FE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AF407E" w:rsidRPr="003F5FE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AF" w:rsidRPr="003F5FE8" w14:paraId="0B5661FF" w14:textId="77777777" w:rsidTr="00EB5C31">
        <w:tc>
          <w:tcPr>
            <w:tcW w:w="2045" w:type="pct"/>
          </w:tcPr>
          <w:p w14:paraId="1083594B" w14:textId="3A93DA16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1A054CFE" w14:textId="67A34A59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2,545,447</w:t>
            </w:r>
          </w:p>
        </w:tc>
        <w:tc>
          <w:tcPr>
            <w:tcW w:w="128" w:type="pct"/>
          </w:tcPr>
          <w:p w14:paraId="58676F55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326FF86" w14:textId="5640FD92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1,875,755</w:t>
            </w:r>
          </w:p>
        </w:tc>
        <w:tc>
          <w:tcPr>
            <w:tcW w:w="147" w:type="pct"/>
          </w:tcPr>
          <w:p w14:paraId="5A2583E1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C414486" w14:textId="59ECBFF8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2,545,447</w:t>
            </w:r>
          </w:p>
        </w:tc>
        <w:tc>
          <w:tcPr>
            <w:tcW w:w="147" w:type="pct"/>
          </w:tcPr>
          <w:p w14:paraId="1EEEB734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F6F65E" w14:textId="3C882AF9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1,875,755</w:t>
            </w:r>
          </w:p>
        </w:tc>
      </w:tr>
      <w:tr w:rsidR="00B74AAF" w:rsidRPr="003F5FE8" w14:paraId="5531EDB3" w14:textId="77777777" w:rsidTr="00EB5C31">
        <w:tc>
          <w:tcPr>
            <w:tcW w:w="2045" w:type="pct"/>
          </w:tcPr>
          <w:p w14:paraId="5D16AEC4" w14:textId="1118EFFE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A3B8226" w14:textId="08BE7D4E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128" w:type="pct"/>
          </w:tcPr>
          <w:p w14:paraId="67FCC9B0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7D255A1" w14:textId="171AAAB0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147" w:type="pct"/>
          </w:tcPr>
          <w:p w14:paraId="0B2BE286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D9DEAC6" w14:textId="7B371323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  <w:tc>
          <w:tcPr>
            <w:tcW w:w="147" w:type="pct"/>
          </w:tcPr>
          <w:p w14:paraId="1E447B55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43C37B5" w14:textId="5380E562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</w:tr>
      <w:tr w:rsidR="00B74AAF" w:rsidRPr="003F5FE8" w14:paraId="692D5B8F" w14:textId="77777777" w:rsidTr="00EB5C31">
        <w:tc>
          <w:tcPr>
            <w:tcW w:w="2045" w:type="pct"/>
          </w:tcPr>
          <w:p w14:paraId="11C4D211" w14:textId="08DEEA3D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7E7D" w14:textId="648D17E3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2,546,923</w:t>
            </w:r>
          </w:p>
        </w:tc>
        <w:tc>
          <w:tcPr>
            <w:tcW w:w="128" w:type="pct"/>
          </w:tcPr>
          <w:p w14:paraId="21F0509D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B514A4A" w14:textId="6E3BD90F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1,87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8,944</w:t>
            </w:r>
          </w:p>
        </w:tc>
        <w:tc>
          <w:tcPr>
            <w:tcW w:w="147" w:type="pct"/>
          </w:tcPr>
          <w:p w14:paraId="189BB5A7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870F" w14:textId="633FCE5B" w:rsidR="00B74AAF" w:rsidRPr="003F5FE8" w:rsidRDefault="00772F68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2,546,798</w:t>
            </w:r>
          </w:p>
        </w:tc>
        <w:tc>
          <w:tcPr>
            <w:tcW w:w="147" w:type="pct"/>
          </w:tcPr>
          <w:p w14:paraId="650E178C" w14:textId="77777777" w:rsidR="00B74AAF" w:rsidRPr="003F5FE8" w:rsidRDefault="00B74AAF" w:rsidP="00B7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8AA528A" w14:textId="1F548BBE" w:rsidR="00B74AAF" w:rsidRPr="003F5FE8" w:rsidRDefault="00B74AAF" w:rsidP="00B74A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1,878,944</w:t>
            </w:r>
          </w:p>
        </w:tc>
      </w:tr>
    </w:tbl>
    <w:p w14:paraId="120636E4" w14:textId="0658EC74" w:rsidR="00043DC8" w:rsidRPr="003F5FE8" w:rsidRDefault="00043DC8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F0254" w14:textId="2FC9D320" w:rsidR="003A77F8" w:rsidRPr="003F5FE8" w:rsidRDefault="003A77F8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bookmarkStart w:id="5" w:name="_Hlk32918317"/>
      <w:r w:rsidRPr="003F5FE8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bookmarkEnd w:id="5"/>
    <w:p w14:paraId="7F25BC3E" w14:textId="0E97E015" w:rsidR="00E42EC7" w:rsidRPr="003F5FE8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57DC0C43" w14:textId="67754CEA" w:rsidR="00987988" w:rsidRPr="003F5FE8" w:rsidRDefault="00987988" w:rsidP="00987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96614779"/>
      <w:r w:rsidRPr="003F5FE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5FE8">
        <w:rPr>
          <w:rFonts w:ascii="Angsana New" w:hAnsi="Angsana New"/>
          <w:sz w:val="30"/>
          <w:szCs w:val="30"/>
        </w:rPr>
        <w:t xml:space="preserve">9 </w:t>
      </w:r>
      <w:r w:rsidRPr="003F5FE8">
        <w:rPr>
          <w:rFonts w:ascii="Angsana New" w:hAnsi="Angsana New"/>
          <w:sz w:val="30"/>
          <w:szCs w:val="30"/>
          <w:cs/>
        </w:rPr>
        <w:t xml:space="preserve">มกราคม </w:t>
      </w:r>
      <w:r w:rsidRPr="003F5FE8">
        <w:rPr>
          <w:rFonts w:ascii="Angsana New" w:hAnsi="Angsana New"/>
          <w:sz w:val="30"/>
          <w:szCs w:val="30"/>
        </w:rPr>
        <w:t xml:space="preserve">2567 </w:t>
      </w:r>
      <w:r w:rsidRPr="003F5FE8">
        <w:rPr>
          <w:rFonts w:ascii="Angsana New" w:hAnsi="Angsana New"/>
          <w:sz w:val="30"/>
          <w:szCs w:val="30"/>
          <w:cs/>
        </w:rPr>
        <w:t>บริษัท ซินเน็ค อินคิวท์เบชั่น จำกัด บริษัทย่อยแห่งหนึ่งได้จดทะเบียนกับกรมพัฒนาธุรกิจการค้า กระทรวงพาณิชย์ เพื่อเปลี่ยนชื่อ</w:t>
      </w:r>
      <w:r w:rsidRPr="003F5FE8">
        <w:rPr>
          <w:rFonts w:ascii="Angsana New" w:hAnsi="Angsana New" w:hint="cs"/>
          <w:sz w:val="30"/>
          <w:szCs w:val="30"/>
          <w:cs/>
        </w:rPr>
        <w:t>บริษัท</w:t>
      </w:r>
      <w:r w:rsidRPr="003F5FE8">
        <w:rPr>
          <w:rFonts w:ascii="Angsana New" w:hAnsi="Angsana New"/>
          <w:sz w:val="30"/>
          <w:szCs w:val="30"/>
          <w:cs/>
        </w:rPr>
        <w:t xml:space="preserve">เป็น </w:t>
      </w:r>
      <w:r w:rsidR="003A0859" w:rsidRPr="003F5FE8">
        <w:rPr>
          <w:rFonts w:ascii="Angsana New" w:hAnsi="Angsana New" w:hint="cs"/>
          <w:sz w:val="30"/>
          <w:szCs w:val="30"/>
          <w:cs/>
        </w:rPr>
        <w:t>“</w:t>
      </w:r>
      <w:r w:rsidRPr="003F5FE8">
        <w:rPr>
          <w:rFonts w:ascii="Angsana New" w:hAnsi="Angsana New"/>
          <w:sz w:val="30"/>
          <w:szCs w:val="30"/>
          <w:cs/>
        </w:rPr>
        <w:t>บริษัท อินฟินิท พาร์ทเนอร์ส จำกัด</w:t>
      </w:r>
      <w:r w:rsidR="003A0859" w:rsidRPr="003F5FE8">
        <w:rPr>
          <w:rFonts w:ascii="Angsana New" w:hAnsi="Angsana New" w:hint="cs"/>
          <w:sz w:val="30"/>
          <w:szCs w:val="30"/>
          <w:cs/>
        </w:rPr>
        <w:t>”</w:t>
      </w:r>
    </w:p>
    <w:p w14:paraId="734C7972" w14:textId="77777777" w:rsidR="00987988" w:rsidRPr="003F5FE8" w:rsidRDefault="00987988" w:rsidP="009C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88C845" w14:textId="2418E7F9" w:rsidR="00D305F3" w:rsidRDefault="008668B7" w:rsidP="009C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="009C2E4E" w:rsidRPr="003F5FE8">
        <w:rPr>
          <w:rFonts w:ascii="Angsana New" w:hAnsi="Angsana New"/>
          <w:sz w:val="30"/>
          <w:szCs w:val="30"/>
        </w:rPr>
        <w:t xml:space="preserve"> 2</w:t>
      </w:r>
      <w:r w:rsidR="00A94DE4" w:rsidRPr="003F5FE8">
        <w:rPr>
          <w:rFonts w:ascii="Angsana New" w:hAnsi="Angsana New"/>
          <w:sz w:val="30"/>
          <w:szCs w:val="30"/>
        </w:rPr>
        <w:t>2</w:t>
      </w:r>
      <w:r w:rsidRPr="003F5FE8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9C2E4E" w:rsidRPr="003F5FE8">
        <w:rPr>
          <w:rFonts w:ascii="Angsana New" w:hAnsi="Angsana New"/>
          <w:sz w:val="30"/>
          <w:szCs w:val="30"/>
        </w:rPr>
        <w:t xml:space="preserve"> 256</w:t>
      </w:r>
      <w:r w:rsidR="00A94DE4" w:rsidRPr="003F5FE8">
        <w:rPr>
          <w:rFonts w:ascii="Angsana New" w:hAnsi="Angsana New"/>
          <w:sz w:val="30"/>
          <w:szCs w:val="30"/>
        </w:rPr>
        <w:t>7</w:t>
      </w:r>
      <w:r w:rsidRPr="003F5FE8">
        <w:rPr>
          <w:rFonts w:ascii="Angsana New" w:hAnsi="Angsana New"/>
          <w:sz w:val="30"/>
          <w:szCs w:val="30"/>
          <w:cs/>
        </w:rPr>
        <w:t xml:space="preserve"> ที่ประชุมมีมติอนุมัติจัดสรรกำไรสำหรับปี</w:t>
      </w:r>
      <w:r w:rsidR="009C2E4E" w:rsidRPr="003F5FE8">
        <w:rPr>
          <w:rFonts w:ascii="Angsana New" w:hAnsi="Angsana New"/>
          <w:sz w:val="30"/>
          <w:szCs w:val="30"/>
        </w:rPr>
        <w:t xml:space="preserve"> 256</w:t>
      </w:r>
      <w:r w:rsidR="00A94DE4" w:rsidRPr="003F5FE8">
        <w:rPr>
          <w:rFonts w:ascii="Angsana New" w:hAnsi="Angsana New"/>
          <w:sz w:val="30"/>
          <w:szCs w:val="30"/>
        </w:rPr>
        <w:t>6</w:t>
      </w:r>
      <w:r w:rsidRPr="003F5FE8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="009C2E4E" w:rsidRPr="003F5FE8">
        <w:rPr>
          <w:rFonts w:ascii="Angsana New" w:hAnsi="Angsana New"/>
          <w:sz w:val="30"/>
          <w:szCs w:val="30"/>
        </w:rPr>
        <w:t xml:space="preserve"> </w:t>
      </w:r>
      <w:r w:rsidR="00D97694">
        <w:rPr>
          <w:rFonts w:ascii="Angsana New" w:hAnsi="Angsana New"/>
          <w:sz w:val="30"/>
          <w:szCs w:val="30"/>
        </w:rPr>
        <w:t>0.</w:t>
      </w:r>
      <w:r w:rsidR="00153397">
        <w:rPr>
          <w:rFonts w:ascii="Angsana New" w:hAnsi="Angsana New"/>
          <w:sz w:val="30"/>
          <w:szCs w:val="30"/>
        </w:rPr>
        <w:t>2</w:t>
      </w:r>
      <w:r w:rsidR="00D97694">
        <w:rPr>
          <w:rFonts w:ascii="Angsana New" w:hAnsi="Angsana New"/>
          <w:sz w:val="30"/>
          <w:szCs w:val="30"/>
        </w:rPr>
        <w:t>6</w:t>
      </w:r>
      <w:r w:rsidR="009C2E4E"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="009C2E4E" w:rsidRPr="003F5FE8">
        <w:rPr>
          <w:rFonts w:ascii="Angsana New" w:hAnsi="Angsana New"/>
          <w:sz w:val="30"/>
          <w:szCs w:val="30"/>
        </w:rPr>
        <w:t xml:space="preserve"> </w:t>
      </w:r>
      <w:r w:rsidR="00D97694">
        <w:rPr>
          <w:rFonts w:ascii="Angsana New" w:hAnsi="Angsana New"/>
          <w:sz w:val="30"/>
          <w:szCs w:val="30"/>
        </w:rPr>
        <w:t>220.31</w:t>
      </w:r>
      <w:r w:rsidRPr="003F5FE8">
        <w:rPr>
          <w:rFonts w:ascii="Angsana New" w:hAnsi="Angsana New"/>
          <w:sz w:val="30"/>
          <w:szCs w:val="30"/>
          <w:cs/>
        </w:rPr>
        <w:t xml:space="preserve"> ล้านบาท โดยมติดังกล่าวจะนำเสนอเพื่ออนุมัติในที่ประชุมสามัญประจำปีผู้ถือหุ้นในเดือนเมษายน</w:t>
      </w:r>
      <w:r w:rsidR="009C2E4E" w:rsidRPr="003F5FE8">
        <w:rPr>
          <w:rFonts w:ascii="Angsana New" w:hAnsi="Angsana New"/>
          <w:sz w:val="30"/>
          <w:szCs w:val="30"/>
        </w:rPr>
        <w:t xml:space="preserve"> 256</w:t>
      </w:r>
      <w:r w:rsidR="00A94DE4" w:rsidRPr="003F5FE8">
        <w:rPr>
          <w:rFonts w:ascii="Angsana New" w:hAnsi="Angsana New"/>
          <w:sz w:val="30"/>
          <w:szCs w:val="30"/>
        </w:rPr>
        <w:t>7</w:t>
      </w:r>
      <w:r w:rsidRPr="003F5FE8">
        <w:rPr>
          <w:rFonts w:ascii="Angsana New" w:hAnsi="Angsana New"/>
          <w:sz w:val="30"/>
          <w:szCs w:val="30"/>
          <w:cs/>
        </w:rPr>
        <w:t xml:space="preserve"> เพื่ออนุมัติการจ่ายปันผล</w:t>
      </w:r>
      <w:bookmarkEnd w:id="6"/>
    </w:p>
    <w:p w14:paraId="09ABE594" w14:textId="22931D1C" w:rsidR="00AB24F8" w:rsidRDefault="00AB24F8" w:rsidP="009C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AB24F8" w:rsidSect="00CC073F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ACA0F" w14:textId="77777777" w:rsidR="00D50CCB" w:rsidRDefault="00D50CCB">
      <w:r>
        <w:separator/>
      </w:r>
    </w:p>
  </w:endnote>
  <w:endnote w:type="continuationSeparator" w:id="0">
    <w:p w14:paraId="4F95A704" w14:textId="77777777" w:rsidR="00D50CCB" w:rsidRDefault="00D5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5A23" w14:textId="77777777" w:rsidR="00B83A99" w:rsidRPr="00005ACB" w:rsidRDefault="00B83A9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B83A99" w:rsidRPr="002E241D" w:rsidRDefault="00B83A99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61AA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7759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7C91C2" w14:textId="77777777" w:rsidR="00B83A99" w:rsidRPr="002E241D" w:rsidRDefault="00B83A99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8AC0" w14:textId="77777777" w:rsidR="00D50CCB" w:rsidRDefault="00D50CCB">
      <w:r>
        <w:separator/>
      </w:r>
    </w:p>
  </w:footnote>
  <w:footnote w:type="continuationSeparator" w:id="0">
    <w:p w14:paraId="692F194C" w14:textId="77777777" w:rsidR="00D50CCB" w:rsidRDefault="00D5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609E" w14:textId="77777777" w:rsidR="00B83A99" w:rsidRPr="00BB549B" w:rsidRDefault="00B83A99" w:rsidP="00D342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0E5ED8" w14:textId="77777777" w:rsidR="00B83A99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0596F52" w14:textId="10FC330A" w:rsidR="00B83A99" w:rsidRPr="009E7F0B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209BD">
      <w:rPr>
        <w:rFonts w:ascii="Angsana New" w:hAnsi="Angsana New"/>
        <w:b/>
        <w:bCs/>
        <w:sz w:val="32"/>
        <w:szCs w:val="32"/>
      </w:rPr>
      <w:t>6</w:t>
    </w:r>
  </w:p>
  <w:p w14:paraId="02105105" w14:textId="77777777" w:rsidR="00B83A99" w:rsidRDefault="00B83A99">
    <w:pPr>
      <w:pStyle w:val="Header"/>
    </w:pPr>
  </w:p>
  <w:p w14:paraId="4700D115" w14:textId="77777777" w:rsidR="00B83A99" w:rsidRDefault="00B8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3095" w14:textId="77777777" w:rsidR="00B83A99" w:rsidRPr="00BB549B" w:rsidRDefault="00B83A99" w:rsidP="006D37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20A875" w14:textId="77777777" w:rsidR="00B83A99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1EB72AA" w14:textId="6C82D2EF" w:rsidR="00B83A99" w:rsidRPr="009E7F0B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109E4">
      <w:rPr>
        <w:rFonts w:ascii="Angsana New" w:hAnsi="Angsana New"/>
        <w:b/>
        <w:bCs/>
        <w:sz w:val="32"/>
        <w:szCs w:val="32"/>
      </w:rPr>
      <w:t>6</w:t>
    </w:r>
  </w:p>
  <w:p w14:paraId="109A954A" w14:textId="77777777" w:rsidR="00B83A99" w:rsidRDefault="00B83A99"/>
  <w:p w14:paraId="155DEDD6" w14:textId="77777777" w:rsidR="00B83A99" w:rsidRDefault="00B83A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FDAB" w14:textId="77777777" w:rsidR="00B83A99" w:rsidRPr="00BB549B" w:rsidRDefault="00B83A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AF56656" w14:textId="77777777" w:rsidR="00B83A99" w:rsidRDefault="00B83A99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363A338" w14:textId="17814A7F" w:rsidR="00B83A99" w:rsidRPr="009E7F0B" w:rsidRDefault="00B83A99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97D15">
      <w:rPr>
        <w:rFonts w:ascii="Angsana New" w:hAnsi="Angsana New"/>
        <w:b/>
        <w:bCs/>
        <w:sz w:val="32"/>
        <w:szCs w:val="32"/>
      </w:rPr>
      <w:t>6</w:t>
    </w:r>
  </w:p>
  <w:p w14:paraId="30797B1A" w14:textId="77777777" w:rsidR="00B83A99" w:rsidRDefault="00B83A99"/>
  <w:p w14:paraId="3F747388" w14:textId="77777777" w:rsidR="00B83A99" w:rsidRDefault="00B83A9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4D184" w14:textId="38C67FE5" w:rsidR="00B83A99" w:rsidRPr="00BB549B" w:rsidRDefault="00B83A99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0B660A3" w14:textId="77777777" w:rsidR="00B83A99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FA62315" w14:textId="20C00F5F" w:rsidR="00B83A99" w:rsidRPr="009E7F0B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74169">
      <w:rPr>
        <w:rFonts w:ascii="Angsana New" w:hAnsi="Angsana New"/>
        <w:b/>
        <w:bCs/>
        <w:sz w:val="32"/>
        <w:szCs w:val="32"/>
      </w:rPr>
      <w:t>6</w:t>
    </w:r>
  </w:p>
  <w:p w14:paraId="239CD39E" w14:textId="77777777" w:rsidR="00B83A99" w:rsidRDefault="00B83A99"/>
  <w:p w14:paraId="78197176" w14:textId="77777777" w:rsidR="00F20CFE" w:rsidRDefault="00F20CF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3D3A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588B961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4E805D6" w14:textId="5C1B3BE6" w:rsidR="0056751D" w:rsidRDefault="0056751D" w:rsidP="00FD7D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D7D83">
      <w:rPr>
        <w:rFonts w:ascii="Angsana New" w:hAnsi="Angsana New"/>
        <w:b/>
        <w:bCs/>
        <w:sz w:val="32"/>
        <w:szCs w:val="32"/>
      </w:rPr>
      <w:t>6</w:t>
    </w:r>
  </w:p>
  <w:p w14:paraId="5434A5F4" w14:textId="1A362640" w:rsidR="0056751D" w:rsidRDefault="0056751D"/>
  <w:p w14:paraId="2A662AA3" w14:textId="77777777" w:rsidR="00DE475B" w:rsidRDefault="00DE475B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A4CE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552D22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7B130F7" w14:textId="12524AF7" w:rsidR="0056751D" w:rsidRPr="009E7F0B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C6F98">
      <w:rPr>
        <w:rFonts w:ascii="Angsana New" w:hAnsi="Angsana New"/>
        <w:b/>
        <w:bCs/>
        <w:sz w:val="32"/>
        <w:szCs w:val="32"/>
      </w:rPr>
      <w:t>6</w:t>
    </w:r>
  </w:p>
  <w:p w14:paraId="13B055BD" w14:textId="77777777" w:rsidR="0056751D" w:rsidRDefault="0056751D"/>
  <w:p w14:paraId="6ED5FD9D" w14:textId="77777777" w:rsidR="0056751D" w:rsidRDefault="0056751D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D027" w14:textId="77777777" w:rsidR="00C3170F" w:rsidRPr="00BB549B" w:rsidRDefault="00C3170F" w:rsidP="00C232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3DE4468" w14:textId="77777777" w:rsidR="00C3170F" w:rsidRDefault="00C3170F" w:rsidP="00C232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0F31443" w14:textId="4F68D9CD" w:rsidR="00C3170F" w:rsidRPr="009E7F0B" w:rsidRDefault="00C3170F" w:rsidP="00C232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C5AB0">
      <w:rPr>
        <w:rFonts w:ascii="Angsana New" w:hAnsi="Angsana New"/>
        <w:b/>
        <w:bCs/>
        <w:sz w:val="32"/>
        <w:szCs w:val="32"/>
      </w:rPr>
      <w:t>6</w:t>
    </w:r>
  </w:p>
  <w:p w14:paraId="485D16F2" w14:textId="77777777" w:rsidR="00C3170F" w:rsidRDefault="00C3170F"/>
  <w:p w14:paraId="36461C21" w14:textId="77777777" w:rsidR="00C3170F" w:rsidRDefault="00C3170F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7447" w14:textId="77777777" w:rsidR="00B83A99" w:rsidRPr="00BB549B" w:rsidRDefault="00B83A9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B83A99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381CFE6D" w:rsidR="00B83A99" w:rsidRPr="009E7F0B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D6E5A">
      <w:rPr>
        <w:rFonts w:ascii="Angsana New" w:hAnsi="Angsana New"/>
        <w:b/>
        <w:bCs/>
        <w:sz w:val="32"/>
        <w:szCs w:val="32"/>
      </w:rPr>
      <w:t>6</w:t>
    </w:r>
  </w:p>
  <w:p w14:paraId="2B4D0B73" w14:textId="77777777" w:rsidR="00B83A99" w:rsidRPr="00700E8E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33388419">
    <w:abstractNumId w:val="0"/>
  </w:num>
  <w:num w:numId="2" w16cid:durableId="985553794">
    <w:abstractNumId w:val="5"/>
  </w:num>
  <w:num w:numId="3" w16cid:durableId="1703941824">
    <w:abstractNumId w:val="16"/>
  </w:num>
  <w:num w:numId="4" w16cid:durableId="411438269">
    <w:abstractNumId w:val="12"/>
  </w:num>
  <w:num w:numId="5" w16cid:durableId="1012142754">
    <w:abstractNumId w:val="6"/>
  </w:num>
  <w:num w:numId="6" w16cid:durableId="952899516">
    <w:abstractNumId w:val="3"/>
  </w:num>
  <w:num w:numId="7" w16cid:durableId="267784437">
    <w:abstractNumId w:val="4"/>
  </w:num>
  <w:num w:numId="8" w16cid:durableId="1330064546">
    <w:abstractNumId w:val="14"/>
  </w:num>
  <w:num w:numId="9" w16cid:durableId="228854760">
    <w:abstractNumId w:val="8"/>
  </w:num>
  <w:num w:numId="10" w16cid:durableId="1101102331">
    <w:abstractNumId w:val="17"/>
  </w:num>
  <w:num w:numId="11" w16cid:durableId="1136531567">
    <w:abstractNumId w:val="10"/>
  </w:num>
  <w:num w:numId="12" w16cid:durableId="1652245137">
    <w:abstractNumId w:val="13"/>
  </w:num>
  <w:num w:numId="13" w16cid:durableId="2133788843">
    <w:abstractNumId w:val="9"/>
  </w:num>
  <w:num w:numId="14" w16cid:durableId="618027835">
    <w:abstractNumId w:val="15"/>
  </w:num>
  <w:num w:numId="15" w16cid:durableId="831525242">
    <w:abstractNumId w:val="2"/>
  </w:num>
  <w:num w:numId="16" w16cid:durableId="541405562">
    <w:abstractNumId w:val="7"/>
  </w:num>
  <w:num w:numId="17" w16cid:durableId="1040590551">
    <w:abstractNumId w:val="11"/>
  </w:num>
  <w:num w:numId="18" w16cid:durableId="866480187">
    <w:abstractNumId w:val="1"/>
  </w:num>
  <w:num w:numId="19" w16cid:durableId="23019152">
    <w:abstractNumId w:val="0"/>
  </w:num>
  <w:num w:numId="20" w16cid:durableId="153449218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03"/>
    <w:rsid w:val="00021255"/>
    <w:rsid w:val="00021392"/>
    <w:rsid w:val="0002168A"/>
    <w:rsid w:val="00021CAD"/>
    <w:rsid w:val="00022087"/>
    <w:rsid w:val="00022763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5DD"/>
    <w:rsid w:val="000279A1"/>
    <w:rsid w:val="00030007"/>
    <w:rsid w:val="00030742"/>
    <w:rsid w:val="0003091A"/>
    <w:rsid w:val="00030952"/>
    <w:rsid w:val="00030CB4"/>
    <w:rsid w:val="00030EEF"/>
    <w:rsid w:val="0003105E"/>
    <w:rsid w:val="0003177D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05D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678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2BEB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811"/>
    <w:rsid w:val="000629E0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4CB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28AE"/>
    <w:rsid w:val="00073367"/>
    <w:rsid w:val="00073464"/>
    <w:rsid w:val="00073A4C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6E27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003"/>
    <w:rsid w:val="0009746D"/>
    <w:rsid w:val="00097659"/>
    <w:rsid w:val="000976F1"/>
    <w:rsid w:val="000978C0"/>
    <w:rsid w:val="00097912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87A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3B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6BF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C7935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20A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6D1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BFE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31"/>
    <w:rsid w:val="001239BC"/>
    <w:rsid w:val="00123A5E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C6C"/>
    <w:rsid w:val="00132F57"/>
    <w:rsid w:val="00133368"/>
    <w:rsid w:val="0013355F"/>
    <w:rsid w:val="001336DE"/>
    <w:rsid w:val="001337DF"/>
    <w:rsid w:val="00133E5A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397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3DF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0F15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1E4"/>
    <w:rsid w:val="001B3B1C"/>
    <w:rsid w:val="001B3D49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C93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02E"/>
    <w:rsid w:val="001E711F"/>
    <w:rsid w:val="001E7747"/>
    <w:rsid w:val="001E7987"/>
    <w:rsid w:val="001E7EF8"/>
    <w:rsid w:val="001F057B"/>
    <w:rsid w:val="001F0636"/>
    <w:rsid w:val="001F0A06"/>
    <w:rsid w:val="001F0E00"/>
    <w:rsid w:val="001F0E32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544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DAB"/>
    <w:rsid w:val="00215E91"/>
    <w:rsid w:val="00216313"/>
    <w:rsid w:val="002166A5"/>
    <w:rsid w:val="00216B75"/>
    <w:rsid w:val="00217287"/>
    <w:rsid w:val="002175E4"/>
    <w:rsid w:val="0021760A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04A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266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3F1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2EEE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34F"/>
    <w:rsid w:val="002674A1"/>
    <w:rsid w:val="0026771A"/>
    <w:rsid w:val="00267C2B"/>
    <w:rsid w:val="00270097"/>
    <w:rsid w:val="00270D84"/>
    <w:rsid w:val="00271216"/>
    <w:rsid w:val="00271F39"/>
    <w:rsid w:val="0027246E"/>
    <w:rsid w:val="002726F5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5A3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014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4AD5"/>
    <w:rsid w:val="002B515D"/>
    <w:rsid w:val="002B549E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7EA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CE5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4FD1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784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847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B35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9E4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55"/>
    <w:rsid w:val="003160AC"/>
    <w:rsid w:val="00316A62"/>
    <w:rsid w:val="00316D6C"/>
    <w:rsid w:val="003177CF"/>
    <w:rsid w:val="00320152"/>
    <w:rsid w:val="00320169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387"/>
    <w:rsid w:val="00330A18"/>
    <w:rsid w:val="00330ED4"/>
    <w:rsid w:val="00331012"/>
    <w:rsid w:val="00331205"/>
    <w:rsid w:val="003314F7"/>
    <w:rsid w:val="0033174C"/>
    <w:rsid w:val="00331786"/>
    <w:rsid w:val="003319D2"/>
    <w:rsid w:val="00331A8E"/>
    <w:rsid w:val="00331C9E"/>
    <w:rsid w:val="00331EB2"/>
    <w:rsid w:val="003334DB"/>
    <w:rsid w:val="0033362D"/>
    <w:rsid w:val="00333CEF"/>
    <w:rsid w:val="00333EE0"/>
    <w:rsid w:val="00334573"/>
    <w:rsid w:val="00334FD7"/>
    <w:rsid w:val="003350A2"/>
    <w:rsid w:val="00335EF2"/>
    <w:rsid w:val="00336AE1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AC"/>
    <w:rsid w:val="003410EA"/>
    <w:rsid w:val="00341130"/>
    <w:rsid w:val="00341FA7"/>
    <w:rsid w:val="003422CE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736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894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24B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5FA"/>
    <w:rsid w:val="003766F2"/>
    <w:rsid w:val="003766F9"/>
    <w:rsid w:val="00376738"/>
    <w:rsid w:val="003767A7"/>
    <w:rsid w:val="003768CA"/>
    <w:rsid w:val="00376A3A"/>
    <w:rsid w:val="00376A7C"/>
    <w:rsid w:val="00377038"/>
    <w:rsid w:val="003770BB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044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859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DFB"/>
    <w:rsid w:val="003A7EA7"/>
    <w:rsid w:val="003B007B"/>
    <w:rsid w:val="003B00C4"/>
    <w:rsid w:val="003B07E1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E6F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B6A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431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2D7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249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48B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5FE8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182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7F0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E54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9CB"/>
    <w:rsid w:val="00453A85"/>
    <w:rsid w:val="00453E25"/>
    <w:rsid w:val="00453F18"/>
    <w:rsid w:val="00453FE2"/>
    <w:rsid w:val="004543C7"/>
    <w:rsid w:val="0045475E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0DB8"/>
    <w:rsid w:val="0046137C"/>
    <w:rsid w:val="00461A37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3921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1E48"/>
    <w:rsid w:val="0047202B"/>
    <w:rsid w:val="00472215"/>
    <w:rsid w:val="00472498"/>
    <w:rsid w:val="0047290A"/>
    <w:rsid w:val="00472BB2"/>
    <w:rsid w:val="004732C4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7F1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E7"/>
    <w:rsid w:val="004929F3"/>
    <w:rsid w:val="00492CC1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C59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421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14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6F98"/>
    <w:rsid w:val="004C7697"/>
    <w:rsid w:val="004C78D5"/>
    <w:rsid w:val="004C793D"/>
    <w:rsid w:val="004C7D71"/>
    <w:rsid w:val="004C7FCF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A51"/>
    <w:rsid w:val="004D6C49"/>
    <w:rsid w:val="004D749B"/>
    <w:rsid w:val="004D74E8"/>
    <w:rsid w:val="004D7A58"/>
    <w:rsid w:val="004D7B37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AD"/>
    <w:rsid w:val="004E40FF"/>
    <w:rsid w:val="004E422F"/>
    <w:rsid w:val="004E4918"/>
    <w:rsid w:val="004E4A33"/>
    <w:rsid w:val="004E4B07"/>
    <w:rsid w:val="004E4D3A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9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4F7F55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64D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5C5E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171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6BA0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810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4F25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33B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AF8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6E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2F4C"/>
    <w:rsid w:val="005930FC"/>
    <w:rsid w:val="0059334C"/>
    <w:rsid w:val="005934EF"/>
    <w:rsid w:val="0059358D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C3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B22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6AC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60B"/>
    <w:rsid w:val="005E1067"/>
    <w:rsid w:val="005E110E"/>
    <w:rsid w:val="005E14AB"/>
    <w:rsid w:val="005E16DA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CB2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7C8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4F60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5E67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1A7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AE8"/>
    <w:rsid w:val="00685BDF"/>
    <w:rsid w:val="00686204"/>
    <w:rsid w:val="0068629F"/>
    <w:rsid w:val="00686378"/>
    <w:rsid w:val="00686494"/>
    <w:rsid w:val="00686D95"/>
    <w:rsid w:val="00687435"/>
    <w:rsid w:val="006875B3"/>
    <w:rsid w:val="006876F9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733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2D9"/>
    <w:rsid w:val="006A3427"/>
    <w:rsid w:val="006A381B"/>
    <w:rsid w:val="006A3ED8"/>
    <w:rsid w:val="006A3F19"/>
    <w:rsid w:val="006A4C6C"/>
    <w:rsid w:val="006A5775"/>
    <w:rsid w:val="006A5A21"/>
    <w:rsid w:val="006A5B46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B7B87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B0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937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A9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38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5FCA"/>
    <w:rsid w:val="006E6103"/>
    <w:rsid w:val="006E6524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C08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1CE1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164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3EAF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807"/>
    <w:rsid w:val="007330DF"/>
    <w:rsid w:val="0073311B"/>
    <w:rsid w:val="0073350B"/>
    <w:rsid w:val="007335B6"/>
    <w:rsid w:val="007337AD"/>
    <w:rsid w:val="007337B0"/>
    <w:rsid w:val="00733C2E"/>
    <w:rsid w:val="00733E74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C6B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2AB"/>
    <w:rsid w:val="007644AF"/>
    <w:rsid w:val="00764570"/>
    <w:rsid w:val="007649C0"/>
    <w:rsid w:val="00764B64"/>
    <w:rsid w:val="00765145"/>
    <w:rsid w:val="007654CC"/>
    <w:rsid w:val="00765549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67B07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2F68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0F9F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2A8"/>
    <w:rsid w:val="007863D2"/>
    <w:rsid w:val="00786729"/>
    <w:rsid w:val="007867BB"/>
    <w:rsid w:val="00786906"/>
    <w:rsid w:val="00786B04"/>
    <w:rsid w:val="007870C9"/>
    <w:rsid w:val="0078740B"/>
    <w:rsid w:val="007877C1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EA3"/>
    <w:rsid w:val="007A7F04"/>
    <w:rsid w:val="007B0028"/>
    <w:rsid w:val="007B032D"/>
    <w:rsid w:val="007B04A2"/>
    <w:rsid w:val="007B06BD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592"/>
    <w:rsid w:val="007B280A"/>
    <w:rsid w:val="007B2BF0"/>
    <w:rsid w:val="007B3452"/>
    <w:rsid w:val="007B35BF"/>
    <w:rsid w:val="007B3AAA"/>
    <w:rsid w:val="007B3C8D"/>
    <w:rsid w:val="007B3D26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3DD"/>
    <w:rsid w:val="007C15B5"/>
    <w:rsid w:val="007C1712"/>
    <w:rsid w:val="007C18AC"/>
    <w:rsid w:val="007C1B48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DA3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B6F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D78E3"/>
    <w:rsid w:val="007D7CE3"/>
    <w:rsid w:val="007E0798"/>
    <w:rsid w:val="007E0892"/>
    <w:rsid w:val="007E10FE"/>
    <w:rsid w:val="007E1331"/>
    <w:rsid w:val="007E140B"/>
    <w:rsid w:val="007E1B50"/>
    <w:rsid w:val="007E1BD0"/>
    <w:rsid w:val="007E1C53"/>
    <w:rsid w:val="007E1C5C"/>
    <w:rsid w:val="007E1D44"/>
    <w:rsid w:val="007E1DDF"/>
    <w:rsid w:val="007E1E15"/>
    <w:rsid w:val="007E1EDB"/>
    <w:rsid w:val="007E1F44"/>
    <w:rsid w:val="007E1FE9"/>
    <w:rsid w:val="007E2C6D"/>
    <w:rsid w:val="007E32E8"/>
    <w:rsid w:val="007E34A4"/>
    <w:rsid w:val="007E3B15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615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A48"/>
    <w:rsid w:val="00800C9B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26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762"/>
    <w:rsid w:val="00813D75"/>
    <w:rsid w:val="00813F28"/>
    <w:rsid w:val="0081403D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949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201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97B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2CB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2B6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3D8B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169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4F1F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9A9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A46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E4"/>
    <w:rsid w:val="009045F2"/>
    <w:rsid w:val="00904670"/>
    <w:rsid w:val="009049FD"/>
    <w:rsid w:val="00904AE1"/>
    <w:rsid w:val="00904C37"/>
    <w:rsid w:val="00904ECA"/>
    <w:rsid w:val="00905013"/>
    <w:rsid w:val="009055C2"/>
    <w:rsid w:val="00905646"/>
    <w:rsid w:val="00905F9B"/>
    <w:rsid w:val="00906245"/>
    <w:rsid w:val="009065A1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0C1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9BD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2CA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845"/>
    <w:rsid w:val="00954970"/>
    <w:rsid w:val="00954C7F"/>
    <w:rsid w:val="00954DEB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ABE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992"/>
    <w:rsid w:val="00967C92"/>
    <w:rsid w:val="00967DDF"/>
    <w:rsid w:val="009704DF"/>
    <w:rsid w:val="00970922"/>
    <w:rsid w:val="0097096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103"/>
    <w:rsid w:val="0098217D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988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98F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6FBD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67C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07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645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29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539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796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E9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8F7"/>
    <w:rsid w:val="00A93B63"/>
    <w:rsid w:val="00A94166"/>
    <w:rsid w:val="00A94DE4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DC3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E9B"/>
    <w:rsid w:val="00AB0F6C"/>
    <w:rsid w:val="00AB143E"/>
    <w:rsid w:val="00AB17BC"/>
    <w:rsid w:val="00AB19EF"/>
    <w:rsid w:val="00AB1ABD"/>
    <w:rsid w:val="00AB1E60"/>
    <w:rsid w:val="00AB24F8"/>
    <w:rsid w:val="00AB2F1C"/>
    <w:rsid w:val="00AB3C78"/>
    <w:rsid w:val="00AB3DDE"/>
    <w:rsid w:val="00AB408D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AF7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3FC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CD6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10D"/>
    <w:rsid w:val="00B072E7"/>
    <w:rsid w:val="00B073AB"/>
    <w:rsid w:val="00B0746F"/>
    <w:rsid w:val="00B075D4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4E9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580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0C"/>
    <w:rsid w:val="00B40477"/>
    <w:rsid w:val="00B407B2"/>
    <w:rsid w:val="00B40A5D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2C7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292D"/>
    <w:rsid w:val="00B6333B"/>
    <w:rsid w:val="00B634AD"/>
    <w:rsid w:val="00B63781"/>
    <w:rsid w:val="00B63C34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07B"/>
    <w:rsid w:val="00B74AAF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46C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2DC7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D79"/>
    <w:rsid w:val="00BB0F24"/>
    <w:rsid w:val="00BB0F2F"/>
    <w:rsid w:val="00BB130D"/>
    <w:rsid w:val="00BB134A"/>
    <w:rsid w:val="00BB195F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6CC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255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047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067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96B"/>
    <w:rsid w:val="00BE7AA7"/>
    <w:rsid w:val="00BE7D1D"/>
    <w:rsid w:val="00BE7D6D"/>
    <w:rsid w:val="00BE7DC3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3BD3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96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39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55E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320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D49"/>
    <w:rsid w:val="00C16F82"/>
    <w:rsid w:val="00C170A5"/>
    <w:rsid w:val="00C17313"/>
    <w:rsid w:val="00C1751B"/>
    <w:rsid w:val="00C17E95"/>
    <w:rsid w:val="00C201DA"/>
    <w:rsid w:val="00C20424"/>
    <w:rsid w:val="00C20EB7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226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14F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6A3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341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2EA4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40A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D15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29D8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761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869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6E5A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801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3C7"/>
    <w:rsid w:val="00CE753A"/>
    <w:rsid w:val="00CE759B"/>
    <w:rsid w:val="00CE777F"/>
    <w:rsid w:val="00CE7877"/>
    <w:rsid w:val="00CF0240"/>
    <w:rsid w:val="00CF11A0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2E3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DA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CCB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5AC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D3C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0F3F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8D1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2E83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58B5"/>
    <w:rsid w:val="00D8630E"/>
    <w:rsid w:val="00D86422"/>
    <w:rsid w:val="00D867C7"/>
    <w:rsid w:val="00D86B49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694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335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34C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36B"/>
    <w:rsid w:val="00DC245F"/>
    <w:rsid w:val="00DC2578"/>
    <w:rsid w:val="00DC2765"/>
    <w:rsid w:val="00DC2893"/>
    <w:rsid w:val="00DC2A52"/>
    <w:rsid w:val="00DC314E"/>
    <w:rsid w:val="00DC3595"/>
    <w:rsid w:val="00DC4089"/>
    <w:rsid w:val="00DC4305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221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6A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75B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9BC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CF4"/>
    <w:rsid w:val="00DF0D68"/>
    <w:rsid w:val="00DF1350"/>
    <w:rsid w:val="00DF1503"/>
    <w:rsid w:val="00DF1B96"/>
    <w:rsid w:val="00DF1CA3"/>
    <w:rsid w:val="00DF1DEC"/>
    <w:rsid w:val="00DF1EC7"/>
    <w:rsid w:val="00DF238D"/>
    <w:rsid w:val="00DF2D06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BE4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455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2FC3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00A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8AA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335"/>
    <w:rsid w:val="00E377B0"/>
    <w:rsid w:val="00E37B99"/>
    <w:rsid w:val="00E37E08"/>
    <w:rsid w:val="00E37E89"/>
    <w:rsid w:val="00E4005F"/>
    <w:rsid w:val="00E40361"/>
    <w:rsid w:val="00E40405"/>
    <w:rsid w:val="00E40927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433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065"/>
    <w:rsid w:val="00E50774"/>
    <w:rsid w:val="00E508B7"/>
    <w:rsid w:val="00E50990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7B3"/>
    <w:rsid w:val="00E659E5"/>
    <w:rsid w:val="00E65A24"/>
    <w:rsid w:val="00E65A8F"/>
    <w:rsid w:val="00E65BFC"/>
    <w:rsid w:val="00E65C95"/>
    <w:rsid w:val="00E66013"/>
    <w:rsid w:val="00E6651F"/>
    <w:rsid w:val="00E665E8"/>
    <w:rsid w:val="00E6690E"/>
    <w:rsid w:val="00E66B81"/>
    <w:rsid w:val="00E66E03"/>
    <w:rsid w:val="00E67490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07D"/>
    <w:rsid w:val="00E71279"/>
    <w:rsid w:val="00E71593"/>
    <w:rsid w:val="00E71806"/>
    <w:rsid w:val="00E72053"/>
    <w:rsid w:val="00E720C9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0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26E"/>
    <w:rsid w:val="00EB67BA"/>
    <w:rsid w:val="00EB67C0"/>
    <w:rsid w:val="00EB6964"/>
    <w:rsid w:val="00EB70C6"/>
    <w:rsid w:val="00EB7261"/>
    <w:rsid w:val="00EB76C3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13C"/>
    <w:rsid w:val="00EC3235"/>
    <w:rsid w:val="00EC340F"/>
    <w:rsid w:val="00EC3486"/>
    <w:rsid w:val="00EC34FF"/>
    <w:rsid w:val="00EC37A2"/>
    <w:rsid w:val="00EC398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A78"/>
    <w:rsid w:val="00EC7E73"/>
    <w:rsid w:val="00ED057F"/>
    <w:rsid w:val="00ED0C69"/>
    <w:rsid w:val="00ED0EDC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15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0B04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B14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E97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4B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112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4E7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47C4C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1A5"/>
    <w:rsid w:val="00F5361B"/>
    <w:rsid w:val="00F538D2"/>
    <w:rsid w:val="00F5428A"/>
    <w:rsid w:val="00F54580"/>
    <w:rsid w:val="00F5458D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57C6F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887"/>
    <w:rsid w:val="00F66F22"/>
    <w:rsid w:val="00F67001"/>
    <w:rsid w:val="00F67133"/>
    <w:rsid w:val="00F677B7"/>
    <w:rsid w:val="00F67A9D"/>
    <w:rsid w:val="00F67C98"/>
    <w:rsid w:val="00F67D26"/>
    <w:rsid w:val="00F702DB"/>
    <w:rsid w:val="00F70513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474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384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77723"/>
    <w:rsid w:val="00F800B8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382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2F49"/>
    <w:rsid w:val="00FA30DE"/>
    <w:rsid w:val="00FA337F"/>
    <w:rsid w:val="00FA35C3"/>
    <w:rsid w:val="00FA38E4"/>
    <w:rsid w:val="00FA3AC3"/>
    <w:rsid w:val="00FA3AD5"/>
    <w:rsid w:val="00FA3DC0"/>
    <w:rsid w:val="00FA3DF5"/>
    <w:rsid w:val="00FA416A"/>
    <w:rsid w:val="00FA4439"/>
    <w:rsid w:val="00FA44D6"/>
    <w:rsid w:val="00FA47D8"/>
    <w:rsid w:val="00FA48F5"/>
    <w:rsid w:val="00FA4A40"/>
    <w:rsid w:val="00FA4A9A"/>
    <w:rsid w:val="00FA4CF3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B0"/>
    <w:rsid w:val="00FD5BC1"/>
    <w:rsid w:val="00FD5E89"/>
    <w:rsid w:val="00FD5E95"/>
    <w:rsid w:val="00FD5EA4"/>
    <w:rsid w:val="00FD5F1F"/>
    <w:rsid w:val="00FD6102"/>
    <w:rsid w:val="00FD62F3"/>
    <w:rsid w:val="00FD6366"/>
    <w:rsid w:val="00FD6B32"/>
    <w:rsid w:val="00FD6D13"/>
    <w:rsid w:val="00FD7248"/>
    <w:rsid w:val="00FD72FA"/>
    <w:rsid w:val="00FD7C61"/>
    <w:rsid w:val="00FD7D83"/>
    <w:rsid w:val="00FD7EE3"/>
    <w:rsid w:val="00FE067C"/>
    <w:rsid w:val="00FE07EC"/>
    <w:rsid w:val="00FE08ED"/>
    <w:rsid w:val="00FE0917"/>
    <w:rsid w:val="00FE0A1C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320"/>
    <w:rsid w:val="00FE65B8"/>
    <w:rsid w:val="00FE6A65"/>
    <w:rsid w:val="00FE6A6C"/>
    <w:rsid w:val="00FE6B8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74F8A-5527-47DE-89F0-23EF2BCE3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CA23D-EDFD-4F48-A586-C80F9D7917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</TotalTime>
  <Pages>65</Pages>
  <Words>15413</Words>
  <Characters>66722</Characters>
  <Application>Microsoft Office Word</Application>
  <DocSecurity>0</DocSecurity>
  <Lines>556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39</cp:revision>
  <cp:lastPrinted>2024-02-22T13:21:00Z</cp:lastPrinted>
  <dcterms:created xsi:type="dcterms:W3CDTF">2024-02-21T18:34:00Z</dcterms:created>
  <dcterms:modified xsi:type="dcterms:W3CDTF">2024-02-22T14:55:00Z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