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2CFCB" w14:textId="16E7D1EE" w:rsidR="005753E0" w:rsidRPr="005B5482" w:rsidRDefault="005753E0" w:rsidP="00AE6BB0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เอม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5B5482">
        <w:rPr>
          <w:rFonts w:ascii="BrowalliaUPC" w:hAnsi="BrowalliaUPC" w:cs="BrowalliaUPC"/>
          <w:b/>
          <w:bCs/>
          <w:sz w:val="28"/>
          <w:szCs w:val="28"/>
        </w:rPr>
        <w:t>(</w:t>
      </w: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5B5482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3C3A59B7" w14:textId="4D30E4B8" w:rsidR="005753E0" w:rsidRPr="005B5482" w:rsidRDefault="005753E0" w:rsidP="00AE6BB0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</w:t>
      </w:r>
    </w:p>
    <w:p w14:paraId="25909973" w14:textId="69A96BF2" w:rsidR="005753E0" w:rsidRPr="005B5482" w:rsidRDefault="005753E0" w:rsidP="00AE6BB0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 xml:space="preserve">วันที่ </w:t>
      </w:r>
      <w:r w:rsidR="004D7EFA" w:rsidRPr="005B5482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31 </w:t>
      </w:r>
      <w:r w:rsidR="004D7EFA" w:rsidRPr="005B5482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ธันวาคม</w:t>
      </w:r>
      <w:r w:rsidR="004D7EFA"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B5482">
        <w:rPr>
          <w:rFonts w:ascii="BrowalliaUPC" w:hAnsi="BrowalliaUPC" w:cs="BrowalliaUPC"/>
          <w:b/>
          <w:bCs/>
          <w:sz w:val="28"/>
          <w:szCs w:val="28"/>
        </w:rPr>
        <w:t>25</w:t>
      </w:r>
      <w:r w:rsidR="00A7417B" w:rsidRPr="005B5482">
        <w:rPr>
          <w:rFonts w:ascii="BrowalliaUPC" w:hAnsi="BrowalliaUPC" w:cs="BrowalliaUPC"/>
          <w:b/>
          <w:bCs/>
          <w:sz w:val="28"/>
          <w:szCs w:val="28"/>
        </w:rPr>
        <w:t>6</w:t>
      </w:r>
      <w:r w:rsidR="00474D6F" w:rsidRPr="005B5482">
        <w:rPr>
          <w:rFonts w:ascii="BrowalliaUPC" w:hAnsi="BrowalliaUPC" w:cs="BrowalliaUPC"/>
          <w:b/>
          <w:bCs/>
          <w:sz w:val="28"/>
          <w:szCs w:val="28"/>
        </w:rPr>
        <w:t>6</w:t>
      </w:r>
      <w:r w:rsidR="00EF79EE" w:rsidRPr="005B5482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375B8DB2" w14:textId="77777777" w:rsidR="005753E0" w:rsidRPr="005B5482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UPC" w:hAnsi="BrowalliaUPC" w:cs="BrowalliaUPC"/>
          <w:b/>
          <w:bCs/>
          <w:sz w:val="24"/>
          <w:szCs w:val="24"/>
          <w:lang w:val="en-GB"/>
        </w:rPr>
      </w:pPr>
    </w:p>
    <w:p w14:paraId="373E47DB" w14:textId="4BBBCA9F" w:rsidR="00710928" w:rsidRPr="005B5482" w:rsidRDefault="00200FF4" w:rsidP="005B548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ข้อมูล</w:t>
      </w:r>
      <w:r w:rsidR="004D7EFA"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ทั่วไป</w:t>
      </w:r>
    </w:p>
    <w:p w14:paraId="520DCFD2" w14:textId="77777777" w:rsidR="00867702" w:rsidRPr="006004D3" w:rsidRDefault="00867702" w:rsidP="00867702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0"/>
          <w:szCs w:val="20"/>
          <w:lang w:val="th-TH"/>
        </w:rPr>
      </w:pPr>
    </w:p>
    <w:p w14:paraId="040E9555" w14:textId="7757B6B0" w:rsidR="00F15549" w:rsidRPr="005B5482" w:rsidRDefault="00F15549" w:rsidP="005B5482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บริษัท อี ฟอร์ แอล เอม จำกัด (มหาชน) จดทะเบียนในประเทศไทย</w:t>
      </w:r>
      <w:r w:rsidRPr="005B5482">
        <w:rPr>
          <w:rFonts w:ascii="BrowalliaUPC" w:hAnsi="BrowalliaUPC" w:cs="BrowalliaUPC"/>
          <w:sz w:val="28"/>
          <w:szCs w:val="28"/>
        </w:rPr>
        <w:t> </w:t>
      </w:r>
      <w:r w:rsidRPr="005B5482">
        <w:rPr>
          <w:rFonts w:ascii="BrowalliaUPC" w:hAnsi="BrowalliaUPC" w:cs="BrowalliaUPC"/>
          <w:sz w:val="28"/>
          <w:szCs w:val="28"/>
          <w:cs/>
        </w:rPr>
        <w:t>และหุ้นของบริษัทได้รับการจดทะเบียนให้ทำการซื้อขายได้ในตลาดหลักทรัพย์ เอ็ม เอ ไอ บริษัท</w:t>
      </w:r>
      <w:r w:rsidR="0048374B" w:rsidRPr="005B5482">
        <w:rPr>
          <w:rFonts w:ascii="BrowalliaUPC" w:hAnsi="BrowalliaUPC" w:cs="BrowalliaUPC"/>
          <w:sz w:val="28"/>
          <w:szCs w:val="28"/>
          <w:cs/>
        </w:rPr>
        <w:t>มีที่อยู่ตามที่จดทะเบียน</w:t>
      </w:r>
      <w:r w:rsidRPr="005B5482">
        <w:rPr>
          <w:rFonts w:ascii="BrowalliaUPC" w:hAnsi="BrowalliaUPC" w:cs="BrowalliaUPC"/>
          <w:sz w:val="28"/>
          <w:szCs w:val="28"/>
          <w:cs/>
        </w:rPr>
        <w:t>ตั้งอยู่เลขที่</w:t>
      </w:r>
      <w:r w:rsidR="00E933ED"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343CA4" w:rsidRPr="005B5482">
        <w:rPr>
          <w:rFonts w:ascii="BrowalliaUPC" w:hAnsi="BrowalliaUPC" w:cs="BrowalliaUPC"/>
          <w:sz w:val="28"/>
          <w:szCs w:val="28"/>
        </w:rPr>
        <w:t>432</w:t>
      </w:r>
      <w:r w:rsidR="00E933ED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ถนนราชวิถี แขวงบางยี่ขัน เขตบางพลัด กรุงเทพมหานคร</w:t>
      </w:r>
      <w:r w:rsidR="00E933ED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บริษัทดำเนินธุรกิจหลักเป็นตัวแทนจำหน่ายเครื่องมือและอุปกรณ์ทางการแพทย์ และมีเงินลงทุนในบริษัทย่อยซึ่งประกอบธุรกิจจำหน่ายเครื่องมือแพทย์</w:t>
      </w:r>
    </w:p>
    <w:p w14:paraId="3E83963A" w14:textId="77777777" w:rsidR="00F15549" w:rsidRPr="005B5482" w:rsidRDefault="00F15549" w:rsidP="00F15549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0F4B7FC0" w14:textId="77777777" w:rsidR="00867702" w:rsidRPr="005B5482" w:rsidRDefault="00867702" w:rsidP="005B548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</w:p>
    <w:p w14:paraId="5E709DB9" w14:textId="77777777" w:rsidR="00867702" w:rsidRPr="006004D3" w:rsidRDefault="00867702" w:rsidP="00867702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p w14:paraId="7A2A70E9" w14:textId="77777777" w:rsidR="00C63FB7" w:rsidRDefault="00867702" w:rsidP="00E750B9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426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เกณฑ์</w:t>
      </w:r>
      <w:r w:rsidRPr="005B5482">
        <w:rPr>
          <w:rFonts w:ascii="BrowalliaUPC" w:hAnsi="BrowalliaUPC" w:cs="BrowalliaUPC"/>
          <w:sz w:val="28"/>
          <w:szCs w:val="28"/>
          <w:cs/>
          <w:lang w:eastAsia="zh-CN"/>
        </w:rPr>
        <w:t>การถือปฏิบัติ</w:t>
      </w:r>
    </w:p>
    <w:p w14:paraId="58B73941" w14:textId="77777777" w:rsidR="00C63FB7" w:rsidRPr="006004D3" w:rsidRDefault="00C63FB7" w:rsidP="00C63FB7">
      <w:pPr>
        <w:spacing w:line="240" w:lineRule="auto"/>
        <w:ind w:left="851" w:right="-1"/>
        <w:jc w:val="thaiDistribute"/>
        <w:rPr>
          <w:rFonts w:ascii="BrowalliaUPC" w:hAnsi="BrowalliaUPC" w:cs="BrowalliaUPC"/>
          <w:sz w:val="20"/>
          <w:szCs w:val="20"/>
        </w:rPr>
      </w:pPr>
    </w:p>
    <w:p w14:paraId="6631DCC9" w14:textId="74360DAA" w:rsidR="00867702" w:rsidRPr="00C63FB7" w:rsidRDefault="00867702" w:rsidP="00C63FB7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C63FB7">
        <w:rPr>
          <w:rFonts w:ascii="BrowalliaUPC" w:hAnsi="BrowalliaUPC" w:cs="BrowalliaUPC"/>
          <w:sz w:val="28"/>
          <w:szCs w:val="28"/>
          <w:cs/>
        </w:rPr>
        <w:t>บริษัทจัดทำงบการเงินตามมาตรฐานการรายงานทางการเงิน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21F0036E" w14:textId="77777777" w:rsidR="00867702" w:rsidRPr="006004D3" w:rsidRDefault="00867702" w:rsidP="00C63FB7">
      <w:pPr>
        <w:spacing w:line="240" w:lineRule="auto"/>
        <w:ind w:left="851" w:right="-1"/>
        <w:jc w:val="thaiDistribute"/>
        <w:rPr>
          <w:rFonts w:ascii="BrowalliaUPC" w:hAnsi="BrowalliaUPC" w:cs="BrowalliaUPC"/>
          <w:sz w:val="20"/>
          <w:szCs w:val="20"/>
        </w:rPr>
      </w:pPr>
    </w:p>
    <w:p w14:paraId="69D65171" w14:textId="77777777" w:rsidR="001B00A4" w:rsidRPr="005B5482" w:rsidRDefault="00867702" w:rsidP="00867702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งบการเงินรวมและงบการเงินเฉพาะของบริษัทได้</w:t>
      </w:r>
      <w:r w:rsidR="00463D0E" w:rsidRPr="005B5482">
        <w:rPr>
          <w:rFonts w:ascii="BrowalliaUPC" w:hAnsi="BrowalliaUPC" w:cs="BrowalliaUPC"/>
          <w:sz w:val="28"/>
          <w:szCs w:val="28"/>
          <w:cs/>
        </w:rPr>
        <w:t>ถูก</w:t>
      </w:r>
      <w:r w:rsidRPr="005B5482">
        <w:rPr>
          <w:rFonts w:ascii="BrowalliaUPC" w:hAnsi="BrowalliaUPC" w:cs="BrowalliaUPC"/>
          <w:sz w:val="28"/>
          <w:szCs w:val="28"/>
          <w:cs/>
        </w:rPr>
        <w:t>จัดทำขึ้นโดยใช้เกณฑ์ราคาทุนเดิม เว้นแต่จะเปิดเผย</w:t>
      </w:r>
      <w:r w:rsidR="00FF28A3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เป็นอย่างอื่นเป็นการเฉพาะ</w:t>
      </w:r>
    </w:p>
    <w:p w14:paraId="26C28F76" w14:textId="77777777" w:rsidR="001B00A4" w:rsidRPr="006004D3" w:rsidRDefault="001B00A4" w:rsidP="00867702">
      <w:pPr>
        <w:spacing w:line="240" w:lineRule="auto"/>
        <w:ind w:left="851" w:right="-1"/>
        <w:jc w:val="thaiDistribute"/>
        <w:rPr>
          <w:rFonts w:ascii="BrowalliaUPC" w:hAnsi="BrowalliaUPC" w:cs="BrowalliaUPC"/>
          <w:sz w:val="20"/>
          <w:szCs w:val="20"/>
        </w:rPr>
      </w:pPr>
    </w:p>
    <w:p w14:paraId="1D9C66A1" w14:textId="0DD7C280" w:rsidR="00867702" w:rsidRPr="00C63FB7" w:rsidRDefault="00867702" w:rsidP="00867702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ในการจัดทำงบการเงินให้สอดคล้องกับมาตรฐานการรายงานทางการเงิน ผู้บริหารต้องใช้ประมาณการทางบัญชีที่สำคัญและใช้ดุลยพินิจตามกระบวนการในการนำนโยบายการบัญชีของกลุ่มบริษัท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งบการเงินรวมได้</w:t>
      </w:r>
      <w:r w:rsidR="001B00A4" w:rsidRPr="005B5482">
        <w:rPr>
          <w:rFonts w:ascii="BrowalliaUPC" w:hAnsi="BrowalliaUPC" w:cs="BrowalliaUPC"/>
          <w:sz w:val="28"/>
          <w:szCs w:val="28"/>
          <w:cs/>
        </w:rPr>
        <w:t>มีการ</w:t>
      </w:r>
      <w:r w:rsidRPr="005B5482">
        <w:rPr>
          <w:rFonts w:ascii="BrowalliaUPC" w:hAnsi="BrowalliaUPC" w:cs="BrowalliaUPC"/>
          <w:sz w:val="28"/>
          <w:szCs w:val="28"/>
          <w:cs/>
        </w:rPr>
        <w:t>เปิดเผย</w:t>
      </w:r>
      <w:r w:rsidRPr="00C63FB7">
        <w:rPr>
          <w:rFonts w:ascii="BrowalliaUPC" w:hAnsi="BrowalliaUPC" w:cs="BrowalliaUPC"/>
          <w:sz w:val="28"/>
          <w:szCs w:val="28"/>
          <w:cs/>
        </w:rPr>
        <w:t>ในหมายเหตุประกอบงบการเงิน ข้อ</w:t>
      </w:r>
      <w:r w:rsidRPr="00C63FB7">
        <w:rPr>
          <w:rFonts w:ascii="BrowalliaUPC" w:hAnsi="BrowalliaUPC" w:cs="BrowalliaUPC"/>
          <w:sz w:val="28"/>
          <w:szCs w:val="28"/>
        </w:rPr>
        <w:t xml:space="preserve"> </w:t>
      </w:r>
      <w:r w:rsidR="00F32572" w:rsidRPr="00C63FB7">
        <w:rPr>
          <w:rFonts w:ascii="BrowalliaUPC" w:hAnsi="BrowalliaUPC" w:cs="BrowalliaUPC"/>
          <w:sz w:val="28"/>
          <w:szCs w:val="28"/>
        </w:rPr>
        <w:t>5</w:t>
      </w:r>
    </w:p>
    <w:p w14:paraId="0F81D7CB" w14:textId="77777777" w:rsidR="00D706B5" w:rsidRPr="006004D3" w:rsidRDefault="00D706B5" w:rsidP="0086770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</w:rPr>
      </w:pPr>
    </w:p>
    <w:p w14:paraId="41070681" w14:textId="77777777" w:rsidR="00867702" w:rsidRPr="00291560" w:rsidRDefault="00867702" w:rsidP="00E750B9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426" w:firstLine="0"/>
        <w:jc w:val="thaiDistribute"/>
        <w:rPr>
          <w:rFonts w:ascii="BrowalliaUPC" w:hAnsi="BrowalliaUPC" w:cs="BrowalliaUPC"/>
          <w:sz w:val="28"/>
          <w:szCs w:val="28"/>
        </w:rPr>
      </w:pPr>
      <w:r w:rsidRPr="00291560">
        <w:rPr>
          <w:rFonts w:ascii="BrowalliaUPC" w:hAnsi="BrowalliaUPC" w:cs="BrowalliaUPC"/>
          <w:sz w:val="28"/>
          <w:szCs w:val="28"/>
          <w:cs/>
        </w:rPr>
        <w:t>เกณฑ์ในการจัดทำงบการเงินรวม</w:t>
      </w:r>
    </w:p>
    <w:p w14:paraId="459160C0" w14:textId="77777777" w:rsidR="00867702" w:rsidRPr="006004D3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BrowalliaUPC" w:hAnsi="BrowalliaUPC" w:cs="BrowalliaUPC"/>
          <w:sz w:val="20"/>
          <w:szCs w:val="20"/>
          <w:cs/>
          <w:lang w:val="th-TH"/>
        </w:rPr>
      </w:pPr>
    </w:p>
    <w:p w14:paraId="75397013" w14:textId="73D24D95" w:rsidR="00867702" w:rsidRPr="005B5482" w:rsidRDefault="00867702" w:rsidP="00291560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งบการเงินรวมนี้ได้รวมงบการเงินของบริษัท อี ฟอร์ แอล เอม จำกัด </w:t>
      </w:r>
      <w:r w:rsidRPr="005B5482">
        <w:rPr>
          <w:rFonts w:ascii="BrowalliaUPC" w:hAnsi="BrowalliaUPC" w:cs="BrowalliaUPC"/>
          <w:sz w:val="28"/>
          <w:szCs w:val="28"/>
        </w:rPr>
        <w:t>(</w:t>
      </w:r>
      <w:r w:rsidRPr="005B5482">
        <w:rPr>
          <w:rFonts w:ascii="BrowalliaUPC" w:hAnsi="BrowalliaUPC" w:cs="BrowalliaUPC"/>
          <w:sz w:val="28"/>
          <w:szCs w:val="28"/>
          <w:cs/>
        </w:rPr>
        <w:t>มหาชน</w:t>
      </w:r>
      <w:r w:rsidRPr="005B5482">
        <w:rPr>
          <w:rFonts w:ascii="BrowalliaUPC" w:hAnsi="BrowalliaUPC" w:cs="BrowalliaUPC"/>
          <w:sz w:val="28"/>
          <w:szCs w:val="28"/>
        </w:rPr>
        <w:t xml:space="preserve">) </w:t>
      </w:r>
      <w:r w:rsidRPr="005B5482">
        <w:rPr>
          <w:rFonts w:ascii="BrowalliaUPC" w:hAnsi="BrowalliaUPC" w:cs="BrowalliaUPC"/>
          <w:sz w:val="28"/>
          <w:szCs w:val="28"/>
          <w:cs/>
        </w:rPr>
        <w:t>และบริษัทย่อยที่บริษัทมีอำนาจควบคุม</w:t>
      </w:r>
      <w:r w:rsidR="002B3370" w:rsidRPr="005B5482">
        <w:rPr>
          <w:rFonts w:ascii="BrowalliaUPC" w:hAnsi="BrowalliaUPC" w:cs="BrowalliaUPC"/>
          <w:sz w:val="28"/>
          <w:szCs w:val="28"/>
          <w:cs/>
        </w:rPr>
        <w:t>ซึ่ง</w:t>
      </w:r>
      <w:r w:rsidRPr="005B5482">
        <w:rPr>
          <w:rFonts w:ascii="BrowalliaUPC" w:hAnsi="BrowalliaUPC" w:cs="BrowalliaUPC"/>
          <w:sz w:val="28"/>
          <w:szCs w:val="28"/>
          <w:cs/>
        </w:rPr>
        <w:t>ถือหุ้นร้อยละ</w:t>
      </w:r>
      <w:r w:rsidR="00F118E9"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65A44" w:rsidRPr="005B5482">
        <w:rPr>
          <w:rFonts w:ascii="BrowalliaUPC" w:hAnsi="BrowalliaUPC" w:cs="BrowalliaUPC"/>
          <w:sz w:val="28"/>
          <w:szCs w:val="28"/>
        </w:rPr>
        <w:t>100</w:t>
      </w:r>
      <w:r w:rsidR="00F118E9" w:rsidRPr="005B5482">
        <w:rPr>
          <w:rFonts w:ascii="BrowalliaUPC" w:hAnsi="BrowalliaUPC" w:cs="BrowalliaUPC"/>
          <w:sz w:val="28"/>
          <w:szCs w:val="28"/>
          <w:cs/>
        </w:rPr>
        <w:t xml:space="preserve"> ดังนี้</w:t>
      </w:r>
    </w:p>
    <w:p w14:paraId="378D904C" w14:textId="77777777" w:rsidR="00867702" w:rsidRPr="006004D3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9"/>
        <w:gridCol w:w="179"/>
        <w:gridCol w:w="808"/>
        <w:gridCol w:w="90"/>
        <w:gridCol w:w="844"/>
        <w:gridCol w:w="144"/>
        <w:gridCol w:w="808"/>
        <w:gridCol w:w="135"/>
        <w:gridCol w:w="3233"/>
      </w:tblGrid>
      <w:tr w:rsidR="00867702" w:rsidRPr="005B5482" w14:paraId="270B5FAA" w14:textId="77777777" w:rsidTr="005901AC">
        <w:tc>
          <w:tcPr>
            <w:tcW w:w="2219" w:type="dxa"/>
          </w:tcPr>
          <w:p w14:paraId="4CE59624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9" w:type="dxa"/>
          </w:tcPr>
          <w:p w14:paraId="1EBDB773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F337E7B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0" w:type="dxa"/>
          </w:tcPr>
          <w:p w14:paraId="25882E5E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</w:tcPr>
          <w:p w14:paraId="7467A563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สัดส่วนการลงทุน (ร้อยละ)</w:t>
            </w:r>
          </w:p>
        </w:tc>
        <w:tc>
          <w:tcPr>
            <w:tcW w:w="135" w:type="dxa"/>
          </w:tcPr>
          <w:p w14:paraId="4740AD9E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33" w:type="dxa"/>
          </w:tcPr>
          <w:p w14:paraId="17515A8C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867702" w:rsidRPr="005B5482" w14:paraId="6747B8F1" w14:textId="77777777" w:rsidTr="005901AC">
        <w:tc>
          <w:tcPr>
            <w:tcW w:w="2219" w:type="dxa"/>
            <w:tcBorders>
              <w:bottom w:val="single" w:sz="4" w:space="0" w:color="auto"/>
            </w:tcBorders>
          </w:tcPr>
          <w:p w14:paraId="7A61B613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79" w:type="dxa"/>
          </w:tcPr>
          <w:p w14:paraId="1192F562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4DDC7B74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0" w:type="dxa"/>
          </w:tcPr>
          <w:p w14:paraId="1E78FC97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27EF277" w14:textId="509BB4C3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5901AC" w:rsidRPr="005B5482"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44" w:type="dxa"/>
          </w:tcPr>
          <w:p w14:paraId="7B288F40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5E0C8A27" w14:textId="4436CC40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5901AC" w:rsidRPr="005B5482"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135" w:type="dxa"/>
          </w:tcPr>
          <w:p w14:paraId="221CD668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33" w:type="dxa"/>
            <w:tcBorders>
              <w:bottom w:val="single" w:sz="4" w:space="0" w:color="auto"/>
            </w:tcBorders>
          </w:tcPr>
          <w:p w14:paraId="475A1E43" w14:textId="77777777" w:rsidR="00867702" w:rsidRPr="005B5482" w:rsidRDefault="00867702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ลักษณะธุรกิจ</w:t>
            </w:r>
          </w:p>
        </w:tc>
      </w:tr>
      <w:tr w:rsidR="00867702" w:rsidRPr="005B5482" w14:paraId="132FCA3D" w14:textId="77777777" w:rsidTr="005901AC">
        <w:tc>
          <w:tcPr>
            <w:tcW w:w="2219" w:type="dxa"/>
            <w:tcBorders>
              <w:top w:val="single" w:sz="4" w:space="0" w:color="auto"/>
            </w:tcBorders>
          </w:tcPr>
          <w:p w14:paraId="458EF621" w14:textId="77777777" w:rsidR="00867702" w:rsidRPr="005B5482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79" w:type="dxa"/>
          </w:tcPr>
          <w:p w14:paraId="18851E24" w14:textId="77777777" w:rsidR="00867702" w:rsidRPr="005B5482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45E20FDD" w14:textId="77777777" w:rsidR="00867702" w:rsidRPr="005B5482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90" w:type="dxa"/>
          </w:tcPr>
          <w:p w14:paraId="0C876163" w14:textId="77777777" w:rsidR="00867702" w:rsidRPr="005B5482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0AFCD1C" w14:textId="77777777" w:rsidR="00867702" w:rsidRPr="005B5482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4" w:type="dxa"/>
          </w:tcPr>
          <w:p w14:paraId="335C8337" w14:textId="77777777" w:rsidR="00867702" w:rsidRPr="005B5482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7F2298DD" w14:textId="77777777" w:rsidR="00867702" w:rsidRPr="005B5482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35" w:type="dxa"/>
          </w:tcPr>
          <w:p w14:paraId="6D4F45DA" w14:textId="77777777" w:rsidR="00867702" w:rsidRPr="005B5482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33" w:type="dxa"/>
            <w:tcBorders>
              <w:top w:val="single" w:sz="4" w:space="0" w:color="auto"/>
            </w:tcBorders>
          </w:tcPr>
          <w:p w14:paraId="1537A7DF" w14:textId="77777777" w:rsidR="00867702" w:rsidRPr="005B5482" w:rsidRDefault="00867702" w:rsidP="00CE5B5B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104326" w:rsidRPr="005B5482" w14:paraId="2688F877" w14:textId="77777777" w:rsidTr="005901AC">
        <w:tc>
          <w:tcPr>
            <w:tcW w:w="2219" w:type="dxa"/>
          </w:tcPr>
          <w:p w14:paraId="62EF76CF" w14:textId="77777777" w:rsidR="00104326" w:rsidRPr="005B5482" w:rsidRDefault="00104326" w:rsidP="00104326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179" w:type="dxa"/>
          </w:tcPr>
          <w:p w14:paraId="17ADDA6A" w14:textId="77777777" w:rsidR="00104326" w:rsidRPr="005B5482" w:rsidRDefault="00104326" w:rsidP="00104326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3A0C79D" w14:textId="77777777" w:rsidR="00104326" w:rsidRPr="005B5482" w:rsidRDefault="00104326" w:rsidP="00104326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</w:tcPr>
          <w:p w14:paraId="4A1680DD" w14:textId="77777777" w:rsidR="00104326" w:rsidRPr="005B5482" w:rsidRDefault="00104326" w:rsidP="00104326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5C5A8C47" w14:textId="6E3E5595" w:rsidR="00104326" w:rsidRPr="005B5482" w:rsidRDefault="00642555" w:rsidP="00642555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100.00</w:t>
            </w:r>
          </w:p>
        </w:tc>
        <w:tc>
          <w:tcPr>
            <w:tcW w:w="144" w:type="dxa"/>
          </w:tcPr>
          <w:p w14:paraId="18C47283" w14:textId="77777777" w:rsidR="00104326" w:rsidRPr="005B5482" w:rsidRDefault="00104326" w:rsidP="00104326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4369C296" w14:textId="30B5F9C9" w:rsidR="00104326" w:rsidRPr="005B5482" w:rsidRDefault="00104326" w:rsidP="00104326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100.00</w:t>
            </w:r>
          </w:p>
        </w:tc>
        <w:tc>
          <w:tcPr>
            <w:tcW w:w="135" w:type="dxa"/>
          </w:tcPr>
          <w:p w14:paraId="4B5ADAC5" w14:textId="77777777" w:rsidR="00104326" w:rsidRPr="005B5482" w:rsidRDefault="00104326" w:rsidP="00104326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33" w:type="dxa"/>
          </w:tcPr>
          <w:p w14:paraId="77878F14" w14:textId="77777777" w:rsidR="00104326" w:rsidRPr="005B5482" w:rsidRDefault="00104326" w:rsidP="00104326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</w:tr>
    </w:tbl>
    <w:p w14:paraId="6E0D81D0" w14:textId="77777777" w:rsidR="00867702" w:rsidRPr="006004D3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0"/>
          <w:szCs w:val="20"/>
        </w:rPr>
      </w:pPr>
    </w:p>
    <w:p w14:paraId="1739FD4E" w14:textId="6C16B8B0" w:rsidR="00867702" w:rsidRPr="005B5482" w:rsidRDefault="00867702" w:rsidP="00E5327C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รายการบัญชีระหว่างบริษัทกับบริษัทย่อยที่มีสาระสำคัญได้ถูก</w:t>
      </w:r>
      <w:r w:rsidR="00657286" w:rsidRPr="005B5482">
        <w:rPr>
          <w:rFonts w:ascii="BrowalliaUPC" w:hAnsi="BrowalliaUPC" w:cs="BrowalliaUPC"/>
          <w:sz w:val="28"/>
          <w:szCs w:val="28"/>
          <w:cs/>
        </w:rPr>
        <w:t>หักกลบ</w:t>
      </w:r>
      <w:r w:rsidRPr="005B5482">
        <w:rPr>
          <w:rFonts w:ascii="BrowalliaUPC" w:hAnsi="BrowalliaUPC" w:cs="BrowalliaUPC"/>
          <w:sz w:val="28"/>
          <w:szCs w:val="28"/>
          <w:cs/>
        </w:rPr>
        <w:t>รายการในการทำงบการเงินรวมแล้ว</w:t>
      </w:r>
    </w:p>
    <w:p w14:paraId="26B74CD0" w14:textId="77777777" w:rsidR="00867702" w:rsidRPr="006004D3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0"/>
          <w:szCs w:val="20"/>
        </w:rPr>
      </w:pPr>
    </w:p>
    <w:p w14:paraId="610A993C" w14:textId="659529E9" w:rsidR="00867702" w:rsidRPr="005B5482" w:rsidRDefault="00867702" w:rsidP="00E5327C">
      <w:pPr>
        <w:spacing w:line="240" w:lineRule="auto"/>
        <w:ind w:left="851" w:right="-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งบการเงินรวมนี้ได้จัดทำขึ้นโดยใช้นโยบายการบัญชีเดียวกันสำหรับรายการบัญชีที่เหมือนกันหรือเหตุการณ์</w:t>
      </w:r>
      <w:r w:rsidR="006C50A5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ทางบัญชีที่คล้ายคลึงกันสำหรับการจัดทำงบการเงินของบริษัท</w:t>
      </w:r>
    </w:p>
    <w:p w14:paraId="743EF6B5" w14:textId="77777777" w:rsidR="005E7480" w:rsidRDefault="005E7480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28F556A" w14:textId="77777777" w:rsidR="006004D3" w:rsidRPr="005B5482" w:rsidRDefault="006004D3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41AD169" w14:textId="77777777" w:rsidR="002E0541" w:rsidRPr="005B5482" w:rsidRDefault="00867702" w:rsidP="00E935D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มาตรฐานการรายงานทางการเงินที่มีการเปลี่ยนแปลง</w:t>
      </w:r>
      <w:bookmarkStart w:id="0" w:name="_Hlk94015121"/>
    </w:p>
    <w:p w14:paraId="235711FF" w14:textId="77777777" w:rsidR="002E0541" w:rsidRPr="005B5482" w:rsidRDefault="002E0541" w:rsidP="002E0541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bookmarkEnd w:id="0"/>
    <w:p w14:paraId="6A6053A6" w14:textId="20BE66FD" w:rsidR="00163E72" w:rsidRDefault="007576B3" w:rsidP="00E750B9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425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5B5482">
        <w:rPr>
          <w:rFonts w:ascii="BrowalliaUPC" w:hAnsi="BrowalliaUPC" w:cs="BrowalliaUPC"/>
          <w:sz w:val="28"/>
          <w:szCs w:val="28"/>
          <w:cs/>
          <w:lang w:val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5B5482">
        <w:rPr>
          <w:rFonts w:ascii="BrowalliaUPC" w:hAnsi="BrowalliaUPC" w:cs="BrowalliaUPC"/>
          <w:sz w:val="28"/>
          <w:szCs w:val="28"/>
          <w:lang w:val="th-TH"/>
        </w:rPr>
        <w:t xml:space="preserve">1 </w:t>
      </w:r>
      <w:r w:rsidRPr="005B5482">
        <w:rPr>
          <w:rFonts w:ascii="BrowalliaUPC" w:hAnsi="BrowalliaUPC" w:cs="BrowalliaUPC"/>
          <w:sz w:val="28"/>
          <w:szCs w:val="28"/>
          <w:cs/>
          <w:lang w:val="th-TH"/>
        </w:rPr>
        <w:t>มกราคม</w:t>
      </w:r>
      <w:r w:rsidR="002C0173" w:rsidRPr="005B5482">
        <w:rPr>
          <w:rFonts w:ascii="BrowalliaUPC" w:hAnsi="BrowalliaUPC" w:cs="BrowalliaUPC"/>
          <w:sz w:val="28"/>
          <w:szCs w:val="28"/>
          <w:lang w:val="th-TH"/>
        </w:rPr>
        <w:t xml:space="preserve"> 2566 </w:t>
      </w:r>
      <w:r w:rsidRPr="005B5482">
        <w:rPr>
          <w:rFonts w:ascii="BrowalliaUPC" w:hAnsi="BrowalliaUPC" w:cs="BrowalliaUPC"/>
          <w:sz w:val="28"/>
          <w:szCs w:val="28"/>
          <w:cs/>
          <w:lang w:val="th-TH"/>
        </w:rPr>
        <w:t>ที่เกี่ยวข้องและมีผลกระทบต่อ</w:t>
      </w:r>
      <w:r w:rsidR="004B0327">
        <w:rPr>
          <w:rFonts w:ascii="BrowalliaUPC" w:hAnsi="BrowalliaUPC" w:cs="BrowalliaUPC" w:hint="cs"/>
          <w:sz w:val="28"/>
          <w:szCs w:val="28"/>
          <w:cs/>
          <w:lang w:val="th-TH"/>
        </w:rPr>
        <w:t>งบการเงินของ</w:t>
      </w:r>
      <w:r w:rsidRPr="005B5482">
        <w:rPr>
          <w:rFonts w:ascii="BrowalliaUPC" w:hAnsi="BrowalliaUPC" w:cs="BrowalliaUPC"/>
          <w:sz w:val="28"/>
          <w:szCs w:val="28"/>
          <w:cs/>
          <w:lang w:val="th-TH"/>
        </w:rPr>
        <w:t>กลุ่มบริษัท</w:t>
      </w:r>
      <w:r w:rsidRPr="005B5482">
        <w:rPr>
          <w:rFonts w:ascii="BrowalliaUPC" w:hAnsi="BrowalliaUPC" w:cs="BrowalliaUPC"/>
          <w:sz w:val="28"/>
          <w:szCs w:val="28"/>
          <w:lang w:val="th-TH"/>
        </w:rPr>
        <w:t> </w:t>
      </w:r>
      <w:r w:rsidR="008A6CD8">
        <w:rPr>
          <w:rFonts w:ascii="BrowalliaUPC" w:hAnsi="BrowalliaUPC" w:cs="BrowalliaUPC" w:hint="cs"/>
          <w:sz w:val="28"/>
          <w:szCs w:val="28"/>
          <w:cs/>
          <w:lang w:val="th-TH"/>
        </w:rPr>
        <w:t>มีดังนี้</w:t>
      </w:r>
    </w:p>
    <w:p w14:paraId="242AF902" w14:textId="77777777" w:rsidR="00163E72" w:rsidRDefault="00163E72" w:rsidP="00163E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</w:p>
    <w:p w14:paraId="40317FA8" w14:textId="0A1E5F5F" w:rsidR="00882776" w:rsidRDefault="00882776" w:rsidP="00E750B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การปรับปรุงมาตรฐานการบัญชีฉบับที่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16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เรื่อง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ที่ดิน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อาคารและอุปกรณ์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อาคารและอุปกรณ์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>   </w:t>
      </w:r>
    </w:p>
    <w:p w14:paraId="2F365AA3" w14:textId="77777777" w:rsidR="00C14857" w:rsidRPr="00163E72" w:rsidRDefault="00C14857" w:rsidP="00C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</w:p>
    <w:p w14:paraId="45FB32B6" w14:textId="77777777" w:rsidR="00882776" w:rsidRDefault="00882776" w:rsidP="00E750B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การปรับปรุงมาตรฐานการบัญชีฉบับที่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37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เรื่อง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ประมาณการหนี้สิน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หนี้สินที่อาจเกิดขึ้น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และสินทรัพย์ที่อาจเกิดขึ้น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 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>  </w:t>
      </w:r>
    </w:p>
    <w:p w14:paraId="4FE4624E" w14:textId="77777777" w:rsidR="00C14857" w:rsidRPr="00C14857" w:rsidRDefault="00C14857" w:rsidP="00C14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jc w:val="thaiDistribute"/>
        <w:outlineLvl w:val="0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22C7DF10" w14:textId="77777777" w:rsidR="00882776" w:rsidRDefault="00882776" w:rsidP="00E750B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การปรับปรุงมาตรฐานการรายงานทางการเงินฉบับที่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3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เรื่องการรวมธุรกิจ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และเพิ่มการพิจารณาการรับรู้หนี้สินและหนี้สินที่อาจเกิดขึ้นที่รับมาจากการรวมธุรกิจ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และไม่รับรู้สินทรัพย์ที่อาจเกิดขึ้น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ณ วันที่ซื้อ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> </w:t>
      </w:r>
    </w:p>
    <w:p w14:paraId="6D0510D7" w14:textId="77777777" w:rsidR="00C14857" w:rsidRPr="00C14857" w:rsidRDefault="00C14857" w:rsidP="00C14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jc w:val="thaiDistribute"/>
        <w:outlineLvl w:val="0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68C53CE1" w14:textId="77777777" w:rsidR="00882776" w:rsidRPr="00A52755" w:rsidRDefault="00882776" w:rsidP="00E750B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การปรับปรุงมาตรฐานการรายงานทางการเงินฉบับที่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9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เรื่อง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เครื่องมือทางการเงิน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ได้อธิบายให้ชัดเจนเกี่ยวกับการพิจารณาการตัดรายการหนี้สินทางการเงินด้วยวิธีทดสอบร้อยละ</w:t>
      </w:r>
      <w:r w:rsidRPr="00163E72">
        <w:rPr>
          <w:rFonts w:ascii="BrowalliaUPC" w:hAnsi="BrowalliaUPC" w:cs="BrowalliaUPC"/>
          <w:sz w:val="28"/>
          <w:szCs w:val="28"/>
          <w:lang w:val="th-TH"/>
        </w:rPr>
        <w:t xml:space="preserve"> 10 </w:t>
      </w:r>
      <w:r w:rsidRPr="00163E72">
        <w:rPr>
          <w:rFonts w:ascii="BrowalliaUPC" w:hAnsi="BrowalliaUPC" w:cs="BrowalliaUPC"/>
          <w:sz w:val="28"/>
          <w:szCs w:val="28"/>
          <w:cs/>
          <w:lang w:val="th-TH"/>
        </w:rPr>
        <w:t>โดยให้รวมเฉพาะ</w:t>
      </w:r>
      <w:r w:rsidRPr="00A52755">
        <w:rPr>
          <w:rFonts w:ascii="BrowalliaUPC" w:hAnsi="BrowalliaUPC" w:cs="BrowalliaUPC"/>
          <w:sz w:val="28"/>
          <w:szCs w:val="28"/>
          <w:cs/>
          <w:lang w:val="th-TH"/>
        </w:rPr>
        <w:t>ค่าธรรมเนียมที่เกิดระหว่างผู้กู้ยืมและผู้ให้กู้ยืม</w:t>
      </w:r>
      <w:r w:rsidRPr="00A52755">
        <w:rPr>
          <w:rFonts w:ascii="BrowalliaUPC" w:hAnsi="BrowalliaUPC" w:cs="BrowalliaUPC"/>
          <w:sz w:val="28"/>
          <w:szCs w:val="28"/>
          <w:lang w:val="th-TH"/>
        </w:rPr>
        <w:t> </w:t>
      </w:r>
    </w:p>
    <w:p w14:paraId="35B2C929" w14:textId="77777777" w:rsidR="000F23AA" w:rsidRPr="00A52755" w:rsidRDefault="000F23AA" w:rsidP="009A598E">
      <w:pPr>
        <w:tabs>
          <w:tab w:val="left" w:pos="851"/>
        </w:tabs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</w:p>
    <w:p w14:paraId="19973D37" w14:textId="092D55AC" w:rsidR="000876D5" w:rsidRPr="00A52755" w:rsidRDefault="00890664" w:rsidP="00A527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A52755">
        <w:rPr>
          <w:rFonts w:ascii="BrowalliaUPC" w:hAnsi="BrowalliaUPC" w:cs="BrowalliaUPC"/>
          <w:sz w:val="28"/>
          <w:szCs w:val="28"/>
          <w:cs/>
          <w:lang w:val="th-TH"/>
        </w:rPr>
        <w:t xml:space="preserve">อย่างไรก็ตาม </w:t>
      </w:r>
      <w:r w:rsidR="000F23AA" w:rsidRPr="00A52755">
        <w:rPr>
          <w:rFonts w:ascii="BrowalliaUPC" w:hAnsi="BrowalliaUPC" w:cs="BrowalliaUPC"/>
          <w:sz w:val="28"/>
          <w:szCs w:val="28"/>
          <w:cs/>
          <w:lang w:val="th-TH"/>
        </w:rPr>
        <w:t>การเปลี่ยนแปลงดังกล่าวไม่มีผลกระทบอย่างเป็นสาระสำคัญต่องบการเงินของกลุ่มบริษัท</w:t>
      </w:r>
    </w:p>
    <w:p w14:paraId="0F0CCB11" w14:textId="5E34502D" w:rsidR="00A52755" w:rsidRPr="002C39BA" w:rsidRDefault="001A146F" w:rsidP="002C39BA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  <w:r w:rsidRPr="00A52755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ab/>
      </w:r>
      <w:r w:rsidRPr="00A52755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ab/>
      </w:r>
      <w:r w:rsidRPr="00A52755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ab/>
      </w:r>
    </w:p>
    <w:p w14:paraId="2572C9BB" w14:textId="43131FD7" w:rsidR="00C41E95" w:rsidRDefault="00C41E95" w:rsidP="00E750B9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425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2C39BA">
        <w:rPr>
          <w:rFonts w:ascii="BrowalliaUPC" w:hAnsi="BrowalliaUPC" w:cs="BrowalliaUPC"/>
          <w:sz w:val="28"/>
          <w:szCs w:val="28"/>
          <w:cs/>
          <w:lang w:val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2C39BA">
        <w:rPr>
          <w:rFonts w:ascii="BrowalliaUPC" w:hAnsi="BrowalliaUPC" w:cs="BrowalliaUPC"/>
          <w:sz w:val="28"/>
          <w:szCs w:val="28"/>
          <w:lang w:val="th-TH"/>
        </w:rPr>
        <w:t xml:space="preserve"> 1 </w:t>
      </w:r>
      <w:r w:rsidRPr="002C39BA">
        <w:rPr>
          <w:rFonts w:ascii="BrowalliaUPC" w:hAnsi="BrowalliaUPC" w:cs="BrowalliaUPC"/>
          <w:sz w:val="28"/>
          <w:szCs w:val="28"/>
          <w:cs/>
          <w:lang w:val="th-TH"/>
        </w:rPr>
        <w:t>มกราคม</w:t>
      </w:r>
      <w:r w:rsidRPr="002C39BA">
        <w:rPr>
          <w:rFonts w:ascii="BrowalliaUPC" w:hAnsi="BrowalliaUPC" w:cs="BrowalliaUPC"/>
          <w:sz w:val="28"/>
          <w:szCs w:val="28"/>
          <w:lang w:val="th-TH"/>
        </w:rPr>
        <w:t xml:space="preserve"> 2567 </w:t>
      </w:r>
      <w:r w:rsidRPr="002C39BA">
        <w:rPr>
          <w:rFonts w:ascii="BrowalliaUPC" w:hAnsi="BrowalliaUPC" w:cs="BrowalliaUPC"/>
          <w:sz w:val="28"/>
          <w:szCs w:val="28"/>
          <w:cs/>
          <w:lang w:val="th-TH"/>
        </w:rPr>
        <w:t>ที่เกี่ยวข้องและมีผลกระทบต่อ</w:t>
      </w:r>
      <w:r w:rsidR="00D95342">
        <w:rPr>
          <w:rFonts w:ascii="BrowalliaUPC" w:hAnsi="BrowalliaUPC" w:cs="BrowalliaUPC" w:hint="cs"/>
          <w:sz w:val="28"/>
          <w:szCs w:val="28"/>
          <w:cs/>
        </w:rPr>
        <w:t>งบการเงินของ</w:t>
      </w:r>
      <w:r w:rsidRPr="002C39BA">
        <w:rPr>
          <w:rFonts w:ascii="BrowalliaUPC" w:hAnsi="BrowalliaUPC" w:cs="BrowalliaUPC"/>
          <w:sz w:val="28"/>
          <w:szCs w:val="28"/>
          <w:cs/>
          <w:lang w:val="th-TH"/>
        </w:rPr>
        <w:t>กลุ่มบริษัท</w:t>
      </w:r>
      <w:r w:rsidRPr="002C39BA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="00D116DE">
        <w:rPr>
          <w:rFonts w:ascii="BrowalliaUPC" w:hAnsi="BrowalliaUPC" w:cs="BrowalliaUPC" w:hint="cs"/>
          <w:sz w:val="28"/>
          <w:szCs w:val="28"/>
          <w:cs/>
          <w:lang w:val="th-TH"/>
        </w:rPr>
        <w:t>มีดังนี้</w:t>
      </w:r>
      <w:r w:rsidRPr="002C39BA">
        <w:rPr>
          <w:rFonts w:ascii="BrowalliaUPC" w:hAnsi="BrowalliaUPC" w:cs="BrowalliaUPC"/>
          <w:sz w:val="28"/>
          <w:szCs w:val="28"/>
          <w:lang w:val="th-TH"/>
        </w:rPr>
        <w:t> </w:t>
      </w:r>
    </w:p>
    <w:p w14:paraId="05204CA0" w14:textId="77777777" w:rsidR="00201F5E" w:rsidRPr="005B5482" w:rsidRDefault="00201F5E" w:rsidP="00201F5E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UPC" w:hAnsi="BrowalliaUPC" w:cs="BrowalliaUPC"/>
          <w:sz w:val="18"/>
          <w:szCs w:val="18"/>
        </w:rPr>
      </w:pPr>
    </w:p>
    <w:p w14:paraId="43285404" w14:textId="77777777" w:rsidR="00201F5E" w:rsidRPr="00C14857" w:rsidRDefault="00201F5E" w:rsidP="00E750B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การปรับปรุงมาตรฐานการบัญชีฉบับที่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1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เรื่อง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การนำเสนองบการเงิน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ได้แก้ไขข้อกำหนดของการเปิดเผยจาก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“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การเปิดเผยนโยบายการบัญชีที่มีนัยสำคัญ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”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เป็น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>“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การเปิดเผยข้อมูลนโยบายการบัญชีที่มีสาระสำคัญ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”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ทั้งนี้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ดังนั้นกลุ่มบริษัทจึงไม่จำเป็นต้องเปิดเผยข้อมูลนโยบายการบัญชีที่ไม่มีสาระสำคัญ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หากกลุ่มบริษัทเปิดเผยข้อมูลดังกล่าวจะต้องไม่บดบังข้อมูลนโยบายการบัญชีที่มีสาระสำคัญ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> </w:t>
      </w:r>
    </w:p>
    <w:p w14:paraId="7D2BF8A3" w14:textId="735B433A" w:rsidR="00201F5E" w:rsidRDefault="00201F5E" w:rsidP="00C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</w:p>
    <w:p w14:paraId="5B8549E5" w14:textId="77777777" w:rsidR="00EB49CA" w:rsidRDefault="00EB49CA" w:rsidP="00C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</w:p>
    <w:p w14:paraId="37ECAB40" w14:textId="77777777" w:rsidR="00EB49CA" w:rsidRDefault="00EB49CA" w:rsidP="00C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</w:p>
    <w:p w14:paraId="7E763AE1" w14:textId="77777777" w:rsidR="00EB49CA" w:rsidRDefault="00EB49CA" w:rsidP="00C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</w:p>
    <w:p w14:paraId="4224694E" w14:textId="77777777" w:rsidR="00EB49CA" w:rsidRDefault="00EB49CA" w:rsidP="00C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</w:p>
    <w:p w14:paraId="3BB26442" w14:textId="77777777" w:rsidR="00EB49CA" w:rsidRPr="00C14857" w:rsidRDefault="00EB49CA" w:rsidP="00C14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</w:p>
    <w:p w14:paraId="1AEE8798" w14:textId="77777777" w:rsidR="00201F5E" w:rsidRPr="00C14857" w:rsidRDefault="00201F5E" w:rsidP="00E750B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lastRenderedPageBreak/>
        <w:t>การปรับปรุงมาตรฐานการบัญชีฉบับที่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8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เรื่อง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นโยบายการบัญชี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การเปลี่ยนแปลงประมาณการทางบัญชีและข้อผิดพลาด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ได้แก้ไขคำนิยามของประมาณการทางบัญชีเพื่อช่วยให้กลุ่มบริษัทจำแนกความแตกต่างของ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“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การเปลี่ยนแปลงประมาณการทางบัญชี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”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จาก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“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การเปลี่ยนแปลงนโยบายการบัญชี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”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การจำแนกความแตกต่างนั้นมีความสำคัญ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ซึ่งถือปฏิบัติกับรายการ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14857">
        <w:rPr>
          <w:rFonts w:ascii="BrowalliaUPC" w:hAnsi="BrowalliaUPC" w:cs="BrowalliaUPC"/>
          <w:sz w:val="28"/>
          <w:szCs w:val="28"/>
          <w:cs/>
          <w:lang w:val="th-TH"/>
        </w:rPr>
        <w:t>โดยถือเสมือนว่าได้มีการนำนโยบายการบัญชีใหม่มาถือปฏิบัติโดยตลอด</w:t>
      </w:r>
      <w:r w:rsidRPr="00C14857">
        <w:rPr>
          <w:rFonts w:ascii="BrowalliaUPC" w:hAnsi="BrowalliaUPC" w:cs="BrowalliaUPC"/>
          <w:sz w:val="28"/>
          <w:szCs w:val="28"/>
          <w:lang w:val="th-TH"/>
        </w:rPr>
        <w:t> </w:t>
      </w:r>
    </w:p>
    <w:p w14:paraId="4BD487CB" w14:textId="57B0E4EA" w:rsidR="00201F5E" w:rsidRPr="00C14857" w:rsidRDefault="00201F5E" w:rsidP="003558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</w:p>
    <w:p w14:paraId="336A4BB7" w14:textId="77777777" w:rsidR="00201F5E" w:rsidRPr="00C14857" w:rsidRDefault="00201F5E" w:rsidP="00E750B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CA66AD">
        <w:rPr>
          <w:rFonts w:ascii="BrowalliaUPC" w:hAnsi="BrowalliaUPC" w:cs="BrowalliaUPC"/>
          <w:sz w:val="28"/>
          <w:szCs w:val="28"/>
          <w:cs/>
          <w:lang w:val="th-TH"/>
        </w:rPr>
        <w:t>การปรับปรุงมาตรฐานการบัญชีฉบับที่</w:t>
      </w:r>
      <w:r w:rsidRPr="00CA66AD">
        <w:rPr>
          <w:rFonts w:ascii="BrowalliaUPC" w:hAnsi="BrowalliaUPC" w:cs="BrowalliaUPC"/>
          <w:sz w:val="28"/>
          <w:szCs w:val="28"/>
          <w:lang w:val="th-TH"/>
        </w:rPr>
        <w:t xml:space="preserve"> 12 </w:t>
      </w:r>
      <w:r w:rsidRPr="00CA66AD">
        <w:rPr>
          <w:rFonts w:ascii="BrowalliaUPC" w:hAnsi="BrowalliaUPC" w:cs="BrowalliaUPC"/>
          <w:sz w:val="28"/>
          <w:szCs w:val="28"/>
          <w:cs/>
          <w:lang w:val="th-TH"/>
        </w:rPr>
        <w:t>เรื่อง</w:t>
      </w:r>
      <w:r w:rsidRPr="00CA66AD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A66AD">
        <w:rPr>
          <w:rFonts w:ascii="BrowalliaUPC" w:hAnsi="BrowalliaUPC" w:cs="BrowalliaUPC"/>
          <w:sz w:val="28"/>
          <w:szCs w:val="28"/>
          <w:cs/>
          <w:lang w:val="th-TH"/>
        </w:rPr>
        <w:t>ภาษีเงินได้</w:t>
      </w:r>
      <w:r w:rsidRPr="00CA66AD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A66AD">
        <w:rPr>
          <w:rFonts w:ascii="BrowalliaUPC" w:hAnsi="BrowalliaUPC" w:cs="BrowalliaUPC"/>
          <w:sz w:val="28"/>
          <w:szCs w:val="28"/>
          <w:cs/>
          <w:lang w:val="th-TH"/>
        </w:rPr>
        <w:t>ได้กำหนดให้บริษัท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CA66AD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A66AD">
        <w:rPr>
          <w:rFonts w:ascii="BrowalliaUPC" w:hAnsi="BrowalliaUPC" w:cs="BrowalliaUPC"/>
          <w:sz w:val="28"/>
          <w:szCs w:val="28"/>
          <w:cs/>
          <w:lang w:val="th-TH"/>
        </w:rPr>
        <w:t>ซึ่ง</w:t>
      </w:r>
      <w:r w:rsidRPr="00CA66AD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A66AD">
        <w:rPr>
          <w:rFonts w:ascii="BrowalliaUPC" w:hAnsi="BrowalliaUPC" w:cs="BrowalliaUPC"/>
          <w:sz w:val="28"/>
          <w:szCs w:val="28"/>
          <w:cs/>
          <w:lang w:val="th-TH"/>
        </w:rPr>
        <w:t>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CA66AD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A66AD">
        <w:rPr>
          <w:rFonts w:ascii="BrowalliaUPC" w:hAnsi="BrowalliaUPC" w:cs="BrowalliaUPC"/>
          <w:sz w:val="28"/>
          <w:szCs w:val="28"/>
          <w:cs/>
          <w:lang w:val="th-TH"/>
        </w:rPr>
        <w:t>ตัวอย่างของรายการ</w:t>
      </w:r>
      <w:r w:rsidRPr="00CA66AD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A66AD">
        <w:rPr>
          <w:rFonts w:ascii="BrowalliaUPC" w:hAnsi="BrowalliaUPC" w:cs="BrowalliaUPC"/>
          <w:sz w:val="28"/>
          <w:szCs w:val="28"/>
          <w:cs/>
          <w:lang w:val="th-TH"/>
        </w:rPr>
        <w:t>เช่น</w:t>
      </w:r>
      <w:r w:rsidRPr="00CA66AD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A66AD">
        <w:rPr>
          <w:rFonts w:ascii="BrowalliaUPC" w:hAnsi="BrowalliaUPC" w:cs="BrowalliaUPC"/>
          <w:sz w:val="28"/>
          <w:szCs w:val="28"/>
          <w:cs/>
          <w:lang w:val="th-TH"/>
        </w:rPr>
        <w:t>สัญญาเช่า</w:t>
      </w:r>
      <w:r w:rsidRPr="00CA66AD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CA66AD">
        <w:rPr>
          <w:rFonts w:ascii="BrowalliaUPC" w:hAnsi="BrowalliaUPC" w:cs="BrowalliaUPC"/>
          <w:sz w:val="28"/>
          <w:szCs w:val="28"/>
          <w:cs/>
          <w:lang w:val="th-TH"/>
        </w:rPr>
        <w:t>และภาระผูกพันจากการรื้อถอน</w:t>
      </w:r>
      <w:r w:rsidRPr="00CA66AD">
        <w:rPr>
          <w:rFonts w:ascii="BrowalliaUPC" w:hAnsi="BrowalliaUPC" w:cs="BrowalliaUPC"/>
          <w:sz w:val="28"/>
          <w:szCs w:val="28"/>
          <w:lang w:val="th-TH"/>
        </w:rPr>
        <w:t> </w:t>
      </w:r>
    </w:p>
    <w:p w14:paraId="191CE8EB" w14:textId="77777777" w:rsidR="00201F5E" w:rsidRPr="002C39BA" w:rsidRDefault="00201F5E" w:rsidP="00EC2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360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</w:p>
    <w:p w14:paraId="6407B3FD" w14:textId="01955E17" w:rsidR="00422345" w:rsidRDefault="00422345" w:rsidP="00EC2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EC2766">
        <w:rPr>
          <w:rFonts w:ascii="BrowalliaUPC" w:hAnsi="BrowalliaUPC" w:cs="BrowalliaUPC"/>
          <w:sz w:val="28"/>
          <w:szCs w:val="28"/>
          <w:cs/>
          <w:lang w:val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EC2766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EC2766">
        <w:rPr>
          <w:rFonts w:ascii="BrowalliaUPC" w:hAnsi="BrowalliaUPC" w:cs="BrowalliaUPC"/>
          <w:sz w:val="28"/>
          <w:szCs w:val="28"/>
          <w:cs/>
          <w:lang w:val="th-TH"/>
        </w:rPr>
        <w:t>นอกจากนี้กลุ่มบริษัทควรรับรู้สินทรัพย์ภาษีเงินได้รอการตัดบัญชี</w:t>
      </w:r>
      <w:r w:rsidR="00B50445">
        <w:rPr>
          <w:rFonts w:ascii="BrowalliaUPC" w:hAnsi="BrowalliaUPC" w:cs="BrowalliaUPC" w:hint="cs"/>
          <w:sz w:val="28"/>
          <w:szCs w:val="28"/>
          <w:cs/>
          <w:lang w:val="th-TH"/>
        </w:rPr>
        <w:t xml:space="preserve"> </w:t>
      </w:r>
      <w:r w:rsidRPr="00EC2766">
        <w:rPr>
          <w:rFonts w:ascii="BrowalliaUPC" w:hAnsi="BrowalliaUPC" w:cs="BrowalliaUPC"/>
          <w:sz w:val="28"/>
          <w:szCs w:val="28"/>
          <w:lang w:val="th-TH"/>
        </w:rPr>
        <w:t>(</w:t>
      </w:r>
      <w:r w:rsidRPr="00EC2766">
        <w:rPr>
          <w:rFonts w:ascii="BrowalliaUPC" w:hAnsi="BrowalliaUPC" w:cs="BrowalliaUPC"/>
          <w:sz w:val="28"/>
          <w:szCs w:val="28"/>
          <w:cs/>
          <w:lang w:val="th-TH"/>
        </w:rPr>
        <w:t>โดยรับรู้เท่ากับจำนวนที่เป็นไปได้ค่อนข้างแน่ที่จะได้ใช้ประโยชน์</w:t>
      </w:r>
      <w:r w:rsidRPr="00EC2766">
        <w:rPr>
          <w:rFonts w:ascii="BrowalliaUPC" w:hAnsi="BrowalliaUPC" w:cs="BrowalliaUPC"/>
          <w:sz w:val="28"/>
          <w:szCs w:val="28"/>
          <w:lang w:val="th-TH"/>
        </w:rPr>
        <w:t xml:space="preserve">) </w:t>
      </w:r>
      <w:r w:rsidRPr="00EC2766">
        <w:rPr>
          <w:rFonts w:ascii="BrowalliaUPC" w:hAnsi="BrowalliaUPC" w:cs="BrowalliaUPC"/>
          <w:sz w:val="28"/>
          <w:szCs w:val="28"/>
          <w:cs/>
          <w:lang w:val="th-TH"/>
        </w:rPr>
        <w:t>และหนี้สินภาษีเงินได้รอการตัดบัญชี</w:t>
      </w:r>
      <w:r w:rsidRPr="00EC2766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EC2766">
        <w:rPr>
          <w:rFonts w:ascii="BrowalliaUPC" w:hAnsi="BrowalliaUPC" w:cs="BrowalliaUPC"/>
          <w:sz w:val="28"/>
          <w:szCs w:val="28"/>
          <w:cs/>
          <w:lang w:val="th-TH"/>
        </w:rPr>
        <w:t>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  <w:r w:rsidRPr="00EC2766">
        <w:rPr>
          <w:rFonts w:ascii="BrowalliaUPC" w:hAnsi="BrowalliaUPC" w:cs="BrowalliaUPC"/>
          <w:sz w:val="28"/>
          <w:szCs w:val="28"/>
          <w:lang w:val="th-TH"/>
        </w:rPr>
        <w:t> </w:t>
      </w:r>
    </w:p>
    <w:p w14:paraId="74E7BF9B" w14:textId="77777777" w:rsidR="00791ABF" w:rsidRPr="00EC2766" w:rsidRDefault="00791ABF" w:rsidP="00EC2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302A5715" w14:textId="77777777" w:rsidR="00054181" w:rsidRDefault="00422345" w:rsidP="00E750B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EC2766">
        <w:rPr>
          <w:rFonts w:ascii="BrowalliaUPC" w:hAnsi="BrowalliaUPC" w:cs="BrowalliaUPC"/>
          <w:sz w:val="28"/>
          <w:szCs w:val="28"/>
          <w:cs/>
          <w:lang w:val="th-TH"/>
        </w:rPr>
        <w:t>สินทรัพย์สิทธิการใช้</w:t>
      </w:r>
      <w:r w:rsidRPr="00EC2766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EC2766">
        <w:rPr>
          <w:rFonts w:ascii="BrowalliaUPC" w:hAnsi="BrowalliaUPC" w:cs="BrowalliaUPC"/>
          <w:sz w:val="28"/>
          <w:szCs w:val="28"/>
          <w:cs/>
          <w:lang w:val="th-TH"/>
        </w:rPr>
        <w:t>และหนี้สินตามสัญญาเช่า</w:t>
      </w:r>
      <w:r w:rsidRPr="00EC2766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EC2766">
        <w:rPr>
          <w:rFonts w:ascii="BrowalliaUPC" w:hAnsi="BrowalliaUPC" w:cs="BrowalliaUPC"/>
          <w:sz w:val="28"/>
          <w:szCs w:val="28"/>
          <w:cs/>
          <w:lang w:val="th-TH"/>
        </w:rPr>
        <w:t>และ</w:t>
      </w:r>
      <w:r w:rsidRPr="00EC2766">
        <w:rPr>
          <w:rFonts w:ascii="BrowalliaUPC" w:hAnsi="BrowalliaUPC" w:cs="BrowalliaUPC"/>
          <w:sz w:val="28"/>
          <w:szCs w:val="28"/>
          <w:lang w:val="th-TH"/>
        </w:rPr>
        <w:t>  </w:t>
      </w:r>
    </w:p>
    <w:p w14:paraId="4F904D73" w14:textId="6083824B" w:rsidR="00422345" w:rsidRDefault="00422345" w:rsidP="00E750B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054181">
        <w:rPr>
          <w:rFonts w:ascii="BrowalliaUPC" w:hAnsi="BrowalliaUPC" w:cs="BrowalliaUPC"/>
          <w:sz w:val="28"/>
          <w:szCs w:val="28"/>
          <w:cs/>
          <w:lang w:val="th-TH"/>
        </w:rPr>
        <w:t>หนี้สินจากการรื้อถอน</w:t>
      </w:r>
      <w:r w:rsidRPr="00054181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054181">
        <w:rPr>
          <w:rFonts w:ascii="BrowalliaUPC" w:hAnsi="BrowalliaUPC" w:cs="BrowalliaUPC"/>
          <w:sz w:val="28"/>
          <w:szCs w:val="28"/>
          <w:cs/>
          <w:lang w:val="th-TH"/>
        </w:rPr>
        <w:t>หนี้สินจากการบูรณะ</w:t>
      </w:r>
      <w:r w:rsidRPr="00054181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054181">
        <w:rPr>
          <w:rFonts w:ascii="BrowalliaUPC" w:hAnsi="BrowalliaUPC" w:cs="BrowalliaUPC"/>
          <w:sz w:val="28"/>
          <w:szCs w:val="28"/>
          <w:cs/>
          <w:lang w:val="th-TH"/>
        </w:rPr>
        <w:t>และหนี้สินที่มีลักษณะคล้ายคลึงกัน</w:t>
      </w:r>
      <w:r w:rsidRPr="00054181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054181">
        <w:rPr>
          <w:rFonts w:ascii="BrowalliaUPC" w:hAnsi="BrowalliaUPC" w:cs="BrowalliaUPC"/>
          <w:sz w:val="28"/>
          <w:szCs w:val="28"/>
          <w:cs/>
          <w:lang w:val="th-TH"/>
        </w:rPr>
        <w:t>และจำนวนเงินที่รับรู้เป็นส่วนหนึ่งของราคาทุนของสินทรัพย์ที่เกี่ยวข้อง</w:t>
      </w:r>
      <w:r w:rsidRPr="00054181">
        <w:rPr>
          <w:rFonts w:ascii="BrowalliaUPC" w:hAnsi="BrowalliaUPC" w:cs="BrowalliaUPC"/>
          <w:sz w:val="28"/>
          <w:szCs w:val="28"/>
          <w:lang w:val="th-TH"/>
        </w:rPr>
        <w:t>  </w:t>
      </w:r>
    </w:p>
    <w:p w14:paraId="3B89F494" w14:textId="77777777" w:rsidR="00791ABF" w:rsidRPr="00054181" w:rsidRDefault="00791ABF" w:rsidP="00791A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99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</w:p>
    <w:p w14:paraId="6301B64A" w14:textId="0A5BD661" w:rsidR="00422345" w:rsidRPr="00054181" w:rsidRDefault="00422345" w:rsidP="000541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1276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054181">
        <w:rPr>
          <w:rFonts w:ascii="BrowalliaUPC" w:hAnsi="BrowalliaUPC" w:cs="BrowalliaUPC" w:hint="cs"/>
          <w:sz w:val="28"/>
          <w:szCs w:val="28"/>
          <w:cs/>
          <w:lang w:val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054181">
        <w:rPr>
          <w:rFonts w:ascii="BrowalliaUPC" w:hAnsi="BrowalliaUPC" w:cs="BrowalliaUPC" w:hint="cs"/>
          <w:sz w:val="28"/>
          <w:szCs w:val="28"/>
          <w:lang w:val="th-TH"/>
        </w:rPr>
        <w:t xml:space="preserve"> </w:t>
      </w:r>
      <w:r w:rsidRPr="00054181">
        <w:rPr>
          <w:rFonts w:ascii="BrowalliaUPC" w:hAnsi="BrowalliaUPC" w:cs="BrowalliaUPC" w:hint="cs"/>
          <w:sz w:val="28"/>
          <w:szCs w:val="28"/>
          <w:cs/>
          <w:lang w:val="th-TH"/>
        </w:rPr>
        <w:t>ตามความเหมาะสม</w:t>
      </w:r>
      <w:r w:rsidRPr="00054181">
        <w:rPr>
          <w:rFonts w:ascii="BrowalliaUPC" w:hAnsi="BrowalliaUPC" w:cs="BrowalliaUPC" w:hint="cs"/>
          <w:sz w:val="28"/>
          <w:szCs w:val="28"/>
          <w:lang w:val="th-TH"/>
        </w:rPr>
        <w:t> </w:t>
      </w:r>
    </w:p>
    <w:p w14:paraId="1E6C300D" w14:textId="77777777" w:rsidR="009B6820" w:rsidRPr="00422345" w:rsidRDefault="009B6820" w:rsidP="00271152">
      <w:pPr>
        <w:pStyle w:val="CordiaNew"/>
        <w:tabs>
          <w:tab w:val="clear" w:pos="4153"/>
          <w:tab w:val="left" w:pos="360"/>
        </w:tabs>
        <w:ind w:left="78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highlight w:val="yellow"/>
        </w:rPr>
      </w:pPr>
    </w:p>
    <w:p w14:paraId="573F3D0F" w14:textId="468C84C7" w:rsidR="00D3544D" w:rsidRPr="008B658E" w:rsidRDefault="00BA2C1D" w:rsidP="00D833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outlineLvl w:val="0"/>
        <w:rPr>
          <w:rFonts w:ascii="BrowalliaUPC" w:hAnsi="BrowalliaUPC" w:cs="BrowalliaUPC"/>
          <w:sz w:val="28"/>
          <w:szCs w:val="28"/>
          <w:cs/>
          <w:lang w:val="th-TH"/>
        </w:rPr>
      </w:pPr>
      <w:r w:rsidRPr="00054181">
        <w:rPr>
          <w:rFonts w:ascii="BrowalliaUPC" w:hAnsi="BrowalliaUPC" w:cs="BrowalliaUPC" w:hint="cs"/>
          <w:sz w:val="28"/>
          <w:szCs w:val="28"/>
          <w:cs/>
          <w:lang w:val="th-TH"/>
        </w:rPr>
        <w:t>ทั้งนี้</w:t>
      </w:r>
      <w:r w:rsidRPr="00054181">
        <w:rPr>
          <w:rFonts w:ascii="BrowalliaUPC" w:hAnsi="BrowalliaUPC" w:cs="BrowalliaUPC" w:hint="cs"/>
          <w:sz w:val="28"/>
          <w:szCs w:val="28"/>
          <w:lang w:val="th-TH"/>
        </w:rPr>
        <w:t xml:space="preserve"> </w:t>
      </w:r>
      <w:r w:rsidRPr="00054181">
        <w:rPr>
          <w:rFonts w:ascii="BrowalliaUPC" w:hAnsi="BrowalliaUPC" w:cs="BrowalliaUPC" w:hint="cs"/>
          <w:sz w:val="28"/>
          <w:szCs w:val="28"/>
          <w:cs/>
          <w:lang w:val="th-TH"/>
        </w:rPr>
        <w:t>กลุ่มบริษัทไม่ได้นำมาตรฐานการรายงานทางการเงินดังกล่าวมาถือปฏิบัติก่อนวันที่มีผลบังคับใช้</w:t>
      </w:r>
      <w:r w:rsidRPr="00054181">
        <w:rPr>
          <w:rFonts w:ascii="BrowalliaUPC" w:hAnsi="BrowalliaUPC" w:cs="BrowalliaUPC" w:hint="cs"/>
          <w:sz w:val="28"/>
          <w:szCs w:val="28"/>
          <w:lang w:val="th-TH"/>
        </w:rPr>
        <w:t xml:space="preserve"> </w:t>
      </w:r>
      <w:r w:rsidR="00D3544D" w:rsidRPr="00D83339">
        <w:rPr>
          <w:rFonts w:ascii="BrowalliaUPC" w:hAnsi="BrowalliaUPC" w:cs="BrowalliaUPC"/>
          <w:sz w:val="28"/>
          <w:szCs w:val="28"/>
          <w:cs/>
          <w:lang w:val="th-TH"/>
        </w:rPr>
        <w:t>และผู้บริหารเชื่อว่าจะไม่มีผลกระทบอย่างเป็นสาระสำคัญต่องบการเงินของกลุ่มบริษัท เมื่อนำมาตรฐานมาบังคับใช้</w:t>
      </w:r>
    </w:p>
    <w:p w14:paraId="44EDDBE4" w14:textId="0C88006A" w:rsidR="007A53FC" w:rsidRDefault="00BD7135" w:rsidP="00AA56D8">
      <w:pPr>
        <w:pStyle w:val="paragraph"/>
        <w:spacing w:before="0" w:beforeAutospacing="0" w:after="0" w:afterAutospacing="0"/>
        <w:ind w:left="555"/>
        <w:jc w:val="both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  <w:r w:rsidRPr="005B5482">
        <w:rPr>
          <w:rStyle w:val="eop"/>
          <w:rFonts w:ascii="BrowalliaUPC" w:hAnsi="BrowalliaUPC" w:cs="BrowalliaUPC"/>
          <w:sz w:val="28"/>
          <w:szCs w:val="28"/>
        </w:rPr>
        <w:t> </w:t>
      </w:r>
    </w:p>
    <w:p w14:paraId="7E45C870" w14:textId="77777777" w:rsidR="00AF78FD" w:rsidRDefault="00AF78FD" w:rsidP="00AA56D8">
      <w:pPr>
        <w:pStyle w:val="paragraph"/>
        <w:spacing w:before="0" w:beforeAutospacing="0" w:after="0" w:afterAutospacing="0"/>
        <w:ind w:left="555"/>
        <w:jc w:val="both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</w:p>
    <w:p w14:paraId="42B2661C" w14:textId="77777777" w:rsidR="00AF78FD" w:rsidRDefault="00AF78FD" w:rsidP="00AA56D8">
      <w:pPr>
        <w:pStyle w:val="paragraph"/>
        <w:spacing w:before="0" w:beforeAutospacing="0" w:after="0" w:afterAutospacing="0"/>
        <w:ind w:left="555"/>
        <w:jc w:val="both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</w:p>
    <w:p w14:paraId="243EA416" w14:textId="77777777" w:rsidR="00AF78FD" w:rsidRDefault="00AF78FD" w:rsidP="00AA56D8">
      <w:pPr>
        <w:pStyle w:val="paragraph"/>
        <w:spacing w:before="0" w:beforeAutospacing="0" w:after="0" w:afterAutospacing="0"/>
        <w:ind w:left="555"/>
        <w:jc w:val="both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</w:p>
    <w:p w14:paraId="6058D0C6" w14:textId="77777777" w:rsidR="00AF78FD" w:rsidRDefault="00AF78FD" w:rsidP="00AA56D8">
      <w:pPr>
        <w:pStyle w:val="paragraph"/>
        <w:spacing w:before="0" w:beforeAutospacing="0" w:after="0" w:afterAutospacing="0"/>
        <w:ind w:left="555"/>
        <w:jc w:val="both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</w:p>
    <w:p w14:paraId="3127526B" w14:textId="77777777" w:rsidR="00AF78FD" w:rsidRDefault="00AF78FD" w:rsidP="00AA56D8">
      <w:pPr>
        <w:pStyle w:val="paragraph"/>
        <w:spacing w:before="0" w:beforeAutospacing="0" w:after="0" w:afterAutospacing="0"/>
        <w:ind w:left="555"/>
        <w:jc w:val="both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</w:p>
    <w:p w14:paraId="0C7EA993" w14:textId="77777777" w:rsidR="00AF78FD" w:rsidRDefault="00AF78FD" w:rsidP="00AA56D8">
      <w:pPr>
        <w:pStyle w:val="paragraph"/>
        <w:spacing w:before="0" w:beforeAutospacing="0" w:after="0" w:afterAutospacing="0"/>
        <w:ind w:left="555"/>
        <w:jc w:val="both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</w:p>
    <w:p w14:paraId="0A828B2D" w14:textId="77777777" w:rsidR="00AF78FD" w:rsidRDefault="00AF78FD" w:rsidP="00AA56D8">
      <w:pPr>
        <w:pStyle w:val="paragraph"/>
        <w:spacing w:before="0" w:beforeAutospacing="0" w:after="0" w:afterAutospacing="0"/>
        <w:ind w:left="555"/>
        <w:jc w:val="both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</w:p>
    <w:p w14:paraId="2C5406FA" w14:textId="77777777" w:rsidR="00AF78FD" w:rsidRDefault="00AF78FD" w:rsidP="00AA56D8">
      <w:pPr>
        <w:pStyle w:val="paragraph"/>
        <w:spacing w:before="0" w:beforeAutospacing="0" w:after="0" w:afterAutospacing="0"/>
        <w:ind w:left="555"/>
        <w:jc w:val="both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</w:p>
    <w:p w14:paraId="538A70A4" w14:textId="77777777" w:rsidR="00AF78FD" w:rsidRDefault="00AF78FD" w:rsidP="00791AB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BrowalliaUPC" w:hAnsi="BrowalliaUPC" w:cs="BrowalliaUPC"/>
          <w:sz w:val="28"/>
          <w:szCs w:val="28"/>
        </w:rPr>
      </w:pPr>
    </w:p>
    <w:p w14:paraId="6547C0E2" w14:textId="77777777" w:rsidR="00AF78FD" w:rsidRPr="005B5482" w:rsidRDefault="00AF78FD" w:rsidP="00AA56D8">
      <w:pPr>
        <w:pStyle w:val="paragraph"/>
        <w:spacing w:before="0" w:beforeAutospacing="0" w:after="0" w:afterAutospacing="0"/>
        <w:ind w:left="555"/>
        <w:jc w:val="both"/>
        <w:textAlignment w:val="baseline"/>
        <w:rPr>
          <w:rFonts w:ascii="BrowalliaUPC" w:hAnsi="BrowalliaUPC" w:cs="BrowalliaUPC"/>
          <w:sz w:val="28"/>
          <w:szCs w:val="28"/>
          <w:lang w:val="th-TH"/>
        </w:rPr>
      </w:pPr>
    </w:p>
    <w:p w14:paraId="09F14FC6" w14:textId="77777777" w:rsidR="00867702" w:rsidRPr="005B5482" w:rsidRDefault="00867702" w:rsidP="0062505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098E054C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286DE816" w14:textId="77777777" w:rsidR="00867702" w:rsidRPr="005B5482" w:rsidRDefault="00867702" w:rsidP="00867702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1B6D65AB" w14:textId="77777777" w:rsidR="00867702" w:rsidRPr="005B5482" w:rsidRDefault="00867702" w:rsidP="00867702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4EE20426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การรับรู้</w:t>
      </w:r>
      <w:r w:rsidRPr="005B5482">
        <w:rPr>
          <w:rFonts w:ascii="BrowalliaUPC" w:hAnsi="BrowalliaUPC" w:cs="BrowalliaUPC"/>
          <w:sz w:val="28"/>
          <w:szCs w:val="28"/>
          <w:cs/>
          <w:lang w:eastAsia="zh-CN"/>
        </w:rPr>
        <w:t>รายได้</w:t>
      </w:r>
    </w:p>
    <w:p w14:paraId="4FC5F407" w14:textId="77777777" w:rsidR="00867702" w:rsidRPr="005B5482" w:rsidRDefault="00867702" w:rsidP="00AE2969">
      <w:pPr>
        <w:pStyle w:val="ListParagraph"/>
        <w:ind w:left="900" w:hanging="522"/>
        <w:jc w:val="thaiDistribute"/>
        <w:rPr>
          <w:rFonts w:ascii="BrowalliaUPC" w:hAnsi="BrowalliaUPC" w:cs="BrowalliaUPC"/>
          <w:b/>
          <w:bCs/>
          <w:i/>
          <w:iCs/>
          <w:sz w:val="28"/>
          <w:szCs w:val="28"/>
          <w:shd w:val="clear" w:color="auto" w:fill="D9D9D9" w:themeFill="background1" w:themeFillShade="D9"/>
          <w:cs/>
        </w:rPr>
      </w:pPr>
    </w:p>
    <w:p w14:paraId="782FA2A8" w14:textId="48E42EEF" w:rsidR="00867702" w:rsidRPr="0062056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62056B">
        <w:rPr>
          <w:rFonts w:ascii="BrowalliaUPC" w:hAnsi="BrowalliaUPC" w:cs="BrowalliaUPC"/>
          <w:sz w:val="28"/>
          <w:szCs w:val="28"/>
          <w:cs/>
        </w:rPr>
        <w:t>กลุ่มบริษัทรับรู้รายได้ 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553410" w:rsidRPr="0062056B">
        <w:rPr>
          <w:rFonts w:ascii="BrowalliaUPC" w:hAnsi="BrowalliaUPC" w:cs="BrowalliaUPC"/>
          <w:sz w:val="28"/>
          <w:szCs w:val="28"/>
        </w:rPr>
        <w:br/>
      </w:r>
      <w:r w:rsidRPr="0062056B">
        <w:rPr>
          <w:rFonts w:ascii="BrowalliaUPC" w:hAnsi="BrowalliaUPC" w:cs="BrowalliaUPC"/>
          <w:sz w:val="28"/>
          <w:szCs w:val="28"/>
          <w:cs/>
        </w:rPr>
        <w:t>คาดว่าจะมีสิทธิได้รับ</w:t>
      </w:r>
      <w:r w:rsidRPr="0062056B">
        <w:rPr>
          <w:rFonts w:ascii="BrowalliaUPC" w:hAnsi="BrowalliaUPC" w:cs="BrowalliaUPC"/>
          <w:sz w:val="28"/>
          <w:szCs w:val="28"/>
        </w:rPr>
        <w:t xml:space="preserve"> </w:t>
      </w:r>
      <w:r w:rsidRPr="0062056B">
        <w:rPr>
          <w:rFonts w:ascii="BrowalliaUPC" w:hAnsi="BrowalliaUPC" w:cs="BrowalliaUPC"/>
          <w:sz w:val="28"/>
          <w:szCs w:val="28"/>
          <w:cs/>
        </w:rPr>
        <w:t>ที่ไม่รวมจำนวนเงินที่เก็บแทนบุคคลที่สามและภาษีมูลค่าเพิ่ม</w:t>
      </w:r>
      <w:r w:rsidRPr="0062056B">
        <w:rPr>
          <w:rFonts w:ascii="BrowalliaUPC" w:hAnsi="BrowalliaUPC" w:cs="BrowalliaUPC"/>
          <w:sz w:val="28"/>
          <w:szCs w:val="28"/>
        </w:rPr>
        <w:t xml:space="preserve"> </w:t>
      </w:r>
      <w:r w:rsidRPr="0062056B">
        <w:rPr>
          <w:rFonts w:ascii="BrowalliaUPC" w:hAnsi="BrowalliaUPC" w:cs="BrowalliaUPC"/>
          <w:sz w:val="28"/>
          <w:szCs w:val="28"/>
          <w:cs/>
        </w:rPr>
        <w:t xml:space="preserve">และสุทธิจากส่วนลดการค้า </w:t>
      </w:r>
      <w:r w:rsidR="00553410" w:rsidRPr="0062056B">
        <w:rPr>
          <w:rFonts w:ascii="BrowalliaUPC" w:hAnsi="BrowalliaUPC" w:cs="BrowalliaUPC"/>
          <w:sz w:val="28"/>
          <w:szCs w:val="28"/>
        </w:rPr>
        <w:br/>
      </w:r>
      <w:r w:rsidRPr="0062056B">
        <w:rPr>
          <w:rFonts w:ascii="BrowalliaUPC" w:hAnsi="BrowalliaUPC" w:cs="BrowalliaUPC"/>
          <w:sz w:val="28"/>
          <w:szCs w:val="28"/>
          <w:cs/>
        </w:rPr>
        <w:t>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ตามแต่ละลักษณะของรายได้ดังต่อไปนี้</w:t>
      </w:r>
    </w:p>
    <w:p w14:paraId="577A4C38" w14:textId="77777777" w:rsidR="00553410" w:rsidRPr="005B5482" w:rsidRDefault="00553410" w:rsidP="005534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06"/>
        <w:jc w:val="thaiDistribute"/>
        <w:rPr>
          <w:rFonts w:ascii="BrowalliaUPC" w:eastAsia="Calibri" w:hAnsi="BrowalliaUPC" w:cs="BrowalliaUPC"/>
          <w:spacing w:val="-4"/>
          <w:sz w:val="28"/>
          <w:szCs w:val="28"/>
          <w:cs/>
        </w:rPr>
      </w:pPr>
    </w:p>
    <w:p w14:paraId="068E928C" w14:textId="77777777" w:rsidR="00867702" w:rsidRPr="0062056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62056B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รายได้จากการขายสินค้า</w:t>
      </w:r>
    </w:p>
    <w:p w14:paraId="2698C0F4" w14:textId="1E60C91B" w:rsidR="00867702" w:rsidRPr="0062056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62056B">
        <w:rPr>
          <w:rFonts w:ascii="BrowalliaUPC" w:hAnsi="BrowalliaUPC" w:cs="BrowalliaUPC"/>
          <w:sz w:val="28"/>
          <w:szCs w:val="28"/>
          <w:cs/>
        </w:rPr>
        <w:t>รายได้จากการขายสินค้า</w:t>
      </w:r>
      <w:r w:rsidRPr="0062056B">
        <w:rPr>
          <w:rFonts w:ascii="BrowalliaUPC" w:hAnsi="BrowalliaUPC" w:cs="BrowalliaUPC"/>
          <w:sz w:val="28"/>
          <w:szCs w:val="28"/>
        </w:rPr>
        <w:t xml:space="preserve"> </w:t>
      </w:r>
      <w:r w:rsidRPr="0062056B">
        <w:rPr>
          <w:rFonts w:ascii="BrowalliaUPC" w:hAnsi="BrowalliaUPC" w:cs="BrowalliaUPC"/>
          <w:sz w:val="28"/>
          <w:szCs w:val="28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ในกรณีที่มีสัญญาที่ให้สิทธิลูกค้าในการคืนสินค้า รายได้จะ</w:t>
      </w:r>
      <w:r w:rsidR="00946172" w:rsidRPr="0062056B">
        <w:rPr>
          <w:rFonts w:ascii="BrowalliaUPC" w:hAnsi="BrowalliaUPC" w:cs="BrowalliaUPC"/>
          <w:sz w:val="28"/>
          <w:szCs w:val="28"/>
          <w:cs/>
        </w:rPr>
        <w:t>ถูก</w:t>
      </w:r>
      <w:r w:rsidRPr="0062056B">
        <w:rPr>
          <w:rFonts w:ascii="BrowalliaUPC" w:hAnsi="BrowalliaUPC" w:cs="BrowalliaUPC"/>
          <w:sz w:val="28"/>
          <w:szCs w:val="28"/>
          <w:cs/>
        </w:rPr>
        <w:t xml:space="preserve">รับรู้ในจำนวนที่มีความเป็นไปได้ค่อนข้างแน่ในระดับสูงว่าจะไม่มีการกลับรายการอย่างมีนัยสำคัญของรายได้ที่รับรู้สะสม </w:t>
      </w:r>
    </w:p>
    <w:p w14:paraId="4D2F1E0B" w14:textId="602835C0" w:rsidR="00867702" w:rsidRPr="0062056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681D2DC" w14:textId="1D2CE181" w:rsidR="00867702" w:rsidRPr="0062056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62056B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รายได้จากการให้บริการ</w:t>
      </w:r>
    </w:p>
    <w:p w14:paraId="0AA51E60" w14:textId="2F072C07" w:rsidR="000477D1" w:rsidRPr="0062056B" w:rsidRDefault="00867702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62056B">
        <w:rPr>
          <w:rFonts w:ascii="BrowalliaUPC" w:hAnsi="BrowalliaUPC" w:cs="BrowalliaUPC"/>
          <w:sz w:val="28"/>
          <w:szCs w:val="28"/>
          <w:cs/>
        </w:rPr>
        <w:t>รายได้จากการให้บริการ ประกอบด้วยรายได้จากการให้บริการเครื่องมือแพทย์ และบริการซ่อมบำรุงรักษาเครื่องมือแพทย์ รายได้จากการให้บริการ รับรู้ตลอดช่วงระยะเวลาหนึ่งเมื่อได้ให้บริการแล้ว</w:t>
      </w:r>
    </w:p>
    <w:p w14:paraId="3CB67F65" w14:textId="649F63B6" w:rsidR="00FE396D" w:rsidRPr="0062056B" w:rsidRDefault="00FE396D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01407D44" w14:textId="5FD40D6D" w:rsidR="00867702" w:rsidRPr="005B5482" w:rsidRDefault="00054679" w:rsidP="006205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62056B">
        <w:rPr>
          <w:rFonts w:ascii="BrowalliaUPC" w:hAnsi="BrowalliaUPC" w:cs="BrowalliaUPC"/>
          <w:sz w:val="28"/>
          <w:szCs w:val="28"/>
          <w:cs/>
        </w:rPr>
        <w:t>กลุ่ม</w:t>
      </w:r>
      <w:r w:rsidR="006D6727" w:rsidRPr="0062056B">
        <w:rPr>
          <w:rFonts w:ascii="BrowalliaUPC" w:hAnsi="BrowalliaUPC" w:cs="BrowalliaUPC"/>
          <w:sz w:val="28"/>
          <w:szCs w:val="28"/>
          <w:cs/>
        </w:rPr>
        <w:t xml:space="preserve">บริษัทบันทึกรายได้จากการขายสินค้าและบริการแยกจากกัน </w:t>
      </w:r>
      <w:r w:rsidR="00867702" w:rsidRPr="0062056B">
        <w:rPr>
          <w:rFonts w:ascii="BrowalliaUPC" w:hAnsi="BrowalliaUPC" w:cs="BrowalliaUPC"/>
          <w:sz w:val="28"/>
          <w:szCs w:val="28"/>
          <w:cs/>
        </w:rPr>
        <w:t>สำหรับสัญญาที่มีการรวมการขายสินค้าและบริการเข้าด้วยกัน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</w:t>
      </w:r>
      <w:r w:rsidR="00867702" w:rsidRPr="0062056B">
        <w:rPr>
          <w:rFonts w:ascii="BrowalliaUPC" w:hAnsi="BrowalliaUPC" w:cs="BrowalliaUPC"/>
          <w:sz w:val="28"/>
          <w:szCs w:val="28"/>
        </w:rPr>
        <w:t xml:space="preserve"> </w:t>
      </w:r>
      <w:r w:rsidR="00867702" w:rsidRPr="0062056B">
        <w:rPr>
          <w:rFonts w:ascii="BrowalliaUPC" w:hAnsi="BrowalliaUPC" w:cs="BrowalliaUPC"/>
          <w:sz w:val="28"/>
          <w:szCs w:val="28"/>
          <w:cs/>
        </w:rPr>
        <w:t>ซึ่งได้ระบุไว้ในรายงานการกำหนดราคาสินค้า หรือบริการที่</w:t>
      </w:r>
      <w:r w:rsidR="003E6A26" w:rsidRPr="0062056B">
        <w:rPr>
          <w:rFonts w:ascii="BrowalliaUPC" w:hAnsi="BrowalliaUPC" w:cs="BrowalliaUPC"/>
          <w:sz w:val="28"/>
          <w:szCs w:val="28"/>
        </w:rPr>
        <w:br/>
      </w:r>
      <w:r w:rsidR="00867702" w:rsidRPr="005B5482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867702" w:rsidRPr="0062056B">
        <w:rPr>
          <w:rFonts w:ascii="BrowalliaUPC" w:hAnsi="BrowalliaUPC" w:cs="BrowalliaUPC"/>
          <w:sz w:val="28"/>
          <w:szCs w:val="28"/>
          <w:cs/>
        </w:rPr>
        <w:t>ขาย</w:t>
      </w:r>
      <w:r w:rsidR="00867702" w:rsidRPr="005B5482">
        <w:rPr>
          <w:rFonts w:ascii="BrowalliaUPC" w:hAnsi="BrowalliaUPC" w:cs="BrowalliaUPC"/>
          <w:sz w:val="28"/>
          <w:szCs w:val="28"/>
          <w:cs/>
        </w:rPr>
        <w:t>สินค้าและบริการเป็นเอกเทศแยกต่างหาก</w:t>
      </w:r>
      <w:r w:rsidR="00035F7A"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035F7A" w:rsidRPr="005B5482">
        <w:rPr>
          <w:rFonts w:ascii="BrowalliaUPC" w:hAnsi="BrowalliaUPC" w:cs="BrowalliaUPC"/>
          <w:sz w:val="28"/>
          <w:szCs w:val="28"/>
          <w:cs/>
        </w:rPr>
        <w:t>การปันส่วนราคาสำหรับ</w:t>
      </w:r>
      <w:r w:rsidR="00CD3635">
        <w:rPr>
          <w:rFonts w:ascii="BrowalliaUPC" w:hAnsi="BrowalliaUPC" w:cs="BrowalliaUPC" w:hint="cs"/>
          <w:sz w:val="28"/>
          <w:szCs w:val="28"/>
          <w:cs/>
        </w:rPr>
        <w:t>ภาระที่ต้องปฎิบัติ</w:t>
      </w:r>
      <w:r w:rsidR="007F1E06"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35F7A" w:rsidRPr="005B5482">
        <w:rPr>
          <w:rFonts w:ascii="BrowalliaUPC" w:hAnsi="BrowalliaUPC" w:cs="BrowalliaUPC"/>
          <w:sz w:val="28"/>
          <w:szCs w:val="28"/>
          <w:cs/>
        </w:rPr>
        <w:t>รับรู้เป็นหนี้สินภายใต้ “รายได้รอการรับรู้ที่มีภาระที่ต้องปฏิบัติ” ณ วันที่เกิดรายการเริ่มแรก</w:t>
      </w:r>
      <w:r w:rsidR="00961B22"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35F7A" w:rsidRPr="005B5482">
        <w:rPr>
          <w:rFonts w:ascii="BrowalliaUPC" w:hAnsi="BrowalliaUPC" w:cs="BrowalliaUPC"/>
          <w:sz w:val="28"/>
          <w:szCs w:val="28"/>
          <w:cs/>
        </w:rPr>
        <w:t>และจะรับรู้เป็นรายได้ตามวิธีเส้นตรงตลอดระยะเวลาการให้บริการ</w:t>
      </w:r>
    </w:p>
    <w:p w14:paraId="446BDEC2" w14:textId="77777777" w:rsidR="0091645E" w:rsidRPr="00F869ED" w:rsidRDefault="0091645E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0A5E699D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ดอกเบี้ยรับ รับรู้ตามเกณฑ์คงค้างตามสัดส่วนของเวลาโดยคำนึงถึงอัตราดอกเบี้ยที่แท้จริงของสินทรัพย์</w:t>
      </w:r>
    </w:p>
    <w:p w14:paraId="6306652B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55E4A888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เงินปันผลรับ ถือเป็นรายได้เมื่อบริษัทมีสิทธิในการรับเงินปันผล</w:t>
      </w:r>
    </w:p>
    <w:p w14:paraId="40224D10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EF3289D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รายได้อื่น รับรู้ตามเกณฑ์คงค้าง</w:t>
      </w:r>
    </w:p>
    <w:p w14:paraId="7F9312AD" w14:textId="77777777" w:rsidR="0002736C" w:rsidRPr="005B5482" w:rsidRDefault="0002736C" w:rsidP="00AE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22"/>
        <w:jc w:val="thaiDistribute"/>
        <w:rPr>
          <w:rFonts w:ascii="BrowalliaUPC" w:hAnsi="BrowalliaUPC" w:cs="BrowalliaUPC"/>
          <w:sz w:val="28"/>
          <w:szCs w:val="28"/>
        </w:rPr>
      </w:pPr>
    </w:p>
    <w:p w14:paraId="6C5BCE64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เงินสดและรายการเทียบเท่าเงินสด</w:t>
      </w:r>
    </w:p>
    <w:p w14:paraId="1909C379" w14:textId="77777777" w:rsidR="00867702" w:rsidRPr="005B5482" w:rsidRDefault="00867702" w:rsidP="00AE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 w:hanging="522"/>
        <w:jc w:val="thaiDistribute"/>
        <w:rPr>
          <w:rFonts w:ascii="BrowalliaUPC" w:hAnsi="BrowalliaUPC" w:cs="BrowalliaUPC"/>
          <w:sz w:val="28"/>
          <w:szCs w:val="28"/>
        </w:rPr>
      </w:pPr>
    </w:p>
    <w:p w14:paraId="269CB739" w14:textId="48908D38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เงินสดและรายการเทียบเท่าเงินสด หมายถึง เงินสดในมือและเงินฝากธนาคารทุกประเภทที่มีสภาพคล่องสูง </w:t>
      </w:r>
      <w:r w:rsidR="00DF47F3" w:rsidRPr="005B5482">
        <w:rPr>
          <w:rFonts w:ascii="BrowalliaUPC" w:hAnsi="BrowalliaUPC" w:cs="BrowalliaUPC"/>
          <w:sz w:val="28"/>
          <w:szCs w:val="28"/>
        </w:rPr>
        <w:t xml:space="preserve"> 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 </w:t>
      </w:r>
    </w:p>
    <w:p w14:paraId="60E9A332" w14:textId="7E26B297" w:rsidR="00084184" w:rsidRDefault="00084184" w:rsidP="00791ABF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700BE4B" w14:textId="77777777" w:rsidR="00867702" w:rsidRPr="005B5482" w:rsidRDefault="00867702" w:rsidP="00124B9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2912555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>ลูกหนี้การค้า และลูกหนี้อื่น</w:t>
      </w:r>
    </w:p>
    <w:p w14:paraId="1551D871" w14:textId="77777777" w:rsidR="00867702" w:rsidRPr="005B5482" w:rsidRDefault="00867702" w:rsidP="00AE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 w:hanging="522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7FE9211E" w14:textId="0BA757E5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ลูกหนี้ รับรู้เมื่อกลุ่มบริษัทมีสิทธิที่ได้รับจำนวนเงินของสิ่งตอบแทนตามสัญญาโดยไม่</w:t>
      </w:r>
      <w:r w:rsidR="00B5723B" w:rsidRPr="005B5482">
        <w:rPr>
          <w:rFonts w:ascii="BrowalliaUPC" w:hAnsi="BrowalliaUPC" w:cs="BrowalliaUPC"/>
          <w:sz w:val="28"/>
          <w:szCs w:val="28"/>
          <w:cs/>
        </w:rPr>
        <w:t>มี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เงื่อนไข </w:t>
      </w:r>
    </w:p>
    <w:p w14:paraId="2DA88A57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5CFEA9F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ลูกหนี้การค้าและลูกหนี้อื่น วัดมูลค่าด้วยราคาของรายการหักค่าเผื่อผลขาดทุนจากการด้อยค่า </w:t>
      </w:r>
    </w:p>
    <w:p w14:paraId="0468A663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78FA945" w14:textId="76A589C3" w:rsidR="0058766B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กลุ่มบริษัทใช้วิธีการอย่างง่าย (</w:t>
      </w:r>
      <w:r w:rsidRPr="005B5482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5B5482">
        <w:rPr>
          <w:rFonts w:ascii="BrowalliaUPC" w:hAnsi="BrowalliaUPC" w:cs="BrowalliaUPC"/>
          <w:sz w:val="28"/>
          <w:szCs w:val="28"/>
          <w:cs/>
        </w:rPr>
        <w:t>ในการวัดมูลค่าผลขาดทุนด้านเครดิตที่คาดว่าจะเกิดขึ้นตลอดอายุหนี้และรับรู้ผลขาดทุนตั้งแต่การรับรู้รายการ ในการพิจารณาผลขาดทุนด้านเครดิตที่คาดว่าจะเกิดขึ้น ลูกหนี้จะถูกจัดกลุ่มตามรูปแบบของความเสี่ยงด้านเครดิตที่มีลักษณะคล้ายคลึงกัน อัตราการตั้งค่าเผื่อผลขาดทุนด้านเครดิตที่คาดว่าจะเกิดขึ้น คำนวณจากประวัติการชำระเงินสำหรับลูกหนี้แต่ละกลุ่ม ปรับปรุงด้วยปัจจัยเฉพาะของลูกหนี้ และความสามารถในการชำระหนี้ของลูกหนี้ ณ วันสิ้นปี ผลขาดทุนจากการด้อยค่ารับรู้ในงบกำไรขาดทุน</w:t>
      </w:r>
    </w:p>
    <w:p w14:paraId="75157ECD" w14:textId="77777777" w:rsidR="00084184" w:rsidRPr="005B5482" w:rsidRDefault="00084184" w:rsidP="008909A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</w:rPr>
      </w:pPr>
    </w:p>
    <w:p w14:paraId="2891F820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สินค้าคงเหลือ</w:t>
      </w:r>
    </w:p>
    <w:p w14:paraId="02E8A56B" w14:textId="77777777" w:rsidR="00867702" w:rsidRPr="005B5482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321E996B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กลุ่มบริษัทตีราคาสินค้าคงเหลือตามราคาทุนหรือมูลค่าสุทธิที่จะได้รับแล้วแต่ราคาใดจะต่ำกว่า ราคาทุนคำนวณโดยวิธีถั</w:t>
      </w:r>
      <w:r w:rsidRPr="00F869ED">
        <w:rPr>
          <w:rFonts w:ascii="BrowalliaUPC" w:hAnsi="BrowalliaUPC" w:cs="BrowalliaUPC"/>
          <w:sz w:val="28"/>
          <w:szCs w:val="28"/>
          <w:cs/>
        </w:rPr>
        <w:t>ว</w:t>
      </w:r>
      <w:r w:rsidRPr="005B5482">
        <w:rPr>
          <w:rFonts w:ascii="BrowalliaUPC" w:hAnsi="BrowalliaUPC" w:cs="BrowalliaUPC"/>
          <w:sz w:val="28"/>
          <w:szCs w:val="28"/>
          <w:cs/>
        </w:rPr>
        <w:t>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ค่าอากรขาเข้าและค่าขนส่งหักด้วยส่วนลดและอื่นๆ มูลค่าสุทธิที่คาดว่าจะได้รับประมาณจากราคาที่คาดว่าจะขายได้ตามปกติของธุรกิจหักด้วยค่าใช้จ่ายที่จำเป็นในการขาย</w:t>
      </w:r>
    </w:p>
    <w:p w14:paraId="5AF06368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3226CD7" w14:textId="56ED0029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บันทึกค่าเผื่อสินค้าเคลื่อนไหวช้าและสินค้าเสียหายโดยพิจารณาจากประสบการณ์ที่ผ่านมาในอดีตและข้อมูลที่มีอยู่ในปัจจุบัน</w:t>
      </w:r>
    </w:p>
    <w:p w14:paraId="325E4584" w14:textId="77777777" w:rsidR="007669E4" w:rsidRPr="005B5482" w:rsidRDefault="007669E4" w:rsidP="007669E4">
      <w:pPr>
        <w:tabs>
          <w:tab w:val="clear" w:pos="454"/>
          <w:tab w:val="clear" w:pos="680"/>
          <w:tab w:val="clear" w:pos="907"/>
          <w:tab w:val="left" w:pos="1278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6AB648B2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เครื่องมือทางการเงิน</w:t>
      </w:r>
    </w:p>
    <w:p w14:paraId="6E0FD7A3" w14:textId="77777777" w:rsidR="00867702" w:rsidRPr="005B5482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4"/>
          <w:szCs w:val="24"/>
        </w:rPr>
      </w:pPr>
    </w:p>
    <w:p w14:paraId="70D07588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869ED">
        <w:rPr>
          <w:rFonts w:ascii="BrowalliaUPC" w:hAnsi="BrowalliaUPC" w:cs="BrowalliaUPC"/>
          <w:sz w:val="28"/>
          <w:szCs w:val="28"/>
          <w:u w:val="single"/>
          <w:cs/>
        </w:rPr>
        <w:t>สินทรัพย์ทางการเงิน</w:t>
      </w:r>
    </w:p>
    <w:p w14:paraId="0839E336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2FCE4B63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สินทรัพย์ทางการเงิน 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182ED45B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7957429" w14:textId="6E2404C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สำหรับสินทรัพย์ทางการเงินที่ไม่ได้วัดมูลค่าด้วยมูลค่ายุติธรรมผ่านกำไรหรือขาดทุน กลุ่มบริษัทจะรับรู้รายการเมื่อเริ่มแรกด้วย</w:t>
      </w:r>
      <w:r w:rsidR="00944890" w:rsidRPr="005B5482">
        <w:rPr>
          <w:rFonts w:ascii="BrowalliaUPC" w:hAnsi="BrowalliaUPC" w:cs="BrowalliaUPC"/>
          <w:sz w:val="28"/>
          <w:szCs w:val="28"/>
          <w:cs/>
        </w:rPr>
        <w:t>ราคาทุน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บวกหรือหักด้วยต้นทุนการทำรายการซึ่งเกี่ยวข้องโดยตรงกับการได้มาซึ่งสินทรัพย์ทางการเงินนั้น ยกเว้นลูกหนี้การค้าและลูกหนี้อื่น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577C50" w:rsidRPr="005B5482">
        <w:rPr>
          <w:rFonts w:ascii="BrowalliaUPC" w:hAnsi="BrowalliaUPC" w:cs="BrowalliaUPC"/>
          <w:sz w:val="28"/>
          <w:szCs w:val="28"/>
        </w:rPr>
        <w:br/>
      </w:r>
      <w:r w:rsidR="005D6965" w:rsidRPr="005B5482">
        <w:rPr>
          <w:rFonts w:ascii="BrowalliaUPC" w:hAnsi="BrowalliaUPC" w:cs="BrowalliaUPC"/>
          <w:sz w:val="28"/>
          <w:szCs w:val="28"/>
          <w:cs/>
        </w:rPr>
        <w:t>ซึ่ง</w:t>
      </w: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กลุ่มบริษัทรับรู้สินทรัพย์ทางการเงินดังกล่าวด้วย</w:t>
      </w:r>
      <w:r w:rsidR="005D6965" w:rsidRPr="005B5482">
        <w:rPr>
          <w:rFonts w:ascii="BrowalliaUPC" w:hAnsi="BrowalliaUPC" w:cs="BrowalliaUPC"/>
          <w:sz w:val="28"/>
          <w:szCs w:val="28"/>
          <w:cs/>
        </w:rPr>
        <w:t>มูลค่า ณ วันที่เกิด</w:t>
      </w:r>
      <w:r w:rsidRPr="005B5482">
        <w:rPr>
          <w:rFonts w:ascii="BrowalliaUPC" w:hAnsi="BrowalliaUPC" w:cs="BrowalliaUPC"/>
          <w:sz w:val="28"/>
          <w:szCs w:val="28"/>
          <w:cs/>
        </w:rPr>
        <w:t>รายการ ตามที่กล่าวไว้ในนโยบาย</w:t>
      </w:r>
      <w:r w:rsidR="00577C50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การบัญชีเรื่อง ลูกหนี้การค้าและลูกหนี้อื่น</w:t>
      </w:r>
    </w:p>
    <w:p w14:paraId="1B961F37" w14:textId="77777777" w:rsidR="00867702" w:rsidRPr="005B5482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0"/>
          <w:szCs w:val="20"/>
        </w:rPr>
      </w:pPr>
    </w:p>
    <w:p w14:paraId="69383E0B" w14:textId="356BC35A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232273F" w14:textId="77777777" w:rsidR="00F8681A" w:rsidRPr="00F869ED" w:rsidRDefault="00F8681A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2DB12DA0" w14:textId="7247E35C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>กลุ่มบริษัทจัดประเภทสินทรัพย์ทางการเงินตามลักษณะการวัดมูลค่าในภายหลัง โดยพิจารณาจากโมเดลธุรกิจของกลุ่มบริษัทในการบริหารจัดการสินทรัพย์ทางการเงิน และลักษณะของกระแสเงินสดตามสัญญาของสินทรัพย์ทางการเงิน ดังนี้</w:t>
      </w:r>
    </w:p>
    <w:p w14:paraId="01300FBF" w14:textId="77777777" w:rsidR="00867702" w:rsidRPr="005B5482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0"/>
          <w:szCs w:val="20"/>
        </w:rPr>
      </w:pPr>
    </w:p>
    <w:p w14:paraId="2BD8C3D7" w14:textId="77777777" w:rsidR="00867702" w:rsidRPr="005B5482" w:rsidRDefault="00867702" w:rsidP="00E750B9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วิธีราคาทุนตัดจำหน่าย</w:t>
      </w:r>
    </w:p>
    <w:p w14:paraId="35DDE473" w14:textId="77777777" w:rsidR="00867702" w:rsidRPr="005B5482" w:rsidRDefault="00867702" w:rsidP="00E750B9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วิธีมูลค่ายุติธรรมผ่านกำไรขาดทุนเบ็ดเสร็จอื่น </w:t>
      </w:r>
    </w:p>
    <w:p w14:paraId="1C91F0D9" w14:textId="4FBC7202" w:rsidR="00867702" w:rsidRPr="005B5482" w:rsidRDefault="00867702" w:rsidP="00E750B9">
      <w:pPr>
        <w:pStyle w:val="ListParagraph"/>
        <w:numPr>
          <w:ilvl w:val="0"/>
          <w:numId w:val="25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วิธีมูลค่ายุติธรรมผ่านกำไรหรือขาดทุน </w:t>
      </w:r>
    </w:p>
    <w:p w14:paraId="0B6E9F08" w14:textId="77777777" w:rsidR="00653901" w:rsidRPr="005B5482" w:rsidRDefault="00653901" w:rsidP="00653901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1638"/>
        <w:jc w:val="thaiDistribute"/>
        <w:rPr>
          <w:rFonts w:ascii="BrowalliaUPC" w:hAnsi="BrowalliaUPC" w:cs="BrowalliaUPC"/>
          <w:sz w:val="28"/>
          <w:szCs w:val="28"/>
        </w:rPr>
      </w:pPr>
    </w:p>
    <w:p w14:paraId="724A1A70" w14:textId="6CC3E72D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ในรอบระยะเวลารายงานนี้ กลุ่มบริษัทไม่มีสินทรัพย์ทางการเงินที่วัดมูลค่าในภายหลังด้วยมูลค่ายุติธรรมผ่านกำไรขาดทุนเบ็ดเสร็จอื่น</w:t>
      </w:r>
    </w:p>
    <w:p w14:paraId="502EDD30" w14:textId="77777777" w:rsidR="00EC1667" w:rsidRPr="00F869ED" w:rsidRDefault="00EC1667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92DA1D9" w14:textId="7F969DC0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F869ED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</w:p>
    <w:p w14:paraId="26A6D0CF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8A559E8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เพื่อรับกระแสเงินสดตามสัญญา และข้อกำหนดตามสัญญา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 คำนวณโดยใช้วิธีอัตราดอกเบี้ยที่แท้จริง ทั้งนี้ ผลกำไรและขาดทุนที่เกิดขึ้นจากการตัดรายการ การเปลี่ยนแปลง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และการด้อยค่าของสินทรัพย์ดังกล่าวจะถูกรับรู้ในส่วนของกำไรหรือขาดทุน   </w:t>
      </w:r>
    </w:p>
    <w:p w14:paraId="3BE010A5" w14:textId="77777777" w:rsidR="00035F7A" w:rsidRPr="005B5482" w:rsidRDefault="00035F7A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AC84CCD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F869ED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F869ED">
        <w:rPr>
          <w:rFonts w:ascii="BrowalliaUPC" w:hAnsi="BrowalliaUPC" w:cs="BrowalliaUPC"/>
          <w:i/>
          <w:iCs/>
          <w:sz w:val="28"/>
          <w:szCs w:val="28"/>
        </w:rPr>
        <w:t>FVTPL)</w:t>
      </w:r>
    </w:p>
    <w:p w14:paraId="513736ED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E4315DC" w14:textId="188B0191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</w:t>
      </w:r>
      <w:r w:rsidR="00311448" w:rsidRPr="005B5482">
        <w:rPr>
          <w:rFonts w:ascii="BrowalliaUPC" w:hAnsi="BrowalliaUPC" w:cs="BrowalliaUPC"/>
          <w:sz w:val="28"/>
          <w:szCs w:val="28"/>
          <w:cs/>
        </w:rPr>
        <w:t>บริษัท</w:t>
      </w:r>
      <w:r w:rsidRPr="005B5482">
        <w:rPr>
          <w:rFonts w:ascii="BrowalliaUPC" w:hAnsi="BrowalliaUPC" w:cs="BrowalliaUPC"/>
          <w:sz w:val="28"/>
          <w:szCs w:val="28"/>
          <w:cs/>
        </w:rPr>
        <w:t>ไม่ได้ถือครองเพื่อรับกระแสเงินสดตามสัญญาหรือถือครองเพื่อรับกระแสเงินสดตามสัญญาและเพื่อขาย</w:t>
      </w:r>
      <w:r w:rsidR="00311448"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วัดมูลค่าด้วยมูลค่ายุติธรรมผ่านกำไรหรือขาดทุน (</w:t>
      </w:r>
      <w:r w:rsidRPr="005B5482">
        <w:rPr>
          <w:rFonts w:ascii="BrowalliaUPC" w:hAnsi="BrowalliaUPC" w:cs="BrowalliaUPC"/>
          <w:sz w:val="28"/>
          <w:szCs w:val="28"/>
        </w:rPr>
        <w:t xml:space="preserve">FVTPL) </w:t>
      </w:r>
      <w:r w:rsidRPr="005B5482">
        <w:rPr>
          <w:rFonts w:ascii="BrowalliaUPC" w:hAnsi="BrowalliaUPC" w:cs="BrowalliaUPC"/>
          <w:sz w:val="28"/>
          <w:szCs w:val="28"/>
          <w:cs/>
        </w:rPr>
        <w:t>นอกจากนี้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หากไม่คำนึงตามโมเดลธุรกิจ สินทรัพย์ทางการเงินที่มีข้อกำหนดตามสัญญาไม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(</w:t>
      </w:r>
      <w:r w:rsidRPr="005B5482">
        <w:rPr>
          <w:rFonts w:ascii="BrowalliaUPC" w:hAnsi="BrowalliaUPC" w:cs="BrowalliaUPC"/>
          <w:sz w:val="28"/>
          <w:szCs w:val="28"/>
        </w:rPr>
        <w:t xml:space="preserve">SPPI) </w:t>
      </w:r>
      <w:r w:rsidR="00311448" w:rsidRPr="005B5482">
        <w:rPr>
          <w:rFonts w:ascii="BrowalliaUPC" w:hAnsi="BrowalliaUPC" w:cs="BrowalliaUPC"/>
          <w:sz w:val="28"/>
          <w:szCs w:val="28"/>
          <w:cs/>
        </w:rPr>
        <w:t>บริษัท</w:t>
      </w:r>
      <w:r w:rsidRPr="005B5482">
        <w:rPr>
          <w:rFonts w:ascii="BrowalliaUPC" w:hAnsi="BrowalliaUPC" w:cs="BrowalliaUPC"/>
          <w:sz w:val="28"/>
          <w:szCs w:val="28"/>
          <w:cs/>
        </w:rPr>
        <w:t>วัดมูลค่ายุติธรรมผ่านกำไรหรือขาดทุน รวมถึงอนุพันธ์ทางการเงินทั้งหมดที่ไม่เข้าเงื่อนไขในการป้องกันความเสี่ยง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โดยจะถูกรับรู้การเปลี่ยนแปลงสุทธิของมูลค่ายุติธรรมในส่วนของกำไรหรือขาดทุน</w:t>
      </w:r>
    </w:p>
    <w:p w14:paraId="7EAA8B1C" w14:textId="77777777" w:rsidR="00867702" w:rsidRPr="005B5482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6FA7AA7A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F869ED">
        <w:rPr>
          <w:rFonts w:ascii="BrowalliaUPC" w:hAnsi="BrowalliaUPC" w:cs="BrowalliaUPC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0E440D86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3C78340" w14:textId="76D832F0" w:rsidR="0086770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กลุ่มบริษัทใช้วิธีการทั่วไป </w:t>
      </w:r>
      <w:r w:rsidRPr="005B5482">
        <w:rPr>
          <w:rFonts w:ascii="BrowalliaUPC" w:hAnsi="BrowalliaUPC" w:cs="BrowalliaUPC"/>
          <w:sz w:val="28"/>
          <w:szCs w:val="28"/>
        </w:rPr>
        <w:t xml:space="preserve">(General Approach) </w:t>
      </w:r>
      <w:r w:rsidRPr="005B5482">
        <w:rPr>
          <w:rFonts w:ascii="BrowalliaUPC" w:hAnsi="BrowalliaUPC" w:cs="BrowalliaUPC"/>
          <w:sz w:val="28"/>
          <w:szCs w:val="28"/>
          <w:cs/>
        </w:rPr>
        <w:t>ในการพิจารณาผลขาดทุนด้านเครดิตสำหรับสินทรัพย์ทางการเงิน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4C5BF4" w:rsidRPr="005B5482">
        <w:rPr>
          <w:rFonts w:ascii="BrowalliaUPC" w:hAnsi="BrowalliaUPC" w:cs="BrowalliaUPC"/>
          <w:sz w:val="28"/>
          <w:szCs w:val="28"/>
          <w:cs/>
        </w:rPr>
        <w:t>โดย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77C50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</w:rPr>
        <w:t xml:space="preserve">12 </w:t>
      </w:r>
      <w:r w:rsidRPr="005B5482">
        <w:rPr>
          <w:rFonts w:ascii="BrowalliaUPC" w:hAnsi="BrowalliaUPC" w:cs="BrowalliaUPC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</w:p>
    <w:p w14:paraId="58EBA2A9" w14:textId="77777777" w:rsidR="00124B9C" w:rsidRPr="005B5482" w:rsidRDefault="00124B9C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2C5F1238" w14:textId="59A9F77D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สำหรับลูกหนี้การค้าและลูกหนี้อื่น ที่ไม่มีองค์ประกอบเกี่ยวกับการจัดหาเงินที่มีนัยสำคัญ กลุ่มบริษัทใช้วิธี</w:t>
      </w:r>
      <w:r w:rsidR="00553410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อย่างง่าย (</w:t>
      </w:r>
      <w:r w:rsidRPr="005B5482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5B5482">
        <w:rPr>
          <w:rFonts w:ascii="BrowalliaUPC" w:hAnsi="BrowalliaUPC" w:cs="BrowalliaUPC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ตามที่กล่าวไว้ในนโยบายการบัญชีเรื่อง ลูกหนี้การค้าและลูกหนี้อื่น</w:t>
      </w:r>
    </w:p>
    <w:p w14:paraId="564AC722" w14:textId="77777777" w:rsidR="00867702" w:rsidRPr="00F869ED" w:rsidRDefault="00867702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2"/>
          <w:szCs w:val="22"/>
          <w:highlight w:val="lightGray"/>
        </w:rPr>
      </w:pPr>
    </w:p>
    <w:p w14:paraId="0DC6468F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F869ED">
        <w:rPr>
          <w:rFonts w:ascii="BrowalliaUPC" w:hAnsi="BrowalliaUPC" w:cs="BrowalliaUPC"/>
          <w:sz w:val="28"/>
          <w:szCs w:val="28"/>
          <w:u w:val="single"/>
          <w:cs/>
        </w:rPr>
        <w:t>หนี้สินทางการเงิน</w:t>
      </w:r>
    </w:p>
    <w:p w14:paraId="0A8DA24F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769879AD" w14:textId="0047B4FB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หนี้สินทางการเงินของกลุ่มบริษัท </w:t>
      </w:r>
      <w:r w:rsidR="004C5BF4" w:rsidRPr="005B5482">
        <w:rPr>
          <w:rFonts w:ascii="BrowalliaUPC" w:hAnsi="BrowalliaUPC" w:cs="BrowalliaUPC"/>
          <w:sz w:val="28"/>
          <w:szCs w:val="28"/>
          <w:cs/>
        </w:rPr>
        <w:t>ประกอบด้วย</w:t>
      </w:r>
      <w:r w:rsidRPr="005B5482">
        <w:rPr>
          <w:rFonts w:ascii="BrowalliaUPC" w:hAnsi="BrowalliaUPC" w:cs="BrowalliaUPC"/>
          <w:sz w:val="28"/>
          <w:szCs w:val="28"/>
          <w:cs/>
        </w:rPr>
        <w:t>เงินกู้ยืม เจ้าหนี้การค้า เจ้าหนี้อื่น และตราสารอนุพันธ์</w:t>
      </w:r>
      <w:r w:rsidR="00DD4446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ทางการเงิน</w:t>
      </w:r>
    </w:p>
    <w:p w14:paraId="5280DEE7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34F423E7" w14:textId="7CD986C6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หนี้สินทางการเงิน จะ</w:t>
      </w:r>
      <w:r w:rsidR="00DD3D9A" w:rsidRPr="005B5482">
        <w:rPr>
          <w:rFonts w:ascii="BrowalliaUPC" w:hAnsi="BrowalliaUPC" w:cs="BrowalliaUPC"/>
          <w:sz w:val="28"/>
          <w:szCs w:val="28"/>
          <w:cs/>
        </w:rPr>
        <w:t>ถูก</w:t>
      </w:r>
      <w:r w:rsidRPr="005B5482">
        <w:rPr>
          <w:rFonts w:ascii="BrowalliaUPC" w:hAnsi="BrowalliaUPC" w:cs="BrowalliaUPC"/>
          <w:sz w:val="28"/>
          <w:szCs w:val="28"/>
          <w:cs/>
        </w:rPr>
        <w:t>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67FD1402" w14:textId="77777777" w:rsidR="00C71E57" w:rsidRPr="00F869ED" w:rsidRDefault="00C71E57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73C40F3A" w14:textId="1B2A707B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กลุ่มบริษัทรับรู้รายการ</w:t>
      </w:r>
      <w:r w:rsidR="004C5BF4" w:rsidRPr="005B5482">
        <w:rPr>
          <w:rFonts w:ascii="BrowalliaUPC" w:hAnsi="BrowalliaUPC" w:cs="BrowalliaUPC"/>
          <w:sz w:val="28"/>
          <w:szCs w:val="28"/>
          <w:cs/>
        </w:rPr>
        <w:t>เ</w:t>
      </w:r>
      <w:r w:rsidRPr="005B5482">
        <w:rPr>
          <w:rFonts w:ascii="BrowalliaUPC" w:hAnsi="BrowalliaUPC" w:cs="BrowalliaUPC"/>
          <w:sz w:val="28"/>
          <w:szCs w:val="28"/>
          <w:cs/>
        </w:rPr>
        <w:t>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5B5482">
        <w:rPr>
          <w:rFonts w:ascii="BrowalliaUPC" w:hAnsi="BrowalliaUPC" w:cs="BrowalliaUPC"/>
          <w:sz w:val="28"/>
          <w:szCs w:val="28"/>
        </w:rPr>
        <w:t>FVTPL)</w:t>
      </w:r>
    </w:p>
    <w:p w14:paraId="43891104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7C5EA47C" w14:textId="4062AADA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หรือเมื่อภาระผูกพันนั้นสิ้นสุดลง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4415187" w14:textId="77777777" w:rsidR="00EF3FC6" w:rsidRPr="00F869ED" w:rsidRDefault="00EF3FC6" w:rsidP="00867702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4"/>
          <w:szCs w:val="24"/>
        </w:rPr>
      </w:pPr>
    </w:p>
    <w:p w14:paraId="06D3F0CB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เงินลงทุน</w:t>
      </w:r>
    </w:p>
    <w:p w14:paraId="0BC9402A" w14:textId="77777777" w:rsidR="00867702" w:rsidRPr="00F869ED" w:rsidRDefault="00867702" w:rsidP="00867702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426" w:right="29"/>
        <w:jc w:val="thaiDistribute"/>
        <w:rPr>
          <w:rFonts w:ascii="BrowalliaUPC" w:hAnsi="BrowalliaUPC" w:cs="BrowalliaUPC"/>
          <w:sz w:val="22"/>
          <w:szCs w:val="22"/>
        </w:rPr>
      </w:pPr>
    </w:p>
    <w:p w14:paraId="42AF4960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เงินลงทุนในบริษัทย่อยในงบการเงินเฉพาะบริษัท แสดงตามวิธีราคาทุน บริษัทจะบันทึกผลกำไรหรือขาดทุนจากการจำหน่ายในงบกำไรขาดทุนในปีที่มีการจำหน่ายเงินลงทุนนั้น กรณีที่เงินลงทุนดังกล่าวเกิดการด้อยค่า บริษัทจะรับรู้ผลขาดทุนจากการด้อยค่าเป็นค่าใช้จ่ายในงบกำไรขาดทุน</w:t>
      </w:r>
    </w:p>
    <w:p w14:paraId="599EB19A" w14:textId="77777777" w:rsidR="00867702" w:rsidRPr="00F869ED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381056F5" w14:textId="77777777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เงินลงทุนระยะยาวอื่นแสดงในราคาทุนหักค่าเผื่อการด้อยค่า (ถ้ามี)</w:t>
      </w:r>
    </w:p>
    <w:p w14:paraId="65E4D210" w14:textId="595FFF5C" w:rsidR="00867702" w:rsidRPr="005B5482" w:rsidRDefault="00867702" w:rsidP="00867702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UPC" w:hAnsi="BrowalliaUPC" w:cs="BrowalliaUPC"/>
          <w:sz w:val="24"/>
          <w:szCs w:val="24"/>
        </w:rPr>
      </w:pPr>
    </w:p>
    <w:p w14:paraId="165BA095" w14:textId="28168F18" w:rsidR="00867702" w:rsidRPr="005B5482" w:rsidRDefault="0017586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บริษัทย่อย</w:t>
      </w:r>
    </w:p>
    <w:p w14:paraId="542C35C4" w14:textId="77777777" w:rsidR="00867702" w:rsidRPr="005B5482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14E6C0B9" w14:textId="117F9D58" w:rsidR="00867702" w:rsidRPr="005B5482" w:rsidRDefault="00867702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บริษัทย่อย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กิจการ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67C3E0E7" w14:textId="77777777" w:rsidR="007600DA" w:rsidRPr="00F869ED" w:rsidRDefault="007600DA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79EA7681" w14:textId="0A599650" w:rsidR="007600DA" w:rsidRDefault="007600DA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ของกลุ่มบริษัท            ผลขาดทุนในบริษัทย่อยจะถูกปันส่วนไปยังส่วนได้เสียที่ไม่มีอำนาจควบคุม 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36CEE3B8" w14:textId="77777777" w:rsidR="00124B9C" w:rsidRDefault="00124B9C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C193FEC" w14:textId="77777777" w:rsidR="00124B9C" w:rsidRDefault="00124B9C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52B709AB" w14:textId="77777777" w:rsidR="00124B9C" w:rsidRDefault="00124B9C" w:rsidP="00F869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72D563DC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 xml:space="preserve">ที่ดิน อาคาร และอุปกรณ์ </w:t>
      </w:r>
    </w:p>
    <w:p w14:paraId="7F64F497" w14:textId="77777777" w:rsidR="00867702" w:rsidRPr="005B5482" w:rsidRDefault="00867702" w:rsidP="00867702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F0846DB" w14:textId="3CD28440" w:rsidR="00867702" w:rsidRPr="005B5482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ที่ดิน แสดงด้วยมูลค่ายุติธรรมซึ่งประเมินโดยผู้ประเมินราคาอิสระ การเปลี่ยนแปลงมูลค่ายุติธรรมของที่ดิน</w:t>
      </w:r>
      <w:r w:rsidR="00DB7686" w:rsidRPr="005B5482">
        <w:rPr>
          <w:rFonts w:ascii="BrowalliaUPC" w:hAnsi="BrowalliaUPC" w:cs="BrowalliaUPC"/>
          <w:sz w:val="28"/>
          <w:szCs w:val="28"/>
          <w:cs/>
        </w:rPr>
        <w:t>จะถูก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รับรู้ในองค์ประกอบอื่นของส่วนผู้ถือหุ้น ในงบแสดงการเปลี่ยนแปลงส่วนของผู้ถือหุ้น ผู้ประเมินราคาอิสระประเมินมูลค่ายุติธรรมของที่ดิน โดยใช้วิธีเปรียบเทียบราคาตลาด ซึ่งการประเมินมูลค่าดังกล่าว </w:t>
      </w:r>
      <w:r w:rsidR="00577C50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ต้องอาศัยข้อสมมติฐานและการประมาณบางประการ</w:t>
      </w:r>
    </w:p>
    <w:p w14:paraId="5B931F17" w14:textId="77777777" w:rsidR="00867702" w:rsidRPr="005B5482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61CA5E6" w14:textId="77777777" w:rsidR="00867702" w:rsidRPr="005B5482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อาคาร และอุปกรณ์ แสดงมูลค่าตามราคาทุนหักค่าเสื่อมราคาสะสมและค่าเผื่อการด้อยค่า (ถ้ามี)</w:t>
      </w:r>
    </w:p>
    <w:p w14:paraId="3603C4C7" w14:textId="77777777" w:rsidR="0068236C" w:rsidRPr="005B5482" w:rsidRDefault="0068236C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384D2AC" w14:textId="77777777" w:rsidR="00867702" w:rsidRPr="005B5482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ค่าเสื่อมราคา คำนวณโดยวิธีเส้นตรงตามอายุการใช้งาน ดังนี้</w:t>
      </w:r>
    </w:p>
    <w:p w14:paraId="20684313" w14:textId="77777777" w:rsidR="007669E4" w:rsidRPr="005B5482" w:rsidRDefault="007669E4" w:rsidP="00867702">
      <w:pPr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7263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867702" w:rsidRPr="005B5482" w14:paraId="64895B04" w14:textId="77777777" w:rsidTr="00CE5B5B">
        <w:tc>
          <w:tcPr>
            <w:tcW w:w="5400" w:type="dxa"/>
          </w:tcPr>
          <w:p w14:paraId="41C1A004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</w:tcPr>
          <w:p w14:paraId="3C24A2E1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20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5B5482" w14:paraId="6B02B8AD" w14:textId="77777777" w:rsidTr="00CE5B5B">
        <w:tc>
          <w:tcPr>
            <w:tcW w:w="5400" w:type="dxa"/>
          </w:tcPr>
          <w:p w14:paraId="04759B06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59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ส่วนปรับปรุงอาคารและส่วนปรับปรุงพื้นที่เช่า</w:t>
            </w:r>
          </w:p>
        </w:tc>
        <w:tc>
          <w:tcPr>
            <w:tcW w:w="1863" w:type="dxa"/>
          </w:tcPr>
          <w:p w14:paraId="2EC8DE3E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10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- 20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5B5482" w14:paraId="37A6A74E" w14:textId="77777777" w:rsidTr="00CE5B5B">
        <w:tc>
          <w:tcPr>
            <w:tcW w:w="5400" w:type="dxa"/>
          </w:tcPr>
          <w:p w14:paraId="6273C1FA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อุปกรณ์และเครื่องมือทางการแพทย์</w:t>
            </w:r>
          </w:p>
        </w:tc>
        <w:tc>
          <w:tcPr>
            <w:tcW w:w="1863" w:type="dxa"/>
          </w:tcPr>
          <w:p w14:paraId="0DE57ADA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5B5482" w14:paraId="37F5E59D" w14:textId="77777777" w:rsidTr="00CE5B5B">
        <w:tc>
          <w:tcPr>
            <w:tcW w:w="5400" w:type="dxa"/>
          </w:tcPr>
          <w:p w14:paraId="0F6D3853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863" w:type="dxa"/>
          </w:tcPr>
          <w:p w14:paraId="6C168B96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5B5482" w14:paraId="39269FC7" w14:textId="77777777" w:rsidTr="00CE5B5B">
        <w:tc>
          <w:tcPr>
            <w:tcW w:w="5400" w:type="dxa"/>
          </w:tcPr>
          <w:p w14:paraId="6F769611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863" w:type="dxa"/>
          </w:tcPr>
          <w:p w14:paraId="336808CE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867702" w:rsidRPr="005B5482" w14:paraId="0478C48D" w14:textId="77777777" w:rsidTr="00CE5B5B">
        <w:tc>
          <w:tcPr>
            <w:tcW w:w="5400" w:type="dxa"/>
          </w:tcPr>
          <w:p w14:paraId="19CC6013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</w:tcPr>
          <w:p w14:paraId="508E7704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2818FE83" w14:textId="77777777" w:rsidR="00867702" w:rsidRPr="005B5482" w:rsidRDefault="00867702" w:rsidP="00867702">
      <w:pPr>
        <w:spacing w:line="240" w:lineRule="auto"/>
        <w:jc w:val="thaiDistribute"/>
        <w:rPr>
          <w:rFonts w:ascii="BrowalliaUPC" w:hAnsi="BrowalliaUPC" w:cs="BrowalliaUPC"/>
          <w:spacing w:val="-6"/>
          <w:sz w:val="28"/>
          <w:szCs w:val="28"/>
        </w:rPr>
      </w:pPr>
    </w:p>
    <w:p w14:paraId="61E89E49" w14:textId="4310DE69" w:rsidR="00867702" w:rsidRPr="005B5482" w:rsidRDefault="001C4C56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ที่ดิน </w:t>
      </w:r>
      <w:r w:rsidR="00867702" w:rsidRPr="005B5482">
        <w:rPr>
          <w:rFonts w:ascii="BrowalliaUPC" w:hAnsi="BrowalliaUPC" w:cs="BrowalliaUPC"/>
          <w:sz w:val="28"/>
          <w:szCs w:val="28"/>
          <w:cs/>
        </w:rPr>
        <w:t>ไม่มีการคิดค่าเสื่อมราค</w:t>
      </w:r>
      <w:r w:rsidRPr="005B5482">
        <w:rPr>
          <w:rFonts w:ascii="BrowalliaUPC" w:hAnsi="BrowalliaUPC" w:cs="BrowalliaUPC"/>
          <w:sz w:val="28"/>
          <w:szCs w:val="28"/>
          <w:cs/>
        </w:rPr>
        <w:t>า</w:t>
      </w:r>
    </w:p>
    <w:p w14:paraId="340D474A" w14:textId="77777777" w:rsidR="00867702" w:rsidRPr="00CB6313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C74A384" w14:textId="3F976AE4" w:rsidR="00867702" w:rsidRPr="005B5482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รายจ่ายเกี่ยวกับการต่อเติม การต่ออายุ หรือการปรับปรุงถือเป็นราคาทุนของสินทรัพย์ ส่วนค่าซ่อมแซมและ</w:t>
      </w:r>
      <w:r w:rsidR="00964917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ค่าบำรุงรักษา รับรู้เป็นค่าใช้จ่ายในรอบระยะเวลาบัญชีที่เกิดขึ้น</w:t>
      </w:r>
    </w:p>
    <w:p w14:paraId="21B203A7" w14:textId="77777777" w:rsidR="00867702" w:rsidRPr="005B5482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542EB85" w14:textId="0C5C247E" w:rsidR="00867702" w:rsidRPr="005B5482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กำไรและขาดทุนจากการจำหน่ายที่ดิน อาคารและอุปกรณ์ คำนวณโดยเปรียบเทียบจากมูลค่าตามบัญชีกับราคาขาย และรับรู้ในงบกำไรขาดทุน</w:t>
      </w:r>
    </w:p>
    <w:p w14:paraId="45F0A308" w14:textId="77777777" w:rsidR="007669E4" w:rsidRPr="005B5482" w:rsidRDefault="007669E4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01FAD6F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สินทรัพย์ไม่มีตัวตน</w:t>
      </w:r>
    </w:p>
    <w:p w14:paraId="0A4D80B3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5A4F12CA" w14:textId="44EFC326" w:rsidR="00867702" w:rsidRPr="00CB6313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CB6313">
        <w:rPr>
          <w:rFonts w:ascii="BrowalliaUPC" w:hAnsi="BrowalliaUPC" w:cs="BrowalliaUPC"/>
          <w:sz w:val="28"/>
          <w:szCs w:val="28"/>
          <w:u w:val="single"/>
          <w:cs/>
        </w:rPr>
        <w:t>โปรแกรมคอมพิวเตอร์</w:t>
      </w:r>
    </w:p>
    <w:p w14:paraId="2690BF54" w14:textId="77777777" w:rsidR="00867702" w:rsidRPr="00CB6313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สินทรัพย์ไม่มีตัวตน ซึ่งมีอายุการใช้งานจำกัดแสดงในราคาทุน หักค่าตัดจำหน่ายสะสม และค่าเผื่อการด้อยค่า (ถ้ามี)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ค่าตัดจำหน่าย บันทึกเป็นค่าใช้จ่ายในงบกำไรขาดทุน คำนวณโดยวิธีเส้นตรงตามเกณฑ์ระยะเวลาที่คาดว่าจะได้รับประโยชน์เชิงเศรษฐกิจของสินทรัพย์เป็นเวลา</w:t>
      </w:r>
      <w:r w:rsidRPr="005B5482">
        <w:rPr>
          <w:rFonts w:ascii="BrowalliaUPC" w:hAnsi="BrowalliaUPC" w:cs="BrowalliaUPC"/>
          <w:sz w:val="28"/>
          <w:szCs w:val="28"/>
        </w:rPr>
        <w:t xml:space="preserve"> 5 </w:t>
      </w:r>
      <w:r w:rsidRPr="005B5482">
        <w:rPr>
          <w:rFonts w:ascii="BrowalliaUPC" w:hAnsi="BrowalliaUPC" w:cs="BrowalliaUPC"/>
          <w:sz w:val="28"/>
          <w:szCs w:val="28"/>
          <w:cs/>
        </w:rPr>
        <w:t>ปี</w:t>
      </w:r>
    </w:p>
    <w:p w14:paraId="1A08BB3B" w14:textId="77777777" w:rsidR="00867702" w:rsidRPr="005B5482" w:rsidRDefault="00867702" w:rsidP="00867702">
      <w:pPr>
        <w:rPr>
          <w:rFonts w:ascii="BrowalliaUPC" w:hAnsi="BrowalliaUPC" w:cs="BrowalliaUPC"/>
        </w:rPr>
      </w:pPr>
    </w:p>
    <w:p w14:paraId="2753682F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สัญญาเช่า</w:t>
      </w:r>
    </w:p>
    <w:p w14:paraId="45D0A858" w14:textId="77777777" w:rsidR="00867702" w:rsidRPr="005B5482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70D70691" w14:textId="77777777" w:rsidR="00867702" w:rsidRPr="005B5482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B5482">
        <w:rPr>
          <w:rFonts w:ascii="BrowalliaUPC" w:hAnsi="BrowalliaUPC" w:cs="BrowalliaUPC"/>
          <w:sz w:val="28"/>
          <w:szCs w:val="28"/>
          <w:u w:val="single"/>
          <w:cs/>
        </w:rPr>
        <w:t>กลุ่มบริษัทในฐานะผู้เช่า</w:t>
      </w:r>
    </w:p>
    <w:p w14:paraId="6E064FCD" w14:textId="65FA152C" w:rsidR="00867702" w:rsidRPr="005B5482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</w:t>
      </w:r>
      <w:r w:rsidR="009D1B4A" w:rsidRPr="005B5482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5B5482">
        <w:rPr>
          <w:rFonts w:ascii="BrowalliaUPC" w:hAnsi="BrowalliaUPC" w:cs="BrowalliaUPC"/>
          <w:sz w:val="28"/>
          <w:szCs w:val="28"/>
          <w:cs/>
        </w:rPr>
        <w:t>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3304E3B" w14:textId="77777777" w:rsidR="00867702" w:rsidRPr="00CB6313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F35F07E" w14:textId="773915CA" w:rsidR="00867702" w:rsidRPr="005B5482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</w:t>
      </w:r>
      <w:r w:rsidR="009D1B4A" w:rsidRPr="005B5482">
        <w:rPr>
          <w:rFonts w:ascii="BrowalliaUPC" w:hAnsi="BrowalliaUPC" w:cs="BrowalliaUPC"/>
          <w:sz w:val="28"/>
          <w:szCs w:val="28"/>
          <w:cs/>
        </w:rPr>
        <w:t>เผื่อ</w:t>
      </w:r>
      <w:r w:rsidRPr="005B5482">
        <w:rPr>
          <w:rFonts w:ascii="BrowalliaUPC" w:hAnsi="BrowalliaUPC" w:cs="BrowalliaUPC"/>
          <w:sz w:val="28"/>
          <w:szCs w:val="28"/>
          <w:cs/>
        </w:rPr>
        <w:t>เลือกในการขยายอายุสัญญาเช่าหากมีความแน่นอนอย่างสมเหตุสมผลที่จะใช้สิทธิ</w:t>
      </w:r>
      <w:r w:rsidR="00883BB7" w:rsidRPr="005B5482">
        <w:rPr>
          <w:rFonts w:ascii="BrowalliaUPC" w:hAnsi="BrowalliaUPC" w:cs="BrowalliaUPC"/>
          <w:sz w:val="28"/>
          <w:szCs w:val="28"/>
          <w:cs/>
        </w:rPr>
        <w:t>เผื่อ</w:t>
      </w:r>
      <w:r w:rsidRPr="005B5482">
        <w:rPr>
          <w:rFonts w:ascii="BrowalliaUPC" w:hAnsi="BrowalliaUPC" w:cs="BrowalliaUPC"/>
          <w:sz w:val="28"/>
          <w:szCs w:val="28"/>
          <w:cs/>
        </w:rPr>
        <w:t>เลือกนั้นและระยะเวลาตามสิทธิ</w:t>
      </w:r>
      <w:r w:rsidR="00883BB7" w:rsidRPr="005B5482">
        <w:rPr>
          <w:rFonts w:ascii="BrowalliaUPC" w:hAnsi="BrowalliaUPC" w:cs="BrowalliaUPC"/>
          <w:sz w:val="28"/>
          <w:szCs w:val="28"/>
          <w:cs/>
        </w:rPr>
        <w:t>เผื่อ</w:t>
      </w:r>
      <w:r w:rsidRPr="005B5482">
        <w:rPr>
          <w:rFonts w:ascii="BrowalliaUPC" w:hAnsi="BrowalliaUPC" w:cs="BrowalliaUPC"/>
          <w:sz w:val="28"/>
          <w:szCs w:val="28"/>
          <w:cs/>
        </w:rPr>
        <w:t>เลือกในการยกเลิกสัญญาเช่า หากมีความแน่นอนอย่างสมเหตุสมผลที่จะไม่ใช้สิทธิ</w:t>
      </w:r>
      <w:r w:rsidR="00883BB7" w:rsidRPr="005B5482">
        <w:rPr>
          <w:rFonts w:ascii="BrowalliaUPC" w:hAnsi="BrowalliaUPC" w:cs="BrowalliaUPC"/>
          <w:sz w:val="28"/>
          <w:szCs w:val="28"/>
          <w:cs/>
        </w:rPr>
        <w:t>เผื่อ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เลือกนั้น โดยพิจารณาจากผลกระทบของการเปลี่ยนแปลงของสภาพแวดล้อมต่าง ๆ ที่เกี่ยวข้องกับการต่ออายุของสัญญาเช่าดังกล่าว </w:t>
      </w:r>
    </w:p>
    <w:p w14:paraId="6749B2EE" w14:textId="77777777" w:rsidR="00E471FB" w:rsidRPr="00CB6313" w:rsidRDefault="00E471FB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23B4926" w14:textId="0E68D896" w:rsidR="00867702" w:rsidRPr="00CB6313" w:rsidRDefault="00867702" w:rsidP="00CB63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B6313">
        <w:rPr>
          <w:rFonts w:ascii="BrowalliaUPC" w:hAnsi="BrowalliaUPC" w:cs="BrowalliaUPC"/>
          <w:sz w:val="28"/>
          <w:szCs w:val="28"/>
          <w:cs/>
        </w:rPr>
        <w:t>ณ วันเริ่มต้นของสัญญาเช่า กลุ่มบริษัทรับรู้สินทรัพย์สิทธิการใช้และหนี้สินตามสัญญาเช่า</w:t>
      </w:r>
      <w:r w:rsidRPr="00CB6313">
        <w:rPr>
          <w:rFonts w:ascii="BrowalliaUPC" w:hAnsi="BrowalliaUPC" w:cs="BrowalliaUPC"/>
          <w:sz w:val="28"/>
          <w:szCs w:val="28"/>
        </w:rPr>
        <w:t xml:space="preserve"> </w:t>
      </w:r>
      <w:r w:rsidRPr="00CB6313">
        <w:rPr>
          <w:rFonts w:ascii="BrowalliaUPC" w:hAnsi="BrowalliaUPC" w:cs="BrowalliaUPC"/>
          <w:sz w:val="28"/>
          <w:szCs w:val="28"/>
          <w:cs/>
        </w:rPr>
        <w:t>สินทรัพย์สิทธิการใช้วัดมูลค่าด้วยราคาทุน</w:t>
      </w:r>
      <w:r w:rsidRPr="00CB6313">
        <w:rPr>
          <w:rFonts w:ascii="BrowalliaUPC" w:hAnsi="BrowalliaUPC" w:cs="BrowalliaUPC"/>
          <w:sz w:val="28"/>
          <w:szCs w:val="28"/>
        </w:rPr>
        <w:t xml:space="preserve"> </w:t>
      </w:r>
      <w:r w:rsidRPr="00CB6313">
        <w:rPr>
          <w:rFonts w:ascii="BrowalliaUPC" w:hAnsi="BrowalliaUPC" w:cs="BrowalliaUPC"/>
          <w:sz w:val="28"/>
          <w:szCs w:val="28"/>
          <w:cs/>
        </w:rPr>
        <w:t>ซึ่งประกอบด้วยจำนวนเงินของหนี้สินตามสัญญาเช่าจากการรับรู้เริ่มแรก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CB6313">
        <w:rPr>
          <w:rFonts w:ascii="BrowalliaUPC" w:hAnsi="BrowalliaUPC" w:cs="BrowalliaUPC"/>
          <w:sz w:val="28"/>
          <w:szCs w:val="28"/>
        </w:rPr>
        <w:t xml:space="preserve"> </w:t>
      </w:r>
      <w:r w:rsidRPr="00CB6313">
        <w:rPr>
          <w:rFonts w:ascii="BrowalliaUPC" w:hAnsi="BrowalliaUPC" w:cs="BrowalliaUPC"/>
          <w:sz w:val="28"/>
          <w:szCs w:val="28"/>
          <w:cs/>
        </w:rPr>
        <w:t>ประมาณการต้นทุนที่จะเกิดขึ้นในการรื้อและขนย้ายสินทรัพย์ จำนวนเงินที่จ่ายชำระตามสัญญา</w:t>
      </w:r>
      <w:r w:rsidRPr="005B5482">
        <w:rPr>
          <w:rFonts w:ascii="BrowalliaUPC" w:hAnsi="BrowalliaUPC" w:cs="BrowalliaUPC"/>
          <w:sz w:val="28"/>
          <w:szCs w:val="28"/>
          <w:cs/>
        </w:rPr>
        <w:t>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7722A7F" w14:textId="77777777" w:rsidR="00867702" w:rsidRPr="005B5482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11D50F00" w14:textId="77777777" w:rsidR="00867702" w:rsidRPr="005B5482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สินทรัพย์สิทธิการใช้ 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กลุ่มบริษัทประเมินการด้อยค่าของสินทรัพย์สิทธิการใช้เมื่อมีข้อบ่งชี้</w:t>
      </w:r>
    </w:p>
    <w:p w14:paraId="1E1BFC61" w14:textId="77777777" w:rsidR="006311ED" w:rsidRPr="007F2A3B" w:rsidRDefault="006311ED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E3F8CC7" w14:textId="77777777" w:rsidR="00867702" w:rsidRPr="005B5482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ค่าเสื่อมราคาของสินทรัพย์สิทธิการใช้ คำนวณจากราคาทุนของสินทรัพย์โดยวิธีเส้นตรงตามอายุของ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สัญญาเช่าหรืออายุการให้ประโยชน์โดยประมาณของสินทรัพย์สิทธิการใช้แต่ละประเภท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แล้วแต่ระยะเวลาใด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จะสั้นกว่า ดังนี้</w:t>
      </w:r>
    </w:p>
    <w:p w14:paraId="770886B5" w14:textId="77777777" w:rsidR="00867702" w:rsidRPr="005B5482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0"/>
          <w:szCs w:val="20"/>
          <w:cs/>
        </w:rPr>
      </w:pPr>
    </w:p>
    <w:tbl>
      <w:tblPr>
        <w:tblW w:w="7263" w:type="dxa"/>
        <w:tblInd w:w="181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867702" w:rsidRPr="005B5482" w14:paraId="61116048" w14:textId="77777777" w:rsidTr="00CE5B5B">
        <w:tc>
          <w:tcPr>
            <w:tcW w:w="5400" w:type="dxa"/>
            <w:shd w:val="clear" w:color="auto" w:fill="auto"/>
          </w:tcPr>
          <w:p w14:paraId="1D24B47C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eastAsia="SimSun" w:hAnsi="BrowalliaUPC" w:cs="BrowalliaUPC"/>
                <w:sz w:val="32"/>
                <w:szCs w:val="32"/>
              </w:rPr>
              <w:br w:type="page"/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  <w:shd w:val="clear" w:color="auto" w:fill="auto"/>
          </w:tcPr>
          <w:p w14:paraId="242CADB9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20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5B5482" w14:paraId="700487FF" w14:textId="77777777" w:rsidTr="00CE5B5B">
        <w:tc>
          <w:tcPr>
            <w:tcW w:w="5400" w:type="dxa"/>
            <w:shd w:val="clear" w:color="auto" w:fill="auto"/>
          </w:tcPr>
          <w:p w14:paraId="72A78E55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63" w:type="dxa"/>
            <w:shd w:val="clear" w:color="auto" w:fill="auto"/>
          </w:tcPr>
          <w:p w14:paraId="210C4D77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67702" w:rsidRPr="005B5482" w14:paraId="04D83CFD" w14:textId="77777777" w:rsidTr="00CE5B5B">
        <w:tc>
          <w:tcPr>
            <w:tcW w:w="5400" w:type="dxa"/>
            <w:shd w:val="clear" w:color="auto" w:fill="auto"/>
          </w:tcPr>
          <w:p w14:paraId="78E2438F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  <w:shd w:val="clear" w:color="auto" w:fill="auto"/>
          </w:tcPr>
          <w:p w14:paraId="1B46C3F5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76A8651D" w14:textId="77777777" w:rsidR="00867702" w:rsidRPr="005B5482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53BF402" w14:textId="7151F516" w:rsidR="00867702" w:rsidRPr="005B5482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ณ วันเริ่มต้นของสัญญาเช่า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วัดมูลค่าหนี้สินตามสัญญาเช่าด้วยมูลค่าปัจจุบันของจำนวนเงินที่ต้องจ่ายตามสัญญาเช่าตลอดอายุสัญญาเช่า หากอัตราดอกเบี้ยตามนัยของหนี้สินสัญญาเช่านั้นไม่สามารถ</w:t>
      </w:r>
      <w:r w:rsidR="00CA32D5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กำหนดได้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</w:t>
      </w:r>
      <w:r w:rsidR="00CA32D5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การกู้ยืมส่วนเพิ่ม ทั้งนี้ อัตราดอกเบี้ยการกู้ยืมส่วนเพิ่มอ้างอิงจากอัตราดอกเบี้ยเงินกู้ยืมที่บริษัทคาดว่าจะต้องจ่ายเพื่อกู้ยืมเงินจำนวนเดียวกันในระยะเวลาใกล้เคียงกันเพื่อให้ได้มาซึ่งสินทรัพย์นั้น</w:t>
      </w:r>
    </w:p>
    <w:p w14:paraId="792910BC" w14:textId="23BA6983" w:rsidR="007669E4" w:rsidRPr="007F2A3B" w:rsidRDefault="007669E4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C8FA361" w14:textId="3570608F" w:rsidR="00867702" w:rsidRPr="005B5482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จำนวนเงินที่ต้องจ่ายตามสัญญาเช่า ประกอบด้วยค่าเช่าคงที่หักด้วยสิ่งจูงใจตามสัญญาเช่า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จำนวนเงินที่คาดว่าจะจ่ายภายใต้การรับประกันมูลค่าคงเหลือ รวมถึงราคาใช้สิทธิของสิทธิ</w:t>
      </w:r>
      <w:r w:rsidR="005A03CF" w:rsidRPr="005B5482">
        <w:rPr>
          <w:rFonts w:ascii="BrowalliaUPC" w:hAnsi="BrowalliaUPC" w:cs="BrowalliaUPC"/>
          <w:sz w:val="28"/>
          <w:szCs w:val="28"/>
          <w:cs/>
        </w:rPr>
        <w:t>เผื่อ</w:t>
      </w:r>
      <w:r w:rsidRPr="005B5482">
        <w:rPr>
          <w:rFonts w:ascii="BrowalliaUPC" w:hAnsi="BrowalliaUPC" w:cs="BrowalliaUPC"/>
          <w:sz w:val="28"/>
          <w:szCs w:val="28"/>
          <w:cs/>
        </w:rPr>
        <w:t>เลือกซื้อซึ่งมีความแน่นอนอย่างสมเหตุสมผลที่กลุ่มบริษัทจะใช้สิทธิ</w:t>
      </w:r>
      <w:r w:rsidR="005A03CF" w:rsidRPr="005B5482">
        <w:rPr>
          <w:rFonts w:ascii="BrowalliaUPC" w:hAnsi="BrowalliaUPC" w:cs="BrowalliaUPC"/>
          <w:sz w:val="28"/>
          <w:szCs w:val="28"/>
          <w:cs/>
        </w:rPr>
        <w:t>เผื่อเลือก</w:t>
      </w:r>
      <w:r w:rsidRPr="005B5482">
        <w:rPr>
          <w:rFonts w:ascii="BrowalliaUPC" w:hAnsi="BrowalliaUPC" w:cs="BrowalliaUPC"/>
          <w:sz w:val="28"/>
          <w:szCs w:val="28"/>
          <w:cs/>
        </w:rPr>
        <w:t>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</w:t>
      </w:r>
      <w:r w:rsidR="005A03CF" w:rsidRPr="005B5482">
        <w:rPr>
          <w:rFonts w:ascii="BrowalliaUPC" w:hAnsi="BrowalliaUPC" w:cs="BrowalliaUPC"/>
          <w:sz w:val="28"/>
          <w:szCs w:val="28"/>
          <w:cs/>
        </w:rPr>
        <w:t>เผื่อเลือก</w:t>
      </w:r>
      <w:r w:rsidRPr="005B5482">
        <w:rPr>
          <w:rFonts w:ascii="BrowalliaUPC" w:hAnsi="BrowalliaUPC" w:cs="BrowalliaUPC"/>
          <w:sz w:val="28"/>
          <w:szCs w:val="28"/>
          <w:cs/>
        </w:rPr>
        <w:t>ในการยกเลิกสัญญาเช่า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</w:p>
    <w:p w14:paraId="4BCAB827" w14:textId="77777777" w:rsidR="00F8141F" w:rsidRPr="007F2A3B" w:rsidRDefault="00F8141F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B59B159" w14:textId="0E25661A" w:rsidR="00867702" w:rsidRPr="005B5482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หลังจากวันที่สัญญาเช่าเริ่มมีผล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</w:t>
      </w:r>
    </w:p>
    <w:p w14:paraId="1AF58BB6" w14:textId="77777777" w:rsidR="00867702" w:rsidRPr="007F2A3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8FD7991" w14:textId="6CE164A0" w:rsidR="00867702" w:rsidRPr="005B5482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นอกจากนี้ มูลค่าตามบัญชีของหนี้สินตามสัญญาเช่าจะถูกประเมินใหม่เมื่อมีการเปลี่ยนแปลงอายุสัญญาเช่า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</w:t>
      </w:r>
      <w:r w:rsidR="005A03CF" w:rsidRPr="005B5482">
        <w:rPr>
          <w:rFonts w:ascii="BrowalliaUPC" w:hAnsi="BrowalliaUPC" w:cs="BrowalliaUPC"/>
          <w:sz w:val="28"/>
          <w:szCs w:val="28"/>
          <w:cs/>
        </w:rPr>
        <w:t>เผื่อ</w:t>
      </w:r>
      <w:r w:rsidRPr="005B5482">
        <w:rPr>
          <w:rFonts w:ascii="BrowalliaUPC" w:hAnsi="BrowalliaUPC" w:cs="BrowalliaUPC"/>
          <w:sz w:val="28"/>
          <w:szCs w:val="28"/>
          <w:cs/>
        </w:rPr>
        <w:t>เลือกซื้อสินทรัพย์อ้างอิงผลกระทบจากการประเมินมูลค่าของหนี้สินตามสัญญาเช่าใหม่จะส่งผลให้มูลค่าตามบัญชีของสินทรัพย์สิทธิการ</w:t>
      </w: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>ใช้เปลี่ยนแปลงไป อย่างไรก็ตาม หากมูลค่าตามบัญชีของสินทรัพย์สิทธิการใช้มีมูลค่าลดลงจนเป็นศูนย์แล้ว ผลกระทบดังกล่าว จะถูกรับรู้เข้ากำไรหรือขาดทุน</w:t>
      </w:r>
    </w:p>
    <w:p w14:paraId="0F2D8F36" w14:textId="77777777" w:rsidR="00867702" w:rsidRPr="007F2A3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1DBD4CB" w14:textId="70343F1B" w:rsidR="00867702" w:rsidRPr="005B5482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เว้นแต่สัญญาเช่าที่มีอายุสัญญาเช่า </w:t>
      </w:r>
      <w:r w:rsidRPr="005B5482">
        <w:rPr>
          <w:rFonts w:ascii="BrowalliaUPC" w:hAnsi="BrowalliaUPC" w:cs="BrowalliaUPC"/>
          <w:sz w:val="28"/>
          <w:szCs w:val="28"/>
        </w:rPr>
        <w:t xml:space="preserve">12 </w:t>
      </w:r>
      <w:r w:rsidRPr="005B5482">
        <w:rPr>
          <w:rFonts w:ascii="BrowalliaUPC" w:hAnsi="BrowalliaUPC" w:cs="BrowalliaUPC"/>
          <w:sz w:val="28"/>
          <w:szCs w:val="28"/>
          <w:cs/>
        </w:rPr>
        <w:t>เดือนหรือน้อยกว่า นับตั้งแต่วันที่สัญญาเช่าเริ่มมีผล หรือสัญญาเช่าซึ่งสินทรัพย์อ้างอิง</w:t>
      </w:r>
      <w:r w:rsidR="00CA32D5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มีมูลค่าต่ำ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5A03CF" w:rsidRPr="005B5482">
        <w:rPr>
          <w:rFonts w:ascii="BrowalliaUPC" w:hAnsi="BrowalliaUPC" w:cs="BrowalliaUPC"/>
          <w:sz w:val="28"/>
          <w:szCs w:val="28"/>
          <w:cs/>
        </w:rPr>
        <w:t>โดย</w:t>
      </w:r>
      <w:r w:rsidRPr="005B5482">
        <w:rPr>
          <w:rFonts w:ascii="BrowalliaUPC" w:hAnsi="BrowalliaUPC" w:cs="BrowalliaUPC"/>
          <w:sz w:val="28"/>
          <w:szCs w:val="28"/>
          <w:cs/>
        </w:rPr>
        <w:t>จะบันทึกเป็นค่าใช้จ่ายตามวิธีเส้นตรงตลอดอายุสัญญาเช่า</w:t>
      </w:r>
    </w:p>
    <w:p w14:paraId="0AED2115" w14:textId="77777777" w:rsidR="00E471FB" w:rsidRPr="007F2A3B" w:rsidRDefault="00E471FB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7F3DA97" w14:textId="77777777" w:rsidR="00867702" w:rsidRPr="007F2A3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7F2A3B">
        <w:rPr>
          <w:rFonts w:ascii="BrowalliaUPC" w:hAnsi="BrowalliaUPC" w:cs="BrowalliaUPC"/>
          <w:sz w:val="28"/>
          <w:szCs w:val="28"/>
          <w:u w:val="single"/>
          <w:cs/>
        </w:rPr>
        <w:t>กลุ่มบริษัทในฐานะผู้ให้เช่า</w:t>
      </w:r>
    </w:p>
    <w:p w14:paraId="55951119" w14:textId="77777777" w:rsidR="00867702" w:rsidRPr="005B5482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ตามสัญญาเช่า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2BDC1E0" w14:textId="77777777" w:rsidR="00867702" w:rsidRPr="007F2A3B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7F2A3B">
        <w:rPr>
          <w:rFonts w:ascii="BrowalliaUPC" w:hAnsi="BrowalliaUPC" w:cs="BrowalliaUPC"/>
          <w:sz w:val="28"/>
          <w:szCs w:val="28"/>
          <w:cs/>
        </w:rPr>
        <w:tab/>
      </w:r>
    </w:p>
    <w:p w14:paraId="54C38764" w14:textId="77777777" w:rsidR="00867702" w:rsidRPr="005B5482" w:rsidRDefault="00867702" w:rsidP="007F2A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92FE9AB" w14:textId="77777777" w:rsidR="00867702" w:rsidRPr="005B5482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E242E9F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เงินกู้ยืม</w:t>
      </w:r>
    </w:p>
    <w:p w14:paraId="5D1D5A02" w14:textId="77777777" w:rsidR="00867702" w:rsidRPr="005B5482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A12ED2C" w14:textId="77777777" w:rsidR="00867702" w:rsidRPr="005B5482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เงินกู้ยืม 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532180C8" w14:textId="77777777" w:rsidR="00867702" w:rsidRPr="009412BD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75663A7" w14:textId="346613DF" w:rsidR="00867702" w:rsidRPr="005B5482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ค่าธรรมเนียมที่จ่ายไปเพื่อให้ได้เงินกู้มา จะถูก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ถูก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4B152628" w14:textId="77777777" w:rsidR="00D96AEC" w:rsidRPr="009412BD" w:rsidRDefault="00D96AEC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040CE8D" w14:textId="77777777" w:rsidR="00867702" w:rsidRPr="005B5482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Pr="005B5482">
        <w:rPr>
          <w:rFonts w:ascii="BrowalliaUPC" w:hAnsi="BrowalliaUPC" w:cs="BrowalliaUPC"/>
          <w:sz w:val="28"/>
          <w:szCs w:val="28"/>
        </w:rPr>
        <w:t xml:space="preserve"> 12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เดือน นับจากวันที่ในงบแสดงฐานะการเงิน หากเงินกู้ยืมนั้นไม่เข้าเงื่อนไขดังกล่าวข้างต้น จะจัดประเภทเป็นหนี้สินไม่หมุนเวียน </w:t>
      </w:r>
    </w:p>
    <w:p w14:paraId="1140CE84" w14:textId="77777777" w:rsidR="00867702" w:rsidRPr="009412BD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E3F68E1" w14:textId="77777777" w:rsidR="00867702" w:rsidRPr="005B5482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ต้นทุนการกู้ยืมของเงินกู้ยืมรับรู้ตามวิธีอัตราดอกเบี้ยที่แท้จริง</w:t>
      </w:r>
    </w:p>
    <w:p w14:paraId="620BD17E" w14:textId="77777777" w:rsidR="00623231" w:rsidRPr="005B5482" w:rsidRDefault="00623231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FD32A17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ผลประโยชน์ของพนักงาน</w:t>
      </w:r>
    </w:p>
    <w:p w14:paraId="1302B217" w14:textId="77777777" w:rsidR="00867702" w:rsidRPr="005B5482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976C809" w14:textId="77777777" w:rsidR="00867702" w:rsidRPr="009412BD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9412BD">
        <w:rPr>
          <w:rFonts w:ascii="BrowalliaUPC" w:hAnsi="BrowalliaUPC" w:cs="BrowalliaUPC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418C569D" w14:textId="74CAAD5A" w:rsidR="00FA655E" w:rsidRPr="005B5482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เงินเดือน ค่าจ้าง โบนัส และเงินสมทบกองทุนประกันสังคม รับรู้เป็นค่าใช้จ่ายเมื่อเกิดรายการ</w:t>
      </w:r>
    </w:p>
    <w:p w14:paraId="1E69493D" w14:textId="2BF5A3CF" w:rsidR="007669E4" w:rsidRPr="005B5482" w:rsidRDefault="007669E4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099A1538" w14:textId="772CB0B9" w:rsidR="00433F41" w:rsidRPr="005B5482" w:rsidRDefault="00433F41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296C1DAD" w14:textId="77777777" w:rsidR="00867702" w:rsidRPr="009412BD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9412BD">
        <w:rPr>
          <w:rFonts w:ascii="BrowalliaUPC" w:hAnsi="BrowalliaUPC" w:cs="BrowalliaUPC"/>
          <w:sz w:val="28"/>
          <w:szCs w:val="28"/>
          <w:u w:val="single"/>
          <w:cs/>
        </w:rPr>
        <w:lastRenderedPageBreak/>
        <w:t>ผลประโยชน์หลังออกจากงานของพนักงาน (โครงการสมทบเงิน)</w:t>
      </w:r>
    </w:p>
    <w:p w14:paraId="33BB3038" w14:textId="77777777" w:rsidR="00867702" w:rsidRPr="005B5482" w:rsidRDefault="00867702" w:rsidP="009412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CD5024E" w14:textId="77777777" w:rsidR="0044129D" w:rsidRPr="005B5482" w:rsidRDefault="0044129D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68553FC" w14:textId="77777777" w:rsidR="00867702" w:rsidRPr="003278A5" w:rsidRDefault="00867702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3278A5">
        <w:rPr>
          <w:rFonts w:ascii="BrowalliaUPC" w:hAnsi="BrowalliaUPC" w:cs="BrowalliaUPC"/>
          <w:sz w:val="28"/>
          <w:szCs w:val="28"/>
          <w:u w:val="single"/>
          <w:cs/>
        </w:rPr>
        <w:t xml:space="preserve">ผลประโยชน์หลังออกจากงานของพนักงาน (โครงการผลประโยชน์) </w:t>
      </w:r>
    </w:p>
    <w:p w14:paraId="33F3B4E0" w14:textId="77777777" w:rsidR="00867702" w:rsidRPr="005B5482" w:rsidRDefault="00867702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กลุ่มบริษัทมีภาระต้องจ่ายเงินชดเชยให้แก่พนักงานเมื่อออกจากงานตามกฎหมายแรงงาน ซึ่งกลุ่มบริษัทบันทึกหนี้สินตามโครงการผลประโยชน์หลังออกจากงานของพนักงานจากการคำนวณตามหลักคณิตศาสตร์ประกันภัย โดยใช้วิธีคิดลดแต่ละหน่วยที่ประมาณการไว้  </w:t>
      </w:r>
    </w:p>
    <w:p w14:paraId="276ED669" w14:textId="77777777" w:rsidR="00867702" w:rsidRPr="003278A5" w:rsidRDefault="00867702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224363C" w14:textId="77777777" w:rsidR="00867702" w:rsidRPr="005B5482" w:rsidRDefault="00867702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(ขาดทุน) จากการประมาณการตามหลักคณิตศาสตร์ประกันภัย</w:t>
      </w:r>
    </w:p>
    <w:p w14:paraId="0A4451EB" w14:textId="77777777" w:rsidR="008810F9" w:rsidRPr="005B5482" w:rsidRDefault="008810F9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82D5324" w14:textId="77777777" w:rsidR="00867702" w:rsidRPr="005B5482" w:rsidRDefault="00867702" w:rsidP="003278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 จะถูกรับรู้ในกำไรขาดทุนเบ็ดเสร็จอื่น</w:t>
      </w:r>
    </w:p>
    <w:p w14:paraId="0DDB5F07" w14:textId="77777777" w:rsidR="00867702" w:rsidRPr="005B5482" w:rsidRDefault="00867702" w:rsidP="00867702">
      <w:pPr>
        <w:tabs>
          <w:tab w:val="clear" w:pos="454"/>
          <w:tab w:val="left" w:pos="990"/>
          <w:tab w:val="left" w:pos="108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3D945F1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ภาษีเงินได้</w:t>
      </w:r>
    </w:p>
    <w:p w14:paraId="315D0372" w14:textId="77777777" w:rsidR="00867702" w:rsidRPr="005B5482" w:rsidRDefault="00867702" w:rsidP="00867702">
      <w:pPr>
        <w:spacing w:line="240" w:lineRule="auto"/>
        <w:ind w:left="990"/>
        <w:rPr>
          <w:rFonts w:ascii="BrowalliaUPC" w:hAnsi="BrowalliaUPC" w:cs="BrowalliaUPC"/>
          <w:spacing w:val="-6"/>
          <w:sz w:val="28"/>
          <w:szCs w:val="28"/>
        </w:rPr>
      </w:pPr>
    </w:p>
    <w:p w14:paraId="5859FE89" w14:textId="77777777" w:rsidR="00867702" w:rsidRPr="005B5482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 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F86AA9C" w14:textId="77777777" w:rsidR="00867702" w:rsidRPr="005B5482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C4BD82C" w14:textId="77777777" w:rsidR="00867702" w:rsidRPr="00DC6925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DC6925">
        <w:rPr>
          <w:rFonts w:ascii="BrowalliaUPC" w:hAnsi="BrowalliaUPC" w:cs="BrowalliaUPC"/>
          <w:sz w:val="28"/>
          <w:szCs w:val="28"/>
          <w:u w:val="single"/>
          <w:cs/>
        </w:rPr>
        <w:t>ภาษีเงินได้ปัจจุบัน</w:t>
      </w:r>
    </w:p>
    <w:p w14:paraId="44B0DDFC" w14:textId="1F65E13A" w:rsidR="00867702" w:rsidRPr="005B5482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โดยคำนวณจากกำไรหรือขาดทุนประจำปีที่ต้องเสียภาษี ซึ่งแตกต่างจากกำไรขาดทุนที่ปรากฏในงบการเงิน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</w:t>
      </w:r>
      <w:r w:rsidR="00CA32D5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ในปีก่อนๆ</w:t>
      </w:r>
    </w:p>
    <w:p w14:paraId="5CBD3968" w14:textId="77777777" w:rsidR="0049583B" w:rsidRPr="005B5482" w:rsidRDefault="0049583B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5548FD1" w14:textId="77777777" w:rsidR="00867702" w:rsidRPr="00DC6925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DC6925">
        <w:rPr>
          <w:rFonts w:ascii="BrowalliaUPC" w:hAnsi="BrowalliaUPC" w:cs="BrowalliaUPC"/>
          <w:sz w:val="28"/>
          <w:szCs w:val="28"/>
          <w:u w:val="single"/>
          <w:cs/>
        </w:rPr>
        <w:t>ภาษีเงินได้รอการตัดบัญชี</w:t>
      </w:r>
    </w:p>
    <w:p w14:paraId="781E24AE" w14:textId="77777777" w:rsidR="00867702" w:rsidRPr="005B5482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37722CA9" w14:textId="77777777" w:rsidR="00867702" w:rsidRPr="005B5482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2281634" w14:textId="2DE8C2D0" w:rsidR="00867702" w:rsidRPr="005B5482" w:rsidRDefault="00867702" w:rsidP="00DC6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 </w:t>
      </w:r>
      <w:r w:rsidR="00577C50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</w:t>
      </w:r>
      <w:r w:rsidR="00577C50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46E89551" w14:textId="3676FE2E" w:rsidR="00867702" w:rsidRPr="005B5482" w:rsidRDefault="00867702" w:rsidP="00867702">
      <w:pPr>
        <w:pStyle w:val="BodyText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E0201A2" w14:textId="77777777" w:rsidR="00433F41" w:rsidRPr="005B5482" w:rsidRDefault="00433F41" w:rsidP="00867702">
      <w:pPr>
        <w:pStyle w:val="BodyText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3B528C1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>รายการบัญชีที่เป็นเงินตราต่างประเทศ</w:t>
      </w:r>
    </w:p>
    <w:p w14:paraId="37E95645" w14:textId="77777777" w:rsidR="00867702" w:rsidRPr="005B5482" w:rsidRDefault="00867702" w:rsidP="00867702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0D9F6CF6" w14:textId="77777777" w:rsidR="00867702" w:rsidRPr="005B5482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วันที่ในงบแสดงฐานะการเงินแปลงค่าเป็นเงินบาท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</w:p>
    <w:p w14:paraId="3823CF51" w14:textId="77777777" w:rsidR="00867702" w:rsidRPr="005B5482" w:rsidRDefault="00867702" w:rsidP="00867702">
      <w:pPr>
        <w:pStyle w:val="BodyText2"/>
        <w:tabs>
          <w:tab w:val="left" w:pos="1170"/>
        </w:tabs>
        <w:ind w:left="0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50D527DF" w14:textId="77777777" w:rsidR="00867702" w:rsidRPr="00F869ED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869ED">
        <w:rPr>
          <w:rFonts w:ascii="BrowalliaUPC" w:hAnsi="BrowalliaUPC" w:cs="BrowalliaUPC"/>
          <w:sz w:val="28"/>
          <w:szCs w:val="28"/>
          <w:cs/>
        </w:rPr>
        <w:t>การวัดมูลค่ายุติธรรม</w:t>
      </w:r>
    </w:p>
    <w:p w14:paraId="1C6780DD" w14:textId="77777777" w:rsidR="00867702" w:rsidRPr="005B5482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49C75283" w14:textId="77777777" w:rsidR="00867702" w:rsidRPr="00B871AF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B871AF">
        <w:rPr>
          <w:rFonts w:ascii="BrowalliaUPC" w:hAnsi="BrowalliaUPC" w:cs="BrowalliaUPC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3B1888D0" w14:textId="77777777" w:rsidR="003C2866" w:rsidRPr="00B871AF" w:rsidRDefault="003C2866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EB53637" w14:textId="39C7A52D" w:rsidR="00867702" w:rsidRPr="00B871AF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B871AF">
        <w:rPr>
          <w:rFonts w:ascii="BrowalliaUPC" w:hAnsi="BrowalliaUPC" w:cs="BrowalliaUPC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B871AF">
        <w:rPr>
          <w:rFonts w:ascii="BrowalliaUPC" w:hAnsi="BrowalliaUPC" w:cs="BrowalliaUPC"/>
          <w:sz w:val="28"/>
          <w:szCs w:val="28"/>
        </w:rPr>
        <w:t>3</w:t>
      </w:r>
      <w:r w:rsidRPr="00B871AF">
        <w:rPr>
          <w:rFonts w:ascii="BrowalliaUPC" w:hAnsi="BrowalliaUPC" w:cs="BrowalliaUPC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08EDD8E4" w14:textId="77777777" w:rsidR="00867702" w:rsidRPr="005B5482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</w:p>
    <w:p w14:paraId="27A64E83" w14:textId="77777777" w:rsidR="00867702" w:rsidRPr="005B5482" w:rsidRDefault="00867702" w:rsidP="00E750B9">
      <w:pPr>
        <w:pStyle w:val="BodyText2"/>
        <w:numPr>
          <w:ilvl w:val="0"/>
          <w:numId w:val="26"/>
        </w:numPr>
        <w:tabs>
          <w:tab w:val="left" w:pos="990"/>
          <w:tab w:val="left" w:pos="2977"/>
        </w:tabs>
        <w:ind w:right="47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5B5482">
        <w:rPr>
          <w:rFonts w:ascii="BrowalliaUPC" w:hAnsi="BrowalliaUPC" w:cs="BrowalliaUPC"/>
          <w:spacing w:val="-2"/>
          <w:sz w:val="28"/>
          <w:szCs w:val="28"/>
          <w:cs/>
        </w:rPr>
        <w:t xml:space="preserve">ข้อมูลระดับ </w:t>
      </w:r>
      <w:r w:rsidRPr="005B5482">
        <w:rPr>
          <w:rFonts w:ascii="BrowalliaUPC" w:hAnsi="BrowalliaUPC" w:cs="BrowalliaUPC"/>
          <w:spacing w:val="-2"/>
          <w:sz w:val="28"/>
          <w:szCs w:val="28"/>
        </w:rPr>
        <w:t xml:space="preserve">1 </w:t>
      </w:r>
      <w:r w:rsidRPr="005B5482">
        <w:rPr>
          <w:rFonts w:ascii="BrowalliaUPC" w:hAnsi="BrowalliaUPC" w:cs="BrowalliaUPC"/>
          <w:spacing w:val="-2"/>
          <w:sz w:val="28"/>
          <w:szCs w:val="28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</w:t>
      </w:r>
    </w:p>
    <w:p w14:paraId="321ECD75" w14:textId="77777777" w:rsidR="00867702" w:rsidRPr="005B5482" w:rsidRDefault="00867702" w:rsidP="00867702">
      <w:pPr>
        <w:pStyle w:val="BodyText2"/>
        <w:tabs>
          <w:tab w:val="left" w:pos="990"/>
          <w:tab w:val="left" w:pos="2977"/>
        </w:tabs>
        <w:ind w:left="1772" w:right="47" w:firstLine="0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  <w:r w:rsidRPr="005B5482">
        <w:rPr>
          <w:rFonts w:ascii="BrowalliaUPC" w:hAnsi="BrowalliaUPC" w:cs="BrowalliaUPC"/>
          <w:spacing w:val="-2"/>
          <w:sz w:val="28"/>
          <w:szCs w:val="28"/>
          <w:cs/>
        </w:rPr>
        <w:tab/>
        <w:t>หรือหนี้สินอย่างเดียวกัน</w:t>
      </w:r>
    </w:p>
    <w:p w14:paraId="62BCE17C" w14:textId="77777777" w:rsidR="00867702" w:rsidRPr="005B5482" w:rsidRDefault="00867702" w:rsidP="00E750B9">
      <w:pPr>
        <w:pStyle w:val="BodyText2"/>
        <w:numPr>
          <w:ilvl w:val="0"/>
          <w:numId w:val="26"/>
        </w:numPr>
        <w:tabs>
          <w:tab w:val="left" w:pos="990"/>
          <w:tab w:val="left" w:pos="2977"/>
        </w:tabs>
        <w:ind w:right="47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5B5482">
        <w:rPr>
          <w:rFonts w:ascii="BrowalliaUPC" w:hAnsi="BrowalliaUPC" w:cs="BrowalliaUPC"/>
          <w:spacing w:val="-2"/>
          <w:sz w:val="28"/>
          <w:szCs w:val="28"/>
          <w:cs/>
        </w:rPr>
        <w:t xml:space="preserve">ข้อมูลระดับ </w:t>
      </w:r>
      <w:r w:rsidRPr="005B5482">
        <w:rPr>
          <w:rFonts w:ascii="BrowalliaUPC" w:hAnsi="BrowalliaUPC" w:cs="BrowalliaUPC"/>
          <w:spacing w:val="-2"/>
          <w:sz w:val="28"/>
          <w:szCs w:val="28"/>
        </w:rPr>
        <w:t xml:space="preserve">2 </w:t>
      </w:r>
      <w:r w:rsidRPr="005B5482">
        <w:rPr>
          <w:rFonts w:ascii="BrowalliaUPC" w:hAnsi="BrowalliaUPC" w:cs="BrowalliaUPC"/>
          <w:spacing w:val="-2"/>
          <w:sz w:val="28"/>
          <w:szCs w:val="28"/>
          <w:cs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5B5482">
        <w:rPr>
          <w:rFonts w:ascii="BrowalliaUPC" w:hAnsi="BrowalliaUPC" w:cs="BrowalliaUPC"/>
          <w:spacing w:val="-2"/>
          <w:sz w:val="28"/>
          <w:szCs w:val="28"/>
        </w:rPr>
        <w:t xml:space="preserve">1 </w:t>
      </w:r>
      <w:r w:rsidRPr="005B5482">
        <w:rPr>
          <w:rFonts w:ascii="BrowalliaUPC" w:hAnsi="BrowalliaUPC" w:cs="BrowalliaUPC"/>
          <w:spacing w:val="-2"/>
          <w:sz w:val="28"/>
          <w:szCs w:val="28"/>
          <w:cs/>
        </w:rPr>
        <w:t>ที่สามารถอ้างอิง</w:t>
      </w:r>
    </w:p>
    <w:p w14:paraId="0323460A" w14:textId="77777777" w:rsidR="00867702" w:rsidRPr="005B5482" w:rsidRDefault="00867702" w:rsidP="00867702">
      <w:pPr>
        <w:pStyle w:val="BodyText2"/>
        <w:tabs>
          <w:tab w:val="left" w:pos="990"/>
          <w:tab w:val="left" w:pos="2977"/>
        </w:tabs>
        <w:ind w:left="1772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5B5482">
        <w:rPr>
          <w:rFonts w:ascii="BrowalliaUPC" w:hAnsi="BrowalliaUPC" w:cs="BrowalliaUPC"/>
          <w:spacing w:val="-2"/>
          <w:sz w:val="28"/>
          <w:szCs w:val="28"/>
          <w:cs/>
        </w:rPr>
        <w:tab/>
        <w:t>หรือเทียบเคียงได้โดยตรงหรือโดยอ้อมสำหรับสินทรัพย์หรือหนี้สินนั้น</w:t>
      </w:r>
    </w:p>
    <w:p w14:paraId="7B42A800" w14:textId="77777777" w:rsidR="00867702" w:rsidRPr="005B5482" w:rsidRDefault="00867702" w:rsidP="00E750B9">
      <w:pPr>
        <w:pStyle w:val="BodyText2"/>
        <w:numPr>
          <w:ilvl w:val="0"/>
          <w:numId w:val="26"/>
        </w:numPr>
        <w:tabs>
          <w:tab w:val="left" w:pos="990"/>
          <w:tab w:val="left" w:pos="2977"/>
        </w:tabs>
        <w:ind w:right="47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5B5482">
        <w:rPr>
          <w:rFonts w:ascii="BrowalliaUPC" w:hAnsi="BrowalliaUPC" w:cs="BrowalliaUPC"/>
          <w:spacing w:val="-2"/>
          <w:sz w:val="28"/>
          <w:szCs w:val="28"/>
          <w:cs/>
        </w:rPr>
        <w:t xml:space="preserve">ข้อมูลระดับ </w:t>
      </w:r>
      <w:r w:rsidRPr="005B5482">
        <w:rPr>
          <w:rFonts w:ascii="BrowalliaUPC" w:hAnsi="BrowalliaUPC" w:cs="BrowalliaUPC"/>
          <w:spacing w:val="-2"/>
          <w:sz w:val="28"/>
          <w:szCs w:val="28"/>
        </w:rPr>
        <w:t>3</w:t>
      </w:r>
      <w:r w:rsidRPr="005B5482">
        <w:rPr>
          <w:rFonts w:ascii="BrowalliaUPC" w:hAnsi="BrowalliaUPC" w:cs="BrowalliaUPC"/>
          <w:spacing w:val="-2"/>
          <w:sz w:val="28"/>
          <w:szCs w:val="28"/>
          <w:cs/>
        </w:rPr>
        <w:tab/>
        <w:t>เป็นข้อมูลที่ไม่สามารถอ้างอิงได้ซึ่งนำมาใช้กับสินทรัพย์หรือหนี้สินนั้น</w:t>
      </w:r>
    </w:p>
    <w:p w14:paraId="4733F4F3" w14:textId="77777777" w:rsidR="00867702" w:rsidRPr="005B5482" w:rsidRDefault="00867702" w:rsidP="00867702">
      <w:pPr>
        <w:pStyle w:val="BodyText2"/>
        <w:tabs>
          <w:tab w:val="left" w:pos="117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F48DCE1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การจ่ายเงินปันผล</w:t>
      </w:r>
    </w:p>
    <w:p w14:paraId="194E6BF9" w14:textId="77777777" w:rsidR="00867702" w:rsidRPr="005B5482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090E6D4" w14:textId="77777777" w:rsidR="00867702" w:rsidRPr="005B5482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01F435C6" w14:textId="77777777" w:rsidR="00867702" w:rsidRPr="005B5482" w:rsidRDefault="00867702" w:rsidP="00867702">
      <w:pPr>
        <w:tabs>
          <w:tab w:val="clear" w:pos="227"/>
          <w:tab w:val="clear" w:pos="454"/>
          <w:tab w:val="left" w:pos="990"/>
        </w:tabs>
        <w:spacing w:line="240" w:lineRule="auto"/>
        <w:jc w:val="thaiDistribute"/>
        <w:outlineLvl w:val="0"/>
        <w:rPr>
          <w:rFonts w:ascii="BrowalliaUPC" w:hAnsi="BrowalliaUPC" w:cs="BrowalliaUPC"/>
          <w:sz w:val="28"/>
          <w:szCs w:val="28"/>
        </w:rPr>
      </w:pPr>
    </w:p>
    <w:p w14:paraId="10BFAFFE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</w:t>
      </w:r>
    </w:p>
    <w:p w14:paraId="24CF6C8F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448466CB" w14:textId="15F9C8F0" w:rsidR="00867702" w:rsidRPr="005B5482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B871AF">
        <w:rPr>
          <w:rFonts w:ascii="BrowalliaUPC" w:hAnsi="BrowalliaUPC" w:cs="BrowalliaUPC"/>
          <w:sz w:val="28"/>
          <w:szCs w:val="28"/>
          <w:cs/>
        </w:rPr>
        <w:t>กำไร</w:t>
      </w:r>
      <w:r w:rsidRPr="005B5482">
        <w:rPr>
          <w:rFonts w:ascii="BrowalliaUPC" w:hAnsi="BrowalliaUPC" w:cs="BrowalliaUPC"/>
          <w:sz w:val="28"/>
          <w:szCs w:val="28"/>
          <w:cs/>
        </w:rPr>
        <w:t>ต่อหุ้น</w:t>
      </w:r>
      <w:r w:rsidRPr="00B871AF">
        <w:rPr>
          <w:rFonts w:ascii="BrowalliaUPC" w:hAnsi="BrowalliaUPC" w:cs="BrowalliaUPC"/>
          <w:sz w:val="28"/>
          <w:szCs w:val="28"/>
          <w:cs/>
        </w:rPr>
        <w:t>ขั้นพื้นฐาน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คำนวณโดยการหารกำไร</w:t>
      </w:r>
      <w:r w:rsidRPr="005B5482">
        <w:rPr>
          <w:rFonts w:ascii="BrowalliaUPC" w:hAnsi="BrowalliaUPC" w:cs="BrowalliaUPC"/>
          <w:sz w:val="28"/>
          <w:szCs w:val="28"/>
        </w:rPr>
        <w:t xml:space="preserve"> (</w:t>
      </w:r>
      <w:r w:rsidRPr="005B5482">
        <w:rPr>
          <w:rFonts w:ascii="BrowalliaUPC" w:hAnsi="BrowalliaUPC" w:cs="BrowalliaUPC"/>
          <w:sz w:val="28"/>
          <w:szCs w:val="28"/>
          <w:cs/>
        </w:rPr>
        <w:t>ขาดทุน</w:t>
      </w:r>
      <w:r w:rsidRPr="005B5482">
        <w:rPr>
          <w:rFonts w:ascii="BrowalliaUPC" w:hAnsi="BrowalliaUPC" w:cs="BrowalliaUPC"/>
          <w:sz w:val="28"/>
          <w:szCs w:val="28"/>
        </w:rPr>
        <w:t xml:space="preserve">) </w:t>
      </w:r>
      <w:r w:rsidRPr="005B5482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01644B95" w14:textId="77777777" w:rsidR="006A4607" w:rsidRPr="005B5482" w:rsidRDefault="006A4607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87014CB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กำไรต่อหุ้นปรับลด</w:t>
      </w:r>
    </w:p>
    <w:p w14:paraId="4EDA6013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AA498D0" w14:textId="77777777" w:rsidR="00867702" w:rsidRPr="005B5482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B871AF">
        <w:rPr>
          <w:rFonts w:ascii="BrowalliaUPC" w:hAnsi="BrowalliaUPC" w:cs="BrowalliaUPC"/>
          <w:sz w:val="28"/>
          <w:szCs w:val="28"/>
          <w:cs/>
        </w:rPr>
        <w:t xml:space="preserve">กำไรต่อหุ้นปรับลด คำนวณโดยกำไร </w:t>
      </w:r>
      <w:r w:rsidRPr="005B5482">
        <w:rPr>
          <w:rFonts w:ascii="BrowalliaUPC" w:hAnsi="BrowalliaUPC" w:cs="BrowalliaUPC"/>
          <w:sz w:val="28"/>
          <w:szCs w:val="28"/>
        </w:rPr>
        <w:t>(</w:t>
      </w:r>
      <w:r w:rsidRPr="005B5482">
        <w:rPr>
          <w:rFonts w:ascii="BrowalliaUPC" w:hAnsi="BrowalliaUPC" w:cs="BrowalliaUPC"/>
          <w:sz w:val="28"/>
          <w:szCs w:val="28"/>
          <w:cs/>
        </w:rPr>
        <w:t>ขาดทุน</w:t>
      </w:r>
      <w:r w:rsidRPr="005B5482">
        <w:rPr>
          <w:rFonts w:ascii="BrowalliaUPC" w:hAnsi="BrowalliaUPC" w:cs="BrowalliaUPC"/>
          <w:sz w:val="28"/>
          <w:szCs w:val="28"/>
        </w:rPr>
        <w:t xml:space="preserve">) </w:t>
      </w:r>
      <w:r w:rsidRPr="00B871AF">
        <w:rPr>
          <w:rFonts w:ascii="BrowalliaUPC" w:hAnsi="BrowalliaUPC" w:cs="BrowalliaUPC"/>
          <w:sz w:val="28"/>
          <w:szCs w:val="28"/>
          <w:cs/>
        </w:rPr>
        <w:t>สำหรับปีหารด้วยจำนวนหุ้นสามัญ บวกจำนวนหุ้นสามัญเทียบเท่าของ</w:t>
      </w:r>
      <w:r w:rsidRPr="005B5482">
        <w:rPr>
          <w:rFonts w:ascii="BrowalliaUPC" w:hAnsi="BrowalliaUPC" w:cs="BrowalliaUPC"/>
          <w:sz w:val="28"/>
          <w:szCs w:val="28"/>
          <w:cs/>
        </w:rPr>
        <w:t>ใบสำคัญ</w:t>
      </w:r>
      <w:r w:rsidRPr="00B871AF">
        <w:rPr>
          <w:rFonts w:ascii="BrowalliaUPC" w:hAnsi="BrowalliaUPC" w:cs="BrowalliaUPC"/>
          <w:sz w:val="28"/>
          <w:szCs w:val="28"/>
          <w:cs/>
        </w:rPr>
        <w:t>แสดงสิทธิ โดยถัวเฉลี่ยถ่วงน้ำหนักในระหว่าง</w:t>
      </w:r>
      <w:r w:rsidRPr="005B5482">
        <w:rPr>
          <w:rFonts w:ascii="BrowalliaUPC" w:hAnsi="BrowalliaUPC" w:cs="BrowalliaUPC"/>
          <w:sz w:val="28"/>
          <w:szCs w:val="28"/>
          <w:cs/>
        </w:rPr>
        <w:t>ปี</w:t>
      </w:r>
    </w:p>
    <w:p w14:paraId="07872A39" w14:textId="77777777" w:rsidR="00867702" w:rsidRPr="005B5482" w:rsidRDefault="00867702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76B8B32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ส่วนงานดำเนินงาน</w:t>
      </w:r>
    </w:p>
    <w:p w14:paraId="23C7E9BD" w14:textId="77777777" w:rsidR="00867702" w:rsidRPr="005B5482" w:rsidRDefault="00867702" w:rsidP="0086770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75EB2B4" w14:textId="77777777" w:rsidR="00867702" w:rsidRPr="005B5482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6FA8254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3668950" w14:textId="77777777" w:rsidR="00867702" w:rsidRPr="005B5482" w:rsidRDefault="00867702" w:rsidP="00E750B9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>ประมาณการหนี้สินและค่าใช้จ่าย และสินทรัพย์ที่อาจจะเกิดขึ้น</w:t>
      </w:r>
    </w:p>
    <w:p w14:paraId="2FAE8FC4" w14:textId="77777777" w:rsidR="00867702" w:rsidRPr="00B8566F" w:rsidRDefault="00867702" w:rsidP="00867702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56CE138A" w14:textId="195A131B" w:rsidR="00F83726" w:rsidRPr="00B871AF" w:rsidRDefault="00867702" w:rsidP="00B87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B871AF">
        <w:rPr>
          <w:rFonts w:ascii="BrowalliaUPC" w:hAnsi="BrowalliaUPC" w:cs="BrowalliaUPC"/>
          <w:sz w:val="28"/>
          <w:szCs w:val="28"/>
          <w:cs/>
        </w:rPr>
        <w:t>กลุ่มบริษัทจะบันทึกประมาณการหนี้สินและค่าใช้จ่ายไว้ในงบการเงิน เมื่อกลุ่มบริษัทมีภาระผูกพันตามกฎหมายหรือ</w:t>
      </w:r>
      <w:r w:rsidRPr="005B5482">
        <w:rPr>
          <w:rFonts w:ascii="BrowalliaUPC" w:hAnsi="BrowalliaUPC" w:cs="BrowalliaUPC"/>
          <w:sz w:val="28"/>
          <w:szCs w:val="28"/>
          <w:cs/>
        </w:rPr>
        <w:t>เป็น</w:t>
      </w:r>
      <w:r w:rsidRPr="00B871AF">
        <w:rPr>
          <w:rFonts w:ascii="BrowalliaUPC" w:hAnsi="BrowalliaUPC" w:cs="BrowalliaUPC"/>
          <w:sz w:val="28"/>
          <w:szCs w:val="28"/>
          <w:cs/>
        </w:rPr>
        <w:t>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2F9BBDBD" w14:textId="77777777" w:rsidR="00A81969" w:rsidRPr="00B8566F" w:rsidRDefault="00A81969" w:rsidP="0086770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4"/>
          <w:sz w:val="24"/>
          <w:szCs w:val="24"/>
          <w:cs/>
        </w:rPr>
      </w:pPr>
    </w:p>
    <w:p w14:paraId="627038A7" w14:textId="77777777" w:rsidR="00867702" w:rsidRPr="005B5482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 xml:space="preserve">ประมาณการทางบัญชีที่สำคัญ ข้อสมมติฐาน </w:t>
      </w: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และ</w:t>
      </w: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 xml:space="preserve">การใช้ดุลยพินิจ </w:t>
      </w:r>
    </w:p>
    <w:p w14:paraId="063A3CB5" w14:textId="77777777" w:rsidR="00867702" w:rsidRPr="005B5482" w:rsidRDefault="00867702" w:rsidP="00867702">
      <w:pPr>
        <w:tabs>
          <w:tab w:val="clear" w:pos="454"/>
          <w:tab w:val="clear" w:pos="680"/>
        </w:tabs>
        <w:spacing w:line="240" w:lineRule="auto"/>
        <w:ind w:left="426"/>
        <w:jc w:val="thaiDistribute"/>
        <w:rPr>
          <w:rFonts w:ascii="BrowalliaUPC" w:hAnsi="BrowalliaUPC" w:cs="BrowalliaUPC"/>
          <w:sz w:val="24"/>
          <w:szCs w:val="24"/>
        </w:rPr>
      </w:pPr>
    </w:p>
    <w:p w14:paraId="03379DA9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  <w:lang w:val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  <w:lang w:val="th-TH"/>
        </w:rPr>
        <w:t>หนี้สิน และการเปิดเผยข้อมูลเกี่ยวกับสินทรัพย์และหนี้สินที่อาจจะเกิดขึ้น           ซึ่งผลที่เกิดขึ้นจริงอาจแตกต่างจากจำนวนที่ได้ประมาณการไว้</w:t>
      </w:r>
    </w:p>
    <w:p w14:paraId="07A80ED3" w14:textId="77777777" w:rsidR="00867702" w:rsidRPr="00B8566F" w:rsidRDefault="00867702" w:rsidP="00867702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554D717F" w14:textId="77777777" w:rsidR="00867702" w:rsidRPr="005B5482" w:rsidRDefault="00867702" w:rsidP="00867702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1707F27E" w14:textId="2CC7E0E2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5B5482">
        <w:rPr>
          <w:rFonts w:ascii="BrowalliaUPC" w:hAnsi="BrowalliaUPC" w:cs="BrowalliaUPC"/>
          <w:sz w:val="28"/>
          <w:szCs w:val="28"/>
          <w:cs/>
          <w:lang w:val="th-TH"/>
        </w:rPr>
        <w:t>ประมาณการทางบัญชีที่สำคัญ ข้อสมมติฐาน และการใช้ดุลยพินิจ มีดังนี้</w:t>
      </w:r>
    </w:p>
    <w:p w14:paraId="0B0B0F41" w14:textId="77777777" w:rsidR="003A5FED" w:rsidRPr="00B8566F" w:rsidRDefault="003A5FED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262750D7" w14:textId="77777777" w:rsidR="00867702" w:rsidRPr="005B5482" w:rsidRDefault="00867702" w:rsidP="00E750B9">
      <w:pPr>
        <w:pStyle w:val="ListParagraph"/>
        <w:numPr>
          <w:ilvl w:val="0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4D54FE47" w14:textId="77777777" w:rsidR="00867702" w:rsidRPr="005B5482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50ABD025" w14:textId="77777777" w:rsidR="00867702" w:rsidRPr="00B8566F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4"/>
          <w:szCs w:val="24"/>
        </w:rPr>
      </w:pPr>
    </w:p>
    <w:p w14:paraId="6A5CF9EC" w14:textId="165FB67B" w:rsidR="00867702" w:rsidRPr="005B5482" w:rsidRDefault="00867702" w:rsidP="00B8566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การรับรู้รายได้ของบริษัทมีความซับซ้อนเนื่องจากบริษัทมีการขายเครื่องมือแพทย์พร้อมการให้บริการ สัญญามีความหลากหลายแตกต่างกันไปตามแต่ละลูกค้า 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และพิจารณาว่าภาระที่ต้องปฏิบัตินั้น</w:t>
      </w:r>
      <w:r w:rsidR="002B4520" w:rsidRPr="005B5482">
        <w:rPr>
          <w:rFonts w:ascii="BrowalliaUPC" w:hAnsi="BrowalliaUPC" w:cs="BrowalliaUPC"/>
          <w:sz w:val="28"/>
          <w:szCs w:val="28"/>
          <w:cs/>
        </w:rPr>
        <w:t>เป็นภาระ</w:t>
      </w:r>
      <w:r w:rsidRPr="005B5482">
        <w:rPr>
          <w:rFonts w:ascii="BrowalliaUPC" w:hAnsi="BrowalliaUPC" w:cs="BrowalliaUPC"/>
          <w:sz w:val="28"/>
          <w:szCs w:val="28"/>
          <w:cs/>
        </w:rPr>
        <w:t>ตลอดช่วงเวลา</w:t>
      </w:r>
      <w:r w:rsidR="00A83E55" w:rsidRPr="005B5482">
        <w:rPr>
          <w:rFonts w:ascii="BrowalliaUPC" w:hAnsi="BrowalliaUPC" w:cs="BrowalliaUPC"/>
          <w:sz w:val="28"/>
          <w:szCs w:val="28"/>
          <w:cs/>
        </w:rPr>
        <w:t>ของสัญญา</w:t>
      </w:r>
      <w:r w:rsidRPr="005B5482">
        <w:rPr>
          <w:rFonts w:ascii="BrowalliaUPC" w:hAnsi="BrowalliaUPC" w:cs="BrowalliaUPC"/>
          <w:sz w:val="28"/>
          <w:szCs w:val="28"/>
          <w:cs/>
        </w:rPr>
        <w:t>หรือเสร็จสิ้น ณ เวลาใดเวลาหนึ่ง โดยบริษัทแยกรับรู้รายได้จากการขายสินค้า ณ เวลาใดเวลาหนึ่ง และ</w:t>
      </w:r>
      <w:r w:rsidR="00A83E55" w:rsidRPr="005B5482">
        <w:rPr>
          <w:rFonts w:ascii="BrowalliaUPC" w:hAnsi="BrowalliaUPC" w:cs="BrowalliaUPC"/>
          <w:sz w:val="28"/>
          <w:szCs w:val="28"/>
          <w:cs/>
        </w:rPr>
        <w:t>รับรู้</w:t>
      </w:r>
      <w:r w:rsidRPr="005B5482">
        <w:rPr>
          <w:rFonts w:ascii="BrowalliaUPC" w:hAnsi="BrowalliaUPC" w:cs="BrowalliaUPC"/>
          <w:sz w:val="28"/>
          <w:szCs w:val="28"/>
          <w:cs/>
        </w:rPr>
        <w:t>รายได้จากการให้บริการตลอดช่วงเวลาหนึ่งเมื่อได้ให้บริการแล้ว</w:t>
      </w:r>
    </w:p>
    <w:p w14:paraId="5C8DA35B" w14:textId="77777777" w:rsidR="00745400" w:rsidRPr="00B8566F" w:rsidRDefault="00745400" w:rsidP="006A4607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  <w:highlight w:val="lightGray"/>
        </w:rPr>
      </w:pPr>
    </w:p>
    <w:p w14:paraId="17ACEFA1" w14:textId="77777777" w:rsidR="00867702" w:rsidRPr="005B5482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ค่าเผื่อผลขาดทุนจากการด้อยค่าของลูกหนี้การค้า</w:t>
      </w:r>
    </w:p>
    <w:p w14:paraId="6071B294" w14:textId="77777777" w:rsidR="00867702" w:rsidRPr="00B8566F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UPC" w:hAnsi="BrowalliaUPC" w:cs="BrowalliaUPC"/>
          <w:sz w:val="24"/>
          <w:szCs w:val="24"/>
          <w:highlight w:val="lightGray"/>
        </w:rPr>
      </w:pPr>
    </w:p>
    <w:p w14:paraId="04DCAF5C" w14:textId="0B1036CC" w:rsidR="00867702" w:rsidRPr="005B5482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ในการ</w:t>
      </w:r>
      <w:r w:rsidR="0084348D" w:rsidRPr="005B5482">
        <w:rPr>
          <w:rFonts w:ascii="BrowalliaUPC" w:hAnsi="BrowalliaUPC" w:cs="BrowalliaUPC"/>
          <w:sz w:val="28"/>
          <w:szCs w:val="28"/>
          <w:cs/>
        </w:rPr>
        <w:t>คิด</w:t>
      </w:r>
      <w:r w:rsidRPr="005B5482">
        <w:rPr>
          <w:rFonts w:ascii="BrowalliaUPC" w:hAnsi="BrowalliaUPC" w:cs="BrowalliaUPC"/>
          <w:sz w:val="28"/>
          <w:szCs w:val="28"/>
          <w:cs/>
        </w:rPr>
        <w:t>ประมาณค่าเผื่อผลขาดทุนจากการด้อยค่าของลูกหนี้การค้า ฝ่ายบริหารจำเป็นต้องใช้ดุลยพินิจในการประมาณผลขาดทุนด้านเครดิตที่คาดว่าจะเกิดขึ้น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โดยคำนึงถึงประวัติการชำระเงินสำหรับลูกหนี้แต่ละกลุ่ม</w:t>
      </w:r>
      <w:r w:rsidR="001E02E4" w:rsidRPr="005B5482">
        <w:rPr>
          <w:rFonts w:ascii="BrowalliaUPC" w:hAnsi="BrowalliaUPC" w:cs="BrowalliaUPC"/>
          <w:sz w:val="28"/>
          <w:szCs w:val="28"/>
          <w:cs/>
        </w:rPr>
        <w:t>ที่มีลักษณะที่แตกต่าง</w:t>
      </w:r>
      <w:r w:rsidR="00F16D52" w:rsidRPr="005B5482">
        <w:rPr>
          <w:rFonts w:ascii="BrowalliaUPC" w:hAnsi="BrowalliaUPC" w:cs="BrowalliaUPC"/>
          <w:sz w:val="28"/>
          <w:szCs w:val="28"/>
          <w:cs/>
        </w:rPr>
        <w:t>กัน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และความสามารถในการชำระหนี้</w:t>
      </w:r>
      <w:r w:rsidR="002D1AB7" w:rsidRPr="005B5482">
        <w:rPr>
          <w:rFonts w:ascii="BrowalliaUPC" w:hAnsi="BrowalliaUPC" w:cs="BrowalliaUPC"/>
          <w:sz w:val="28"/>
          <w:szCs w:val="28"/>
          <w:cs/>
        </w:rPr>
        <w:t>ของลูกหนี้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เพื่อให้สะท้อนถึงการด้อยค่าของลูกหนี้อันเกิดมาจากการที่ไม่มีความสามารถในการชำระหนี้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ทั้งนี้ ข้อมูลผลขาดทุนด้านเครดิตจากประสบการณ์ในอดีตของกลุ่มบริษัทอาจไม่ได้บ่ง</w:t>
      </w:r>
      <w:r w:rsidR="0084348D" w:rsidRPr="005B5482">
        <w:rPr>
          <w:rFonts w:ascii="BrowalliaUPC" w:hAnsi="BrowalliaUPC" w:cs="BrowalliaUPC"/>
          <w:sz w:val="28"/>
          <w:szCs w:val="28"/>
          <w:cs/>
        </w:rPr>
        <w:t>ชี้</w:t>
      </w:r>
      <w:r w:rsidRPr="005B5482">
        <w:rPr>
          <w:rFonts w:ascii="BrowalliaUPC" w:hAnsi="BrowalliaUPC" w:cs="BrowalliaUPC"/>
          <w:sz w:val="28"/>
          <w:szCs w:val="28"/>
          <w:cs/>
        </w:rPr>
        <w:t>ถึงการผิดนัดชำระของลูกหนี้ที่เกิดขึ้นจริงในอนาคต</w:t>
      </w:r>
    </w:p>
    <w:p w14:paraId="21401CDD" w14:textId="77777777" w:rsidR="00867702" w:rsidRPr="00B8566F" w:rsidRDefault="00867702" w:rsidP="00867702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33A005DB" w14:textId="77777777" w:rsidR="00867702" w:rsidRPr="005B5482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ค่าเผื่อสำหรับสินค้าเก่า และเสื่อมคุณภาพ</w:t>
      </w:r>
    </w:p>
    <w:p w14:paraId="1D0D658C" w14:textId="77777777" w:rsidR="00867702" w:rsidRPr="00B8566F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UPC" w:hAnsi="BrowalliaUPC" w:cs="BrowalliaUPC"/>
          <w:sz w:val="24"/>
          <w:szCs w:val="24"/>
        </w:rPr>
      </w:pPr>
    </w:p>
    <w:p w14:paraId="25FD6E2C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กลุ่มบริษัทได้ประมาณการค่าเผื่อสำหรับสินค้าเก่า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และขึ้นอยู่กับดุลยพินิจของฝ่ายบริหาร</w:t>
      </w:r>
    </w:p>
    <w:p w14:paraId="1DFC0DE4" w14:textId="77777777" w:rsidR="00D138AF" w:rsidRPr="00B8566F" w:rsidRDefault="00D138AF" w:rsidP="00766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52C6CBBF" w14:textId="77777777" w:rsidR="00867702" w:rsidRPr="005B5482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การด้อยค่าเงินลงทุน</w:t>
      </w:r>
    </w:p>
    <w:p w14:paraId="2F83506E" w14:textId="77777777" w:rsidR="00867702" w:rsidRPr="00B8566F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1418"/>
        <w:jc w:val="thaiDistribute"/>
        <w:rPr>
          <w:rFonts w:ascii="BrowalliaUPC" w:hAnsi="BrowalliaUPC" w:cs="BrowalliaUPC"/>
          <w:sz w:val="24"/>
          <w:szCs w:val="24"/>
        </w:rPr>
      </w:pPr>
    </w:p>
    <w:p w14:paraId="2F4410EF" w14:textId="30474725" w:rsidR="003C2866" w:rsidRPr="005B5482" w:rsidRDefault="00867702" w:rsidP="00CC43D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A903079" w14:textId="77777777" w:rsidR="00867702" w:rsidRPr="005B5482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>อาคารและอุปกรณ์ และสินทรัพย์ไม่มีตัวตน</w:t>
      </w:r>
    </w:p>
    <w:p w14:paraId="38A07DA1" w14:textId="77777777" w:rsidR="00867702" w:rsidRPr="00403CDA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UPC" w:hAnsi="BrowalliaUPC" w:cs="BrowalliaUPC"/>
          <w:sz w:val="24"/>
          <w:szCs w:val="24"/>
        </w:rPr>
      </w:pPr>
    </w:p>
    <w:p w14:paraId="00006402" w14:textId="57E34C4E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ฝ่ายบริหารเป็นผู้ประมาณการของอายุการให้ประโยชน์และมูลค่าคงเหลือของอาคารและอุปกรณ์ และสินทรัพย์ไม่มีตัวตนของกลุ่มบริษัท โดยจะทบทวนค่าเสื่อมราคาและค่าตัดจำหน่าย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45F33A2E" w14:textId="77777777" w:rsidR="00F83726" w:rsidRPr="00403CDA" w:rsidRDefault="00F83726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UPC" w:hAnsi="BrowalliaUPC" w:cs="BrowalliaUPC"/>
          <w:sz w:val="24"/>
          <w:szCs w:val="24"/>
        </w:rPr>
      </w:pPr>
    </w:p>
    <w:p w14:paraId="3F9D46D8" w14:textId="77777777" w:rsidR="00867702" w:rsidRPr="005B5482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การด้อยค่าของสินทรัพย์</w:t>
      </w:r>
    </w:p>
    <w:p w14:paraId="7DAE3BDF" w14:textId="77777777" w:rsidR="00FF2AA4" w:rsidRPr="00403CDA" w:rsidRDefault="00FF2AA4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7AD4ACCC" w14:textId="24C03B43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กลุ่มบริษัทพิจารณาค่าเผื่อการด้อยค่าของสินทรัพย์ เมื่อพบว่ามูลค่ายุติธรรมของ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สินทรัพย์</w:t>
      </w:r>
      <w:r w:rsidRPr="005B5482">
        <w:rPr>
          <w:rFonts w:ascii="BrowalliaUPC" w:hAnsi="BrowalliaUPC" w:cs="BrowalliaUPC"/>
          <w:sz w:val="28"/>
          <w:szCs w:val="28"/>
          <w:cs/>
        </w:rPr>
        <w:t>ดังกล่าวลดลงต่ำกว่าทุนอย่างมีสาระสำคัญหรือเป็นระยะเวลานาน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229C80C" w14:textId="77777777" w:rsidR="007669E4" w:rsidRPr="00403CDA" w:rsidRDefault="007669E4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39C96239" w14:textId="77777777" w:rsidR="00867702" w:rsidRPr="005B5482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การกำหนดอายุสัญญาเช่า</w:t>
      </w:r>
    </w:p>
    <w:p w14:paraId="7DC9FF5E" w14:textId="77777777" w:rsidR="00867702" w:rsidRPr="00403CDA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4956B11C" w14:textId="0A99EE8A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ฝ่ายบริหารจำเป็นต้องใช้ดุลยพินิจในการประเมินว่ากลุ่มบริษัทมีความ</w:t>
      </w:r>
      <w:r w:rsidR="001A7470" w:rsidRPr="005B5482">
        <w:rPr>
          <w:rFonts w:ascii="BrowalliaUPC" w:hAnsi="BrowalliaUPC" w:cs="BrowalliaUPC"/>
          <w:sz w:val="28"/>
          <w:szCs w:val="28"/>
          <w:cs/>
        </w:rPr>
        <w:t>ตั้งใจ</w:t>
      </w:r>
      <w:r w:rsidRPr="005B5482">
        <w:rPr>
          <w:rFonts w:ascii="BrowalliaUPC" w:hAnsi="BrowalliaUPC" w:cs="BrowalliaUPC"/>
          <w:sz w:val="28"/>
          <w:szCs w:val="28"/>
          <w:cs/>
        </w:rPr>
        <w:t>อย่างสมเหตุสมผลหรือไม่ที่จะ</w:t>
      </w:r>
      <w:r w:rsidR="001A7470" w:rsidRPr="005B5482">
        <w:rPr>
          <w:rFonts w:ascii="BrowalliaUPC" w:hAnsi="BrowalliaUPC" w:cs="BrowalliaUPC"/>
          <w:sz w:val="28"/>
          <w:szCs w:val="28"/>
          <w:cs/>
        </w:rPr>
        <w:t>เลือก</w:t>
      </w:r>
      <w:r w:rsidRPr="005B5482">
        <w:rPr>
          <w:rFonts w:ascii="BrowalliaUPC" w:hAnsi="BrowalliaUPC" w:cs="BrowalliaUPC"/>
          <w:sz w:val="28"/>
          <w:szCs w:val="28"/>
          <w:cs/>
        </w:rPr>
        <w:t>ใช้สิทธิในการขยายอายุสัญญาเช่าหรือยกเลิกสัญญาเช่า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</w:t>
      </w:r>
      <w:r w:rsidR="001A7470" w:rsidRPr="005B5482">
        <w:rPr>
          <w:rFonts w:ascii="BrowalliaUPC" w:hAnsi="BrowalliaUPC" w:cs="BrowalliaUPC"/>
          <w:sz w:val="28"/>
          <w:szCs w:val="28"/>
          <w:cs/>
        </w:rPr>
        <w:t>เชิง</w:t>
      </w:r>
      <w:r w:rsidRPr="005B5482">
        <w:rPr>
          <w:rFonts w:ascii="BrowalliaUPC" w:hAnsi="BrowalliaUPC" w:cs="BrowalliaUPC"/>
          <w:sz w:val="28"/>
          <w:szCs w:val="28"/>
          <w:cs/>
        </w:rPr>
        <w:t>เศรษฐ</w:t>
      </w:r>
      <w:r w:rsidR="00461CE5" w:rsidRPr="005B5482">
        <w:rPr>
          <w:rFonts w:ascii="BrowalliaUPC" w:hAnsi="BrowalliaUPC" w:cs="BrowalliaUPC"/>
          <w:sz w:val="28"/>
          <w:szCs w:val="28"/>
          <w:cs/>
        </w:rPr>
        <w:t>ศาสตร์</w:t>
      </w:r>
      <w:r w:rsidRPr="005B5482">
        <w:rPr>
          <w:rFonts w:ascii="BrowalliaUPC" w:hAnsi="BrowalliaUPC" w:cs="BrowalliaUPC"/>
          <w:sz w:val="28"/>
          <w:szCs w:val="28"/>
          <w:cs/>
        </w:rPr>
        <w:t>ในการ</w:t>
      </w:r>
      <w:r w:rsidR="001A7470" w:rsidRPr="005B5482">
        <w:rPr>
          <w:rFonts w:ascii="BrowalliaUPC" w:hAnsi="BrowalliaUPC" w:cs="BrowalliaUPC"/>
          <w:sz w:val="28"/>
          <w:szCs w:val="28"/>
          <w:cs/>
        </w:rPr>
        <w:t>เลือก</w:t>
      </w:r>
      <w:r w:rsidRPr="005B5482">
        <w:rPr>
          <w:rFonts w:ascii="BrowalliaUPC" w:hAnsi="BrowalliaUPC" w:cs="BrowalliaUPC"/>
          <w:sz w:val="28"/>
          <w:szCs w:val="28"/>
          <w:cs/>
        </w:rPr>
        <w:t>หรือไม่</w:t>
      </w:r>
      <w:r w:rsidR="003857C3" w:rsidRPr="005B5482">
        <w:rPr>
          <w:rFonts w:ascii="BrowalliaUPC" w:hAnsi="BrowalliaUPC" w:cs="BrowalliaUPC"/>
          <w:sz w:val="28"/>
          <w:szCs w:val="28"/>
          <w:cs/>
        </w:rPr>
        <w:t>เลือก</w:t>
      </w:r>
      <w:r w:rsidRPr="005B5482">
        <w:rPr>
          <w:rFonts w:ascii="BrowalliaUPC" w:hAnsi="BrowalliaUPC" w:cs="BrowalliaUPC"/>
          <w:sz w:val="28"/>
          <w:szCs w:val="28"/>
          <w:cs/>
        </w:rPr>
        <w:t>ใช้สิทธิ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</w:t>
      </w:r>
      <w:r w:rsidR="003857C3" w:rsidRPr="005B5482">
        <w:rPr>
          <w:rFonts w:ascii="BrowalliaUPC" w:hAnsi="BrowalliaUPC" w:cs="BrowalliaUPC"/>
          <w:sz w:val="28"/>
          <w:szCs w:val="28"/>
          <w:cs/>
        </w:rPr>
        <w:t>เลือก</w:t>
      </w:r>
      <w:r w:rsidRPr="005B5482">
        <w:rPr>
          <w:rFonts w:ascii="BrowalliaUPC" w:hAnsi="BrowalliaUPC" w:cs="BrowalliaUPC"/>
          <w:sz w:val="28"/>
          <w:szCs w:val="28"/>
          <w:cs/>
        </w:rPr>
        <w:t>ใช้สิทธิ</w:t>
      </w:r>
    </w:p>
    <w:p w14:paraId="25105557" w14:textId="7EA6B90D" w:rsidR="00A90577" w:rsidRPr="00403CDA" w:rsidRDefault="00A90577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1BAAE670" w14:textId="77777777" w:rsidR="00867702" w:rsidRPr="005B5482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การกำหนดอัตราคิดลดที่เหมาะสมในการวัดมูลค่าหนี้สินตามสัญญาเช่า</w:t>
      </w:r>
    </w:p>
    <w:p w14:paraId="06571DF3" w14:textId="77777777" w:rsidR="00867702" w:rsidRPr="00403CDA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57249CC9" w14:textId="77EC6593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ในกรณีที่กลุ่มบริษัทไม่สามารถระบุอัตราดอกเบี้ยตามนัยในสัญญาเช่า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โดยมีระยะเวลาการกู้ยืมที่ใกล้เคียงกัน</w:t>
      </w:r>
    </w:p>
    <w:p w14:paraId="2EFAFC86" w14:textId="77777777" w:rsidR="006B3075" w:rsidRPr="00403CDA" w:rsidRDefault="006B3075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72670C4A" w14:textId="77777777" w:rsidR="00867702" w:rsidRPr="005B5482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ผลประโยชน์หลังออกจากงานของพนักงาน (โครงการผลประโยชน์)</w:t>
      </w:r>
    </w:p>
    <w:p w14:paraId="764F673E" w14:textId="77777777" w:rsidR="00867702" w:rsidRPr="00403CDA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1E24AC5F" w14:textId="14760707" w:rsidR="00AC7BF4" w:rsidRDefault="00867702" w:rsidP="00D8732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         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อย่างไรก็ตาม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14:paraId="346047EB" w14:textId="77777777" w:rsidR="00403CDA" w:rsidRPr="00403CDA" w:rsidRDefault="00403CDA" w:rsidP="00D8732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7FF574C0" w14:textId="77777777" w:rsidR="00867702" w:rsidRPr="005B5482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</w:t>
      </w:r>
    </w:p>
    <w:p w14:paraId="068CEB74" w14:textId="77777777" w:rsidR="00867702" w:rsidRPr="00403CDA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1418"/>
        <w:jc w:val="thaiDistribute"/>
        <w:rPr>
          <w:rFonts w:ascii="BrowalliaUPC" w:hAnsi="BrowalliaUPC" w:cs="BrowalliaUPC"/>
          <w:sz w:val="24"/>
          <w:szCs w:val="24"/>
        </w:rPr>
      </w:pPr>
    </w:p>
    <w:p w14:paraId="71C08722" w14:textId="1BB0171F" w:rsidR="00867702" w:rsidRPr="005B5482" w:rsidRDefault="00867702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</w:t>
      </w:r>
      <w:r w:rsidR="009B52B7" w:rsidRPr="005B5482">
        <w:rPr>
          <w:rFonts w:ascii="BrowalliaUPC" w:hAnsi="BrowalliaUPC" w:cs="BrowalliaUPC"/>
          <w:sz w:val="28"/>
          <w:szCs w:val="28"/>
          <w:cs/>
        </w:rPr>
        <w:t>สามารถ</w:t>
      </w:r>
      <w:r w:rsidRPr="005B5482">
        <w:rPr>
          <w:rFonts w:ascii="BrowalliaUPC" w:hAnsi="BrowalliaUPC" w:cs="BrowalliaUPC"/>
          <w:sz w:val="28"/>
          <w:szCs w:val="28"/>
          <w:cs/>
        </w:rPr>
        <w:t>นำมาหักกับผลแตกต่างชั่วคราว</w:t>
      </w:r>
      <w:r w:rsidR="009B52B7" w:rsidRPr="005B5482">
        <w:rPr>
          <w:rFonts w:ascii="BrowalliaUPC" w:hAnsi="BrowalliaUPC" w:cs="BrowalliaUPC"/>
          <w:sz w:val="28"/>
          <w:szCs w:val="28"/>
          <w:cs/>
        </w:rPr>
        <w:t>ไ</w:t>
      </w:r>
      <w:r w:rsidRPr="005B5482">
        <w:rPr>
          <w:rFonts w:ascii="BrowalliaUPC" w:hAnsi="BrowalliaUPC" w:cs="BrowalliaUPC"/>
          <w:sz w:val="28"/>
          <w:szCs w:val="28"/>
          <w:cs/>
        </w:rPr>
        <w:t>ด้ นอกจากนั้น ผู้บริหารต้องใช้ดุลยพินิจใน</w:t>
      </w:r>
      <w:r w:rsidR="009B52B7" w:rsidRPr="005B5482">
        <w:rPr>
          <w:rFonts w:ascii="BrowalliaUPC" w:hAnsi="BrowalliaUPC" w:cs="BrowalliaUPC"/>
          <w:sz w:val="28"/>
          <w:szCs w:val="28"/>
          <w:cs/>
        </w:rPr>
        <w:t>ก</w:t>
      </w:r>
      <w:r w:rsidRPr="005B5482">
        <w:rPr>
          <w:rFonts w:ascii="BrowalliaUPC" w:hAnsi="BrowalliaUPC" w:cs="BrowalliaUPC"/>
          <w:sz w:val="28"/>
          <w:szCs w:val="28"/>
          <w:cs/>
        </w:rPr>
        <w:t>ารประเมินผลกระทบของกฎหมายหรือข้อจำกัดทางด้านเศรษฐกิจหรือความไม่แน่นอนของก</w:t>
      </w:r>
      <w:r w:rsidR="0063687E" w:rsidRPr="005B5482">
        <w:rPr>
          <w:rFonts w:ascii="BrowalliaUPC" w:hAnsi="BrowalliaUPC" w:cs="BrowalliaUPC"/>
          <w:sz w:val="28"/>
          <w:szCs w:val="28"/>
          <w:cs/>
        </w:rPr>
        <w:t>ฎ</w:t>
      </w:r>
      <w:r w:rsidRPr="005B5482">
        <w:rPr>
          <w:rFonts w:ascii="BrowalliaUPC" w:hAnsi="BrowalliaUPC" w:cs="BrowalliaUPC"/>
          <w:sz w:val="28"/>
          <w:szCs w:val="28"/>
          <w:cs/>
        </w:rPr>
        <w:t>หมายภาษีอากร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</w:p>
    <w:p w14:paraId="020D1B51" w14:textId="77777777" w:rsidR="00867702" w:rsidRPr="005B5482" w:rsidRDefault="00867702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>คดีฟ้องร้อง</w:t>
      </w:r>
    </w:p>
    <w:p w14:paraId="4BDD9E8F" w14:textId="77777777" w:rsidR="00867702" w:rsidRPr="005B5482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018AD45" w14:textId="49F07085" w:rsidR="00867702" w:rsidRPr="005B5482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มีหนี้สินที่อาจจะเกิดขึ้นจากข้อพิพาททางกฎหมายและการถูกฟ้องร้องเรียกค่าเสียหายตามปกติธุรกิจ ซึ่งฝ่ายบริหารได้ใช้ดุลยพินิจในการประเมินผลของข้อพิพาทและคดีที่ถูกฟ้องร้องแล้ว ผลที่เกิดขึ้นจริงอาจแตกต่างไปจากที่ได้มีการประมาณการไว้ อย่างไรก็ตาม ในกรณีที่ฝ่ายบริหารเชื่อมั่นว่าจะไม่มีความเสียหายที่มีนัยสำคัญเกิดขึ้น กลุ่มบริษัทจะไม่บันทึกประมาณการหนี้สิน ณ วันสิ้นรอบระยะเวลารายงาน</w:t>
      </w:r>
    </w:p>
    <w:p w14:paraId="28197370" w14:textId="77777777" w:rsidR="00F21CAB" w:rsidRPr="005B5482" w:rsidRDefault="00F21CAB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UPC" w:hAnsi="BrowalliaUPC" w:cs="BrowalliaUPC"/>
          <w:sz w:val="28"/>
          <w:szCs w:val="28"/>
        </w:rPr>
      </w:pPr>
    </w:p>
    <w:p w14:paraId="4CBEB58A" w14:textId="2ABDC97A" w:rsidR="00867702" w:rsidRPr="005B5482" w:rsidRDefault="002C3965" w:rsidP="00E750B9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การวัด</w:t>
      </w:r>
      <w:r w:rsidR="00867702" w:rsidRPr="005B5482">
        <w:rPr>
          <w:rFonts w:ascii="BrowalliaUPC" w:hAnsi="BrowalliaUPC" w:cs="BrowalliaUPC"/>
          <w:sz w:val="28"/>
          <w:szCs w:val="28"/>
          <w:cs/>
        </w:rPr>
        <w:t>มูลค่ายุติธรรม</w:t>
      </w:r>
    </w:p>
    <w:p w14:paraId="4B473B8F" w14:textId="77777777" w:rsidR="00867702" w:rsidRPr="005B5482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</w:rPr>
      </w:pPr>
    </w:p>
    <w:p w14:paraId="06C4C148" w14:textId="477BCF97" w:rsidR="00867702" w:rsidRPr="005B5482" w:rsidRDefault="00867702" w:rsidP="0086770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มูลค่ายุติธรรมของสินทรัพย์และหนี้สินทางการเงินที่ไม่ได้อยู่ในความต้องการของตลาดซื้อง่ายขายคล่องจะ        วัดมูลค่าโดยใช้เทคนิคการประเมินมูลค่าต่างๆ ผู้บริหารของกลุ่มบริษัท</w:t>
      </w:r>
      <w:r w:rsidR="00584036" w:rsidRPr="005B5482">
        <w:rPr>
          <w:rFonts w:ascii="BrowalliaUPC" w:hAnsi="BrowalliaUPC" w:cs="BrowalliaUPC"/>
          <w:sz w:val="28"/>
          <w:szCs w:val="28"/>
          <w:cs/>
        </w:rPr>
        <w:t>ต้อง</w:t>
      </w:r>
      <w:r w:rsidRPr="005B5482">
        <w:rPr>
          <w:rFonts w:ascii="BrowalliaUPC" w:hAnsi="BrowalliaUPC" w:cs="BrowalliaUPC"/>
          <w:sz w:val="28"/>
          <w:szCs w:val="28"/>
          <w:cs/>
        </w:rPr>
        <w:t>มีการใช้ดุลยพินิจในการเลือกเทคนิคการประเมินมูลค่าและสมมติฐานจากประสบการณ์และข้อมูลในอดีต</w:t>
      </w:r>
      <w:r w:rsidR="00620A1F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ในช่วงวันสิ้น</w:t>
      </w:r>
      <w:r w:rsidR="009C172F">
        <w:rPr>
          <w:rFonts w:ascii="BrowalliaUPC" w:hAnsi="BrowalliaUPC" w:cs="BrowalliaUPC" w:hint="cs"/>
          <w:sz w:val="28"/>
          <w:szCs w:val="28"/>
          <w:cs/>
        </w:rPr>
        <w:t xml:space="preserve">รอบระยะเวลารายงาน </w:t>
      </w:r>
    </w:p>
    <w:p w14:paraId="3809393B" w14:textId="54E5527E" w:rsidR="00D7395E" w:rsidRPr="005B5482" w:rsidRDefault="00D7395E" w:rsidP="0086770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2731C2C" w14:textId="7B15ED2B" w:rsidR="00867702" w:rsidRPr="005B5482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รายการกับบุคคลและบริษัทที่เกี่ยวข้อง</w:t>
      </w:r>
    </w:p>
    <w:p w14:paraId="150C79F0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UPC" w:hAnsi="BrowalliaUPC" w:cs="BrowalliaUPC"/>
          <w:sz w:val="20"/>
          <w:szCs w:val="20"/>
          <w:cs/>
        </w:rPr>
      </w:pPr>
    </w:p>
    <w:p w14:paraId="4E370782" w14:textId="7CB3C111" w:rsidR="0013088A" w:rsidRPr="005B5482" w:rsidRDefault="00867702" w:rsidP="00370950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1BDA6C46" w14:textId="77777777" w:rsidR="00FF2AA4" w:rsidRPr="005B5482" w:rsidRDefault="00FF2AA4" w:rsidP="00867702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569307C" w14:textId="1702A0C4" w:rsidR="00641B20" w:rsidRPr="005B5482" w:rsidRDefault="00641B20" w:rsidP="00867702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กลุ่มบริษัทและบุคคลที่เกี่ยวข้อง มีดังนี้</w:t>
      </w:r>
    </w:p>
    <w:p w14:paraId="7BC154DD" w14:textId="77777777" w:rsidR="00867702" w:rsidRPr="005B5482" w:rsidRDefault="00867702" w:rsidP="00867702">
      <w:pPr>
        <w:spacing w:line="240" w:lineRule="auto"/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p w14:paraId="42E19454" w14:textId="77777777" w:rsidR="00867702" w:rsidRPr="005B5482" w:rsidRDefault="00867702" w:rsidP="00867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UPC" w:hAnsi="BrowalliaUPC" w:cs="BrowalliaUPC"/>
          <w:sz w:val="4"/>
          <w:szCs w:val="4"/>
        </w:rPr>
      </w:pPr>
    </w:p>
    <w:tbl>
      <w:tblPr>
        <w:tblW w:w="899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26"/>
        <w:gridCol w:w="2693"/>
        <w:gridCol w:w="2977"/>
      </w:tblGrid>
      <w:tr w:rsidR="00867702" w:rsidRPr="005B5482" w14:paraId="6AE3E169" w14:textId="77777777" w:rsidTr="008849A5">
        <w:trPr>
          <w:tblHeader/>
        </w:trPr>
        <w:tc>
          <w:tcPr>
            <w:tcW w:w="3326" w:type="dxa"/>
            <w:vAlign w:val="bottom"/>
          </w:tcPr>
          <w:p w14:paraId="63041FAC" w14:textId="77777777" w:rsidR="00867702" w:rsidRPr="005B5482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ชื่อ</w:t>
            </w:r>
          </w:p>
        </w:tc>
        <w:tc>
          <w:tcPr>
            <w:tcW w:w="2693" w:type="dxa"/>
            <w:vAlign w:val="bottom"/>
          </w:tcPr>
          <w:p w14:paraId="303FFC6D" w14:textId="77777777" w:rsidR="00867702" w:rsidRPr="005B5482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21C3AD81" w14:textId="77777777" w:rsidR="00867702" w:rsidRPr="005B5482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867702" w:rsidRPr="005B5482" w14:paraId="075088FD" w14:textId="77777777" w:rsidTr="008849A5">
        <w:tc>
          <w:tcPr>
            <w:tcW w:w="3326" w:type="dxa"/>
          </w:tcPr>
          <w:p w14:paraId="434B7826" w14:textId="77777777" w:rsidR="00867702" w:rsidRPr="005B5482" w:rsidRDefault="00867702" w:rsidP="00CE5B5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693" w:type="dxa"/>
          </w:tcPr>
          <w:p w14:paraId="414D1F26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977" w:type="dxa"/>
          </w:tcPr>
          <w:p w14:paraId="46B0CA5F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867702" w:rsidRPr="005B5482" w14:paraId="2B177D8E" w14:textId="77777777" w:rsidTr="008849A5">
        <w:tc>
          <w:tcPr>
            <w:tcW w:w="3326" w:type="dxa"/>
          </w:tcPr>
          <w:p w14:paraId="37A409A8" w14:textId="77777777" w:rsidR="00867702" w:rsidRPr="005B5482" w:rsidRDefault="00867702" w:rsidP="00CE5B5B">
            <w:pPr>
              <w:tabs>
                <w:tab w:val="clear" w:pos="2580"/>
                <w:tab w:val="clear" w:pos="2807"/>
                <w:tab w:val="clear" w:pos="3742"/>
                <w:tab w:val="left" w:pos="162"/>
                <w:tab w:val="left" w:pos="2502"/>
                <w:tab w:val="left" w:pos="3686"/>
              </w:tabs>
              <w:spacing w:line="240" w:lineRule="auto"/>
              <w:ind w:left="162" w:right="-12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บริษัท เค แอนด์ ดับบลิว (ประเทศไทย) จำกัด </w:t>
            </w:r>
          </w:p>
        </w:tc>
        <w:tc>
          <w:tcPr>
            <w:tcW w:w="2693" w:type="dxa"/>
          </w:tcPr>
          <w:p w14:paraId="2A27D629" w14:textId="77777777" w:rsidR="008849A5" w:rsidRPr="005B5482" w:rsidRDefault="00867702" w:rsidP="00D90EF4">
            <w:pPr>
              <w:tabs>
                <w:tab w:val="clear" w:pos="2807"/>
                <w:tab w:val="clear" w:pos="3742"/>
                <w:tab w:val="left" w:pos="162"/>
                <w:tab w:val="left" w:pos="2943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ตัวแทนจำหน่ายเครื่องมือและ</w:t>
            </w:r>
          </w:p>
          <w:p w14:paraId="2B135144" w14:textId="41B103D4" w:rsidR="00867702" w:rsidRPr="005B5482" w:rsidRDefault="008849A5" w:rsidP="00650970">
            <w:pPr>
              <w:tabs>
                <w:tab w:val="clear" w:pos="2807"/>
                <w:tab w:val="clear" w:pos="3742"/>
                <w:tab w:val="left" w:pos="176"/>
                <w:tab w:val="left" w:pos="2943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="00867702" w:rsidRPr="005B5482">
              <w:rPr>
                <w:rFonts w:ascii="BrowalliaUPC" w:hAnsi="BrowalliaUPC" w:cs="BrowalliaUPC"/>
                <w:sz w:val="24"/>
                <w:szCs w:val="24"/>
                <w:cs/>
              </w:rPr>
              <w:t>อุปกรณ์ทางการแพทย์</w:t>
            </w:r>
          </w:p>
        </w:tc>
        <w:tc>
          <w:tcPr>
            <w:tcW w:w="2977" w:type="dxa"/>
          </w:tcPr>
          <w:p w14:paraId="612D8A17" w14:textId="09CE77E0" w:rsidR="00867702" w:rsidRPr="005B5482" w:rsidRDefault="00867702" w:rsidP="00B40A32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left" w:pos="540"/>
                <w:tab w:val="left" w:pos="2732"/>
                <w:tab w:val="left" w:pos="2775"/>
              </w:tabs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ถือหุ้นโดยญาติกรรมการบริษัทและ</w:t>
            </w:r>
            <w:r w:rsidR="000E3CB4" w:rsidRPr="005B5482">
              <w:rPr>
                <w:rFonts w:ascii="BrowalliaUPC" w:hAnsi="BrowalliaUPC" w:cs="BrowalliaUPC"/>
                <w:sz w:val="24"/>
                <w:szCs w:val="24"/>
                <w:cs/>
              </w:rPr>
              <w:t>กร</w:t>
            </w:r>
            <w:r w:rsidR="008210F3"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รมการ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ร่วมกันกับบริษัทย่อย</w:t>
            </w:r>
          </w:p>
        </w:tc>
      </w:tr>
      <w:tr w:rsidR="00867702" w:rsidRPr="005B5482" w14:paraId="19D7DA3D" w14:textId="77777777" w:rsidTr="008849A5">
        <w:tc>
          <w:tcPr>
            <w:tcW w:w="3326" w:type="dxa"/>
          </w:tcPr>
          <w:p w14:paraId="3F388B53" w14:textId="77777777" w:rsidR="00867702" w:rsidRPr="005B5482" w:rsidRDefault="00867702" w:rsidP="00CE5B5B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2693" w:type="dxa"/>
          </w:tcPr>
          <w:p w14:paraId="7745C7B7" w14:textId="77777777" w:rsidR="00867702" w:rsidRPr="005B5482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บริการด้านความงาม</w:t>
            </w:r>
          </w:p>
        </w:tc>
        <w:tc>
          <w:tcPr>
            <w:tcW w:w="2977" w:type="dxa"/>
          </w:tcPr>
          <w:p w14:paraId="4B0BAC25" w14:textId="77777777" w:rsidR="00867702" w:rsidRPr="005B5482" w:rsidRDefault="00867702" w:rsidP="00B40A3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ถือหุ้นโดยบริษัท</w:t>
            </w:r>
          </w:p>
        </w:tc>
      </w:tr>
      <w:tr w:rsidR="005F62B2" w:rsidRPr="005B5482" w14:paraId="5BE0D416" w14:textId="77777777" w:rsidTr="008849A5">
        <w:tc>
          <w:tcPr>
            <w:tcW w:w="3326" w:type="dxa"/>
          </w:tcPr>
          <w:p w14:paraId="7679D037" w14:textId="5F34CA03" w:rsidR="005F62B2" w:rsidRPr="005B5482" w:rsidRDefault="005F62B2" w:rsidP="00CE5B5B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บริษัท อัลเทอร์เมด แคร์ จำกัด </w:t>
            </w:r>
          </w:p>
        </w:tc>
        <w:tc>
          <w:tcPr>
            <w:tcW w:w="2693" w:type="dxa"/>
          </w:tcPr>
          <w:p w14:paraId="708DB863" w14:textId="77777777" w:rsidR="005F62B2" w:rsidRDefault="005F62B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จำหน่ายสินค้าเภสัชภัณฑ์และ</w:t>
            </w:r>
          </w:p>
          <w:p w14:paraId="3A35D2AE" w14:textId="722DD1B3" w:rsidR="005F62B2" w:rsidRPr="005B5482" w:rsidRDefault="00406D74" w:rsidP="00406D74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  </w:t>
            </w:r>
            <w:r w:rsidR="00731CD8">
              <w:rPr>
                <w:rFonts w:ascii="BrowalliaUPC" w:hAnsi="BrowalliaUPC" w:cs="BrowalliaUPC" w:hint="cs"/>
                <w:sz w:val="24"/>
                <w:szCs w:val="24"/>
                <w:cs/>
              </w:rPr>
              <w:t>สินค้า</w:t>
            </w:r>
            <w:r w:rsidR="005F62B2">
              <w:rPr>
                <w:rFonts w:ascii="BrowalliaUPC" w:hAnsi="BrowalliaUPC" w:cs="BrowalliaUPC" w:hint="cs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977" w:type="dxa"/>
          </w:tcPr>
          <w:p w14:paraId="3DE02B10" w14:textId="546C32F8" w:rsidR="005F62B2" w:rsidRPr="005B5482" w:rsidRDefault="005F62B2" w:rsidP="00B40A3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กรรมการและผู้ถือหุ้นร่วมกับบริษัทย่อย</w:t>
            </w:r>
          </w:p>
        </w:tc>
      </w:tr>
      <w:tr w:rsidR="00867702" w:rsidRPr="005B5482" w14:paraId="0138E783" w14:textId="77777777" w:rsidTr="008849A5">
        <w:tc>
          <w:tcPr>
            <w:tcW w:w="3326" w:type="dxa"/>
            <w:shd w:val="clear" w:color="auto" w:fill="auto"/>
            <w:hideMark/>
          </w:tcPr>
          <w:p w14:paraId="6C0AD08E" w14:textId="77777777" w:rsidR="00867702" w:rsidRPr="005B5482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คุณจักรกริสน์ โลหะเจริญทรัพย์</w:t>
            </w:r>
          </w:p>
        </w:tc>
        <w:tc>
          <w:tcPr>
            <w:tcW w:w="2693" w:type="dxa"/>
            <w:shd w:val="clear" w:color="auto" w:fill="auto"/>
            <w:hideMark/>
          </w:tcPr>
          <w:p w14:paraId="75EFCD72" w14:textId="77777777" w:rsidR="00867702" w:rsidRPr="005B5482" w:rsidRDefault="00867702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  <w:hideMark/>
          </w:tcPr>
          <w:p w14:paraId="0BA983FB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</w:tr>
      <w:tr w:rsidR="00867702" w:rsidRPr="005B5482" w14:paraId="1B1A4BE4" w14:textId="77777777" w:rsidTr="008849A5">
        <w:tc>
          <w:tcPr>
            <w:tcW w:w="3326" w:type="dxa"/>
            <w:shd w:val="clear" w:color="auto" w:fill="auto"/>
          </w:tcPr>
          <w:p w14:paraId="7F165052" w14:textId="77777777" w:rsidR="00867702" w:rsidRPr="005B5482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คุณปรีชา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นันท์นฤมิต</w:t>
            </w:r>
          </w:p>
        </w:tc>
        <w:tc>
          <w:tcPr>
            <w:tcW w:w="2693" w:type="dxa"/>
            <w:shd w:val="clear" w:color="auto" w:fill="auto"/>
          </w:tcPr>
          <w:p w14:paraId="161461CA" w14:textId="77777777" w:rsidR="00867702" w:rsidRPr="005B5482" w:rsidRDefault="00867702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6F8351C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</w:tr>
      <w:tr w:rsidR="00867702" w:rsidRPr="005B5482" w14:paraId="5C3CC49C" w14:textId="77777777" w:rsidTr="008849A5">
        <w:tc>
          <w:tcPr>
            <w:tcW w:w="3326" w:type="dxa"/>
            <w:shd w:val="clear" w:color="auto" w:fill="auto"/>
          </w:tcPr>
          <w:p w14:paraId="5ADE1FB3" w14:textId="77777777" w:rsidR="00867702" w:rsidRPr="005B5482" w:rsidRDefault="00867702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คุณวัชราภรณ์ ภิสสาสุนทร</w:t>
            </w:r>
          </w:p>
        </w:tc>
        <w:tc>
          <w:tcPr>
            <w:tcW w:w="2693" w:type="dxa"/>
            <w:shd w:val="clear" w:color="auto" w:fill="auto"/>
          </w:tcPr>
          <w:p w14:paraId="167306DF" w14:textId="77777777" w:rsidR="00867702" w:rsidRPr="005B5482" w:rsidRDefault="00867702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DB619E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</w:tr>
      <w:tr w:rsidR="005A4A41" w:rsidRPr="005B5482" w14:paraId="70B8B115" w14:textId="77777777" w:rsidTr="008849A5">
        <w:tc>
          <w:tcPr>
            <w:tcW w:w="3326" w:type="dxa"/>
            <w:shd w:val="clear" w:color="auto" w:fill="auto"/>
          </w:tcPr>
          <w:p w14:paraId="333D60AB" w14:textId="66AA3395" w:rsidR="005A4A41" w:rsidRPr="005B5482" w:rsidRDefault="005A4A41" w:rsidP="00CE5B5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คุณชาครีย์ โลหะเจริญทรัพย์</w:t>
            </w:r>
          </w:p>
        </w:tc>
        <w:tc>
          <w:tcPr>
            <w:tcW w:w="2693" w:type="dxa"/>
            <w:shd w:val="clear" w:color="auto" w:fill="auto"/>
          </w:tcPr>
          <w:p w14:paraId="54B25CA8" w14:textId="0EB75CB2" w:rsidR="005A4A41" w:rsidRPr="005B5482" w:rsidRDefault="00D33C93" w:rsidP="00CE5B5B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9997F62" w14:textId="0B20053E" w:rsidR="005A4A41" w:rsidRPr="005B5482" w:rsidRDefault="00D33C93" w:rsidP="00CE5B5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ญาติกรรมการ</w:t>
            </w:r>
          </w:p>
        </w:tc>
      </w:tr>
    </w:tbl>
    <w:p w14:paraId="5D2F096E" w14:textId="77777777" w:rsidR="004F7467" w:rsidRPr="005B5482" w:rsidRDefault="004F7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br w:type="page"/>
      </w:r>
    </w:p>
    <w:p w14:paraId="604EBB38" w14:textId="5C797A45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 xml:space="preserve">รายการบัญชีที่มีสาระสำคัญกับบุคคลและบริษัทที่เกี่ยวข้องสำหรับปีสิ้นสุดวันที่ </w:t>
      </w:r>
      <w:r w:rsidRPr="005B5482">
        <w:rPr>
          <w:rFonts w:ascii="BrowalliaUPC" w:hAnsi="BrowalliaUPC" w:cs="BrowalliaUPC"/>
          <w:sz w:val="28"/>
          <w:szCs w:val="28"/>
        </w:rPr>
        <w:t>31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B40A32" w:rsidRPr="005B5482">
        <w:rPr>
          <w:rFonts w:ascii="BrowalliaUPC" w:hAnsi="BrowalliaUPC" w:cs="BrowalliaUPC"/>
          <w:sz w:val="28"/>
          <w:szCs w:val="28"/>
        </w:rPr>
        <w:t>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B40A32" w:rsidRPr="005B5482">
        <w:rPr>
          <w:rFonts w:ascii="BrowalliaUPC" w:hAnsi="BrowalliaUPC" w:cs="BrowalliaUPC"/>
          <w:sz w:val="28"/>
          <w:szCs w:val="28"/>
        </w:rPr>
        <w:t>5</w:t>
      </w:r>
      <w:r w:rsidR="00F30971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477149CE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10"/>
          <w:szCs w:val="10"/>
        </w:rPr>
      </w:pPr>
    </w:p>
    <w:p w14:paraId="60294458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6"/>
          <w:szCs w:val="6"/>
        </w:rPr>
      </w:pPr>
    </w:p>
    <w:tbl>
      <w:tblPr>
        <w:tblW w:w="9122" w:type="dxa"/>
        <w:tblInd w:w="28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2288"/>
        <w:gridCol w:w="1041"/>
        <w:gridCol w:w="993"/>
        <w:gridCol w:w="1059"/>
        <w:gridCol w:w="1048"/>
      </w:tblGrid>
      <w:tr w:rsidR="00867702" w:rsidRPr="005B5482" w14:paraId="4BDB23C7" w14:textId="77777777" w:rsidTr="00CE5B5B">
        <w:trPr>
          <w:tblHeader/>
        </w:trPr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2A2FBC03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044C82FB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141" w:type="dxa"/>
            <w:gridSpan w:val="4"/>
            <w:tcBorders>
              <w:top w:val="nil"/>
            </w:tcBorders>
            <w:shd w:val="clear" w:color="auto" w:fill="auto"/>
          </w:tcPr>
          <w:p w14:paraId="06497A07" w14:textId="77777777" w:rsidR="00867702" w:rsidRPr="005B5482" w:rsidRDefault="0086770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867702" w:rsidRPr="005B5482" w14:paraId="03794077" w14:textId="77777777" w:rsidTr="00CE5B5B">
        <w:trPr>
          <w:tblHeader/>
        </w:trPr>
        <w:tc>
          <w:tcPr>
            <w:tcW w:w="2693" w:type="dxa"/>
            <w:shd w:val="clear" w:color="auto" w:fill="auto"/>
          </w:tcPr>
          <w:p w14:paraId="30F85CD7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shd w:val="clear" w:color="auto" w:fill="auto"/>
          </w:tcPr>
          <w:p w14:paraId="430E6BE3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034" w:type="dxa"/>
            <w:gridSpan w:val="2"/>
            <w:shd w:val="clear" w:color="auto" w:fill="auto"/>
          </w:tcPr>
          <w:p w14:paraId="1B4DBDC2" w14:textId="77777777" w:rsidR="00867702" w:rsidRPr="005B5482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07" w:type="dxa"/>
            <w:gridSpan w:val="2"/>
            <w:shd w:val="clear" w:color="auto" w:fill="auto"/>
          </w:tcPr>
          <w:p w14:paraId="10756A3C" w14:textId="77777777" w:rsidR="00867702" w:rsidRPr="005B5482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67702" w:rsidRPr="005B5482" w14:paraId="643C65CA" w14:textId="77777777" w:rsidTr="00CE5B5B">
        <w:trPr>
          <w:tblHeader/>
        </w:trPr>
        <w:tc>
          <w:tcPr>
            <w:tcW w:w="2693" w:type="dxa"/>
            <w:shd w:val="clear" w:color="auto" w:fill="auto"/>
          </w:tcPr>
          <w:p w14:paraId="5DAABF57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</w:tcPr>
          <w:p w14:paraId="7A7B4997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141" w:type="dxa"/>
            <w:gridSpan w:val="4"/>
            <w:shd w:val="clear" w:color="auto" w:fill="auto"/>
          </w:tcPr>
          <w:p w14:paraId="66C30FA7" w14:textId="77777777" w:rsidR="00867702" w:rsidRPr="005B5482" w:rsidRDefault="00867702" w:rsidP="00CE5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40A32" w:rsidRPr="005B5482" w14:paraId="553CAD8C" w14:textId="77777777" w:rsidTr="00CE5B5B">
        <w:trPr>
          <w:tblHeader/>
        </w:trPr>
        <w:tc>
          <w:tcPr>
            <w:tcW w:w="2693" w:type="dxa"/>
            <w:shd w:val="clear" w:color="auto" w:fill="auto"/>
          </w:tcPr>
          <w:p w14:paraId="7C19D457" w14:textId="77777777" w:rsidR="00B40A32" w:rsidRPr="005B5482" w:rsidRDefault="00B40A32" w:rsidP="00B4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shd w:val="clear" w:color="auto" w:fill="auto"/>
          </w:tcPr>
          <w:p w14:paraId="05F40545" w14:textId="77777777" w:rsidR="00B40A32" w:rsidRPr="005B5482" w:rsidRDefault="00B40A32" w:rsidP="00B40A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041" w:type="dxa"/>
            <w:shd w:val="clear" w:color="auto" w:fill="auto"/>
          </w:tcPr>
          <w:p w14:paraId="7D7ADEB0" w14:textId="68D6F915" w:rsidR="00B40A32" w:rsidRPr="005B5482" w:rsidRDefault="00B40A32" w:rsidP="00B40A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993" w:type="dxa"/>
            <w:shd w:val="clear" w:color="auto" w:fill="auto"/>
          </w:tcPr>
          <w:p w14:paraId="6DBDEFBC" w14:textId="1FD5453B" w:rsidR="00B40A32" w:rsidRPr="005B5482" w:rsidRDefault="00B40A32" w:rsidP="00B40A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1059" w:type="dxa"/>
            <w:shd w:val="clear" w:color="auto" w:fill="auto"/>
          </w:tcPr>
          <w:p w14:paraId="2AA2EB6C" w14:textId="3CB61D7D" w:rsidR="00B40A32" w:rsidRPr="005B5482" w:rsidRDefault="00B40A32" w:rsidP="00B40A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1048" w:type="dxa"/>
            <w:shd w:val="clear" w:color="auto" w:fill="auto"/>
          </w:tcPr>
          <w:p w14:paraId="472E45E8" w14:textId="67556BF2" w:rsidR="00B40A32" w:rsidRPr="005B5482" w:rsidRDefault="00B40A32" w:rsidP="00B40A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  <w:tr w:rsidR="00867702" w:rsidRPr="005B5482" w14:paraId="4CBBA037" w14:textId="77777777" w:rsidTr="00CE5B5B">
        <w:trPr>
          <w:tblHeader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3DAACA7" w14:textId="77777777" w:rsidR="00867702" w:rsidRPr="005B5482" w:rsidRDefault="00867702" w:rsidP="00CE5B5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71E3F82" w14:textId="77777777" w:rsidR="00867702" w:rsidRPr="005B5482" w:rsidRDefault="00867702" w:rsidP="00CE5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6E774AF2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1831541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4CD35BD1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63764ED8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867702" w:rsidRPr="005B5482" w14:paraId="44EC7F4A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4FE3F76" w14:textId="77777777" w:rsidR="00867702" w:rsidRPr="005B5482" w:rsidRDefault="00867702" w:rsidP="00CE5B5B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38D577C5" w14:textId="77777777" w:rsidR="00867702" w:rsidRPr="005B5482" w:rsidRDefault="00867702" w:rsidP="00CE5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70609B9A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53E5762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03AB2EEF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5934429E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360014B5" w14:textId="77777777" w:rsidTr="00814491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FDC1632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94C4D9C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7F4A4484" w14:textId="15FE8466" w:rsidR="00DB3F2F" w:rsidRPr="0009182B" w:rsidRDefault="00312D51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F337D0E" w14:textId="7F1288A2" w:rsidR="00DB3F2F" w:rsidRPr="0009182B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   -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55515ABA" w14:textId="5A694DCC" w:rsidR="00312D51" w:rsidRPr="0009182B" w:rsidRDefault="008548FC" w:rsidP="00312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  <w:lang w:val="en-GB"/>
              </w:rPr>
              <w:t>1,</w:t>
            </w:r>
            <w:r w:rsidR="00312D51" w:rsidRPr="0009182B">
              <w:rPr>
                <w:rFonts w:ascii="BrowalliaUPC" w:hAnsi="BrowalliaUPC" w:cs="BrowalliaUPC"/>
                <w:sz w:val="24"/>
                <w:szCs w:val="24"/>
                <w:lang w:val="en-GB"/>
              </w:rPr>
              <w:t>020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2D1266D7" w14:textId="73845B00" w:rsidR="00DB3F2F" w:rsidRPr="0009182B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  <w:lang w:val="en-GB"/>
              </w:rPr>
              <w:t>11,558</w:t>
            </w:r>
          </w:p>
        </w:tc>
      </w:tr>
      <w:tr w:rsidR="00DB3F2F" w:rsidRPr="005B5482" w14:paraId="119F27CC" w14:textId="77777777" w:rsidTr="00814491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C272BFC" w14:textId="18B5959C" w:rsidR="00DB3F2F" w:rsidRPr="005B5482" w:rsidRDefault="00DB3F2F" w:rsidP="00DB3F2F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5CF4048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3AE1ECEA" w14:textId="09FE0291" w:rsidR="00DB3F2F" w:rsidRPr="0009182B" w:rsidRDefault="00312D51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</w:rPr>
              <w:t>21,455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84A8FEC" w14:textId="1AE19765" w:rsidR="00DB3F2F" w:rsidRPr="0009182B" w:rsidRDefault="00DB3F2F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</w:rPr>
              <w:t>2,035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2F800C14" w14:textId="23114E8B" w:rsidR="00DB3F2F" w:rsidRPr="0009182B" w:rsidRDefault="00312D51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</w:rPr>
              <w:t>21,455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5E5C2FB5" w14:textId="37A40922" w:rsidR="00DB3F2F" w:rsidRPr="0009182B" w:rsidRDefault="00DB3F2F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</w:rPr>
              <w:t xml:space="preserve">518 </w:t>
            </w:r>
          </w:p>
        </w:tc>
      </w:tr>
      <w:tr w:rsidR="00DB3F2F" w:rsidRPr="005B5482" w14:paraId="2C2C552C" w14:textId="77777777" w:rsidTr="0081449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A43C8A2" w14:textId="77777777" w:rsidR="00DB3F2F" w:rsidRPr="005B5482" w:rsidRDefault="00DB3F2F" w:rsidP="00DB3F2F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6574AB9E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47E8B227" w14:textId="46924423" w:rsidR="00DB3F2F" w:rsidRPr="0009182B" w:rsidRDefault="00312D51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</w:rPr>
              <w:t>21,455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45074F45" w14:textId="5B79BCC8" w:rsidR="00DB3F2F" w:rsidRPr="0009182B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</w:rPr>
              <w:t>2,035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4478E062" w14:textId="54CEA0E0" w:rsidR="00DB3F2F" w:rsidRPr="0009182B" w:rsidRDefault="00312D51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</w:rPr>
              <w:t>22,475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6C44F307" w14:textId="2AFF3A30" w:rsidR="00DB3F2F" w:rsidRPr="0009182B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09182B">
              <w:rPr>
                <w:rFonts w:ascii="BrowalliaUPC" w:hAnsi="BrowalliaUPC" w:cs="BrowalliaUPC"/>
                <w:sz w:val="24"/>
                <w:szCs w:val="24"/>
              </w:rPr>
              <w:t>12,076</w:t>
            </w:r>
          </w:p>
        </w:tc>
      </w:tr>
      <w:tr w:rsidR="00DB3F2F" w:rsidRPr="005B5482" w14:paraId="263E52EC" w14:textId="77777777" w:rsidTr="00CE5B5B">
        <w:trPr>
          <w:trHeight w:val="308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BCC35C0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2436EC81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6A1BDDF6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A1F230C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279066CB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69C42EA5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69040796" w14:textId="77777777" w:rsidTr="00A46C13">
        <w:trPr>
          <w:trHeight w:val="308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FFFFF8D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5B5482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5AFB9991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013F2540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E84A5FE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71E105BF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60A65B28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267CEE36" w14:textId="77777777" w:rsidTr="00FA1A79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5AA40192" w14:textId="77777777" w:rsidR="00DB3F2F" w:rsidRPr="005B5482" w:rsidRDefault="00DB3F2F" w:rsidP="00DB3F2F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60DD3672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EAFA6" w14:textId="550F0454" w:rsidR="00DB3F2F" w:rsidRPr="005B5482" w:rsidRDefault="00E82DDA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52CED" w14:textId="2D127D56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   -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94DB8" w14:textId="53328173" w:rsidR="00DB3F2F" w:rsidRPr="005B5482" w:rsidRDefault="00E82DDA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2,147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792F1" w14:textId="1C681F4D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2,505</w:t>
            </w:r>
          </w:p>
        </w:tc>
      </w:tr>
      <w:tr w:rsidR="00DB3F2F" w:rsidRPr="005B5482" w14:paraId="565593CA" w14:textId="77777777" w:rsidTr="00CE5B5B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42037074" w14:textId="09394B2E" w:rsidR="00DB3F2F" w:rsidRPr="005B5482" w:rsidRDefault="00DB3F2F" w:rsidP="00DB3F2F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18FDDC49" w14:textId="408F7CE4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5DF898E9" w14:textId="4108C665" w:rsidR="00DB3F2F" w:rsidRPr="005B5482" w:rsidRDefault="00E82DDA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164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250F0BEC" w14:textId="4AE483B0" w:rsidR="00DB3F2F" w:rsidRPr="005B5482" w:rsidRDefault="00DB3F2F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91814" w14:textId="5E196DB6" w:rsidR="00DB3F2F" w:rsidRPr="005B5482" w:rsidRDefault="00E82DDA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164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D8BB7" w14:textId="61859AF9" w:rsidR="00DB3F2F" w:rsidRPr="005B5482" w:rsidRDefault="00DB3F2F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212</w:t>
            </w:r>
          </w:p>
        </w:tc>
      </w:tr>
      <w:tr w:rsidR="00DB3F2F" w:rsidRPr="005B5482" w14:paraId="3BF7FA09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1CB4C1C" w14:textId="1794CF5C" w:rsidR="00DB3F2F" w:rsidRPr="005B5482" w:rsidRDefault="00DB3F2F" w:rsidP="00DB3F2F">
            <w:pPr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0F339462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02EA5" w14:textId="17B01EEB" w:rsidR="00DB3F2F" w:rsidRPr="005B5482" w:rsidRDefault="00E82DDA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164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A4EDF" w14:textId="3B9CD8DF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0C689" w14:textId="5272BE3B" w:rsidR="00DB3F2F" w:rsidRPr="005B5482" w:rsidRDefault="00E82DDA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2,311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D439F" w14:textId="5D971FAB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2,717</w:t>
            </w:r>
          </w:p>
        </w:tc>
      </w:tr>
      <w:tr w:rsidR="00DB3F2F" w:rsidRPr="005B5482" w14:paraId="6A21BCEF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40E5F73" w14:textId="77777777" w:rsidR="00DB3F2F" w:rsidRPr="005B5482" w:rsidRDefault="00DB3F2F" w:rsidP="00DB3F2F">
            <w:pPr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5670740D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0F62F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12C4A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CC3BC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DEDA0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4A9EA9A9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3400BDA" w14:textId="77777777" w:rsidR="00DB3F2F" w:rsidRPr="005B5482" w:rsidRDefault="00DB3F2F" w:rsidP="00DB3F2F">
            <w:pPr>
              <w:spacing w:line="240" w:lineRule="auto"/>
              <w:ind w:left="186" w:hanging="15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3B138934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7604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36766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275EA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2853F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22035D83" w14:textId="77777777" w:rsidTr="00680FFA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3DFA830" w14:textId="77777777" w:rsidR="00DB3F2F" w:rsidRPr="005B5482" w:rsidRDefault="00DB3F2F" w:rsidP="00DB3F2F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76441393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FDBF3" w14:textId="1B8D55B6" w:rsidR="00DB3F2F" w:rsidRPr="005B5482" w:rsidRDefault="00E82DDA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95C254" w14:textId="395F15D3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   -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D148B" w14:textId="5A9EDCE6" w:rsidR="00DB3F2F" w:rsidRPr="005B5482" w:rsidRDefault="00E82DDA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9CE12" w14:textId="09A6BB77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7,000</w:t>
            </w:r>
          </w:p>
        </w:tc>
      </w:tr>
      <w:tr w:rsidR="00DB3F2F" w:rsidRPr="005B5482" w14:paraId="01AE3582" w14:textId="77777777" w:rsidTr="00CE5B5B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76EE82B7" w14:textId="1A4BEF4E" w:rsidR="00DB3F2F" w:rsidRPr="005B5482" w:rsidRDefault="00DB3F2F" w:rsidP="00DB3F2F">
            <w:pPr>
              <w:spacing w:line="240" w:lineRule="auto"/>
              <w:ind w:left="186" w:hanging="15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37198DA8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C4483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D57AA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D8FB30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291F9A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DB3F2F" w:rsidRPr="005B5482" w14:paraId="465DA038" w14:textId="77777777" w:rsidTr="00CE5B5B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321295E2" w14:textId="77777777" w:rsidR="00DB3F2F" w:rsidRPr="005B5482" w:rsidRDefault="00DB3F2F" w:rsidP="00DB3F2F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0E0CBFFE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</w:tcPr>
          <w:p w14:paraId="1A2E324A" w14:textId="77777777" w:rsidR="00DB3F2F" w:rsidRPr="005B5482" w:rsidRDefault="00DB3F2F" w:rsidP="00DB3F2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794C1181" w14:textId="77777777" w:rsidR="00DB3F2F" w:rsidRPr="005B5482" w:rsidRDefault="00DB3F2F" w:rsidP="00DB3F2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</w:tcPr>
          <w:p w14:paraId="76486CC8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</w:tcPr>
          <w:p w14:paraId="53823CA6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04D0AAAF" w14:textId="77777777" w:rsidTr="00AD72EB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10D85E1C" w14:textId="77777777" w:rsidR="00DB3F2F" w:rsidRPr="005B5482" w:rsidRDefault="00DB3F2F" w:rsidP="00DB3F2F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288" w:type="dxa"/>
            <w:tcBorders>
              <w:top w:val="nil"/>
            </w:tcBorders>
            <w:shd w:val="clear" w:color="auto" w:fill="auto"/>
          </w:tcPr>
          <w:p w14:paraId="579F22E0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9C8E4" w14:textId="39CBC242" w:rsidR="00DB3F2F" w:rsidRPr="005B5482" w:rsidRDefault="00E82DDA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C7A52" w14:textId="0FD5015E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   -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D44B4" w14:textId="39CCB329" w:rsidR="00DB3F2F" w:rsidRPr="005B5482" w:rsidRDefault="00E82DDA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5,264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1679D" w14:textId="5C727DA0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5,088</w:t>
            </w:r>
          </w:p>
        </w:tc>
      </w:tr>
      <w:tr w:rsidR="00DB3F2F" w:rsidRPr="005B5482" w14:paraId="1D271A0D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430BB56" w14:textId="52D70AD4" w:rsidR="00DB3F2F" w:rsidRPr="005B5482" w:rsidRDefault="00DB3F2F" w:rsidP="00DB3F2F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6C8FC22F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</w:tcPr>
          <w:p w14:paraId="62196D26" w14:textId="7C3B89E4" w:rsidR="00DB3F2F" w:rsidRPr="005B5482" w:rsidRDefault="00E82DDA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2,245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47D3030" w14:textId="4F8F9D63" w:rsidR="00DB3F2F" w:rsidRPr="005B5482" w:rsidRDefault="00DB3F2F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2,346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51AE4BB2" w14:textId="3F201281" w:rsidR="00DB3F2F" w:rsidRPr="005B5482" w:rsidRDefault="00E82DDA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2,245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69AD697" w14:textId="2F4A4236" w:rsidR="00DB3F2F" w:rsidRPr="005B5482" w:rsidRDefault="00DB3F2F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2,346</w:t>
            </w:r>
          </w:p>
        </w:tc>
      </w:tr>
      <w:tr w:rsidR="00DB3F2F" w:rsidRPr="005B5482" w14:paraId="40D7A364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01F2B3C" w14:textId="77777777" w:rsidR="00DB3F2F" w:rsidRPr="005B5482" w:rsidRDefault="00DB3F2F" w:rsidP="00DB3F2F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6CA4D5A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64425" w14:textId="14AA82A4" w:rsidR="00DB3F2F" w:rsidRPr="005B5482" w:rsidRDefault="00F43953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2,245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12E7C" w14:textId="5395AE03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2,346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12C3B" w14:textId="6BE1356F" w:rsidR="00DB3F2F" w:rsidRPr="005B5482" w:rsidRDefault="00E82DDA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7,509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A9D77" w14:textId="4EDAD859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7,434</w:t>
            </w:r>
          </w:p>
        </w:tc>
      </w:tr>
      <w:tr w:rsidR="00DB3F2F" w:rsidRPr="005B5482" w14:paraId="6DAF0B86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DAEAB31" w14:textId="1E48DFB7" w:rsidR="00DB3F2F" w:rsidRPr="005B5482" w:rsidRDefault="00DB3F2F" w:rsidP="00DB3F2F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30EA7C8D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B8E98B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43571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2EF83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B6F06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34348DCA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4421EB3" w14:textId="59B8B6C7" w:rsidR="00DB3F2F" w:rsidRPr="005B5482" w:rsidRDefault="00DB3F2F" w:rsidP="00DB3F2F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17A077AC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BAF45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F9CDD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1D057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23C00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784568E3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F5A056B" w14:textId="742B7235" w:rsidR="00DB3F2F" w:rsidRPr="005B5482" w:rsidRDefault="00DB3F2F" w:rsidP="00DB3F2F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6B8ECFE1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9EE3C" w14:textId="36CEBC65" w:rsidR="00DB3F2F" w:rsidRPr="005B5482" w:rsidRDefault="00F43953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2,938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56B9C" w14:textId="30419B22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4,675</w:t>
            </w: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BE0428" w14:textId="7A964DC4" w:rsidR="00DB3F2F" w:rsidRPr="005B5482" w:rsidRDefault="00F43953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2,748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24D1E" w14:textId="3CAABA28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4,515</w:t>
            </w:r>
          </w:p>
        </w:tc>
      </w:tr>
      <w:tr w:rsidR="00DB3F2F" w:rsidRPr="005B5482" w14:paraId="21AB310F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9D5C95F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399B138F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4A2AD2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973E8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07F46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F5ACC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3C28FB27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53F811B" w14:textId="77777777" w:rsidR="00DB3F2F" w:rsidRPr="005B5482" w:rsidRDefault="00DB3F2F" w:rsidP="00DB3F2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3048CF9D" w14:textId="77777777" w:rsidR="00DB3F2F" w:rsidRPr="005B5482" w:rsidRDefault="00DB3F2F" w:rsidP="00DB3F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7451759A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4197E4B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110EEC13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04834CE1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2DF44498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8EDFDAA" w14:textId="77777777" w:rsidR="00DB3F2F" w:rsidRPr="005B5482" w:rsidRDefault="00DB3F2F" w:rsidP="00DB3F2F">
            <w:pPr>
              <w:tabs>
                <w:tab w:val="clear" w:pos="227"/>
                <w:tab w:val="left" w:pos="0"/>
              </w:tabs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D29528E" w14:textId="4EFE649B" w:rsidR="00DB3F2F" w:rsidRPr="005B5482" w:rsidRDefault="00DB3F2F" w:rsidP="00DB3F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5.00 - 6.00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0550DC5E" w14:textId="0D804847" w:rsidR="00DB3F2F" w:rsidRPr="005B5482" w:rsidRDefault="00877473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2,557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A22C045" w14:textId="34D23C92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1,740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7236BA6E" w14:textId="6FE9DBAC" w:rsidR="00DB3F2F" w:rsidRPr="005B5482" w:rsidRDefault="00F43953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1,900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89B03F9" w14:textId="7FA674E8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1,406</w:t>
            </w:r>
          </w:p>
        </w:tc>
      </w:tr>
      <w:tr w:rsidR="00DB3F2F" w:rsidRPr="005B5482" w14:paraId="10EC8056" w14:textId="77777777" w:rsidTr="007E1BAF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0E08982" w14:textId="1334C3FC" w:rsidR="00DB3F2F" w:rsidRPr="005B5482" w:rsidRDefault="00DB3F2F" w:rsidP="00DB3F2F">
            <w:pPr>
              <w:tabs>
                <w:tab w:val="clear" w:pos="227"/>
                <w:tab w:val="left" w:pos="0"/>
              </w:tabs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กรรมการบริษัทย่อย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10805D7" w14:textId="6B2EAF97" w:rsidR="00DB3F2F" w:rsidRPr="005B5482" w:rsidRDefault="00DB3F2F" w:rsidP="00DB3F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.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00 - 6.25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2BD4B2C4" w14:textId="48BC093F" w:rsidR="00DB3F2F" w:rsidRPr="005B5482" w:rsidRDefault="00877473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272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9DAE2BF" w14:textId="006A8875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52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7D397AAF" w14:textId="799D4101" w:rsidR="00DB3F2F" w:rsidRPr="005B5482" w:rsidRDefault="00F43953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1248419" w14:textId="2FDFD873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    -</w:t>
            </w:r>
          </w:p>
        </w:tc>
      </w:tr>
      <w:tr w:rsidR="00DB3F2F" w:rsidRPr="005B5482" w14:paraId="3B470D6D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EF84C98" w14:textId="139B7A93" w:rsidR="00DB3F2F" w:rsidRPr="005B5482" w:rsidRDefault="00DB3F2F" w:rsidP="00DB3F2F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ญาติกรรมการ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669F20BC" w14:textId="448D3433" w:rsidR="00DB3F2F" w:rsidRPr="005B5482" w:rsidRDefault="00DB3F2F" w:rsidP="00DB3F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MLR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0.25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01B7AB03" w14:textId="71CA2A49" w:rsidR="00DB3F2F" w:rsidRPr="005B5482" w:rsidRDefault="00877473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4,096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E2835FA" w14:textId="120194B3" w:rsidR="00DB3F2F" w:rsidRPr="005B5482" w:rsidRDefault="00DB3F2F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3,822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</w:tcPr>
          <w:p w14:paraId="67ABB83F" w14:textId="257542D7" w:rsidR="00DB3F2F" w:rsidRPr="005B5482" w:rsidRDefault="00877473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4,096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</w:tcPr>
          <w:p w14:paraId="41C8468B" w14:textId="397F8A78" w:rsidR="00DB3F2F" w:rsidRPr="005B5482" w:rsidRDefault="00DB3F2F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3,822</w:t>
            </w:r>
          </w:p>
        </w:tc>
      </w:tr>
      <w:tr w:rsidR="00DB3F2F" w:rsidRPr="005B5482" w14:paraId="43A0EEF7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FDADAA7" w14:textId="77777777" w:rsidR="00DB3F2F" w:rsidRPr="005B5482" w:rsidRDefault="00DB3F2F" w:rsidP="00DB3F2F">
            <w:pPr>
              <w:tabs>
                <w:tab w:val="clear" w:pos="227"/>
                <w:tab w:val="left" w:pos="0"/>
              </w:tabs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A02FA27" w14:textId="77777777" w:rsidR="00DB3F2F" w:rsidRPr="005B5482" w:rsidRDefault="00DB3F2F" w:rsidP="00DB3F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5F43A0ED" w14:textId="2F88D536" w:rsidR="00DB3F2F" w:rsidRPr="005B5482" w:rsidRDefault="00877473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6,925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4081A08E" w14:textId="61B2403D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5,614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47F9361C" w14:textId="320063D0" w:rsidR="00DB3F2F" w:rsidRPr="005B5482" w:rsidRDefault="00877473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5,996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E9DB7CC" w14:textId="6CEFFD80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5,228</w:t>
            </w:r>
          </w:p>
        </w:tc>
      </w:tr>
      <w:tr w:rsidR="00DB3F2F" w:rsidRPr="005B5482" w14:paraId="78B6A490" w14:textId="77777777" w:rsidTr="00CE5B5B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FFC5C1D" w14:textId="37448F7F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88" w:type="dxa"/>
            <w:tcBorders>
              <w:top w:val="nil"/>
              <w:bottom w:val="nil"/>
            </w:tcBorders>
            <w:shd w:val="clear" w:color="auto" w:fill="auto"/>
          </w:tcPr>
          <w:p w14:paraId="5F668AF7" w14:textId="77777777" w:rsidR="00DB3F2F" w:rsidRPr="005B5482" w:rsidRDefault="00DB3F2F" w:rsidP="00DB3F2F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414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7BEE1C0A" w14:textId="77777777" w:rsidR="00DB3F2F" w:rsidRPr="005B5482" w:rsidRDefault="00DB3F2F" w:rsidP="00DB3F2F">
            <w:pPr>
              <w:spacing w:line="240" w:lineRule="auto"/>
              <w:rPr>
                <w:rFonts w:ascii="BrowalliaUPC" w:hAnsi="BrowalliaUPC" w:cs="BrowalliaUPC"/>
                <w:color w:val="FF0000"/>
                <w:sz w:val="24"/>
                <w:szCs w:val="24"/>
                <w:cs/>
              </w:rPr>
            </w:pPr>
          </w:p>
        </w:tc>
      </w:tr>
      <w:tr w:rsidR="00DB3F2F" w:rsidRPr="005B5482" w14:paraId="1E928DA3" w14:textId="77777777" w:rsidTr="00CE5B5B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1D42F1D" w14:textId="77777777" w:rsidR="00DB3F2F" w:rsidRPr="005B5482" w:rsidRDefault="00DB3F2F" w:rsidP="00DB3F2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14201652" w14:textId="77777777" w:rsidR="00DB3F2F" w:rsidRPr="005B5482" w:rsidRDefault="00DB3F2F" w:rsidP="00DB3F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2E0516C4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44721EA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07ECD724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4063E58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0E329766" w14:textId="77777777" w:rsidTr="00CE5B5B">
        <w:trPr>
          <w:trHeight w:val="360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38B1EE1" w14:textId="1473D653" w:rsidR="00DB3F2F" w:rsidRPr="005B5482" w:rsidRDefault="00DB3F2F" w:rsidP="00DB3F2F">
            <w:pPr>
              <w:spacing w:line="240" w:lineRule="auto"/>
              <w:ind w:firstLine="61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B2C533E" w14:textId="6519FECE" w:rsidR="00DB3F2F" w:rsidRPr="005B5482" w:rsidRDefault="00D16176" w:rsidP="00DB3F2F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3E821929" w14:textId="3EE64012" w:rsidR="00DB3F2F" w:rsidRPr="005B5482" w:rsidRDefault="00877473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1,754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C171C" w14:textId="1708A2BE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2,088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0ADF3F27" w14:textId="4F88B882" w:rsidR="00DB3F2F" w:rsidRPr="005B5482" w:rsidRDefault="00877473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1,7</w:t>
            </w:r>
            <w:r w:rsidR="00AB4860">
              <w:rPr>
                <w:rFonts w:ascii="BrowalliaUPC" w:hAnsi="BrowalliaUPC" w:cs="BrowalliaUPC"/>
                <w:sz w:val="24"/>
                <w:szCs w:val="24"/>
                <w:lang w:val="en-GB"/>
              </w:rPr>
              <w:t>54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1867490" w14:textId="526DFC84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2,088</w:t>
            </w:r>
          </w:p>
        </w:tc>
      </w:tr>
      <w:tr w:rsidR="00DB3F2F" w:rsidRPr="005B5482" w14:paraId="77F97C38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5E6EAC9" w14:textId="77777777" w:rsidR="00DB3F2F" w:rsidRPr="005B5482" w:rsidRDefault="00DB3F2F" w:rsidP="00DB3F2F">
            <w:pPr>
              <w:spacing w:line="240" w:lineRule="auto"/>
              <w:ind w:right="-108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46CA0CD7" w14:textId="77777777" w:rsidR="00DB3F2F" w:rsidRPr="005B5482" w:rsidRDefault="00DB3F2F" w:rsidP="00DB3F2F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505B7C8E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0C6355E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2EFA3290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4F7288DE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126B811B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91F6CCD" w14:textId="77777777" w:rsidR="00DB3F2F" w:rsidRPr="005B5482" w:rsidRDefault="00DB3F2F" w:rsidP="00DB3F2F">
            <w:pPr>
              <w:spacing w:line="240" w:lineRule="auto"/>
              <w:ind w:right="-108" w:firstLine="36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59DC314" w14:textId="77777777" w:rsidR="00DB3F2F" w:rsidRPr="005B5482" w:rsidRDefault="00DB3F2F" w:rsidP="00DB3F2F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10517823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07A8E17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18A9C4C0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43EDBCA9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DB3F2F" w:rsidRPr="005B5482" w14:paraId="0DE4E076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14496E4" w14:textId="3DDF1FF6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F5D7780" w14:textId="77777777" w:rsidR="00DB3F2F" w:rsidRPr="005B5482" w:rsidRDefault="00DB3F2F" w:rsidP="00DB3F2F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3FBE5F10" w14:textId="47096386" w:rsidR="00DB3F2F" w:rsidRPr="005B5482" w:rsidRDefault="00877473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16,326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551C281" w14:textId="415816AF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15,114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2C9F929A" w14:textId="242D293D" w:rsidR="00DB3F2F" w:rsidRPr="005B5482" w:rsidRDefault="00877473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9,905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00C7D938" w14:textId="607D23D3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8,781</w:t>
            </w:r>
          </w:p>
        </w:tc>
      </w:tr>
      <w:tr w:rsidR="00DB3F2F" w:rsidRPr="005B5482" w14:paraId="7AF58AC3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083BB4E" w14:textId="77777777" w:rsidR="00DB3F2F" w:rsidRPr="005B5482" w:rsidRDefault="00DB3F2F" w:rsidP="00DB3F2F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78B5534C" w14:textId="77777777" w:rsidR="00DB3F2F" w:rsidRPr="005B5482" w:rsidRDefault="00DB3F2F" w:rsidP="00DB3F2F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5F497664" w14:textId="4E3BF8A0" w:rsidR="00DB3F2F" w:rsidRPr="005B5482" w:rsidRDefault="00877473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04FD297" w14:textId="6B6B123C" w:rsidR="00DB3F2F" w:rsidRPr="005B5482" w:rsidRDefault="00DB3F2F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1,100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314EB2CA" w14:textId="7393C972" w:rsidR="00DB3F2F" w:rsidRPr="005B5482" w:rsidRDefault="00877473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332DB13F" w14:textId="3BD4479E" w:rsidR="00DB3F2F" w:rsidRPr="005B5482" w:rsidRDefault="00DB3F2F" w:rsidP="00DB3F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1,100</w:t>
            </w:r>
          </w:p>
        </w:tc>
      </w:tr>
      <w:tr w:rsidR="00DB3F2F" w:rsidRPr="005B5482" w14:paraId="2E27694F" w14:textId="77777777" w:rsidTr="00CE5B5B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8D9429E" w14:textId="77777777" w:rsidR="00DB3F2F" w:rsidRPr="005B5482" w:rsidRDefault="00DB3F2F" w:rsidP="00DB3F2F">
            <w:pPr>
              <w:pStyle w:val="a3"/>
              <w:tabs>
                <w:tab w:val="clear" w:pos="1080"/>
              </w:tabs>
              <w:ind w:left="175" w:right="-113" w:hanging="139"/>
              <w:rPr>
                <w:rFonts w:ascii="BrowalliaUPC" w:hAnsi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288" w:type="dxa"/>
            <w:tcBorders>
              <w:bottom w:val="nil"/>
            </w:tcBorders>
            <w:shd w:val="clear" w:color="auto" w:fill="auto"/>
          </w:tcPr>
          <w:p w14:paraId="01DD70E8" w14:textId="77777777" w:rsidR="00DB3F2F" w:rsidRPr="005B5482" w:rsidRDefault="00DB3F2F" w:rsidP="00DB3F2F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nil"/>
            </w:tcBorders>
            <w:shd w:val="clear" w:color="auto" w:fill="auto"/>
            <w:vAlign w:val="bottom"/>
          </w:tcPr>
          <w:p w14:paraId="27412F07" w14:textId="4DECE99F" w:rsidR="00DB3F2F" w:rsidRPr="005B5482" w:rsidRDefault="00877473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16,326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AB5E29C" w14:textId="05A77FC3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16,214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bottom"/>
          </w:tcPr>
          <w:p w14:paraId="7EC33497" w14:textId="550E4D1C" w:rsidR="00DB3F2F" w:rsidRPr="005B5482" w:rsidRDefault="00877473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9,905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bottom"/>
          </w:tcPr>
          <w:p w14:paraId="21C56E5B" w14:textId="59CC5CCD" w:rsidR="00DB3F2F" w:rsidRPr="005B5482" w:rsidRDefault="00DB3F2F" w:rsidP="00DB3F2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9,881</w:t>
            </w:r>
          </w:p>
        </w:tc>
      </w:tr>
    </w:tbl>
    <w:p w14:paraId="067F693B" w14:textId="77777777" w:rsidR="008A2C50" w:rsidRPr="005B5482" w:rsidRDefault="008A2C50" w:rsidP="00694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EA2D58D" w14:textId="77777777" w:rsidR="00610E56" w:rsidRPr="005B5482" w:rsidRDefault="00610E56" w:rsidP="00694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5E573F9" w14:textId="77777777" w:rsidR="00610E56" w:rsidRPr="005B5482" w:rsidRDefault="00610E56" w:rsidP="00694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C3879A9" w14:textId="77777777" w:rsidR="00D16176" w:rsidRPr="005B5482" w:rsidRDefault="00D16176" w:rsidP="00694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B4F30F3" w14:textId="36E4DC90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 xml:space="preserve">ยอดคงเหลือกับบุคคลและบริษัทที่เกี่ยวข้องที่มีสาระสำคัญ ณ วันที่ </w:t>
      </w:r>
      <w:r w:rsidRPr="005B5482">
        <w:rPr>
          <w:rFonts w:ascii="BrowalliaUPC" w:hAnsi="BrowalliaUPC" w:cs="BrowalliaUPC"/>
          <w:sz w:val="28"/>
          <w:szCs w:val="28"/>
        </w:rPr>
        <w:t>31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DB3F2F" w:rsidRPr="005B5482">
        <w:rPr>
          <w:rFonts w:ascii="BrowalliaUPC" w:hAnsi="BrowalliaUPC" w:cs="BrowalliaUPC"/>
          <w:sz w:val="28"/>
          <w:szCs w:val="28"/>
        </w:rPr>
        <w:t>6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DB3F2F" w:rsidRPr="005B5482">
        <w:rPr>
          <w:rFonts w:ascii="BrowalliaUPC" w:hAnsi="BrowalliaUPC" w:cs="BrowalliaUPC"/>
          <w:sz w:val="28"/>
          <w:szCs w:val="28"/>
        </w:rPr>
        <w:t>5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1BCB1BBC" w14:textId="77777777" w:rsidR="00C777AA" w:rsidRPr="005B5482" w:rsidRDefault="00C777AA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5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84"/>
        <w:gridCol w:w="994"/>
        <w:gridCol w:w="243"/>
        <w:gridCol w:w="993"/>
        <w:gridCol w:w="242"/>
        <w:gridCol w:w="6"/>
        <w:gridCol w:w="990"/>
        <w:gridCol w:w="266"/>
        <w:gridCol w:w="1038"/>
      </w:tblGrid>
      <w:tr w:rsidR="00867702" w:rsidRPr="005B5482" w14:paraId="38C9C61B" w14:textId="77777777" w:rsidTr="002B4645">
        <w:trPr>
          <w:tblHeader/>
        </w:trPr>
        <w:tc>
          <w:tcPr>
            <w:tcW w:w="4184" w:type="dxa"/>
          </w:tcPr>
          <w:p w14:paraId="45C53C63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72" w:type="dxa"/>
            <w:gridSpan w:val="8"/>
          </w:tcPr>
          <w:p w14:paraId="3AAA77FC" w14:textId="77777777" w:rsidR="00867702" w:rsidRPr="005B5482" w:rsidRDefault="00867702" w:rsidP="00CE5B5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67702" w:rsidRPr="005B5482" w14:paraId="5FF4378F" w14:textId="77777777" w:rsidTr="002B4645">
        <w:trPr>
          <w:tblHeader/>
        </w:trPr>
        <w:tc>
          <w:tcPr>
            <w:tcW w:w="4184" w:type="dxa"/>
          </w:tcPr>
          <w:p w14:paraId="2FC1BF32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0" w:type="dxa"/>
            <w:gridSpan w:val="3"/>
            <w:tcBorders>
              <w:bottom w:val="single" w:sz="4" w:space="0" w:color="auto"/>
            </w:tcBorders>
          </w:tcPr>
          <w:p w14:paraId="36D09C49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39" w:firstLine="111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7C085C0E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67C0867C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B3F2F" w:rsidRPr="005B5482" w14:paraId="2D511BC9" w14:textId="77777777" w:rsidTr="002B4645">
        <w:trPr>
          <w:tblHeader/>
        </w:trPr>
        <w:tc>
          <w:tcPr>
            <w:tcW w:w="4184" w:type="dxa"/>
          </w:tcPr>
          <w:p w14:paraId="37045419" w14:textId="77777777" w:rsidR="00DB3F2F" w:rsidRPr="005B5482" w:rsidRDefault="00DB3F2F" w:rsidP="00DB3F2F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B132E" w14:textId="43AFA240" w:rsidR="00DB3F2F" w:rsidRPr="005B5482" w:rsidRDefault="00DB3F2F" w:rsidP="00DB3F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43" w:type="dxa"/>
            <w:vAlign w:val="bottom"/>
          </w:tcPr>
          <w:p w14:paraId="75BBAC37" w14:textId="77777777" w:rsidR="00DB3F2F" w:rsidRPr="005B5482" w:rsidRDefault="00DB3F2F" w:rsidP="00DB3F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AB863" w14:textId="73DF6A23" w:rsidR="00DB3F2F" w:rsidRPr="005B5482" w:rsidRDefault="00DB3F2F" w:rsidP="00DB3F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42" w:type="dxa"/>
            <w:vAlign w:val="bottom"/>
          </w:tcPr>
          <w:p w14:paraId="6B1071EC" w14:textId="77777777" w:rsidR="00DB3F2F" w:rsidRPr="005B5482" w:rsidRDefault="00DB3F2F" w:rsidP="00DB3F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70EF6145" w14:textId="69D02953" w:rsidR="00DB3F2F" w:rsidRPr="005B5482" w:rsidRDefault="00DB3F2F" w:rsidP="00DB3F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66" w:type="dxa"/>
            <w:vAlign w:val="bottom"/>
          </w:tcPr>
          <w:p w14:paraId="2A737BB2" w14:textId="77777777" w:rsidR="00DB3F2F" w:rsidRPr="005B5482" w:rsidRDefault="00DB3F2F" w:rsidP="00DB3F2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2B5D173C" w14:textId="110F93DE" w:rsidR="00DB3F2F" w:rsidRPr="005B5482" w:rsidRDefault="00DB3F2F" w:rsidP="00DB3F2F">
            <w:pP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2F6D5A" w:rsidRPr="005B5482" w14:paraId="74E3E60F" w14:textId="77777777" w:rsidTr="002B4645">
        <w:trPr>
          <w:trHeight w:val="147"/>
          <w:tblHeader/>
        </w:trPr>
        <w:tc>
          <w:tcPr>
            <w:tcW w:w="4184" w:type="dxa"/>
          </w:tcPr>
          <w:p w14:paraId="1BA3B055" w14:textId="77777777" w:rsidR="002F6D5A" w:rsidRPr="005B5482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1B07D33" w14:textId="77777777" w:rsidR="002F6D5A" w:rsidRPr="005B5482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243" w:type="dxa"/>
            <w:vAlign w:val="bottom"/>
          </w:tcPr>
          <w:p w14:paraId="1AC002F1" w14:textId="77777777" w:rsidR="002F6D5A" w:rsidRPr="005B5482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33DA34D" w14:textId="77777777" w:rsidR="002F6D5A" w:rsidRPr="005B5482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242" w:type="dxa"/>
            <w:vAlign w:val="bottom"/>
          </w:tcPr>
          <w:p w14:paraId="7EAEB34F" w14:textId="77777777" w:rsidR="002F6D5A" w:rsidRPr="005B5482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F21E4F3" w14:textId="77777777" w:rsidR="002F6D5A" w:rsidRPr="005B5482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2258EC83" w14:textId="77777777" w:rsidR="002F6D5A" w:rsidRPr="005B5482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038" w:type="dxa"/>
            <w:vAlign w:val="bottom"/>
          </w:tcPr>
          <w:p w14:paraId="487613D6" w14:textId="77777777" w:rsidR="002F6D5A" w:rsidRPr="005B5482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0"/>
                <w:szCs w:val="20"/>
                <w:u w:val="single"/>
              </w:rPr>
            </w:pPr>
          </w:p>
        </w:tc>
      </w:tr>
      <w:tr w:rsidR="002F6D5A" w:rsidRPr="005B5482" w14:paraId="298293E8" w14:textId="77777777" w:rsidTr="002B4645">
        <w:tc>
          <w:tcPr>
            <w:tcW w:w="4184" w:type="dxa"/>
            <w:vAlign w:val="center"/>
          </w:tcPr>
          <w:p w14:paraId="65FDCE2D" w14:textId="36184A82" w:rsidR="002F6D5A" w:rsidRPr="005B5482" w:rsidRDefault="002F6D5A" w:rsidP="002F6D5A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982B39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-</w:t>
            </w: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4" w:type="dxa"/>
            <w:vAlign w:val="bottom"/>
          </w:tcPr>
          <w:p w14:paraId="54DB7095" w14:textId="77777777" w:rsidR="002F6D5A" w:rsidRPr="005B5482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7AF4FA" w14:textId="77777777" w:rsidR="002F6D5A" w:rsidRPr="005B5482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6514BD10" w14:textId="77777777" w:rsidR="002F6D5A" w:rsidRPr="005B5482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</w:tcPr>
          <w:p w14:paraId="67A5E906" w14:textId="77777777" w:rsidR="002F6D5A" w:rsidRPr="005B5482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2E98B28" w14:textId="77777777" w:rsidR="002F6D5A" w:rsidRPr="005B5482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348C60AA" w14:textId="77777777" w:rsidR="002F6D5A" w:rsidRPr="005B5482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8651927" w14:textId="77777777" w:rsidR="002F6D5A" w:rsidRPr="005B5482" w:rsidRDefault="002F6D5A" w:rsidP="002F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B3F2F" w:rsidRPr="005B5482" w14:paraId="5229F47F" w14:textId="77777777" w:rsidTr="002B4645">
        <w:trPr>
          <w:trHeight w:val="319"/>
        </w:trPr>
        <w:tc>
          <w:tcPr>
            <w:tcW w:w="4184" w:type="dxa"/>
          </w:tcPr>
          <w:p w14:paraId="1171019A" w14:textId="77777777" w:rsidR="00DB3F2F" w:rsidRPr="005B5482" w:rsidRDefault="00DB3F2F" w:rsidP="00DB3F2F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4" w:type="dxa"/>
          </w:tcPr>
          <w:p w14:paraId="37572E03" w14:textId="59E16A6B" w:rsidR="00DB3F2F" w:rsidRPr="005B5482" w:rsidRDefault="002605E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68D045B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ECD3AE" w14:textId="2A6E8251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     -</w:t>
            </w:r>
          </w:p>
        </w:tc>
        <w:tc>
          <w:tcPr>
            <w:tcW w:w="242" w:type="dxa"/>
          </w:tcPr>
          <w:p w14:paraId="3A816BAA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</w:tcPr>
          <w:p w14:paraId="120C2E1B" w14:textId="2853401F" w:rsidR="00DB3F2F" w:rsidRPr="005B5482" w:rsidRDefault="002605E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892</w:t>
            </w:r>
          </w:p>
        </w:tc>
        <w:tc>
          <w:tcPr>
            <w:tcW w:w="266" w:type="dxa"/>
          </w:tcPr>
          <w:p w14:paraId="78517103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</w:tcPr>
          <w:p w14:paraId="67696A90" w14:textId="0BC06DBE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6,983</w:t>
            </w:r>
          </w:p>
        </w:tc>
      </w:tr>
      <w:tr w:rsidR="00DB3F2F" w:rsidRPr="005B5482" w14:paraId="13738665" w14:textId="77777777" w:rsidTr="002B4645">
        <w:tc>
          <w:tcPr>
            <w:tcW w:w="4184" w:type="dxa"/>
          </w:tcPr>
          <w:p w14:paraId="3AA9C244" w14:textId="79A52E0C" w:rsidR="00DB3F2F" w:rsidRPr="005B5482" w:rsidRDefault="00DB3F2F" w:rsidP="00DB3F2F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D8E702A" w14:textId="5073772B" w:rsidR="00DB3F2F" w:rsidRPr="005B5482" w:rsidRDefault="002605E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38</w:t>
            </w:r>
          </w:p>
        </w:tc>
        <w:tc>
          <w:tcPr>
            <w:tcW w:w="243" w:type="dxa"/>
            <w:shd w:val="clear" w:color="auto" w:fill="auto"/>
          </w:tcPr>
          <w:p w14:paraId="7C71BD57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79BAC0" w14:textId="6C8A16D2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1,994</w:t>
            </w:r>
          </w:p>
        </w:tc>
        <w:tc>
          <w:tcPr>
            <w:tcW w:w="242" w:type="dxa"/>
          </w:tcPr>
          <w:p w14:paraId="02FE333E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14:paraId="6D007CAE" w14:textId="08B65B12" w:rsidR="00DB3F2F" w:rsidRPr="005B5482" w:rsidRDefault="006C0C70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2605EF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46BC1107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7E62704" w14:textId="703EC366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370</w:t>
            </w:r>
          </w:p>
        </w:tc>
      </w:tr>
      <w:tr w:rsidR="00DB3F2F" w:rsidRPr="005B5482" w14:paraId="5D245BA4" w14:textId="77777777" w:rsidTr="002B4645">
        <w:tc>
          <w:tcPr>
            <w:tcW w:w="4184" w:type="dxa"/>
          </w:tcPr>
          <w:p w14:paraId="51F77E2C" w14:textId="77777777" w:rsidR="00DB3F2F" w:rsidRPr="005B5482" w:rsidRDefault="00DB3F2F" w:rsidP="00DB3F2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EB041A4" w14:textId="034FD151" w:rsidR="00DB3F2F" w:rsidRPr="005B5482" w:rsidRDefault="002605E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38</w:t>
            </w:r>
          </w:p>
        </w:tc>
        <w:tc>
          <w:tcPr>
            <w:tcW w:w="243" w:type="dxa"/>
            <w:shd w:val="clear" w:color="auto" w:fill="auto"/>
          </w:tcPr>
          <w:p w14:paraId="6AD2FA61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ADC5838" w14:textId="089A5560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1,994</w:t>
            </w:r>
          </w:p>
        </w:tc>
        <w:tc>
          <w:tcPr>
            <w:tcW w:w="242" w:type="dxa"/>
          </w:tcPr>
          <w:p w14:paraId="32313549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24D5FC4D" w14:textId="6F98F44F" w:rsidR="00DB3F2F" w:rsidRPr="005B5482" w:rsidRDefault="002605E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930</w:t>
            </w:r>
          </w:p>
        </w:tc>
        <w:tc>
          <w:tcPr>
            <w:tcW w:w="266" w:type="dxa"/>
          </w:tcPr>
          <w:p w14:paraId="403CD417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12" w:space="0" w:color="auto"/>
            </w:tcBorders>
          </w:tcPr>
          <w:p w14:paraId="78A14015" w14:textId="32DB14CB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7,353</w:t>
            </w:r>
          </w:p>
        </w:tc>
      </w:tr>
      <w:tr w:rsidR="00DB3F2F" w:rsidRPr="005B5482" w14:paraId="0EB1B2F9" w14:textId="77777777" w:rsidTr="002B4645">
        <w:tc>
          <w:tcPr>
            <w:tcW w:w="4184" w:type="dxa"/>
            <w:shd w:val="clear" w:color="auto" w:fill="auto"/>
          </w:tcPr>
          <w:p w14:paraId="2CE8CE56" w14:textId="77777777" w:rsidR="00DB3F2F" w:rsidRPr="005B5482" w:rsidRDefault="00DB3F2F" w:rsidP="00DB3F2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7A40878A" w14:textId="77777777" w:rsidR="00DB3F2F" w:rsidRPr="005B5482" w:rsidRDefault="00DB3F2F" w:rsidP="00DB3F2F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89CB238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E6DD633" w14:textId="77777777" w:rsidR="00DB3F2F" w:rsidRPr="005B5482" w:rsidRDefault="00DB3F2F" w:rsidP="00DB3F2F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66BF43C8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52984704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36E94BDB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2F0FDD83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B3F2F" w:rsidRPr="005B5482" w14:paraId="4C9FAC90" w14:textId="77777777" w:rsidTr="002B4645">
        <w:tc>
          <w:tcPr>
            <w:tcW w:w="4184" w:type="dxa"/>
            <w:vAlign w:val="center"/>
          </w:tcPr>
          <w:p w14:paraId="36464288" w14:textId="5C07280D" w:rsidR="00DB3F2F" w:rsidRPr="005B5482" w:rsidRDefault="00DB3F2F" w:rsidP="00DB3F2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="00982B39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-</w:t>
            </w: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4" w:type="dxa"/>
            <w:vAlign w:val="bottom"/>
          </w:tcPr>
          <w:p w14:paraId="40731BEB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02EF46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5AA20F4B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</w:tcPr>
          <w:p w14:paraId="1631994C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7D2C56A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3BEC2DF4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EABB730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B3F2F" w:rsidRPr="005B5482" w14:paraId="60A7717B" w14:textId="77777777" w:rsidTr="002B4645">
        <w:tc>
          <w:tcPr>
            <w:tcW w:w="4184" w:type="dxa"/>
          </w:tcPr>
          <w:p w14:paraId="33F9C634" w14:textId="0F1DBD75" w:rsidR="00DB3F2F" w:rsidRPr="005B5482" w:rsidRDefault="00DB3F2F" w:rsidP="00DB3F2F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103580AD" w14:textId="281DB8D0" w:rsidR="00DB3F2F" w:rsidRPr="005B5482" w:rsidRDefault="002605E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F9620C5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D74210C" w14:textId="23CA0AAF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     -</w:t>
            </w:r>
          </w:p>
        </w:tc>
        <w:tc>
          <w:tcPr>
            <w:tcW w:w="242" w:type="dxa"/>
          </w:tcPr>
          <w:p w14:paraId="1B24B063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12" w:space="0" w:color="auto"/>
            </w:tcBorders>
            <w:vAlign w:val="bottom"/>
          </w:tcPr>
          <w:p w14:paraId="698F9683" w14:textId="397C5BF0" w:rsidR="00DB3F2F" w:rsidRPr="005B5482" w:rsidRDefault="002605E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1,412</w:t>
            </w:r>
          </w:p>
        </w:tc>
        <w:tc>
          <w:tcPr>
            <w:tcW w:w="266" w:type="dxa"/>
          </w:tcPr>
          <w:p w14:paraId="448E038B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12" w:space="0" w:color="auto"/>
            </w:tcBorders>
            <w:vAlign w:val="bottom"/>
          </w:tcPr>
          <w:p w14:paraId="172AD12D" w14:textId="19B98996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     -</w:t>
            </w:r>
          </w:p>
        </w:tc>
      </w:tr>
      <w:tr w:rsidR="00DB3F2F" w:rsidRPr="005B5482" w14:paraId="15F23A2E" w14:textId="77777777" w:rsidTr="002B4645">
        <w:tc>
          <w:tcPr>
            <w:tcW w:w="4184" w:type="dxa"/>
            <w:shd w:val="clear" w:color="auto" w:fill="auto"/>
          </w:tcPr>
          <w:p w14:paraId="7277B5EE" w14:textId="77777777" w:rsidR="00DB3F2F" w:rsidRPr="005B5482" w:rsidRDefault="00DB3F2F" w:rsidP="00DB3F2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8B6F2F" w14:textId="77777777" w:rsidR="00DB3F2F" w:rsidRPr="005B5482" w:rsidRDefault="00DB3F2F" w:rsidP="00DB3F2F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1354481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91C806" w14:textId="77777777" w:rsidR="00DB3F2F" w:rsidRPr="005B5482" w:rsidRDefault="00DB3F2F" w:rsidP="00DB3F2F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3AB3931B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1F3AAB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1A6D04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D50373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B3F2F" w:rsidRPr="005B5482" w14:paraId="11737A61" w14:textId="77777777" w:rsidTr="002B4645">
        <w:tc>
          <w:tcPr>
            <w:tcW w:w="4184" w:type="dxa"/>
            <w:shd w:val="clear" w:color="auto" w:fill="auto"/>
          </w:tcPr>
          <w:p w14:paraId="36061D55" w14:textId="219FEE95" w:rsidR="00DB3F2F" w:rsidRPr="005B5482" w:rsidRDefault="00DB3F2F" w:rsidP="00DB3F2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982B39">
              <w:rPr>
                <w:rFonts w:ascii="BrowalliaUPC" w:hAnsi="BrowalliaUPC" w:cs="BrowalliaUPC" w:hint="cs"/>
                <w:sz w:val="28"/>
                <w:szCs w:val="28"/>
                <w:u w:val="single"/>
                <w:cs/>
                <w:lang w:val="en-GB"/>
              </w:rPr>
              <w:t>-</w:t>
            </w: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3A007F8" w14:textId="77777777" w:rsidR="00DB3F2F" w:rsidRPr="005B5482" w:rsidRDefault="00DB3F2F" w:rsidP="00DB3F2F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D5E7083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B0F2D01" w14:textId="77777777" w:rsidR="00DB3F2F" w:rsidRPr="005B5482" w:rsidRDefault="00DB3F2F" w:rsidP="00DB3F2F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503E49EB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00A68BF3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10539903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7221B040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B3F2F" w:rsidRPr="005B5482" w14:paraId="5FFF56A7" w14:textId="77777777" w:rsidTr="002B4645">
        <w:tc>
          <w:tcPr>
            <w:tcW w:w="4184" w:type="dxa"/>
            <w:shd w:val="clear" w:color="auto" w:fill="auto"/>
          </w:tcPr>
          <w:p w14:paraId="15ADE65C" w14:textId="77777777" w:rsidR="00DB3F2F" w:rsidRPr="005B5482" w:rsidRDefault="00DB3F2F" w:rsidP="00DB3F2F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B6B162D" w14:textId="441A65A9" w:rsidR="00DB3F2F" w:rsidRPr="005B5482" w:rsidRDefault="00AF2FD4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3E87C3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EB2A0C" w14:textId="1908A801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  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3B8B88B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408C9073" w14:textId="7CDE75D5" w:rsidR="00DB3F2F" w:rsidRPr="005B5482" w:rsidRDefault="002605E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215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B8E7174" w14:textId="77777777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52A35BA3" w14:textId="7DE01129" w:rsidR="00DB3F2F" w:rsidRPr="005B5482" w:rsidRDefault="00DB3F2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296</w:t>
            </w:r>
          </w:p>
        </w:tc>
      </w:tr>
      <w:tr w:rsidR="00DB3F2F" w:rsidRPr="005B5482" w14:paraId="22DC0D51" w14:textId="77777777" w:rsidTr="002B4645">
        <w:tc>
          <w:tcPr>
            <w:tcW w:w="4184" w:type="dxa"/>
            <w:shd w:val="clear" w:color="auto" w:fill="auto"/>
          </w:tcPr>
          <w:p w14:paraId="61AC27B9" w14:textId="50E47F6A" w:rsidR="00DB3F2F" w:rsidRPr="005B5482" w:rsidRDefault="00DB3F2F" w:rsidP="00DB3F2F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47CC2FE" w14:textId="355E6FE9" w:rsidR="00DB3F2F" w:rsidRPr="005B5482" w:rsidRDefault="00AF2FD4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30,651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1515B7E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92FED15" w14:textId="7C21EC53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49,719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EA6FF38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3799D0D9" w14:textId="1F1C9E6F" w:rsidR="00DB3F2F" w:rsidRPr="005B5482" w:rsidRDefault="002605EF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30,</w:t>
            </w:r>
            <w:r w:rsidR="00AF2FD4">
              <w:rPr>
                <w:rFonts w:ascii="BrowalliaUPC" w:hAnsi="BrowalliaUPC" w:cs="BrowalliaUPC"/>
                <w:sz w:val="28"/>
                <w:szCs w:val="28"/>
              </w:rPr>
              <w:t>651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2EDF5F1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1E00E19D" w14:textId="17FF51A6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49,719</w:t>
            </w:r>
          </w:p>
        </w:tc>
      </w:tr>
      <w:tr w:rsidR="00DB3F2F" w:rsidRPr="005B5482" w14:paraId="013665FD" w14:textId="77777777" w:rsidTr="002B4645">
        <w:tc>
          <w:tcPr>
            <w:tcW w:w="4184" w:type="dxa"/>
            <w:shd w:val="clear" w:color="auto" w:fill="auto"/>
          </w:tcPr>
          <w:p w14:paraId="6EF7A8A0" w14:textId="22681768" w:rsidR="00DB3F2F" w:rsidRPr="005B5482" w:rsidRDefault="00DB3F2F" w:rsidP="00DB3F2F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0CF7EA" w14:textId="5773D599" w:rsidR="00DB3F2F" w:rsidRPr="005B5482" w:rsidRDefault="00AF2FD4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30,651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8F942A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33E607" w14:textId="3C7434AC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49,719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70C5B0E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0E10FD" w14:textId="629D3580" w:rsidR="00DB3F2F" w:rsidRPr="005B5482" w:rsidRDefault="00AF2FD4" w:rsidP="00DB3F2F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30,866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6AE78C7" w14:textId="77777777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5C2CFC" w14:textId="38EC1B9B" w:rsidR="00DB3F2F" w:rsidRPr="005B5482" w:rsidRDefault="00DB3F2F" w:rsidP="00D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50,015</w:t>
            </w:r>
          </w:p>
        </w:tc>
      </w:tr>
      <w:tr w:rsidR="00076938" w:rsidRPr="005B5482" w14:paraId="47B44804" w14:textId="77777777" w:rsidTr="002B4645">
        <w:trPr>
          <w:trHeight w:val="321"/>
        </w:trPr>
        <w:tc>
          <w:tcPr>
            <w:tcW w:w="4184" w:type="dxa"/>
            <w:shd w:val="clear" w:color="auto" w:fill="auto"/>
          </w:tcPr>
          <w:p w14:paraId="2A780026" w14:textId="77777777" w:rsidR="00076938" w:rsidRPr="005B5482" w:rsidRDefault="00076938" w:rsidP="00CE5B5B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8AA80DA" w14:textId="77777777" w:rsidR="00076938" w:rsidRPr="005B5482" w:rsidRDefault="00076938" w:rsidP="00CE5B5B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01E1D3D" w14:textId="77777777" w:rsidR="00076938" w:rsidRPr="005B5482" w:rsidRDefault="00076938" w:rsidP="00CE5B5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E54722B" w14:textId="77777777" w:rsidR="00076938" w:rsidRPr="005B5482" w:rsidRDefault="00076938" w:rsidP="00CE5B5B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48ACC0A0" w14:textId="77777777" w:rsidR="00076938" w:rsidRPr="005B5482" w:rsidRDefault="00076938" w:rsidP="00CE5B5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14:paraId="26668E45" w14:textId="77777777" w:rsidR="00076938" w:rsidRPr="005B5482" w:rsidRDefault="00076938" w:rsidP="00CE5B5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76CC63B" w14:textId="77777777" w:rsidR="00076938" w:rsidRPr="005B5482" w:rsidRDefault="00076938" w:rsidP="00CE5B5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32FDA51E" w14:textId="77777777" w:rsidR="00076938" w:rsidRPr="005B5482" w:rsidRDefault="00076938" w:rsidP="00CE5B5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B320EE" w:rsidRPr="005B5482" w14:paraId="7DA342E7" w14:textId="77777777" w:rsidTr="002B4645">
        <w:tc>
          <w:tcPr>
            <w:tcW w:w="4184" w:type="dxa"/>
            <w:shd w:val="clear" w:color="auto" w:fill="auto"/>
            <w:vAlign w:val="center"/>
          </w:tcPr>
          <w:p w14:paraId="04EA1D5A" w14:textId="77777777" w:rsidR="00B320EE" w:rsidRPr="005B5482" w:rsidRDefault="00B320EE" w:rsidP="00B320EE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474BB7F" w14:textId="77777777" w:rsidR="00B320EE" w:rsidRPr="005B5482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D49BAA6" w14:textId="77777777" w:rsidR="00B320EE" w:rsidRPr="005B5482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08A3F09" w14:textId="77777777" w:rsidR="00B320EE" w:rsidRPr="005B5482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2A0EFBF" w14:textId="77777777" w:rsidR="00B320EE" w:rsidRPr="005B5482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31A4410" w14:textId="77777777" w:rsidR="00B320EE" w:rsidRPr="005B5482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21B1D84E" w14:textId="77777777" w:rsidR="00B320EE" w:rsidRPr="005B5482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EC3EE8C" w14:textId="77777777" w:rsidR="00B320EE" w:rsidRPr="005B5482" w:rsidRDefault="00B320EE" w:rsidP="00B32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F0E02" w:rsidRPr="005B5482" w14:paraId="611538E9" w14:textId="77777777" w:rsidTr="002B4645">
        <w:tc>
          <w:tcPr>
            <w:tcW w:w="4184" w:type="dxa"/>
            <w:shd w:val="clear" w:color="auto" w:fill="auto"/>
            <w:vAlign w:val="center"/>
          </w:tcPr>
          <w:p w14:paraId="7B4A9425" w14:textId="77777777" w:rsidR="007F0E02" w:rsidRPr="005B5482" w:rsidRDefault="007F0E02" w:rsidP="007F0E02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72255EF" w14:textId="11D62128" w:rsidR="007F0E02" w:rsidRPr="005B5482" w:rsidRDefault="00AF2FD4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47B3D2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CA8531" w14:textId="177517AE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     -</w:t>
            </w:r>
          </w:p>
        </w:tc>
        <w:tc>
          <w:tcPr>
            <w:tcW w:w="242" w:type="dxa"/>
            <w:shd w:val="clear" w:color="auto" w:fill="auto"/>
          </w:tcPr>
          <w:p w14:paraId="5C644CB1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EDEFC5E" w14:textId="0FC468F0" w:rsidR="007F0E02" w:rsidRPr="005B5482" w:rsidRDefault="00AF2FD4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B84625D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0BE56D0" w14:textId="52FFFAE9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130</w:t>
            </w:r>
          </w:p>
        </w:tc>
      </w:tr>
      <w:tr w:rsidR="007F0E02" w:rsidRPr="005B5482" w14:paraId="019F6AC9" w14:textId="77777777" w:rsidTr="002B4645">
        <w:tc>
          <w:tcPr>
            <w:tcW w:w="4184" w:type="dxa"/>
            <w:shd w:val="clear" w:color="auto" w:fill="auto"/>
          </w:tcPr>
          <w:p w14:paraId="06352A33" w14:textId="33C8D4A0" w:rsidR="007F0E02" w:rsidRPr="005B5482" w:rsidRDefault="007F0E02" w:rsidP="007F0E02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0A09B0D" w14:textId="461A55B3" w:rsidR="007F0E02" w:rsidRPr="005B5482" w:rsidRDefault="00AF2FD4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46,674</w:t>
            </w:r>
          </w:p>
        </w:tc>
        <w:tc>
          <w:tcPr>
            <w:tcW w:w="243" w:type="dxa"/>
            <w:shd w:val="clear" w:color="auto" w:fill="auto"/>
          </w:tcPr>
          <w:p w14:paraId="6C692839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38FF22" w14:textId="021A36F8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41,875</w:t>
            </w:r>
          </w:p>
        </w:tc>
        <w:tc>
          <w:tcPr>
            <w:tcW w:w="242" w:type="dxa"/>
            <w:shd w:val="clear" w:color="auto" w:fill="auto"/>
          </w:tcPr>
          <w:p w14:paraId="3AA06889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6D7178D" w14:textId="05DEB178" w:rsidR="007F0E02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46,551</w:t>
            </w:r>
          </w:p>
        </w:tc>
        <w:tc>
          <w:tcPr>
            <w:tcW w:w="266" w:type="dxa"/>
            <w:shd w:val="clear" w:color="auto" w:fill="auto"/>
          </w:tcPr>
          <w:p w14:paraId="74AF5682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596B4B6" w14:textId="4149A013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41,869</w:t>
            </w:r>
          </w:p>
        </w:tc>
      </w:tr>
      <w:tr w:rsidR="00CD1C54" w:rsidRPr="005B5482" w14:paraId="15FFEE89" w14:textId="77777777" w:rsidTr="002B4645">
        <w:tc>
          <w:tcPr>
            <w:tcW w:w="4184" w:type="dxa"/>
            <w:shd w:val="clear" w:color="auto" w:fill="auto"/>
          </w:tcPr>
          <w:p w14:paraId="172391DB" w14:textId="633EE700" w:rsidR="00CD1C54" w:rsidRPr="005B5482" w:rsidRDefault="00814FD5" w:rsidP="007F0E02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A9F3974" w14:textId="5771FA47" w:rsidR="00CD1C54" w:rsidRPr="005B5482" w:rsidRDefault="00AF2FD4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167</w:t>
            </w:r>
          </w:p>
        </w:tc>
        <w:tc>
          <w:tcPr>
            <w:tcW w:w="243" w:type="dxa"/>
            <w:shd w:val="clear" w:color="auto" w:fill="auto"/>
          </w:tcPr>
          <w:p w14:paraId="596BE823" w14:textId="77777777" w:rsidR="00CD1C54" w:rsidRPr="005B5482" w:rsidRDefault="00CD1C54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B56E1E" w14:textId="7F30D1F3" w:rsidR="00CD1C54" w:rsidRPr="005B5482" w:rsidRDefault="00814FD5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A4E41DA" w14:textId="77777777" w:rsidR="00CD1C54" w:rsidRPr="005B5482" w:rsidRDefault="00CD1C54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7411093" w14:textId="4B4AF494" w:rsidR="00CD1C54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625C314" w14:textId="77777777" w:rsidR="00CD1C54" w:rsidRPr="005B5482" w:rsidRDefault="00CD1C54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1B98A6B" w14:textId="0EF34726" w:rsidR="00CD1C54" w:rsidRPr="005B5482" w:rsidRDefault="00814FD5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7F0E02" w:rsidRPr="005B5482" w14:paraId="5E8CB332" w14:textId="77777777" w:rsidTr="002B4645">
        <w:tc>
          <w:tcPr>
            <w:tcW w:w="4184" w:type="dxa"/>
            <w:shd w:val="clear" w:color="auto" w:fill="auto"/>
          </w:tcPr>
          <w:p w14:paraId="5BD04B21" w14:textId="66B5104F" w:rsidR="007F0E02" w:rsidRPr="005B5482" w:rsidRDefault="007F0E02" w:rsidP="00814FD5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DF0DF9" w14:textId="226820F0" w:rsidR="007F0E02" w:rsidRPr="005B5482" w:rsidRDefault="00AF2FD4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46,841</w:t>
            </w:r>
          </w:p>
        </w:tc>
        <w:tc>
          <w:tcPr>
            <w:tcW w:w="243" w:type="dxa"/>
            <w:shd w:val="clear" w:color="auto" w:fill="auto"/>
          </w:tcPr>
          <w:p w14:paraId="6827FEB8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163BCF2" w14:textId="42BB89E2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41,875</w:t>
            </w:r>
          </w:p>
        </w:tc>
        <w:tc>
          <w:tcPr>
            <w:tcW w:w="242" w:type="dxa"/>
            <w:shd w:val="clear" w:color="auto" w:fill="auto"/>
          </w:tcPr>
          <w:p w14:paraId="4A548387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746B64D" w14:textId="334C59B6" w:rsidR="007F0E02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46,551</w:t>
            </w:r>
          </w:p>
        </w:tc>
        <w:tc>
          <w:tcPr>
            <w:tcW w:w="266" w:type="dxa"/>
            <w:shd w:val="clear" w:color="auto" w:fill="auto"/>
          </w:tcPr>
          <w:p w14:paraId="5ECC5CCC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110DA1F" w14:textId="408ED42A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41,999</w:t>
            </w:r>
          </w:p>
        </w:tc>
      </w:tr>
      <w:tr w:rsidR="007F0E02" w:rsidRPr="005B5482" w14:paraId="53FC56BA" w14:textId="77777777" w:rsidTr="002B4645">
        <w:tc>
          <w:tcPr>
            <w:tcW w:w="4184" w:type="dxa"/>
            <w:shd w:val="clear" w:color="auto" w:fill="auto"/>
          </w:tcPr>
          <w:p w14:paraId="2BE8A0D8" w14:textId="77777777" w:rsidR="007F0E02" w:rsidRPr="005B5482" w:rsidRDefault="007F0E02" w:rsidP="007F0E02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66F4EB8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72BB0ED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22F43E5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A4C9331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B780F7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8DB461E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1F1DC431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F0E02" w:rsidRPr="005B5482" w14:paraId="07A09BC3" w14:textId="77777777" w:rsidTr="002B4645">
        <w:tc>
          <w:tcPr>
            <w:tcW w:w="4184" w:type="dxa"/>
          </w:tcPr>
          <w:p w14:paraId="4D09C585" w14:textId="77777777" w:rsidR="007F0E02" w:rsidRPr="005B5482" w:rsidRDefault="007F0E02" w:rsidP="007F0E02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  <w:p w14:paraId="56C3807F" w14:textId="017E2C54" w:rsidR="007F0E02" w:rsidRPr="005B5482" w:rsidRDefault="007F0E02" w:rsidP="007F0E02">
            <w:pPr>
              <w:tabs>
                <w:tab w:val="clear" w:pos="227"/>
                <w:tab w:val="left" w:pos="169"/>
              </w:tabs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</w:t>
            </w: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- บุคคลและบริษัทที่เกี่ยวข้อง</w:t>
            </w:r>
          </w:p>
        </w:tc>
        <w:tc>
          <w:tcPr>
            <w:tcW w:w="994" w:type="dxa"/>
            <w:vAlign w:val="bottom"/>
          </w:tcPr>
          <w:p w14:paraId="2525613A" w14:textId="037471F0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260FC6CA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4649E942" w14:textId="2543B6FE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</w:tcPr>
          <w:p w14:paraId="1C865375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83C781B" w14:textId="31CFE798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72D8A462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C27381D" w14:textId="0FF48A56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7F0E02" w:rsidRPr="005B5482" w14:paraId="01B9E859" w14:textId="77777777" w:rsidTr="002B4645">
        <w:tc>
          <w:tcPr>
            <w:tcW w:w="4184" w:type="dxa"/>
          </w:tcPr>
          <w:p w14:paraId="2C0232E4" w14:textId="0B5C31FB" w:rsidR="007F0E02" w:rsidRPr="005B5482" w:rsidRDefault="007F0E02" w:rsidP="007F0E02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B6725AD" w14:textId="1F5C5B4F" w:rsidR="007F0E02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47,126</w:t>
            </w:r>
          </w:p>
        </w:tc>
        <w:tc>
          <w:tcPr>
            <w:tcW w:w="243" w:type="dxa"/>
            <w:shd w:val="clear" w:color="auto" w:fill="auto"/>
          </w:tcPr>
          <w:p w14:paraId="6F1D42D0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990971" w14:textId="2FA56903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52,991</w:t>
            </w:r>
          </w:p>
        </w:tc>
        <w:tc>
          <w:tcPr>
            <w:tcW w:w="242" w:type="dxa"/>
            <w:shd w:val="clear" w:color="auto" w:fill="auto"/>
          </w:tcPr>
          <w:p w14:paraId="1A0C12D6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5C3B6CF7" w14:textId="3187B546" w:rsidR="007F0E02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37,015</w:t>
            </w:r>
          </w:p>
        </w:tc>
        <w:tc>
          <w:tcPr>
            <w:tcW w:w="266" w:type="dxa"/>
          </w:tcPr>
          <w:p w14:paraId="6ED015AC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FDC4E70" w14:textId="426E323D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35,887</w:t>
            </w:r>
          </w:p>
        </w:tc>
      </w:tr>
      <w:tr w:rsidR="007F0E02" w:rsidRPr="005B5482" w14:paraId="270F0A92" w14:textId="77777777" w:rsidTr="002B4645">
        <w:tc>
          <w:tcPr>
            <w:tcW w:w="4184" w:type="dxa"/>
          </w:tcPr>
          <w:p w14:paraId="541340A6" w14:textId="72B6814C" w:rsidR="007F0E02" w:rsidRPr="005B5482" w:rsidRDefault="007F0E02" w:rsidP="007F0E02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4017E" w14:textId="5EFAFA4B" w:rsidR="007F0E02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4,106</w:t>
            </w:r>
          </w:p>
        </w:tc>
        <w:tc>
          <w:tcPr>
            <w:tcW w:w="243" w:type="dxa"/>
            <w:shd w:val="clear" w:color="auto" w:fill="auto"/>
          </w:tcPr>
          <w:p w14:paraId="0BD9F972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34682" w14:textId="77BA74A0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7,051</w:t>
            </w:r>
          </w:p>
        </w:tc>
        <w:tc>
          <w:tcPr>
            <w:tcW w:w="242" w:type="dxa"/>
            <w:shd w:val="clear" w:color="auto" w:fill="auto"/>
          </w:tcPr>
          <w:p w14:paraId="63F4C221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84681" w14:textId="3E421712" w:rsidR="007F0E02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1458687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63469D57" w14:textId="188A25FB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     -</w:t>
            </w:r>
          </w:p>
        </w:tc>
      </w:tr>
      <w:tr w:rsidR="007F0E02" w:rsidRPr="005B5482" w14:paraId="5BDDE685" w14:textId="77777777" w:rsidTr="002B4645">
        <w:tc>
          <w:tcPr>
            <w:tcW w:w="4184" w:type="dxa"/>
          </w:tcPr>
          <w:p w14:paraId="07153A91" w14:textId="02C91B4F" w:rsidR="007F0E02" w:rsidRPr="005B5482" w:rsidRDefault="007F0E02" w:rsidP="006F3C46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47470A4" w14:textId="280427B0" w:rsidR="007F0E02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51,232</w:t>
            </w:r>
          </w:p>
        </w:tc>
        <w:tc>
          <w:tcPr>
            <w:tcW w:w="243" w:type="dxa"/>
            <w:shd w:val="clear" w:color="auto" w:fill="auto"/>
          </w:tcPr>
          <w:p w14:paraId="1212249D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D135720" w14:textId="4719047A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60,042</w:t>
            </w:r>
          </w:p>
        </w:tc>
        <w:tc>
          <w:tcPr>
            <w:tcW w:w="242" w:type="dxa"/>
            <w:shd w:val="clear" w:color="auto" w:fill="auto"/>
          </w:tcPr>
          <w:p w14:paraId="4A025A64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7527A28" w14:textId="5A8C7483" w:rsidR="007F0E02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37,015</w:t>
            </w:r>
          </w:p>
        </w:tc>
        <w:tc>
          <w:tcPr>
            <w:tcW w:w="266" w:type="dxa"/>
          </w:tcPr>
          <w:p w14:paraId="1225237B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5CEDC15" w14:textId="06DFBD2B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35,887</w:t>
            </w:r>
          </w:p>
        </w:tc>
      </w:tr>
    </w:tbl>
    <w:p w14:paraId="70FDC923" w14:textId="77777777" w:rsidR="00553BEC" w:rsidRPr="005B5482" w:rsidRDefault="00553BEC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79628A1F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252122B8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71867591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4D8F4FB1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72A392D4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4FEBAA67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3981575D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7BE56FA1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72F45C38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69C71C5D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6290C070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5D297D46" w14:textId="77777777" w:rsidR="007F0E02" w:rsidRPr="005B5482" w:rsidRDefault="007F0E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52267D3F" w14:textId="1B346428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 xml:space="preserve">ในระหว่างปีสิ้นสุดวันที่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31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256</w:t>
      </w:r>
      <w:r w:rsidR="007F0E02" w:rsidRPr="005B5482">
        <w:rPr>
          <w:rFonts w:ascii="BrowalliaUPC" w:hAnsi="BrowalliaUPC" w:cs="BrowalliaUPC"/>
          <w:sz w:val="28"/>
          <w:szCs w:val="28"/>
          <w:lang w:val="en-GB"/>
        </w:rPr>
        <w:t>6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7F0E02" w:rsidRPr="005B5482">
        <w:rPr>
          <w:rFonts w:ascii="BrowalliaUPC" w:hAnsi="BrowalliaUPC" w:cs="BrowalliaUPC"/>
          <w:sz w:val="28"/>
          <w:szCs w:val="28"/>
        </w:rPr>
        <w:t>5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รายการเคลื่อนไหวของเงินกู้ยืมระยะสั้น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 -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บุคคลและบริษัทที่เกี่ยวข้อง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(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ไม่รวมดอกเบี้ย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)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มีดังต่อไปนี้</w:t>
      </w:r>
    </w:p>
    <w:p w14:paraId="299FB24E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tbl>
      <w:tblPr>
        <w:tblW w:w="892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990"/>
        <w:gridCol w:w="243"/>
        <w:gridCol w:w="1017"/>
        <w:gridCol w:w="237"/>
        <w:gridCol w:w="11"/>
        <w:gridCol w:w="958"/>
        <w:gridCol w:w="266"/>
        <w:gridCol w:w="1048"/>
      </w:tblGrid>
      <w:tr w:rsidR="00183D19" w:rsidRPr="005B5482" w14:paraId="06591A89" w14:textId="77777777" w:rsidTr="0091799A">
        <w:tc>
          <w:tcPr>
            <w:tcW w:w="4158" w:type="dxa"/>
            <w:shd w:val="clear" w:color="auto" w:fill="auto"/>
          </w:tcPr>
          <w:p w14:paraId="6E881AB2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70" w:type="dxa"/>
            <w:gridSpan w:val="8"/>
            <w:shd w:val="clear" w:color="auto" w:fill="auto"/>
          </w:tcPr>
          <w:p w14:paraId="76751FFD" w14:textId="77777777" w:rsidR="00867702" w:rsidRPr="005B5482" w:rsidRDefault="00867702" w:rsidP="00CE5B5B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83D19" w:rsidRPr="005B5482" w14:paraId="25520B6D" w14:textId="77777777" w:rsidTr="0091799A">
        <w:trPr>
          <w:tblHeader/>
        </w:trPr>
        <w:tc>
          <w:tcPr>
            <w:tcW w:w="4158" w:type="dxa"/>
            <w:shd w:val="clear" w:color="auto" w:fill="auto"/>
          </w:tcPr>
          <w:p w14:paraId="235BA35B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96ACA2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8697CC5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47B11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F0E02" w:rsidRPr="005B5482" w14:paraId="43F2BAC7" w14:textId="77777777" w:rsidTr="0091799A">
        <w:trPr>
          <w:tblHeader/>
        </w:trPr>
        <w:tc>
          <w:tcPr>
            <w:tcW w:w="4158" w:type="dxa"/>
            <w:shd w:val="clear" w:color="auto" w:fill="auto"/>
          </w:tcPr>
          <w:p w14:paraId="578D1CAD" w14:textId="77777777" w:rsidR="007F0E02" w:rsidRPr="005B5482" w:rsidRDefault="007F0E02" w:rsidP="007F0E02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0F02" w14:textId="58AB1CEA" w:rsidR="007F0E02" w:rsidRPr="005B5482" w:rsidRDefault="007F0E02" w:rsidP="007F0E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6AABA" w14:textId="77777777" w:rsidR="007F0E02" w:rsidRPr="005B5482" w:rsidRDefault="007F0E02" w:rsidP="007F0E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063BB" w14:textId="6E14377A" w:rsidR="007F0E02" w:rsidRPr="005B5482" w:rsidRDefault="007F0E02" w:rsidP="007F0E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B5EE5AF" w14:textId="77777777" w:rsidR="007F0E02" w:rsidRPr="005B5482" w:rsidRDefault="007F0E02" w:rsidP="007F0E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E41DE" w14:textId="55868411" w:rsidR="007F0E02" w:rsidRPr="005B5482" w:rsidRDefault="007F0E02" w:rsidP="007F0E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1AC93" w14:textId="77777777" w:rsidR="007F0E02" w:rsidRPr="005B5482" w:rsidRDefault="007F0E02" w:rsidP="007F0E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675D1" w14:textId="29B30A72" w:rsidR="007F0E02" w:rsidRPr="005B5482" w:rsidRDefault="007F0E02" w:rsidP="007F0E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183D19" w:rsidRPr="005B5482" w14:paraId="4A77BD7C" w14:textId="77777777" w:rsidTr="00B32E47">
        <w:trPr>
          <w:trHeight w:hRule="exact" w:val="298"/>
        </w:trPr>
        <w:tc>
          <w:tcPr>
            <w:tcW w:w="4158" w:type="dxa"/>
            <w:shd w:val="clear" w:color="auto" w:fill="auto"/>
            <w:vAlign w:val="bottom"/>
          </w:tcPr>
          <w:p w14:paraId="51F434B1" w14:textId="77777777" w:rsidR="00867702" w:rsidRPr="005B5482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964052" w14:textId="77777777" w:rsidR="00867702" w:rsidRPr="005B5482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F2E5159" w14:textId="77777777" w:rsidR="00867702" w:rsidRPr="005B5482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EF388B7" w14:textId="77777777" w:rsidR="00867702" w:rsidRPr="005B5482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FD0B5F7" w14:textId="77777777" w:rsidR="00867702" w:rsidRPr="005B5482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54E18458" w14:textId="77777777" w:rsidR="00867702" w:rsidRPr="005B5482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A9F05F9" w14:textId="77777777" w:rsidR="00867702" w:rsidRPr="005B5482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1B511C6" w14:textId="77777777" w:rsidR="00867702" w:rsidRPr="005B5482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F0E02" w:rsidRPr="005B5482" w14:paraId="60022029" w14:textId="77777777" w:rsidTr="0091799A">
        <w:trPr>
          <w:trHeight w:val="279"/>
        </w:trPr>
        <w:tc>
          <w:tcPr>
            <w:tcW w:w="4158" w:type="dxa"/>
            <w:shd w:val="clear" w:color="auto" w:fill="auto"/>
            <w:vAlign w:val="bottom"/>
          </w:tcPr>
          <w:p w14:paraId="6EAD0EE4" w14:textId="77777777" w:rsidR="007F0E02" w:rsidRPr="005B5482" w:rsidRDefault="007F0E02" w:rsidP="007F0E0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2140A9" w14:textId="277BBEB6" w:rsidR="007F0E02" w:rsidRPr="005B5482" w:rsidRDefault="004062CF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59,000</w:t>
            </w:r>
          </w:p>
        </w:tc>
        <w:tc>
          <w:tcPr>
            <w:tcW w:w="243" w:type="dxa"/>
            <w:shd w:val="clear" w:color="auto" w:fill="auto"/>
          </w:tcPr>
          <w:p w14:paraId="16BA4261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2913273" w14:textId="5038A1EB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  <w:tc>
          <w:tcPr>
            <w:tcW w:w="237" w:type="dxa"/>
            <w:shd w:val="clear" w:color="auto" w:fill="auto"/>
          </w:tcPr>
          <w:p w14:paraId="174911E5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694038FE" w14:textId="4C1199AB" w:rsidR="007F0E02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  <w:tc>
          <w:tcPr>
            <w:tcW w:w="266" w:type="dxa"/>
            <w:shd w:val="clear" w:color="auto" w:fill="auto"/>
          </w:tcPr>
          <w:p w14:paraId="5FD75127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2513243" w14:textId="0F8BF0B0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</w:tr>
      <w:tr w:rsidR="004D7BB0" w:rsidRPr="005B5482" w14:paraId="7E113D5F" w14:textId="77777777" w:rsidTr="0091799A">
        <w:trPr>
          <w:trHeight w:val="279"/>
        </w:trPr>
        <w:tc>
          <w:tcPr>
            <w:tcW w:w="4158" w:type="dxa"/>
            <w:shd w:val="clear" w:color="auto" w:fill="auto"/>
            <w:vAlign w:val="bottom"/>
          </w:tcPr>
          <w:p w14:paraId="18430EAD" w14:textId="216DF396" w:rsidR="004D7BB0" w:rsidRPr="005B5482" w:rsidRDefault="004D7BB0" w:rsidP="007F0E0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บวก</w:t>
            </w:r>
            <w:r w:rsidRPr="004D7B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</w:t>
            </w:r>
            <w:r w:rsidRPr="004D7BB0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เงินกู้เพิ่ม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96C8AE" w14:textId="095E9082" w:rsidR="004D7BB0" w:rsidRDefault="004D7BB0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9DA024" w14:textId="77777777" w:rsidR="004D7BB0" w:rsidRPr="005B5482" w:rsidRDefault="004D7BB0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8155241" w14:textId="1F3774A5" w:rsidR="004D7BB0" w:rsidRPr="005B5482" w:rsidRDefault="004D7BB0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44,000</w:t>
            </w:r>
          </w:p>
        </w:tc>
        <w:tc>
          <w:tcPr>
            <w:tcW w:w="237" w:type="dxa"/>
            <w:shd w:val="clear" w:color="auto" w:fill="auto"/>
          </w:tcPr>
          <w:p w14:paraId="450164E6" w14:textId="77777777" w:rsidR="004D7BB0" w:rsidRPr="005B5482" w:rsidRDefault="004D7BB0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6188AADD" w14:textId="2D82AB1E" w:rsidR="004D7BB0" w:rsidRDefault="004D7BB0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30FBBEC" w14:textId="77777777" w:rsidR="004D7BB0" w:rsidRPr="005B5482" w:rsidRDefault="004D7BB0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1DA92C32" w14:textId="6D1EA0AC" w:rsidR="004D7BB0" w:rsidRPr="005B5482" w:rsidRDefault="004D7BB0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20,000</w:t>
            </w:r>
          </w:p>
        </w:tc>
      </w:tr>
      <w:tr w:rsidR="007F0E02" w:rsidRPr="005B5482" w14:paraId="5C4C8734" w14:textId="77777777" w:rsidTr="0091799A">
        <w:tc>
          <w:tcPr>
            <w:tcW w:w="4158" w:type="dxa"/>
            <w:shd w:val="clear" w:color="auto" w:fill="auto"/>
            <w:vAlign w:val="bottom"/>
          </w:tcPr>
          <w:p w14:paraId="41B08761" w14:textId="77777777" w:rsidR="007F0E02" w:rsidRPr="005B5482" w:rsidRDefault="007F0E02" w:rsidP="007F0E02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67D84" w14:textId="6ED960E1" w:rsidR="007F0E02" w:rsidRPr="005B5482" w:rsidRDefault="004062CF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10,000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749EC4C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9FAF40D" w14:textId="09981174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(10,000)</w:t>
            </w:r>
          </w:p>
        </w:tc>
        <w:tc>
          <w:tcPr>
            <w:tcW w:w="237" w:type="dxa"/>
            <w:shd w:val="clear" w:color="auto" w:fill="auto"/>
          </w:tcPr>
          <w:p w14:paraId="0B718BC4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1E0B870B" w14:textId="0C694ABC" w:rsidR="007F0E02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B48643F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33AA804" w14:textId="58641FDF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(10,000)</w:t>
            </w:r>
          </w:p>
        </w:tc>
      </w:tr>
      <w:tr w:rsidR="007F0E02" w:rsidRPr="005B5482" w14:paraId="68F46016" w14:textId="77777777" w:rsidTr="0091799A">
        <w:tc>
          <w:tcPr>
            <w:tcW w:w="4158" w:type="dxa"/>
            <w:shd w:val="clear" w:color="auto" w:fill="auto"/>
            <w:vAlign w:val="bottom"/>
          </w:tcPr>
          <w:p w14:paraId="7EEBC95A" w14:textId="77777777" w:rsidR="007F0E02" w:rsidRPr="005B5482" w:rsidRDefault="007F0E02" w:rsidP="007F0E0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6987E60" w14:textId="18A00ADE" w:rsidR="007F0E02" w:rsidRPr="005B5482" w:rsidRDefault="004062CF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49,000</w:t>
            </w:r>
          </w:p>
        </w:tc>
        <w:tc>
          <w:tcPr>
            <w:tcW w:w="243" w:type="dxa"/>
            <w:shd w:val="clear" w:color="auto" w:fill="auto"/>
          </w:tcPr>
          <w:p w14:paraId="13350C4F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525E798" w14:textId="6AF9B859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59,000</w:t>
            </w:r>
          </w:p>
        </w:tc>
        <w:tc>
          <w:tcPr>
            <w:tcW w:w="237" w:type="dxa"/>
            <w:shd w:val="clear" w:color="auto" w:fill="auto"/>
          </w:tcPr>
          <w:p w14:paraId="4A32BB90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525B35" w14:textId="5A0F8DE0" w:rsidR="007F0E02" w:rsidRPr="005B5482" w:rsidRDefault="00332621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  <w:tc>
          <w:tcPr>
            <w:tcW w:w="266" w:type="dxa"/>
            <w:shd w:val="clear" w:color="auto" w:fill="auto"/>
          </w:tcPr>
          <w:p w14:paraId="4D81B634" w14:textId="77777777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37BA57" w14:textId="4C963C3A" w:rsidR="007F0E02" w:rsidRPr="005B5482" w:rsidRDefault="007F0E02" w:rsidP="007F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</w:tr>
    </w:tbl>
    <w:p w14:paraId="02172CF3" w14:textId="77777777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2"/>
          <w:szCs w:val="22"/>
        </w:rPr>
      </w:pPr>
    </w:p>
    <w:p w14:paraId="4E240A8B" w14:textId="18F78F6A" w:rsidR="00867702" w:rsidRPr="005B5482" w:rsidRDefault="00867702" w:rsidP="000C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เงินกู้ยืมระยะสั้น</w:t>
      </w:r>
      <w:r w:rsidR="009C2CD2">
        <w:rPr>
          <w:rFonts w:ascii="BrowalliaUPC" w:hAnsi="BrowalliaUPC" w:cs="BrowalliaUPC" w:hint="cs"/>
          <w:sz w:val="28"/>
          <w:szCs w:val="28"/>
          <w:cs/>
        </w:rPr>
        <w:t xml:space="preserve"> -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494408">
        <w:rPr>
          <w:rFonts w:ascii="BrowalliaUPC" w:hAnsi="BrowalliaUPC" w:cs="BrowalliaUPC"/>
          <w:sz w:val="28"/>
          <w:szCs w:val="28"/>
        </w:rPr>
        <w:br/>
      </w:r>
      <w:r w:rsidR="0041254E">
        <w:rPr>
          <w:rFonts w:ascii="BrowalliaUPC" w:hAnsi="BrowalliaUPC" w:cs="BrowalliaUPC"/>
          <w:sz w:val="28"/>
          <w:szCs w:val="28"/>
        </w:rPr>
        <w:t xml:space="preserve">5.00 </w:t>
      </w:r>
      <w:r w:rsidR="00711EA5">
        <w:rPr>
          <w:rFonts w:ascii="BrowalliaUPC" w:hAnsi="BrowalliaUPC" w:cs="BrowalliaUPC"/>
          <w:sz w:val="28"/>
          <w:szCs w:val="28"/>
        </w:rPr>
        <w:t>-</w:t>
      </w:r>
      <w:r w:rsidR="0041254E">
        <w:rPr>
          <w:rFonts w:ascii="BrowalliaUPC" w:hAnsi="BrowalliaUPC" w:cs="BrowalliaUPC"/>
          <w:sz w:val="28"/>
          <w:szCs w:val="28"/>
        </w:rPr>
        <w:t xml:space="preserve"> 6.00</w:t>
      </w:r>
      <w:r w:rsidR="005540CB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ต่อปี และมีกำหนดชำระคืนเมื่อทวงถาม โดยไม่มีหลักประกัน</w:t>
      </w:r>
    </w:p>
    <w:p w14:paraId="1BEED088" w14:textId="77777777" w:rsidR="005D042F" w:rsidRPr="005B5482" w:rsidRDefault="005D042F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283"/>
        <w:gridCol w:w="1701"/>
        <w:gridCol w:w="266"/>
        <w:gridCol w:w="1723"/>
      </w:tblGrid>
      <w:tr w:rsidR="00950618" w:rsidRPr="005B5482" w14:paraId="3E95BAE0" w14:textId="77777777" w:rsidTr="00C460B5">
        <w:trPr>
          <w:tblHeader/>
        </w:trPr>
        <w:tc>
          <w:tcPr>
            <w:tcW w:w="3685" w:type="dxa"/>
          </w:tcPr>
          <w:p w14:paraId="454CA8EC" w14:textId="77777777" w:rsidR="00950618" w:rsidRPr="005B5482" w:rsidRDefault="0095061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6F1A48" w14:textId="77777777" w:rsidR="00950618" w:rsidRPr="005B5482" w:rsidRDefault="00950618" w:rsidP="0077003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</w:tcPr>
          <w:p w14:paraId="53674BCA" w14:textId="77777777" w:rsidR="00950618" w:rsidRPr="005B5482" w:rsidRDefault="00950618" w:rsidP="0077003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3CB0544" w14:textId="12975A13" w:rsidR="00950618" w:rsidRPr="005B5482" w:rsidRDefault="00950618" w:rsidP="0077003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95228" w:rsidRPr="005B5482" w14:paraId="61BCCE58" w14:textId="77777777" w:rsidTr="00C460B5">
        <w:trPr>
          <w:tblHeader/>
        </w:trPr>
        <w:tc>
          <w:tcPr>
            <w:tcW w:w="3685" w:type="dxa"/>
          </w:tcPr>
          <w:p w14:paraId="637BBEEC" w14:textId="77777777" w:rsidR="00795228" w:rsidRPr="005B5482" w:rsidRDefault="0079522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14:paraId="4DF78153" w14:textId="0C5A2F5D" w:rsidR="00795228" w:rsidRPr="005B5482" w:rsidRDefault="00795228" w:rsidP="00B32E47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83" w:type="dxa"/>
          </w:tcPr>
          <w:p w14:paraId="78CDD9F0" w14:textId="77777777" w:rsidR="00795228" w:rsidRPr="005B5482" w:rsidRDefault="0079522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1D585B8C" w14:textId="643C4FCA" w:rsidR="00795228" w:rsidRPr="005B5482" w:rsidRDefault="0079522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795228" w:rsidRPr="005B5482" w14:paraId="3972F7D7" w14:textId="77777777" w:rsidTr="00950618">
        <w:trPr>
          <w:tblHeader/>
        </w:trPr>
        <w:tc>
          <w:tcPr>
            <w:tcW w:w="3685" w:type="dxa"/>
          </w:tcPr>
          <w:p w14:paraId="112EED8F" w14:textId="77777777" w:rsidR="00795228" w:rsidRPr="005B5482" w:rsidRDefault="00795228" w:rsidP="00B32E47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01DC6E9" w14:textId="719CC81D" w:rsidR="00795228" w:rsidRPr="005B5482" w:rsidRDefault="00795228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8EEF21" w14:textId="77777777" w:rsidR="00795228" w:rsidRPr="005B5482" w:rsidRDefault="00795228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B9056C" w14:textId="6DEA9085" w:rsidR="00795228" w:rsidRPr="005B5482" w:rsidRDefault="00795228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A85B85" w:rsidRPr="005B5482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66" w:type="dxa"/>
            <w:vAlign w:val="bottom"/>
          </w:tcPr>
          <w:p w14:paraId="5B11DC18" w14:textId="77777777" w:rsidR="00795228" w:rsidRPr="005B5482" w:rsidRDefault="00795228" w:rsidP="00B32E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57357915" w14:textId="42A1492B" w:rsidR="00795228" w:rsidRPr="005B5482" w:rsidRDefault="00795228" w:rsidP="00B32E47">
            <w:pP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A85B85" w:rsidRPr="005B5482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950618" w:rsidRPr="005B5482" w14:paraId="2F854F24" w14:textId="77777777" w:rsidTr="00950618">
        <w:trPr>
          <w:trHeight w:val="110"/>
          <w:tblHeader/>
        </w:trPr>
        <w:tc>
          <w:tcPr>
            <w:tcW w:w="3685" w:type="dxa"/>
          </w:tcPr>
          <w:p w14:paraId="0A9ACB73" w14:textId="77777777" w:rsidR="00950618" w:rsidRPr="005B5482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1501B8" w14:textId="77777777" w:rsidR="00950618" w:rsidRPr="005B5482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5622479A" w14:textId="77777777" w:rsidR="00950618" w:rsidRPr="005B5482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61F578C0" w14:textId="7FE6D910" w:rsidR="00950618" w:rsidRPr="005B5482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212642C1" w14:textId="77777777" w:rsidR="00950618" w:rsidRPr="005B5482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53DBBA42" w14:textId="77777777" w:rsidR="00950618" w:rsidRPr="005B5482" w:rsidRDefault="00950618" w:rsidP="00CE5B5B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</w:tr>
      <w:tr w:rsidR="00950618" w:rsidRPr="005B5482" w14:paraId="6875987D" w14:textId="77777777" w:rsidTr="00950618">
        <w:trPr>
          <w:trHeight w:val="110"/>
          <w:tblHeader/>
        </w:trPr>
        <w:tc>
          <w:tcPr>
            <w:tcW w:w="3685" w:type="dxa"/>
          </w:tcPr>
          <w:p w14:paraId="18851683" w14:textId="35F33742" w:rsidR="00950618" w:rsidRPr="00AE2766" w:rsidRDefault="00950618" w:rsidP="00EA39A0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เงินกู้ยืมระยะยาวจากบุคคลที่เกี่ยวข้อง</w:t>
            </w:r>
          </w:p>
        </w:tc>
        <w:tc>
          <w:tcPr>
            <w:tcW w:w="1276" w:type="dxa"/>
          </w:tcPr>
          <w:p w14:paraId="2EE3E682" w14:textId="77777777" w:rsidR="00950618" w:rsidRPr="005B5482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57647EE6" w14:textId="77777777" w:rsidR="00950618" w:rsidRPr="005B5482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05F384AA" w14:textId="2F9A8EC9" w:rsidR="00950618" w:rsidRPr="005B5482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6A353204" w14:textId="77777777" w:rsidR="00950618" w:rsidRPr="005B5482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15CCAF81" w14:textId="77777777" w:rsidR="00950618" w:rsidRPr="005B5482" w:rsidRDefault="00950618" w:rsidP="00A5263F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</w:tr>
      <w:tr w:rsidR="00A85B85" w:rsidRPr="005B5482" w14:paraId="2A1EED66" w14:textId="77777777" w:rsidTr="00950618">
        <w:trPr>
          <w:trHeight w:val="110"/>
          <w:tblHeader/>
        </w:trPr>
        <w:tc>
          <w:tcPr>
            <w:tcW w:w="3685" w:type="dxa"/>
          </w:tcPr>
          <w:p w14:paraId="381DE5E3" w14:textId="071B4DA8" w:rsidR="00A85B85" w:rsidRPr="005B5482" w:rsidRDefault="00A85B85" w:rsidP="00A85B85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ญาติกรรมการ</w:t>
            </w:r>
          </w:p>
        </w:tc>
        <w:tc>
          <w:tcPr>
            <w:tcW w:w="1276" w:type="dxa"/>
          </w:tcPr>
          <w:p w14:paraId="479ACB8F" w14:textId="00FB03D3" w:rsidR="00A85B85" w:rsidRPr="005B5482" w:rsidRDefault="00A85B85" w:rsidP="00A85B85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MLR </w:t>
            </w:r>
            <w:r w:rsidR="001A05F0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0.25</w:t>
            </w:r>
          </w:p>
        </w:tc>
        <w:tc>
          <w:tcPr>
            <w:tcW w:w="283" w:type="dxa"/>
          </w:tcPr>
          <w:p w14:paraId="549442B6" w14:textId="77777777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E090B68" w14:textId="1BD27603" w:rsidR="00A85B85" w:rsidRPr="005B5482" w:rsidRDefault="004062CF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60,807</w:t>
            </w:r>
          </w:p>
        </w:tc>
        <w:tc>
          <w:tcPr>
            <w:tcW w:w="266" w:type="dxa"/>
            <w:vAlign w:val="bottom"/>
          </w:tcPr>
          <w:p w14:paraId="6C077BBB" w14:textId="77777777" w:rsidR="00A85B85" w:rsidRPr="005B5482" w:rsidRDefault="00A85B85" w:rsidP="00A85B85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7622A4F3" w14:textId="17FF48AE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64,795</w:t>
            </w:r>
          </w:p>
        </w:tc>
      </w:tr>
      <w:tr w:rsidR="00A85B85" w:rsidRPr="005B5482" w14:paraId="55CC1C06" w14:textId="77777777" w:rsidTr="00950618">
        <w:trPr>
          <w:trHeight w:val="110"/>
          <w:tblHeader/>
        </w:trPr>
        <w:tc>
          <w:tcPr>
            <w:tcW w:w="3685" w:type="dxa"/>
          </w:tcPr>
          <w:p w14:paraId="0151FCB9" w14:textId="370E821C" w:rsidR="00A85B85" w:rsidRPr="005B5482" w:rsidRDefault="00A85B85" w:rsidP="00A85B85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</w:tcPr>
          <w:p w14:paraId="23B778EC" w14:textId="77777777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4C9BAA40" w14:textId="77777777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58F310" w14:textId="6401B4B6" w:rsidR="00A85B85" w:rsidRPr="005B5482" w:rsidRDefault="004062CF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11,</w:t>
            </w:r>
            <w:r w:rsidR="00971BD1">
              <w:rPr>
                <w:rFonts w:ascii="BrowalliaUPC" w:hAnsi="BrowalliaUPC" w:cs="BrowalliaUPC"/>
                <w:sz w:val="28"/>
                <w:szCs w:val="28"/>
              </w:rPr>
              <w:t>964</w:t>
            </w:r>
            <w:r w:rsidR="00971BD1"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0C718CF3" w14:textId="77777777" w:rsidR="00A85B85" w:rsidRPr="005B5482" w:rsidRDefault="00A85B85" w:rsidP="00A85B85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7B3906F0" w14:textId="3793EAF1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(11,964)</w:t>
            </w:r>
          </w:p>
        </w:tc>
      </w:tr>
      <w:tr w:rsidR="00A85B85" w:rsidRPr="005B5482" w14:paraId="7ACFC051" w14:textId="77777777" w:rsidTr="00950618">
        <w:trPr>
          <w:trHeight w:val="110"/>
          <w:tblHeader/>
        </w:trPr>
        <w:tc>
          <w:tcPr>
            <w:tcW w:w="3685" w:type="dxa"/>
          </w:tcPr>
          <w:p w14:paraId="6A604C4C" w14:textId="05FCEA24" w:rsidR="00A85B85" w:rsidRPr="005B5482" w:rsidRDefault="00A85B85" w:rsidP="00A85B8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</w:tcPr>
          <w:p w14:paraId="32CD4299" w14:textId="77777777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71FD1FA8" w14:textId="77777777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B58504" w14:textId="4638DB38" w:rsidR="00A85B85" w:rsidRPr="005B5482" w:rsidRDefault="00971BD1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48,843</w:t>
            </w:r>
          </w:p>
        </w:tc>
        <w:tc>
          <w:tcPr>
            <w:tcW w:w="266" w:type="dxa"/>
            <w:vAlign w:val="bottom"/>
          </w:tcPr>
          <w:p w14:paraId="1BBCBB01" w14:textId="77777777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25ED2F5" w14:textId="40A8EE13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52,831</w:t>
            </w:r>
          </w:p>
        </w:tc>
      </w:tr>
    </w:tbl>
    <w:p w14:paraId="39E0E76B" w14:textId="77777777" w:rsidR="00A85B85" w:rsidRPr="005B5482" w:rsidRDefault="00A85B85" w:rsidP="00194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</w:p>
    <w:p w14:paraId="05398210" w14:textId="488D7E38" w:rsidR="00606E5F" w:rsidRPr="005B5482" w:rsidRDefault="00B95755" w:rsidP="00A85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ใน</w:t>
      </w:r>
      <w:r w:rsidR="00606E5F" w:rsidRPr="005B5482">
        <w:rPr>
          <w:rFonts w:ascii="BrowalliaUPC" w:hAnsi="BrowalliaUPC" w:cs="BrowalliaUPC"/>
          <w:sz w:val="28"/>
          <w:szCs w:val="28"/>
          <w:cs/>
        </w:rPr>
        <w:t xml:space="preserve">ระหว่างปีสิ้นสุดวันที่ </w:t>
      </w:r>
      <w:r w:rsidR="00606E5F" w:rsidRPr="005B5482">
        <w:rPr>
          <w:rFonts w:ascii="BrowalliaUPC" w:hAnsi="BrowalliaUPC" w:cs="BrowalliaUPC"/>
          <w:sz w:val="28"/>
          <w:szCs w:val="28"/>
        </w:rPr>
        <w:t>31</w:t>
      </w:r>
      <w:r w:rsidR="00606E5F" w:rsidRPr="005B5482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606E5F" w:rsidRPr="005B5482">
        <w:rPr>
          <w:rFonts w:ascii="BrowalliaUPC" w:hAnsi="BrowalliaUPC" w:cs="BrowalliaUPC"/>
          <w:sz w:val="28"/>
          <w:szCs w:val="28"/>
        </w:rPr>
        <w:t>256</w:t>
      </w:r>
      <w:r w:rsidR="00A85B85" w:rsidRPr="005B5482">
        <w:rPr>
          <w:rFonts w:ascii="BrowalliaUPC" w:hAnsi="BrowalliaUPC" w:cs="BrowalliaUPC"/>
          <w:sz w:val="28"/>
          <w:szCs w:val="28"/>
        </w:rPr>
        <w:t>6</w:t>
      </w:r>
      <w:r w:rsidR="00606E5F"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386C89" w:rsidRPr="005B5482">
        <w:rPr>
          <w:rFonts w:ascii="BrowalliaUPC" w:hAnsi="BrowalliaUPC" w:cs="BrowalliaUPC"/>
          <w:sz w:val="28"/>
          <w:szCs w:val="28"/>
          <w:cs/>
        </w:rPr>
        <w:t>แ</w:t>
      </w:r>
      <w:r w:rsidR="00606E5F" w:rsidRPr="005B5482">
        <w:rPr>
          <w:rFonts w:ascii="BrowalliaUPC" w:hAnsi="BrowalliaUPC" w:cs="BrowalliaUPC"/>
          <w:sz w:val="28"/>
          <w:szCs w:val="28"/>
          <w:cs/>
        </w:rPr>
        <w:t xml:space="preserve">ละ </w:t>
      </w:r>
      <w:r w:rsidR="00606E5F" w:rsidRPr="005B5482">
        <w:rPr>
          <w:rFonts w:ascii="BrowalliaUPC" w:hAnsi="BrowalliaUPC" w:cs="BrowalliaUPC"/>
          <w:sz w:val="28"/>
          <w:szCs w:val="28"/>
        </w:rPr>
        <w:t>256</w:t>
      </w:r>
      <w:r w:rsidR="00A85B85" w:rsidRPr="005B5482">
        <w:rPr>
          <w:rFonts w:ascii="BrowalliaUPC" w:hAnsi="BrowalliaUPC" w:cs="BrowalliaUPC"/>
          <w:sz w:val="28"/>
          <w:szCs w:val="28"/>
        </w:rPr>
        <w:t>5</w:t>
      </w:r>
      <w:r w:rsidR="00606E5F"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606E5F" w:rsidRPr="005B5482">
        <w:rPr>
          <w:rFonts w:ascii="BrowalliaUPC" w:hAnsi="BrowalliaUPC" w:cs="BrowalliaUPC"/>
          <w:sz w:val="28"/>
          <w:szCs w:val="28"/>
          <w:cs/>
        </w:rPr>
        <w:t>รายการเคลื่อนไหวของเงินกู้ยืมระยะ</w:t>
      </w:r>
      <w:r w:rsidR="00B2549F" w:rsidRPr="005B5482">
        <w:rPr>
          <w:rFonts w:ascii="BrowalliaUPC" w:hAnsi="BrowalliaUPC" w:cs="BrowalliaUPC"/>
          <w:sz w:val="28"/>
          <w:szCs w:val="28"/>
          <w:cs/>
        </w:rPr>
        <w:t>ยาว</w:t>
      </w:r>
      <w:r w:rsidR="00AE2766">
        <w:rPr>
          <w:rFonts w:ascii="BrowalliaUPC" w:hAnsi="BrowalliaUPC" w:cs="BrowalliaUPC" w:hint="cs"/>
          <w:sz w:val="28"/>
          <w:szCs w:val="28"/>
          <w:cs/>
        </w:rPr>
        <w:t>จาก</w:t>
      </w:r>
      <w:r w:rsidR="00606E5F" w:rsidRPr="005B5482">
        <w:rPr>
          <w:rFonts w:ascii="BrowalliaUPC" w:hAnsi="BrowalliaUPC" w:cs="BrowalliaUPC"/>
          <w:sz w:val="28"/>
          <w:szCs w:val="28"/>
          <w:cs/>
        </w:rPr>
        <w:t>บุคคลที่เกี่ยวข้อง</w:t>
      </w:r>
      <w:r w:rsidR="00575099" w:rsidRPr="005B5482">
        <w:rPr>
          <w:rFonts w:ascii="BrowalliaUPC" w:hAnsi="BrowalliaUPC" w:cs="BrowalliaUPC"/>
          <w:sz w:val="28"/>
          <w:szCs w:val="28"/>
          <w:cs/>
        </w:rPr>
        <w:t>(</w:t>
      </w:r>
      <w:r w:rsidR="00606E5F" w:rsidRPr="005B5482">
        <w:rPr>
          <w:rFonts w:ascii="BrowalliaUPC" w:hAnsi="BrowalliaUPC" w:cs="BrowalliaUPC"/>
          <w:sz w:val="28"/>
          <w:szCs w:val="28"/>
          <w:cs/>
        </w:rPr>
        <w:t>ไม่รวมด</w:t>
      </w:r>
      <w:r w:rsidR="00606E5F" w:rsidRPr="005B5482">
        <w:rPr>
          <w:rFonts w:ascii="BrowalliaUPC" w:hAnsi="BrowalliaUPC" w:cs="BrowalliaUPC"/>
          <w:sz w:val="28"/>
          <w:szCs w:val="28"/>
          <w:cs/>
          <w:lang w:val="en-GB"/>
        </w:rPr>
        <w:t>อกเบี้ย</w:t>
      </w:r>
      <w:r w:rsidR="00606E5F" w:rsidRPr="005B5482">
        <w:rPr>
          <w:rFonts w:ascii="BrowalliaUPC" w:hAnsi="BrowalliaUPC" w:cs="BrowalliaUPC"/>
          <w:sz w:val="28"/>
          <w:szCs w:val="28"/>
          <w:lang w:val="en-GB"/>
        </w:rPr>
        <w:t xml:space="preserve">) </w:t>
      </w:r>
      <w:r w:rsidR="00606E5F" w:rsidRPr="005B5482">
        <w:rPr>
          <w:rFonts w:ascii="BrowalliaUPC" w:hAnsi="BrowalliaUPC" w:cs="BrowalliaUPC"/>
          <w:sz w:val="28"/>
          <w:szCs w:val="28"/>
          <w:cs/>
          <w:lang w:val="en-GB"/>
        </w:rPr>
        <w:t>มีดังต่อไปนี้</w:t>
      </w:r>
    </w:p>
    <w:p w14:paraId="0A3F5564" w14:textId="77777777" w:rsidR="00606E5F" w:rsidRPr="005B5482" w:rsidRDefault="00606E5F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W w:w="892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38"/>
        <w:gridCol w:w="1701"/>
        <w:gridCol w:w="243"/>
        <w:gridCol w:w="1742"/>
      </w:tblGrid>
      <w:tr w:rsidR="00F202EA" w:rsidRPr="005B5482" w14:paraId="66540881" w14:textId="77777777" w:rsidTr="00512505">
        <w:trPr>
          <w:tblHeader/>
        </w:trPr>
        <w:tc>
          <w:tcPr>
            <w:tcW w:w="5238" w:type="dxa"/>
            <w:shd w:val="clear" w:color="auto" w:fill="auto"/>
          </w:tcPr>
          <w:p w14:paraId="3061A272" w14:textId="77777777" w:rsidR="00B2549F" w:rsidRPr="005B5482" w:rsidRDefault="00B254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shd w:val="clear" w:color="auto" w:fill="auto"/>
          </w:tcPr>
          <w:p w14:paraId="2CA1B9F8" w14:textId="7E06DE5D" w:rsidR="00B2549F" w:rsidRPr="005B5482" w:rsidRDefault="00670452" w:rsidP="00670452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F202EA" w:rsidRPr="005B5482" w14:paraId="52D2DB30" w14:textId="77777777" w:rsidTr="00512505">
        <w:trPr>
          <w:tblHeader/>
        </w:trPr>
        <w:tc>
          <w:tcPr>
            <w:tcW w:w="5238" w:type="dxa"/>
            <w:shd w:val="clear" w:color="auto" w:fill="auto"/>
          </w:tcPr>
          <w:p w14:paraId="02E7256E" w14:textId="77777777" w:rsidR="00B2549F" w:rsidRPr="005B5482" w:rsidRDefault="00B2549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93968B" w14:textId="370D54EF" w:rsidR="00B2549F" w:rsidRPr="005B5482" w:rsidRDefault="00B2549F" w:rsidP="00C4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="00670452"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</w:t>
            </w:r>
            <w:r w:rsidR="00C460B5">
              <w:rPr>
                <w:rFonts w:ascii="BrowalliaUPC" w:hAnsi="BrowalliaUPC" w:cs="BrowalliaUPC" w:hint="cs"/>
                <w:sz w:val="28"/>
                <w:szCs w:val="28"/>
                <w:cs/>
              </w:rPr>
              <w:t>ง</w:t>
            </w:r>
            <w:r w:rsidR="00670452" w:rsidRPr="005B5482">
              <w:rPr>
                <w:rFonts w:ascii="BrowalliaUPC" w:hAnsi="BrowalliaUPC" w:cs="BrowalliaUPC"/>
                <w:sz w:val="28"/>
                <w:szCs w:val="28"/>
                <w:cs/>
              </w:rPr>
              <w:t>บริษัท</w:t>
            </w:r>
          </w:p>
        </w:tc>
      </w:tr>
      <w:tr w:rsidR="00A85B85" w:rsidRPr="005B5482" w14:paraId="405DEA5C" w14:textId="77777777" w:rsidTr="000A65CD">
        <w:trPr>
          <w:tblHeader/>
        </w:trPr>
        <w:tc>
          <w:tcPr>
            <w:tcW w:w="5238" w:type="dxa"/>
            <w:shd w:val="clear" w:color="auto" w:fill="auto"/>
          </w:tcPr>
          <w:p w14:paraId="40D7247D" w14:textId="77777777" w:rsidR="00A85B85" w:rsidRPr="005B5482" w:rsidRDefault="00A85B85" w:rsidP="00A85B8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FB145" w14:textId="622F51A9" w:rsidR="00A85B85" w:rsidRPr="005B5482" w:rsidRDefault="00A85B85" w:rsidP="00A85B8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06016" w14:textId="77777777" w:rsidR="00A85B85" w:rsidRPr="005B5482" w:rsidRDefault="00A85B85" w:rsidP="00A85B8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F26D" w14:textId="19842B3A" w:rsidR="00A85B85" w:rsidRPr="005B5482" w:rsidRDefault="00A85B85" w:rsidP="00A85B8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F202EA" w:rsidRPr="005B5482" w14:paraId="29227E35" w14:textId="77777777" w:rsidTr="000A65CD">
        <w:trPr>
          <w:trHeight w:hRule="exact" w:val="370"/>
        </w:trPr>
        <w:tc>
          <w:tcPr>
            <w:tcW w:w="5238" w:type="dxa"/>
            <w:shd w:val="clear" w:color="auto" w:fill="auto"/>
            <w:vAlign w:val="bottom"/>
          </w:tcPr>
          <w:p w14:paraId="6DF4A230" w14:textId="77777777" w:rsidR="00B2549F" w:rsidRPr="005B5482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FEF250" w14:textId="77777777" w:rsidR="00B2549F" w:rsidRPr="005B5482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BA2D00A" w14:textId="77777777" w:rsidR="00B2549F" w:rsidRPr="005B5482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7013D577" w14:textId="77777777" w:rsidR="00B2549F" w:rsidRPr="005B5482" w:rsidRDefault="00B2549F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85B85" w:rsidRPr="005B5482" w14:paraId="29A366DC" w14:textId="77777777" w:rsidTr="000A65CD">
        <w:trPr>
          <w:trHeight w:val="279"/>
        </w:trPr>
        <w:tc>
          <w:tcPr>
            <w:tcW w:w="5238" w:type="dxa"/>
            <w:shd w:val="clear" w:color="auto" w:fill="auto"/>
            <w:vAlign w:val="bottom"/>
          </w:tcPr>
          <w:p w14:paraId="2B509331" w14:textId="4CB82C75" w:rsidR="00A85B85" w:rsidRPr="005B5482" w:rsidRDefault="00A85B85" w:rsidP="00A85B8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01" w:type="dxa"/>
            <w:shd w:val="clear" w:color="auto" w:fill="auto"/>
          </w:tcPr>
          <w:p w14:paraId="4D2B93C5" w14:textId="651F0A94" w:rsidR="00A85B85" w:rsidRPr="005B5482" w:rsidRDefault="00971BD1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64,795</w:t>
            </w:r>
          </w:p>
        </w:tc>
        <w:tc>
          <w:tcPr>
            <w:tcW w:w="243" w:type="dxa"/>
            <w:shd w:val="clear" w:color="auto" w:fill="auto"/>
          </w:tcPr>
          <w:p w14:paraId="1BD0C5A9" w14:textId="77777777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42" w:type="dxa"/>
            <w:shd w:val="clear" w:color="auto" w:fill="auto"/>
          </w:tcPr>
          <w:p w14:paraId="333B96BF" w14:textId="69F56002" w:rsidR="00A85B85" w:rsidRPr="005B5482" w:rsidRDefault="00A85B85" w:rsidP="00F3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80,759</w:t>
            </w:r>
          </w:p>
        </w:tc>
      </w:tr>
      <w:tr w:rsidR="00A85B85" w:rsidRPr="005B5482" w14:paraId="0476AD5C" w14:textId="77777777" w:rsidTr="000A65CD">
        <w:tc>
          <w:tcPr>
            <w:tcW w:w="5238" w:type="dxa"/>
            <w:shd w:val="clear" w:color="auto" w:fill="auto"/>
            <w:vAlign w:val="bottom"/>
          </w:tcPr>
          <w:p w14:paraId="154D9A3A" w14:textId="77777777" w:rsidR="00A85B85" w:rsidRPr="005B5482" w:rsidRDefault="00A85B85" w:rsidP="00A85B85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701" w:type="dxa"/>
            <w:shd w:val="clear" w:color="auto" w:fill="auto"/>
          </w:tcPr>
          <w:p w14:paraId="5D225DE3" w14:textId="17A87AA2" w:rsidR="00A85B85" w:rsidRPr="005B5482" w:rsidRDefault="00971BD1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3,988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A78BDDC" w14:textId="77777777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42" w:type="dxa"/>
            <w:shd w:val="clear" w:color="auto" w:fill="auto"/>
          </w:tcPr>
          <w:p w14:paraId="55186614" w14:textId="5E04241A" w:rsidR="00A85B85" w:rsidRPr="005B5482" w:rsidRDefault="00A85B85" w:rsidP="00F3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(15,964)</w:t>
            </w:r>
          </w:p>
        </w:tc>
      </w:tr>
      <w:tr w:rsidR="00A85B85" w:rsidRPr="005B5482" w14:paraId="7F58A11F" w14:textId="77777777" w:rsidTr="000A65CD">
        <w:tc>
          <w:tcPr>
            <w:tcW w:w="5238" w:type="dxa"/>
            <w:shd w:val="clear" w:color="auto" w:fill="auto"/>
            <w:vAlign w:val="bottom"/>
          </w:tcPr>
          <w:p w14:paraId="14B206AC" w14:textId="77777777" w:rsidR="00A85B85" w:rsidRPr="005B5482" w:rsidRDefault="00A85B85" w:rsidP="00A85B8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CB6B141" w14:textId="118446BD" w:rsidR="00A85B85" w:rsidRPr="005B5482" w:rsidRDefault="00971BD1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60,807</w:t>
            </w:r>
          </w:p>
        </w:tc>
        <w:tc>
          <w:tcPr>
            <w:tcW w:w="243" w:type="dxa"/>
            <w:shd w:val="clear" w:color="auto" w:fill="auto"/>
          </w:tcPr>
          <w:p w14:paraId="57BACA00" w14:textId="77777777" w:rsidR="00A85B85" w:rsidRPr="005B5482" w:rsidRDefault="00A85B85" w:rsidP="00A85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E45577" w14:textId="5FE9E6EA" w:rsidR="00A85B85" w:rsidRPr="005B5482" w:rsidRDefault="00A85B85" w:rsidP="00F3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64,795</w:t>
            </w:r>
          </w:p>
        </w:tc>
      </w:tr>
    </w:tbl>
    <w:p w14:paraId="0918D657" w14:textId="77777777" w:rsidR="00B800E5" w:rsidRPr="005B5482" w:rsidRDefault="00B800E5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E71A17A" w14:textId="77777777" w:rsidR="00176C20" w:rsidRDefault="00176C20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F856572" w14:textId="77777777" w:rsidR="004D7BB0" w:rsidRDefault="004D7BB0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9A6442D" w14:textId="77777777" w:rsidR="004E0F81" w:rsidRPr="005B5482" w:rsidRDefault="004E0F81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19224F8" w14:textId="77777777" w:rsidR="00A85B85" w:rsidRPr="005B5482" w:rsidRDefault="00A85B85" w:rsidP="0060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FB53095" w14:textId="56F0ABFE" w:rsidR="00821618" w:rsidRPr="005B5482" w:rsidRDefault="00821618" w:rsidP="00821618">
      <w:pPr>
        <w:tabs>
          <w:tab w:val="left" w:pos="9214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 xml:space="preserve">ในปี </w:t>
      </w:r>
      <w:r w:rsidR="008845C2" w:rsidRPr="005B5482">
        <w:rPr>
          <w:rFonts w:ascii="BrowalliaUPC" w:hAnsi="BrowalliaUPC" w:cs="BrowalliaUPC"/>
          <w:sz w:val="28"/>
          <w:szCs w:val="28"/>
        </w:rPr>
        <w:t>2564</w:t>
      </w:r>
      <w:r w:rsidR="008845C2"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บริษัทได้กู้ยืมเงินจาก</w:t>
      </w:r>
      <w:r w:rsidR="000C27C3" w:rsidRPr="005B5482">
        <w:rPr>
          <w:rFonts w:ascii="BrowalliaUPC" w:hAnsi="BrowalliaUPC" w:cs="BrowalliaUPC"/>
          <w:sz w:val="28"/>
          <w:szCs w:val="28"/>
          <w:cs/>
        </w:rPr>
        <w:t>ญาติกรรมการ</w:t>
      </w:r>
      <w:r w:rsidRPr="005B5482">
        <w:rPr>
          <w:rFonts w:ascii="BrowalliaUPC" w:hAnsi="BrowalliaUPC" w:cs="BrowalliaUPC"/>
          <w:sz w:val="28"/>
          <w:szCs w:val="28"/>
          <w:cs/>
        </w:rPr>
        <w:t>เป็นจำนวนเงินรวม</w:t>
      </w:r>
      <w:r w:rsidR="008845C2"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845C2" w:rsidRPr="005B5482">
        <w:rPr>
          <w:rFonts w:ascii="BrowalliaUPC" w:hAnsi="BrowalliaUPC" w:cs="BrowalliaUPC"/>
          <w:sz w:val="28"/>
          <w:szCs w:val="28"/>
        </w:rPr>
        <w:t>83.75</w:t>
      </w:r>
      <w:r w:rsidR="00290E8F" w:rsidRPr="005B5482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="00AA27CD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โดยไม่มีหลักประกัน </w:t>
      </w:r>
      <w:r w:rsidR="000441B2" w:rsidRPr="005B5482">
        <w:rPr>
          <w:rFonts w:ascii="BrowalliaUPC" w:hAnsi="BrowalliaUPC" w:cs="BrowalliaUPC"/>
          <w:sz w:val="28"/>
          <w:szCs w:val="28"/>
          <w:cs/>
        </w:rPr>
        <w:t xml:space="preserve">และมีอัตราดอกเบี้ยร้อยละ </w:t>
      </w:r>
      <w:r w:rsidR="000441B2" w:rsidRPr="005B5482">
        <w:rPr>
          <w:rFonts w:ascii="BrowalliaUPC" w:hAnsi="BrowalliaUPC" w:cs="BrowalliaUPC"/>
          <w:sz w:val="28"/>
          <w:szCs w:val="28"/>
        </w:rPr>
        <w:t xml:space="preserve">MLR-0.25 </w:t>
      </w:r>
      <w:r w:rsidR="000441B2" w:rsidRPr="005B5482">
        <w:rPr>
          <w:rFonts w:ascii="BrowalliaUPC" w:hAnsi="BrowalliaUPC" w:cs="BrowalliaUPC"/>
          <w:sz w:val="28"/>
          <w:szCs w:val="28"/>
          <w:cs/>
        </w:rPr>
        <w:t>ต่อปี</w:t>
      </w:r>
      <w:r w:rsidR="000441B2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5B5482">
        <w:rPr>
          <w:rFonts w:ascii="BrowalliaUPC" w:hAnsi="BrowalliaUPC" w:cs="BrowalliaUPC"/>
          <w:sz w:val="28"/>
          <w:szCs w:val="28"/>
        </w:rPr>
        <w:t xml:space="preserve"> 84 </w:t>
      </w:r>
      <w:r w:rsidRPr="005B5482">
        <w:rPr>
          <w:rFonts w:ascii="BrowalliaUPC" w:hAnsi="BrowalliaUPC" w:cs="BrowalliaUPC"/>
          <w:sz w:val="28"/>
          <w:szCs w:val="28"/>
          <w:cs/>
        </w:rPr>
        <w:t>งวดรายเดือน งวดละ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037F77" w:rsidRPr="005B5482">
        <w:rPr>
          <w:rFonts w:ascii="BrowalliaUPC" w:hAnsi="BrowalliaUPC" w:cs="BrowalliaUPC"/>
          <w:sz w:val="28"/>
          <w:szCs w:val="28"/>
        </w:rPr>
        <w:t>1.00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Pr="005B5482">
        <w:rPr>
          <w:rFonts w:ascii="BrowalliaUPC" w:hAnsi="BrowalliaUPC" w:cs="BrowalliaUPC"/>
          <w:sz w:val="28"/>
          <w:szCs w:val="28"/>
        </w:rPr>
        <w:t xml:space="preserve"> 25 </w:t>
      </w:r>
      <w:r w:rsidRPr="005B5482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5B5482">
        <w:rPr>
          <w:rFonts w:ascii="BrowalliaUPC" w:hAnsi="BrowalliaUPC" w:cs="BrowalliaUPC"/>
          <w:sz w:val="28"/>
          <w:szCs w:val="28"/>
        </w:rPr>
        <w:t xml:space="preserve"> 2571</w:t>
      </w:r>
    </w:p>
    <w:p w14:paraId="305B800C" w14:textId="77777777" w:rsidR="003F51DC" w:rsidRPr="005B5482" w:rsidRDefault="003F51DC" w:rsidP="00821618">
      <w:pPr>
        <w:tabs>
          <w:tab w:val="left" w:pos="9214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E574740" w14:textId="1E2A017A" w:rsidR="003F51DC" w:rsidRPr="005B5482" w:rsidRDefault="003F51DC" w:rsidP="00821618">
      <w:pPr>
        <w:tabs>
          <w:tab w:val="left" w:pos="9214"/>
        </w:tabs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ในระหว่างไตรมาสที่สองของปี</w:t>
      </w:r>
      <w:r w:rsidRPr="005B5482">
        <w:rPr>
          <w:rFonts w:ascii="BrowalliaUPC" w:hAnsi="BrowalliaUPC" w:cs="BrowalliaUPC"/>
          <w:sz w:val="28"/>
          <w:szCs w:val="28"/>
        </w:rPr>
        <w:t xml:space="preserve"> 2566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บริษัททำบันทึกข้อตกลงเปลี่ยนแปลงเงื่อนไขการชำระหนี้เงินต้น สำหรับงวด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เดือนพฤษภาคม ถึงเดือนธันวาคม</w:t>
      </w:r>
      <w:r w:rsidRPr="005B5482">
        <w:rPr>
          <w:rFonts w:ascii="BrowalliaUPC" w:hAnsi="BrowalliaUPC" w:cs="BrowalliaUPC"/>
          <w:sz w:val="28"/>
          <w:szCs w:val="28"/>
        </w:rPr>
        <w:t xml:space="preserve"> 2566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รวม </w:t>
      </w:r>
      <w:r w:rsidRPr="005B5482">
        <w:rPr>
          <w:rFonts w:ascii="BrowalliaUPC" w:hAnsi="BrowalliaUPC" w:cs="BrowalliaUPC"/>
          <w:sz w:val="28"/>
          <w:szCs w:val="28"/>
        </w:rPr>
        <w:t xml:space="preserve">8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งวด จำนวน </w:t>
      </w:r>
      <w:r w:rsidRPr="005B5482">
        <w:rPr>
          <w:rFonts w:ascii="BrowalliaUPC" w:hAnsi="BrowalliaUPC" w:cs="BrowalliaUPC"/>
          <w:sz w:val="28"/>
          <w:szCs w:val="28"/>
        </w:rPr>
        <w:t>7.98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ล้านบาท โดยผู้ให้กู้ยินยอมให้บริษัทชำระเฉพาะดอกเบี้ยให้แก่ผู้ให้กู้ ซึ่งบริษัทจะชำระหนี้ทั้งจำนวนตามสัญญาเงินกู้ให้แก่ผู้ให้กู้ภายในปี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2571</w:t>
      </w:r>
    </w:p>
    <w:p w14:paraId="0A04D515" w14:textId="77777777" w:rsidR="00606E5F" w:rsidRPr="005B5482" w:rsidRDefault="00606E5F">
      <w:pPr>
        <w:rPr>
          <w:rFonts w:ascii="BrowalliaUPC" w:hAnsi="BrowalliaUPC" w:cs="BrowalliaUPC"/>
          <w:sz w:val="28"/>
          <w:szCs w:val="28"/>
        </w:rPr>
      </w:pPr>
    </w:p>
    <w:tbl>
      <w:tblPr>
        <w:tblW w:w="89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7"/>
        <w:gridCol w:w="995"/>
        <w:gridCol w:w="243"/>
        <w:gridCol w:w="994"/>
        <w:gridCol w:w="237"/>
        <w:gridCol w:w="996"/>
        <w:gridCol w:w="266"/>
        <w:gridCol w:w="1024"/>
      </w:tblGrid>
      <w:tr w:rsidR="006251F6" w:rsidRPr="005B5482" w14:paraId="0050B7FF" w14:textId="77777777" w:rsidTr="00934FE2">
        <w:tc>
          <w:tcPr>
            <w:tcW w:w="4167" w:type="dxa"/>
          </w:tcPr>
          <w:p w14:paraId="74E54734" w14:textId="77777777" w:rsidR="006251F6" w:rsidRPr="005B5482" w:rsidRDefault="006251F6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4755" w:type="dxa"/>
            <w:gridSpan w:val="7"/>
            <w:vAlign w:val="bottom"/>
          </w:tcPr>
          <w:p w14:paraId="172EFA9B" w14:textId="6D1C3237" w:rsidR="006251F6" w:rsidRPr="005B5482" w:rsidRDefault="006251F6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6251F6" w:rsidRPr="005B5482" w14:paraId="01A532C9" w14:textId="77777777" w:rsidTr="00934FE2">
        <w:tc>
          <w:tcPr>
            <w:tcW w:w="4167" w:type="dxa"/>
          </w:tcPr>
          <w:p w14:paraId="5F6F2564" w14:textId="77777777" w:rsidR="006251F6" w:rsidRPr="005B5482" w:rsidRDefault="006251F6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  <w:vAlign w:val="bottom"/>
          </w:tcPr>
          <w:p w14:paraId="0DA9C194" w14:textId="558FA491" w:rsidR="006251F6" w:rsidRPr="005B5482" w:rsidRDefault="006251F6" w:rsidP="0062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73FD1E" w14:textId="77777777" w:rsidR="006251F6" w:rsidRPr="005B5482" w:rsidRDefault="006251F6" w:rsidP="0062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  <w:vAlign w:val="bottom"/>
          </w:tcPr>
          <w:p w14:paraId="0EB2EFC6" w14:textId="101F028A" w:rsidR="006251F6" w:rsidRPr="005B5482" w:rsidRDefault="006251F6" w:rsidP="0062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F51DC" w:rsidRPr="005B5482" w14:paraId="4C313077" w14:textId="77777777" w:rsidTr="00934FE2">
        <w:tc>
          <w:tcPr>
            <w:tcW w:w="4167" w:type="dxa"/>
          </w:tcPr>
          <w:p w14:paraId="3A4DAE8C" w14:textId="77777777" w:rsidR="003F51DC" w:rsidRPr="005B5482" w:rsidRDefault="003F51DC" w:rsidP="003F51DC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E0514" w14:textId="5F8B45BD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right="-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6D85B065" w14:textId="77777777" w:rsidR="003F51DC" w:rsidRPr="005B5482" w:rsidRDefault="003F51DC" w:rsidP="003F51DC">
            <w:pPr>
              <w:tabs>
                <w:tab w:val="clear" w:pos="907"/>
                <w:tab w:val="left" w:pos="540"/>
              </w:tabs>
              <w:spacing w:line="240" w:lineRule="auto"/>
              <w:ind w:right="-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D149E" w14:textId="66DE898F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right="-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bottom"/>
          </w:tcPr>
          <w:p w14:paraId="229CCA0A" w14:textId="77777777" w:rsidR="003F51DC" w:rsidRPr="005B5482" w:rsidRDefault="003F51DC" w:rsidP="003F51DC">
            <w:pPr>
              <w:tabs>
                <w:tab w:val="clear" w:pos="907"/>
                <w:tab w:val="left" w:pos="540"/>
              </w:tabs>
              <w:spacing w:line="240" w:lineRule="auto"/>
              <w:ind w:right="-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73FFB6E6" w14:textId="136A3344" w:rsidR="003F51DC" w:rsidRPr="005B5482" w:rsidRDefault="003F51DC" w:rsidP="003F51DC">
            <w:pPr>
              <w:tabs>
                <w:tab w:val="clear" w:pos="907"/>
                <w:tab w:val="left" w:pos="540"/>
              </w:tabs>
              <w:spacing w:line="240" w:lineRule="auto"/>
              <w:ind w:right="-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66" w:type="dxa"/>
            <w:vAlign w:val="bottom"/>
          </w:tcPr>
          <w:p w14:paraId="34188A85" w14:textId="77777777" w:rsidR="003F51DC" w:rsidRPr="005B5482" w:rsidRDefault="003F51DC" w:rsidP="003F51DC">
            <w:pPr>
              <w:tabs>
                <w:tab w:val="clear" w:pos="907"/>
                <w:tab w:val="left" w:pos="540"/>
              </w:tabs>
              <w:spacing w:line="240" w:lineRule="auto"/>
              <w:ind w:right="-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C86D8A0" w14:textId="0D4AFE1C" w:rsidR="003F51DC" w:rsidRPr="005B5482" w:rsidRDefault="003F51DC" w:rsidP="003F51DC">
            <w:pPr>
              <w:tabs>
                <w:tab w:val="clear" w:pos="907"/>
                <w:tab w:val="left" w:pos="540"/>
              </w:tabs>
              <w:spacing w:line="240" w:lineRule="auto"/>
              <w:ind w:right="-3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730311" w:rsidRPr="005B5482" w14:paraId="1D41EFDF" w14:textId="77777777" w:rsidTr="0084296C">
        <w:tc>
          <w:tcPr>
            <w:tcW w:w="4167" w:type="dxa"/>
          </w:tcPr>
          <w:p w14:paraId="522D130A" w14:textId="6A61BD64" w:rsidR="00730311" w:rsidRPr="005B5482" w:rsidRDefault="00730311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6403B27" w14:textId="77777777" w:rsidR="00730311" w:rsidRPr="005B5482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2A1CD1" w14:textId="77777777" w:rsidR="00730311" w:rsidRPr="005B5482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FA022A4" w14:textId="77777777" w:rsidR="00730311" w:rsidRPr="005B5482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2D5DC792" w14:textId="77777777" w:rsidR="00730311" w:rsidRPr="005B5482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01BDE54A" w14:textId="77777777" w:rsidR="00730311" w:rsidRPr="005B5482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6D11F2AA" w14:textId="77777777" w:rsidR="00730311" w:rsidRPr="005B5482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4975919" w14:textId="77777777" w:rsidR="00730311" w:rsidRPr="005B5482" w:rsidRDefault="00730311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4296C" w:rsidRPr="005B5482" w14:paraId="2F4E2011" w14:textId="77777777" w:rsidTr="0084296C">
        <w:tc>
          <w:tcPr>
            <w:tcW w:w="4167" w:type="dxa"/>
          </w:tcPr>
          <w:p w14:paraId="0A7B74CA" w14:textId="42AB939F" w:rsidR="0084296C" w:rsidRPr="005B5482" w:rsidRDefault="0084296C" w:rsidP="00A5263F">
            <w:pPr>
              <w:pStyle w:val="a6"/>
              <w:tabs>
                <w:tab w:val="left" w:pos="1260"/>
              </w:tabs>
              <w:ind w:right="-48"/>
              <w:jc w:val="left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 xml:space="preserve">ภาระผูกพันผลประโยชน์พนักงาน </w:t>
            </w: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lang w:val="en-US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ผู้บริหารสำคัญ</w:t>
            </w:r>
          </w:p>
        </w:tc>
        <w:tc>
          <w:tcPr>
            <w:tcW w:w="995" w:type="dxa"/>
            <w:vAlign w:val="bottom"/>
          </w:tcPr>
          <w:p w14:paraId="3D3C1764" w14:textId="77777777" w:rsidR="0084296C" w:rsidRPr="005B5482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455A1F09" w14:textId="77777777" w:rsidR="0084296C" w:rsidRPr="005B5482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D656F97" w14:textId="77777777" w:rsidR="0084296C" w:rsidRPr="005B5482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2776CD19" w14:textId="77777777" w:rsidR="0084296C" w:rsidRPr="005B5482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13A6F860" w14:textId="77777777" w:rsidR="0084296C" w:rsidRPr="005B5482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07932883" w14:textId="77777777" w:rsidR="0084296C" w:rsidRPr="005B5482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385CE75" w14:textId="77777777" w:rsidR="0084296C" w:rsidRPr="005B5482" w:rsidRDefault="0084296C" w:rsidP="001F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F51DC" w:rsidRPr="005B5482" w14:paraId="69A49FE0" w14:textId="77777777" w:rsidTr="00355D27">
        <w:tc>
          <w:tcPr>
            <w:tcW w:w="4167" w:type="dxa"/>
            <w:vAlign w:val="center"/>
          </w:tcPr>
          <w:p w14:paraId="4F5E4994" w14:textId="77777777" w:rsidR="003F51DC" w:rsidRPr="005B5482" w:rsidRDefault="003F51DC" w:rsidP="003F51DC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vAlign w:val="bottom"/>
          </w:tcPr>
          <w:p w14:paraId="6F399392" w14:textId="33F8A248" w:rsidR="003F51DC" w:rsidRPr="005B5482" w:rsidRDefault="00971BD1" w:rsidP="003F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EDF3BF5" w14:textId="77777777" w:rsidR="003F51DC" w:rsidRPr="005B5482" w:rsidRDefault="003F51DC" w:rsidP="003F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bottom"/>
          </w:tcPr>
          <w:p w14:paraId="250BD97B" w14:textId="2FE879DE" w:rsidR="003F51DC" w:rsidRPr="005B5482" w:rsidRDefault="003F51DC" w:rsidP="003F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3,918</w:t>
            </w:r>
          </w:p>
        </w:tc>
        <w:tc>
          <w:tcPr>
            <w:tcW w:w="237" w:type="dxa"/>
          </w:tcPr>
          <w:p w14:paraId="52A3155B" w14:textId="77777777" w:rsidR="003F51DC" w:rsidRPr="005B5482" w:rsidRDefault="003F51DC" w:rsidP="003F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12" w:space="0" w:color="auto"/>
            </w:tcBorders>
            <w:vAlign w:val="bottom"/>
          </w:tcPr>
          <w:p w14:paraId="55771D72" w14:textId="1A9A7EA1" w:rsidR="003F51DC" w:rsidRPr="005B5482" w:rsidRDefault="00971BD1" w:rsidP="003F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5B19300" w14:textId="77777777" w:rsidR="003F51DC" w:rsidRPr="005B5482" w:rsidRDefault="003F51DC" w:rsidP="003F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12" w:space="0" w:color="auto"/>
            </w:tcBorders>
            <w:vAlign w:val="bottom"/>
          </w:tcPr>
          <w:p w14:paraId="1861591E" w14:textId="3A4BA8E0" w:rsidR="003F51DC" w:rsidRPr="005B5482" w:rsidRDefault="003F51DC" w:rsidP="003F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3,918</w:t>
            </w:r>
          </w:p>
        </w:tc>
      </w:tr>
    </w:tbl>
    <w:p w14:paraId="6A43285B" w14:textId="2D702CD6" w:rsidR="00A64A99" w:rsidRPr="005B5482" w:rsidRDefault="00A64A99" w:rsidP="00867702">
      <w:pPr>
        <w:rPr>
          <w:rFonts w:ascii="BrowalliaUPC" w:hAnsi="BrowalliaUPC" w:cs="BrowalliaUPC"/>
          <w:sz w:val="28"/>
          <w:szCs w:val="28"/>
        </w:rPr>
      </w:pPr>
    </w:p>
    <w:p w14:paraId="7C85F97E" w14:textId="77777777" w:rsidR="00867702" w:rsidRPr="005B5482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3AC152C8" w14:textId="77777777" w:rsidR="00867702" w:rsidRPr="005B5482" w:rsidRDefault="00867702" w:rsidP="0086770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4"/>
        <w:gridCol w:w="1008"/>
        <w:gridCol w:w="252"/>
        <w:gridCol w:w="990"/>
        <w:gridCol w:w="236"/>
        <w:gridCol w:w="1024"/>
        <w:gridCol w:w="236"/>
        <w:gridCol w:w="1024"/>
      </w:tblGrid>
      <w:tr w:rsidR="00867702" w:rsidRPr="005B5482" w14:paraId="258A1D05" w14:textId="77777777" w:rsidTr="0091799A">
        <w:tc>
          <w:tcPr>
            <w:tcW w:w="4164" w:type="dxa"/>
          </w:tcPr>
          <w:p w14:paraId="25918DD0" w14:textId="77777777" w:rsidR="00867702" w:rsidRPr="005B5482" w:rsidRDefault="00867702" w:rsidP="00355D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5BFA1F28" w14:textId="77777777" w:rsidR="00867702" w:rsidRPr="005B5482" w:rsidRDefault="00867702" w:rsidP="00355D27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67702" w:rsidRPr="005B5482" w14:paraId="7CACCFE4" w14:textId="77777777" w:rsidTr="0091799A">
        <w:tc>
          <w:tcPr>
            <w:tcW w:w="4164" w:type="dxa"/>
          </w:tcPr>
          <w:p w14:paraId="3E881A57" w14:textId="77777777" w:rsidR="00867702" w:rsidRPr="005B5482" w:rsidRDefault="00867702" w:rsidP="00355D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6674710" w14:textId="77777777" w:rsidR="00867702" w:rsidRPr="005B5482" w:rsidRDefault="00867702" w:rsidP="00355D2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1DE0EB" w14:textId="77777777" w:rsidR="00867702" w:rsidRPr="005B5482" w:rsidRDefault="00867702" w:rsidP="00355D2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14:paraId="6C4A625F" w14:textId="77777777" w:rsidR="00867702" w:rsidRPr="005B5482" w:rsidRDefault="00867702" w:rsidP="00355D2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F51DC" w:rsidRPr="005B5482" w14:paraId="3C10916F" w14:textId="77777777" w:rsidTr="0091799A">
        <w:tc>
          <w:tcPr>
            <w:tcW w:w="4164" w:type="dxa"/>
          </w:tcPr>
          <w:p w14:paraId="0CB067ED" w14:textId="77777777" w:rsidR="003F51DC" w:rsidRPr="005B5482" w:rsidRDefault="003F51DC" w:rsidP="003F51DC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F9994" w14:textId="69507545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2E03C298" w14:textId="77777777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D1669" w14:textId="46097A4A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6561A823" w14:textId="77777777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C396D" w14:textId="64669EF8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EB40E53" w14:textId="77777777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64637" w14:textId="65CB9C0A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right="-2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867702" w:rsidRPr="005B5482" w14:paraId="673F29E7" w14:textId="77777777" w:rsidTr="003F51DC">
        <w:trPr>
          <w:trHeight w:val="395"/>
        </w:trPr>
        <w:tc>
          <w:tcPr>
            <w:tcW w:w="4164" w:type="dxa"/>
          </w:tcPr>
          <w:p w14:paraId="62A826EA" w14:textId="77777777" w:rsidR="00867702" w:rsidRPr="005B5482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E9C5CF" w14:textId="77777777" w:rsidR="00867702" w:rsidRPr="005B5482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252" w:type="dxa"/>
          </w:tcPr>
          <w:p w14:paraId="0E567822" w14:textId="77777777" w:rsidR="00867702" w:rsidRPr="005B5482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4B7357" w14:textId="77777777" w:rsidR="00867702" w:rsidRPr="005B5482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236" w:type="dxa"/>
          </w:tcPr>
          <w:p w14:paraId="379492EB" w14:textId="77777777" w:rsidR="00867702" w:rsidRPr="005B5482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9D511B1" w14:textId="77777777" w:rsidR="00867702" w:rsidRPr="005B5482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236" w:type="dxa"/>
          </w:tcPr>
          <w:p w14:paraId="5E14A8B6" w14:textId="77777777" w:rsidR="00867702" w:rsidRPr="005B5482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9994028" w14:textId="77777777" w:rsidR="00867702" w:rsidRPr="005B5482" w:rsidRDefault="00867702" w:rsidP="00355D27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</w:rPr>
            </w:pPr>
          </w:p>
        </w:tc>
      </w:tr>
      <w:tr w:rsidR="003F51DC" w:rsidRPr="005B5482" w14:paraId="4C587511" w14:textId="77777777" w:rsidTr="0091799A">
        <w:tc>
          <w:tcPr>
            <w:tcW w:w="4164" w:type="dxa"/>
          </w:tcPr>
          <w:p w14:paraId="7D3767EB" w14:textId="77777777" w:rsidR="003F51DC" w:rsidRPr="005B5482" w:rsidRDefault="003F51DC" w:rsidP="003F51DC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เงินสด</w:t>
            </w:r>
          </w:p>
        </w:tc>
        <w:tc>
          <w:tcPr>
            <w:tcW w:w="1008" w:type="dxa"/>
            <w:shd w:val="clear" w:color="auto" w:fill="auto"/>
          </w:tcPr>
          <w:p w14:paraId="519A9CE1" w14:textId="1BAF9ECA" w:rsidR="003F51DC" w:rsidRPr="005B5482" w:rsidRDefault="00F1437A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285</w:t>
            </w:r>
          </w:p>
        </w:tc>
        <w:tc>
          <w:tcPr>
            <w:tcW w:w="252" w:type="dxa"/>
            <w:shd w:val="clear" w:color="auto" w:fill="auto"/>
          </w:tcPr>
          <w:p w14:paraId="33813CFB" w14:textId="77777777" w:rsidR="003F51DC" w:rsidRPr="005B5482" w:rsidRDefault="003F51DC" w:rsidP="00F31C4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0D297A" w14:textId="23A32D64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291</w:t>
            </w:r>
          </w:p>
        </w:tc>
        <w:tc>
          <w:tcPr>
            <w:tcW w:w="236" w:type="dxa"/>
          </w:tcPr>
          <w:p w14:paraId="13FCDAF4" w14:textId="77777777" w:rsidR="003F51DC" w:rsidRPr="005B5482" w:rsidRDefault="003F51DC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66688DDE" w14:textId="30337EE5" w:rsidR="003F51DC" w:rsidRPr="005B5482" w:rsidRDefault="003E5B61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270</w:t>
            </w:r>
          </w:p>
        </w:tc>
        <w:tc>
          <w:tcPr>
            <w:tcW w:w="236" w:type="dxa"/>
          </w:tcPr>
          <w:p w14:paraId="5417733B" w14:textId="77777777" w:rsidR="003F51DC" w:rsidRPr="005B5482" w:rsidRDefault="003F51DC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22AC702F" w14:textId="4AC1623D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268</w:t>
            </w:r>
          </w:p>
        </w:tc>
      </w:tr>
      <w:tr w:rsidR="003F51DC" w:rsidRPr="005B5482" w14:paraId="357184E3" w14:textId="77777777" w:rsidTr="0091799A">
        <w:tc>
          <w:tcPr>
            <w:tcW w:w="4164" w:type="dxa"/>
          </w:tcPr>
          <w:p w14:paraId="788FFDA4" w14:textId="77777777" w:rsidR="003F51DC" w:rsidRPr="005B5482" w:rsidRDefault="003F51DC" w:rsidP="003F51DC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1008" w:type="dxa"/>
            <w:shd w:val="clear" w:color="auto" w:fill="auto"/>
          </w:tcPr>
          <w:p w14:paraId="47026F12" w14:textId="77777777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36BCDFF" w14:textId="77777777" w:rsidR="003F51DC" w:rsidRPr="005B5482" w:rsidRDefault="003F51DC" w:rsidP="00F31C4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CA7BEB" w14:textId="77777777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09667" w14:textId="77777777" w:rsidR="003F51DC" w:rsidRPr="005B5482" w:rsidRDefault="003F51DC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1996B175" w14:textId="77777777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228648" w14:textId="77777777" w:rsidR="003F51DC" w:rsidRPr="005B5482" w:rsidRDefault="003F51DC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58865B83" w14:textId="77777777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F51DC" w:rsidRPr="005B5482" w14:paraId="16712136" w14:textId="77777777" w:rsidTr="00CE5B5B">
        <w:tc>
          <w:tcPr>
            <w:tcW w:w="4164" w:type="dxa"/>
          </w:tcPr>
          <w:p w14:paraId="5F03B934" w14:textId="77777777" w:rsidR="003F51DC" w:rsidRPr="005B5482" w:rsidRDefault="003F51DC" w:rsidP="003F51DC">
            <w:pPr>
              <w:tabs>
                <w:tab w:val="num" w:pos="540"/>
              </w:tabs>
              <w:spacing w:line="240" w:lineRule="auto"/>
              <w:ind w:firstLine="169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E4D755" w14:textId="5EC26CFE" w:rsidR="003F51DC" w:rsidRPr="005B5482" w:rsidRDefault="00F1437A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10,214</w:t>
            </w:r>
          </w:p>
        </w:tc>
        <w:tc>
          <w:tcPr>
            <w:tcW w:w="252" w:type="dxa"/>
            <w:shd w:val="clear" w:color="auto" w:fill="auto"/>
          </w:tcPr>
          <w:p w14:paraId="6225B0BE" w14:textId="77777777" w:rsidR="003F51DC" w:rsidRPr="005B5482" w:rsidRDefault="003F51DC" w:rsidP="00F31C4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FA5332" w14:textId="46111C6F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11,315</w:t>
            </w:r>
          </w:p>
        </w:tc>
        <w:tc>
          <w:tcPr>
            <w:tcW w:w="236" w:type="dxa"/>
          </w:tcPr>
          <w:p w14:paraId="50568DC3" w14:textId="77777777" w:rsidR="003F51DC" w:rsidRPr="005B5482" w:rsidRDefault="003F51DC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2389618F" w14:textId="427D241E" w:rsidR="003F51DC" w:rsidRPr="005B5482" w:rsidRDefault="003E5B61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6,462</w:t>
            </w:r>
          </w:p>
        </w:tc>
        <w:tc>
          <w:tcPr>
            <w:tcW w:w="236" w:type="dxa"/>
          </w:tcPr>
          <w:p w14:paraId="68707E1E" w14:textId="77777777" w:rsidR="003F51DC" w:rsidRPr="005B5482" w:rsidRDefault="003F51DC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3EA33691" w14:textId="77E296B9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10,386</w:t>
            </w:r>
          </w:p>
        </w:tc>
      </w:tr>
      <w:tr w:rsidR="003F51DC" w:rsidRPr="005B5482" w14:paraId="74052D82" w14:textId="77777777" w:rsidTr="00CE5B5B">
        <w:tc>
          <w:tcPr>
            <w:tcW w:w="4164" w:type="dxa"/>
          </w:tcPr>
          <w:p w14:paraId="0D13C181" w14:textId="77777777" w:rsidR="003F51DC" w:rsidRPr="005B5482" w:rsidRDefault="003F51DC" w:rsidP="003F51DC">
            <w:pPr>
              <w:tabs>
                <w:tab w:val="num" w:pos="540"/>
              </w:tabs>
              <w:spacing w:line="240" w:lineRule="auto"/>
              <w:ind w:firstLine="169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F31DC5" w14:textId="0823B0CC" w:rsidR="003F51DC" w:rsidRPr="005B5482" w:rsidRDefault="00F1437A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30,085</w:t>
            </w:r>
          </w:p>
        </w:tc>
        <w:tc>
          <w:tcPr>
            <w:tcW w:w="252" w:type="dxa"/>
            <w:shd w:val="clear" w:color="auto" w:fill="auto"/>
          </w:tcPr>
          <w:p w14:paraId="0EC9F958" w14:textId="77777777" w:rsidR="003F51DC" w:rsidRPr="005B5482" w:rsidRDefault="003F51DC" w:rsidP="00F31C4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6F5239" w14:textId="197CB6A1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132,564</w:t>
            </w:r>
          </w:p>
        </w:tc>
        <w:tc>
          <w:tcPr>
            <w:tcW w:w="236" w:type="dxa"/>
          </w:tcPr>
          <w:p w14:paraId="4AB249D2" w14:textId="77777777" w:rsidR="003F51DC" w:rsidRPr="005B5482" w:rsidRDefault="003F51DC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4C6D388" w14:textId="6F2AF590" w:rsidR="003F51DC" w:rsidRPr="005B5482" w:rsidRDefault="003E5B61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26,927</w:t>
            </w:r>
          </w:p>
        </w:tc>
        <w:tc>
          <w:tcPr>
            <w:tcW w:w="236" w:type="dxa"/>
          </w:tcPr>
          <w:p w14:paraId="4AADE4DE" w14:textId="77777777" w:rsidR="003F51DC" w:rsidRPr="005B5482" w:rsidRDefault="003F51DC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0C31F809" w14:textId="4ABD2BDF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132,224</w:t>
            </w:r>
          </w:p>
        </w:tc>
      </w:tr>
      <w:tr w:rsidR="003F51DC" w:rsidRPr="005B5482" w14:paraId="3B6BCE7D" w14:textId="77777777" w:rsidTr="00CE5B5B">
        <w:tc>
          <w:tcPr>
            <w:tcW w:w="4164" w:type="dxa"/>
          </w:tcPr>
          <w:p w14:paraId="05AFD5EE" w14:textId="77777777" w:rsidR="003F51DC" w:rsidRPr="005B5482" w:rsidRDefault="003F51DC" w:rsidP="003F51DC">
            <w:pPr>
              <w:tabs>
                <w:tab w:val="left" w:pos="126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AECF1F" w14:textId="5C4249D0" w:rsidR="003F51DC" w:rsidRPr="005B5482" w:rsidRDefault="00F1437A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E4CB2EC" w14:textId="77777777" w:rsidR="003F51DC" w:rsidRPr="005B5482" w:rsidRDefault="003F51DC" w:rsidP="00F31C4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78FFB2" w14:textId="6076EBF8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1FF62216" w14:textId="77777777" w:rsidR="003F51DC" w:rsidRPr="005B5482" w:rsidRDefault="003F51DC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0867857" w14:textId="5E1B7AFD" w:rsidR="003F51DC" w:rsidRPr="005B5482" w:rsidRDefault="003E5B61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C36CFD" w14:textId="77777777" w:rsidR="003F51DC" w:rsidRPr="005B5482" w:rsidRDefault="003F51DC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</w:tcPr>
          <w:p w14:paraId="4138CF0C" w14:textId="1D6340F2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3F51DC" w:rsidRPr="005B5482" w14:paraId="00CF069B" w14:textId="77777777" w:rsidTr="0091799A">
        <w:tc>
          <w:tcPr>
            <w:tcW w:w="4164" w:type="dxa"/>
            <w:vAlign w:val="center"/>
          </w:tcPr>
          <w:p w14:paraId="31DD54B2" w14:textId="77777777" w:rsidR="003F51DC" w:rsidRPr="005B5482" w:rsidRDefault="003F51DC" w:rsidP="003F51D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3070EDA" w14:textId="2BF11DCD" w:rsidR="003F51DC" w:rsidRPr="005B5482" w:rsidRDefault="00F1437A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40,584</w:t>
            </w:r>
          </w:p>
        </w:tc>
        <w:tc>
          <w:tcPr>
            <w:tcW w:w="252" w:type="dxa"/>
            <w:shd w:val="clear" w:color="auto" w:fill="auto"/>
          </w:tcPr>
          <w:p w14:paraId="10D1810A" w14:textId="77777777" w:rsidR="003F51DC" w:rsidRPr="005B5482" w:rsidRDefault="003F51DC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5006D1" w14:textId="4D476CBF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144,263</w:t>
            </w:r>
          </w:p>
        </w:tc>
        <w:tc>
          <w:tcPr>
            <w:tcW w:w="236" w:type="dxa"/>
          </w:tcPr>
          <w:p w14:paraId="292263E2" w14:textId="77777777" w:rsidR="003F51DC" w:rsidRPr="005B5482" w:rsidRDefault="003F51DC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12" w:space="0" w:color="auto"/>
            </w:tcBorders>
          </w:tcPr>
          <w:p w14:paraId="275E946B" w14:textId="2418AC64" w:rsidR="003F51DC" w:rsidRPr="005B5482" w:rsidRDefault="00F1437A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33,659</w:t>
            </w:r>
          </w:p>
        </w:tc>
        <w:tc>
          <w:tcPr>
            <w:tcW w:w="236" w:type="dxa"/>
          </w:tcPr>
          <w:p w14:paraId="72709300" w14:textId="77777777" w:rsidR="003F51DC" w:rsidRPr="005B5482" w:rsidRDefault="003F51DC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12" w:space="0" w:color="auto"/>
            </w:tcBorders>
          </w:tcPr>
          <w:p w14:paraId="63C467CD" w14:textId="444BC006" w:rsidR="003F51DC" w:rsidRPr="005B5482" w:rsidRDefault="003F51DC" w:rsidP="00F31C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142,878</w:t>
            </w:r>
          </w:p>
        </w:tc>
      </w:tr>
    </w:tbl>
    <w:p w14:paraId="46A120A4" w14:textId="422777CA" w:rsidR="00F40B5B" w:rsidRPr="005B5482" w:rsidRDefault="00F40B5B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7F2B6828" w14:textId="3F47B653" w:rsidR="008D3D1A" w:rsidRPr="005B5482" w:rsidRDefault="008D3D1A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3D2A684B" w14:textId="77777777" w:rsidR="008D3D1A" w:rsidRPr="005B5482" w:rsidRDefault="008D3D1A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18FB33C4" w14:textId="77777777" w:rsidR="003F51DC" w:rsidRPr="005B5482" w:rsidRDefault="003F51DC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5B6FC6AB" w14:textId="77777777" w:rsidR="003F51DC" w:rsidRPr="005B5482" w:rsidRDefault="003F51DC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3AACFC09" w14:textId="77777777" w:rsidR="003F51DC" w:rsidRPr="005B5482" w:rsidRDefault="003F51DC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570B2272" w14:textId="77777777" w:rsidR="003F51DC" w:rsidRPr="005B5482" w:rsidRDefault="003F51DC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56367E0A" w14:textId="77777777" w:rsidR="003F51DC" w:rsidRPr="005B5482" w:rsidRDefault="003F51DC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014B54C0" w14:textId="77777777" w:rsidR="003F51DC" w:rsidRPr="005B5482" w:rsidRDefault="003F51DC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6D5F7616" w14:textId="77777777" w:rsidR="003F51DC" w:rsidRPr="005B5482" w:rsidRDefault="003F51DC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3EAA39E0" w14:textId="77777777" w:rsidR="003F51DC" w:rsidRPr="005B5482" w:rsidRDefault="003F51DC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</w:p>
    <w:p w14:paraId="4502ECFE" w14:textId="77777777" w:rsidR="003F51DC" w:rsidRPr="005B5482" w:rsidRDefault="003F51DC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cs/>
          <w:lang w:val="th-TH"/>
        </w:rPr>
      </w:pPr>
    </w:p>
    <w:p w14:paraId="4228CB21" w14:textId="61003D85" w:rsidR="00867702" w:rsidRPr="007D4433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  <w:r w:rsidRPr="007D4433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ลูกหนี้การค้า</w:t>
      </w:r>
      <w:r w:rsidR="00E00072" w:rsidRPr="007D4433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 xml:space="preserve"> - ลูกค้าทั่วไป</w:t>
      </w:r>
    </w:p>
    <w:p w14:paraId="320592CF" w14:textId="0B6EF995" w:rsidR="00867702" w:rsidRPr="005B5482" w:rsidRDefault="00867702" w:rsidP="00B36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500"/>
        </w:tabs>
        <w:spacing w:line="240" w:lineRule="auto"/>
        <w:jc w:val="thaiDistribute"/>
        <w:rPr>
          <w:rFonts w:ascii="BrowalliaUPC" w:eastAsia="Cordia New" w:hAnsi="BrowalliaUPC" w:cs="BrowalliaUPC"/>
          <w:sz w:val="28"/>
          <w:szCs w:val="28"/>
          <w:u w:val="single"/>
          <w:lang w:eastAsia="th-TH"/>
        </w:rPr>
      </w:pPr>
    </w:p>
    <w:p w14:paraId="1ADDDAE1" w14:textId="74C539D0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ยอดคงเหลือ ณ วันที่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31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256</w:t>
      </w:r>
      <w:r w:rsidR="003F51DC" w:rsidRPr="005B5482">
        <w:rPr>
          <w:rFonts w:ascii="BrowalliaUPC" w:hAnsi="BrowalliaUPC" w:cs="BrowalliaUPC"/>
          <w:sz w:val="28"/>
          <w:szCs w:val="28"/>
          <w:lang w:val="en-GB"/>
        </w:rPr>
        <w:t>6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256</w:t>
      </w:r>
      <w:r w:rsidR="003F51DC" w:rsidRPr="005B5482">
        <w:rPr>
          <w:rFonts w:ascii="BrowalliaUPC" w:hAnsi="BrowalliaUPC" w:cs="BrowalliaUPC"/>
          <w:sz w:val="28"/>
          <w:szCs w:val="28"/>
          <w:lang w:val="en-GB"/>
        </w:rPr>
        <w:t>5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 แยกตามอายุหนี้ที่ค้างชำระได้ดังนี้</w:t>
      </w:r>
    </w:p>
    <w:p w14:paraId="4C22AEBF" w14:textId="77777777" w:rsidR="00867702" w:rsidRPr="005B5482" w:rsidRDefault="00867702" w:rsidP="00867702">
      <w:pPr>
        <w:tabs>
          <w:tab w:val="clear" w:pos="454"/>
          <w:tab w:val="left" w:pos="450"/>
        </w:tabs>
        <w:spacing w:line="240" w:lineRule="auto"/>
        <w:ind w:left="426" w:firstLine="24"/>
        <w:rPr>
          <w:rFonts w:ascii="BrowalliaUPC" w:hAnsi="BrowalliaUPC" w:cs="BrowalliaUPC"/>
          <w:sz w:val="28"/>
          <w:szCs w:val="28"/>
        </w:rPr>
      </w:pP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519"/>
        <w:gridCol w:w="1134"/>
        <w:gridCol w:w="284"/>
        <w:gridCol w:w="1134"/>
        <w:gridCol w:w="283"/>
        <w:gridCol w:w="1134"/>
        <w:gridCol w:w="284"/>
        <w:gridCol w:w="1134"/>
      </w:tblGrid>
      <w:tr w:rsidR="00867702" w:rsidRPr="005B5482" w14:paraId="09C39520" w14:textId="77777777" w:rsidTr="00CE5B5B">
        <w:tc>
          <w:tcPr>
            <w:tcW w:w="3519" w:type="dxa"/>
          </w:tcPr>
          <w:p w14:paraId="6996BA63" w14:textId="77777777" w:rsidR="00867702" w:rsidRPr="005B5482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56796279" w14:textId="77777777" w:rsidR="00867702" w:rsidRPr="005B5482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5B5482" w14:paraId="1A7F18B5" w14:textId="77777777" w:rsidTr="00CE5B5B">
        <w:trPr>
          <w:trHeight w:val="351"/>
        </w:trPr>
        <w:tc>
          <w:tcPr>
            <w:tcW w:w="3519" w:type="dxa"/>
          </w:tcPr>
          <w:p w14:paraId="2F3CA5F2" w14:textId="77777777" w:rsidR="00867702" w:rsidRPr="005B5482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4B70D08" w14:textId="77777777" w:rsidR="00867702" w:rsidRPr="005B5482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D7BB6C3" w14:textId="77777777" w:rsidR="00867702" w:rsidRPr="005B5482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E1F1BEC" w14:textId="77777777" w:rsidR="00867702" w:rsidRPr="005B5482" w:rsidRDefault="00867702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F51DC" w:rsidRPr="005B5482" w14:paraId="7230A350" w14:textId="77777777" w:rsidTr="00CE5B5B">
        <w:trPr>
          <w:trHeight w:val="351"/>
        </w:trPr>
        <w:tc>
          <w:tcPr>
            <w:tcW w:w="3519" w:type="dxa"/>
          </w:tcPr>
          <w:p w14:paraId="18E3A7C8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A856D4" w14:textId="5B9E5622" w:rsidR="003F51DC" w:rsidRPr="005B5482" w:rsidRDefault="003F51DC" w:rsidP="00DD5B88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0518058B" w14:textId="77777777" w:rsidR="003F51DC" w:rsidRPr="005B5482" w:rsidRDefault="003F51DC" w:rsidP="00DD5B88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996929" w14:textId="1ABEC92E" w:rsidR="003F51DC" w:rsidRPr="005B5482" w:rsidRDefault="003F51DC" w:rsidP="00DD5B88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83" w:type="dxa"/>
            <w:vAlign w:val="bottom"/>
          </w:tcPr>
          <w:p w14:paraId="6963FE31" w14:textId="77777777" w:rsidR="003F51DC" w:rsidRPr="005B5482" w:rsidRDefault="003F51DC" w:rsidP="00DD5B88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1B95C3" w14:textId="7AB96F2F" w:rsidR="003F51DC" w:rsidRPr="005B5482" w:rsidRDefault="003F51DC" w:rsidP="00DD5B88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094D2C44" w14:textId="77777777" w:rsidR="003F51DC" w:rsidRPr="005B5482" w:rsidRDefault="003F51DC" w:rsidP="00DD5B88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A7D8AF" w14:textId="7F335409" w:rsidR="003F51DC" w:rsidRPr="005B5482" w:rsidRDefault="003F51DC" w:rsidP="00DD5B88">
            <w:pPr>
              <w:tabs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867702" w:rsidRPr="005B5482" w14:paraId="14549B9C" w14:textId="77777777" w:rsidTr="003B3DAA">
        <w:trPr>
          <w:trHeight w:hRule="exact" w:val="280"/>
        </w:trPr>
        <w:tc>
          <w:tcPr>
            <w:tcW w:w="3519" w:type="dxa"/>
          </w:tcPr>
          <w:p w14:paraId="4EF62A13" w14:textId="77777777" w:rsidR="00867702" w:rsidRPr="005B5482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B8F80A" w14:textId="77777777" w:rsidR="00867702" w:rsidRPr="005B5482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106901" w14:textId="77777777" w:rsidR="00867702" w:rsidRPr="005B5482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B992F3F" w14:textId="77777777" w:rsidR="00867702" w:rsidRPr="005B5482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B63C3C" w14:textId="77777777" w:rsidR="00867702" w:rsidRPr="005B5482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31940E" w14:textId="77777777" w:rsidR="00867702" w:rsidRPr="005B5482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0990CA" w14:textId="77777777" w:rsidR="00867702" w:rsidRPr="005B5482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045598" w14:textId="77777777" w:rsidR="00867702" w:rsidRPr="005B5482" w:rsidRDefault="00867702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F51DC" w:rsidRPr="005B5482" w14:paraId="05471C1E" w14:textId="77777777" w:rsidTr="00CE5B5B">
        <w:trPr>
          <w:trHeight w:val="113"/>
        </w:trPr>
        <w:tc>
          <w:tcPr>
            <w:tcW w:w="3519" w:type="dxa"/>
          </w:tcPr>
          <w:p w14:paraId="0CE27F06" w14:textId="77777777" w:rsidR="003F51DC" w:rsidRPr="005B5482" w:rsidRDefault="003F51DC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FCA5D" w14:textId="1D8AD808" w:rsidR="003F51DC" w:rsidRPr="005B5482" w:rsidRDefault="002B4055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4400C4">
              <w:rPr>
                <w:rFonts w:ascii="BrowalliaUPC" w:hAnsi="BrowalliaUPC" w:cs="BrowalliaUPC"/>
                <w:sz w:val="28"/>
                <w:szCs w:val="28"/>
              </w:rPr>
              <w:t>70,171</w:t>
            </w:r>
          </w:p>
        </w:tc>
        <w:tc>
          <w:tcPr>
            <w:tcW w:w="284" w:type="dxa"/>
            <w:shd w:val="clear" w:color="auto" w:fill="auto"/>
          </w:tcPr>
          <w:p w14:paraId="0C73530A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566C6" w14:textId="3FF51A62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149,090</w:t>
            </w:r>
          </w:p>
        </w:tc>
        <w:tc>
          <w:tcPr>
            <w:tcW w:w="283" w:type="dxa"/>
          </w:tcPr>
          <w:p w14:paraId="64847FFC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2EE061" w14:textId="21A239B7" w:rsidR="003F51DC" w:rsidRPr="005B5482" w:rsidRDefault="00F1437A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</w:t>
            </w:r>
            <w:r w:rsidR="00910D99">
              <w:rPr>
                <w:rFonts w:ascii="BrowalliaUPC" w:hAnsi="BrowalliaUPC" w:cs="BrowalliaUPC"/>
                <w:sz w:val="28"/>
                <w:szCs w:val="28"/>
              </w:rPr>
              <w:t>3,929</w:t>
            </w:r>
          </w:p>
        </w:tc>
        <w:tc>
          <w:tcPr>
            <w:tcW w:w="284" w:type="dxa"/>
          </w:tcPr>
          <w:p w14:paraId="0362D06B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E250EC" w14:textId="4762F454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136,814</w:t>
            </w:r>
          </w:p>
        </w:tc>
      </w:tr>
      <w:tr w:rsidR="003F51DC" w:rsidRPr="005B5482" w14:paraId="20BAE0AB" w14:textId="77777777" w:rsidTr="00CE5B5B">
        <w:trPr>
          <w:trHeight w:val="113"/>
        </w:trPr>
        <w:tc>
          <w:tcPr>
            <w:tcW w:w="3519" w:type="dxa"/>
          </w:tcPr>
          <w:p w14:paraId="140E6F16" w14:textId="77777777" w:rsidR="003F51DC" w:rsidRPr="005B5482" w:rsidRDefault="003F51DC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86935" w14:textId="3E17790B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B78D208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1E3649" w14:textId="55D5800F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154F16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87F6BA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52112173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3D177C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F51DC" w:rsidRPr="005B5482" w14:paraId="28F8A9BF" w14:textId="77777777" w:rsidTr="00CE5B5B">
        <w:trPr>
          <w:trHeight w:val="113"/>
        </w:trPr>
        <w:tc>
          <w:tcPr>
            <w:tcW w:w="3519" w:type="dxa"/>
          </w:tcPr>
          <w:p w14:paraId="3C49B3E6" w14:textId="77777777" w:rsidR="003F51DC" w:rsidRPr="005B5482" w:rsidRDefault="003F51DC" w:rsidP="00DD5B88">
            <w:pPr>
              <w:pStyle w:val="Footer"/>
              <w:tabs>
                <w:tab w:val="left" w:pos="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3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745BC" w14:textId="09AD23FF" w:rsidR="003F51DC" w:rsidRPr="005B5482" w:rsidRDefault="002B4055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114,</w:t>
            </w:r>
            <w:r w:rsidR="004400C4">
              <w:rPr>
                <w:rFonts w:ascii="BrowalliaUPC" w:hAnsi="BrowalliaUPC" w:cs="BrowalliaUPC"/>
                <w:sz w:val="28"/>
                <w:szCs w:val="28"/>
              </w:rPr>
              <w:t>006</w:t>
            </w:r>
          </w:p>
        </w:tc>
        <w:tc>
          <w:tcPr>
            <w:tcW w:w="284" w:type="dxa"/>
            <w:shd w:val="clear" w:color="auto" w:fill="auto"/>
          </w:tcPr>
          <w:p w14:paraId="4A8B2C91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398679" w14:textId="3901F5D2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140,368</w:t>
            </w:r>
          </w:p>
        </w:tc>
        <w:tc>
          <w:tcPr>
            <w:tcW w:w="283" w:type="dxa"/>
          </w:tcPr>
          <w:p w14:paraId="31E8BAF5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590B2A" w14:textId="61E600C0" w:rsidR="003F51DC" w:rsidRPr="005B5482" w:rsidRDefault="002B4055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110,</w:t>
            </w:r>
            <w:r w:rsidR="00E30A24">
              <w:rPr>
                <w:rFonts w:ascii="BrowalliaUPC" w:hAnsi="BrowalliaUPC" w:cs="BrowalliaUPC"/>
                <w:sz w:val="28"/>
                <w:szCs w:val="28"/>
              </w:rPr>
              <w:t>204</w:t>
            </w:r>
          </w:p>
        </w:tc>
        <w:tc>
          <w:tcPr>
            <w:tcW w:w="284" w:type="dxa"/>
          </w:tcPr>
          <w:p w14:paraId="1B0E3303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C7AB06" w14:textId="3A441B53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136,802</w:t>
            </w:r>
          </w:p>
        </w:tc>
      </w:tr>
      <w:tr w:rsidR="003F51DC" w:rsidRPr="005B5482" w14:paraId="21976661" w14:textId="77777777" w:rsidTr="00CE5B5B">
        <w:trPr>
          <w:trHeight w:val="113"/>
        </w:trPr>
        <w:tc>
          <w:tcPr>
            <w:tcW w:w="3519" w:type="dxa"/>
          </w:tcPr>
          <w:p w14:paraId="6694D070" w14:textId="48BB7839" w:rsidR="003F51DC" w:rsidRPr="005B5482" w:rsidRDefault="003F51DC" w:rsidP="00DD5B88">
            <w:pPr>
              <w:pStyle w:val="Footer"/>
              <w:tabs>
                <w:tab w:val="left" w:pos="0"/>
                <w:tab w:val="left" w:pos="60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="00096749">
              <w:rPr>
                <w:rFonts w:cstheme="minorBidi"/>
                <w:sz w:val="16"/>
                <w:szCs w:val="16"/>
                <w:lang w:val="en-GB"/>
              </w:rPr>
              <w:t>-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6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D4089" w14:textId="3C2A2BE9" w:rsidR="003F51DC" w:rsidRPr="005B5482" w:rsidRDefault="002B4055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30,</w:t>
            </w:r>
            <w:r w:rsidR="0052364C">
              <w:rPr>
                <w:rFonts w:ascii="BrowalliaUPC" w:hAnsi="BrowalliaUPC" w:cs="BrowalliaUPC"/>
                <w:sz w:val="28"/>
                <w:szCs w:val="28"/>
              </w:rPr>
              <w:t>338</w:t>
            </w:r>
          </w:p>
        </w:tc>
        <w:tc>
          <w:tcPr>
            <w:tcW w:w="284" w:type="dxa"/>
            <w:shd w:val="clear" w:color="auto" w:fill="auto"/>
          </w:tcPr>
          <w:p w14:paraId="7571BE87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A73D80" w14:textId="1B40596D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18,578</w:t>
            </w:r>
          </w:p>
        </w:tc>
        <w:tc>
          <w:tcPr>
            <w:tcW w:w="283" w:type="dxa"/>
          </w:tcPr>
          <w:p w14:paraId="55EF2619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957BAD" w14:textId="4FA671B5" w:rsidR="003F51DC" w:rsidRPr="005B5482" w:rsidRDefault="002B4055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29,</w:t>
            </w:r>
            <w:r w:rsidR="00FA02D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C50F56">
              <w:rPr>
                <w:rFonts w:ascii="BrowalliaUPC" w:hAnsi="BrowalliaUPC" w:cs="BrowalliaUPC"/>
                <w:sz w:val="28"/>
                <w:szCs w:val="28"/>
              </w:rPr>
              <w:t>30</w:t>
            </w:r>
          </w:p>
        </w:tc>
        <w:tc>
          <w:tcPr>
            <w:tcW w:w="284" w:type="dxa"/>
          </w:tcPr>
          <w:p w14:paraId="4BB67995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632BE3" w14:textId="61D90CB4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18,133</w:t>
            </w:r>
          </w:p>
        </w:tc>
      </w:tr>
      <w:tr w:rsidR="003F51DC" w:rsidRPr="005B5482" w14:paraId="659C6A49" w14:textId="77777777" w:rsidTr="00CE5B5B">
        <w:trPr>
          <w:trHeight w:val="113"/>
        </w:trPr>
        <w:tc>
          <w:tcPr>
            <w:tcW w:w="3519" w:type="dxa"/>
          </w:tcPr>
          <w:p w14:paraId="483F5295" w14:textId="508AF330" w:rsidR="003F51DC" w:rsidRPr="005B5482" w:rsidRDefault="003F51DC" w:rsidP="00DD5B88">
            <w:pPr>
              <w:pStyle w:val="Footer"/>
              <w:tabs>
                <w:tab w:val="left" w:pos="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="00096749">
              <w:rPr>
                <w:rFonts w:cstheme="minorBidi"/>
                <w:sz w:val="16"/>
                <w:szCs w:val="16"/>
                <w:lang w:val="en-GB"/>
              </w:rPr>
              <w:t>-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FF293" w14:textId="184DA5BC" w:rsidR="003F51DC" w:rsidRPr="005B5482" w:rsidRDefault="002B4055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5,763</w:t>
            </w:r>
          </w:p>
        </w:tc>
        <w:tc>
          <w:tcPr>
            <w:tcW w:w="284" w:type="dxa"/>
            <w:shd w:val="clear" w:color="auto" w:fill="auto"/>
          </w:tcPr>
          <w:p w14:paraId="5619C013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EA8E77" w14:textId="0EB35FCD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16,002</w:t>
            </w:r>
          </w:p>
        </w:tc>
        <w:tc>
          <w:tcPr>
            <w:tcW w:w="283" w:type="dxa"/>
          </w:tcPr>
          <w:p w14:paraId="256844D9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25F59A" w14:textId="28879CC4" w:rsidR="003F51DC" w:rsidRPr="005B5482" w:rsidRDefault="002B4055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5,693</w:t>
            </w:r>
          </w:p>
        </w:tc>
        <w:tc>
          <w:tcPr>
            <w:tcW w:w="284" w:type="dxa"/>
          </w:tcPr>
          <w:p w14:paraId="474BD456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1DB458" w14:textId="5EC92F2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15,772</w:t>
            </w:r>
          </w:p>
        </w:tc>
      </w:tr>
      <w:tr w:rsidR="003F51DC" w:rsidRPr="005B5482" w14:paraId="417D5068" w14:textId="77777777" w:rsidTr="00CE5B5B">
        <w:trPr>
          <w:trHeight w:val="113"/>
        </w:trPr>
        <w:tc>
          <w:tcPr>
            <w:tcW w:w="3519" w:type="dxa"/>
          </w:tcPr>
          <w:p w14:paraId="3CA655F3" w14:textId="77777777" w:rsidR="003F51DC" w:rsidRPr="005B5482" w:rsidRDefault="003F51DC" w:rsidP="00DD5B88">
            <w:pPr>
              <w:pStyle w:val="Footer"/>
              <w:tabs>
                <w:tab w:val="left" w:pos="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3C268A" w14:textId="6462589A" w:rsidR="003F51DC" w:rsidRPr="005B5482" w:rsidRDefault="0052364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419</w:t>
            </w:r>
          </w:p>
        </w:tc>
        <w:tc>
          <w:tcPr>
            <w:tcW w:w="284" w:type="dxa"/>
            <w:shd w:val="clear" w:color="auto" w:fill="auto"/>
          </w:tcPr>
          <w:p w14:paraId="229F5F1D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10B35A" w14:textId="126EED9A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4,751</w:t>
            </w:r>
          </w:p>
        </w:tc>
        <w:tc>
          <w:tcPr>
            <w:tcW w:w="283" w:type="dxa"/>
          </w:tcPr>
          <w:p w14:paraId="36BD590A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0DAA34" w14:textId="60DEFE4F" w:rsidR="003F51DC" w:rsidRPr="005B5482" w:rsidRDefault="00CD1178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296</w:t>
            </w:r>
          </w:p>
        </w:tc>
        <w:tc>
          <w:tcPr>
            <w:tcW w:w="284" w:type="dxa"/>
          </w:tcPr>
          <w:p w14:paraId="3C475100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B4B1D" w14:textId="6722DC3C" w:rsidR="003F51DC" w:rsidRPr="005B5482" w:rsidRDefault="003F51DC" w:rsidP="00DD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3,227</w:t>
            </w:r>
          </w:p>
        </w:tc>
      </w:tr>
      <w:tr w:rsidR="003F51DC" w:rsidRPr="005B5482" w14:paraId="441CFF87" w14:textId="77777777" w:rsidTr="00CE5B5B">
        <w:trPr>
          <w:trHeight w:val="113"/>
        </w:trPr>
        <w:tc>
          <w:tcPr>
            <w:tcW w:w="3519" w:type="dxa"/>
          </w:tcPr>
          <w:p w14:paraId="7F827A72" w14:textId="77777777" w:rsidR="003F51DC" w:rsidRPr="005B5482" w:rsidRDefault="003F51DC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0715B" w14:textId="45E0CDA6" w:rsidR="003F51DC" w:rsidRPr="005B5482" w:rsidRDefault="00D7102A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320,697</w:t>
            </w:r>
          </w:p>
        </w:tc>
        <w:tc>
          <w:tcPr>
            <w:tcW w:w="284" w:type="dxa"/>
            <w:shd w:val="clear" w:color="auto" w:fill="auto"/>
          </w:tcPr>
          <w:p w14:paraId="65299955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C3397" w14:textId="449DF447" w:rsidR="003F51DC" w:rsidRPr="005B5482" w:rsidRDefault="003F51DC" w:rsidP="00DD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328,789</w:t>
            </w:r>
          </w:p>
        </w:tc>
        <w:tc>
          <w:tcPr>
            <w:tcW w:w="283" w:type="dxa"/>
          </w:tcPr>
          <w:p w14:paraId="0B83D5F1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B326DC" w14:textId="2464083E" w:rsidR="003F51DC" w:rsidRPr="005B5482" w:rsidRDefault="002B4055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299,75</w:t>
            </w:r>
            <w:r w:rsidR="00C50F56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14:paraId="02E6BB7D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B35DA9" w14:textId="3F67C74F" w:rsidR="003F51DC" w:rsidRPr="005B5482" w:rsidRDefault="003F51DC" w:rsidP="00DD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310,748</w:t>
            </w:r>
          </w:p>
        </w:tc>
      </w:tr>
      <w:tr w:rsidR="003F51DC" w:rsidRPr="005B5482" w14:paraId="48CB1523" w14:textId="77777777" w:rsidTr="00CE5B5B">
        <w:trPr>
          <w:trHeight w:val="113"/>
        </w:trPr>
        <w:tc>
          <w:tcPr>
            <w:tcW w:w="3519" w:type="dxa"/>
          </w:tcPr>
          <w:p w14:paraId="528E0BFB" w14:textId="77777777" w:rsidR="00E66AE4" w:rsidRDefault="003F51DC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ค่าเผื่อผลขาดทุน</w:t>
            </w:r>
            <w:r w:rsidR="00C41919">
              <w:rPr>
                <w:rFonts w:ascii="BrowalliaUPC" w:hAnsi="BrowalliaUPC" w:cs="BrowalliaUPC" w:hint="cs"/>
                <w:sz w:val="28"/>
                <w:szCs w:val="28"/>
                <w:cs/>
                <w:lang w:val="th-TH"/>
              </w:rPr>
              <w:t>ด้านเครดิต</w:t>
            </w:r>
          </w:p>
          <w:p w14:paraId="2783B470" w14:textId="110C4228" w:rsidR="003F51DC" w:rsidRPr="005B5482" w:rsidRDefault="00E66AE4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th-TH"/>
              </w:rPr>
              <w:t xml:space="preserve">         </w:t>
            </w:r>
            <w:r w:rsidR="00C41919">
              <w:rPr>
                <w:rFonts w:ascii="BrowalliaUPC" w:hAnsi="BrowalliaUPC" w:cs="BrowalliaUPC" w:hint="cs"/>
                <w:sz w:val="28"/>
                <w:szCs w:val="28"/>
                <w:cs/>
                <w:lang w:val="th-TH"/>
              </w:rPr>
              <w:t>ที่คาดว่</w:t>
            </w:r>
            <w:r w:rsidR="00100687">
              <w:rPr>
                <w:rFonts w:ascii="BrowalliaUPC" w:hAnsi="BrowalliaUPC" w:cs="BrowalliaUPC" w:hint="cs"/>
                <w:sz w:val="28"/>
                <w:szCs w:val="28"/>
                <w:cs/>
                <w:lang w:val="th-TH"/>
              </w:rPr>
              <w:t>า</w:t>
            </w:r>
            <w:r w:rsidR="00C41919">
              <w:rPr>
                <w:rFonts w:ascii="BrowalliaUPC" w:hAnsi="BrowalliaUPC" w:cs="BrowalliaUPC" w:hint="cs"/>
                <w:sz w:val="28"/>
                <w:szCs w:val="28"/>
                <w:cs/>
                <w:lang w:val="th-TH"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DF0BA" w14:textId="4CD94D7F" w:rsidR="003F51DC" w:rsidRPr="005B5482" w:rsidRDefault="00D7102A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61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5F8C059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7F9B1" w14:textId="7AB11EA2" w:rsidR="003F51DC" w:rsidRPr="005B5482" w:rsidRDefault="003F51DC" w:rsidP="00DD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(277)</w:t>
            </w:r>
          </w:p>
        </w:tc>
        <w:tc>
          <w:tcPr>
            <w:tcW w:w="283" w:type="dxa"/>
          </w:tcPr>
          <w:p w14:paraId="4E32C03C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059BD6" w14:textId="45D3E08B" w:rsidR="003F51DC" w:rsidRPr="005B5482" w:rsidRDefault="002B4055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61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4E3812A5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01CBB" w14:textId="0B55EF8E" w:rsidR="003F51DC" w:rsidRPr="005B5482" w:rsidRDefault="003F51DC" w:rsidP="00DD5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(277)</w:t>
            </w:r>
          </w:p>
        </w:tc>
      </w:tr>
      <w:tr w:rsidR="003F51DC" w:rsidRPr="005B5482" w14:paraId="13224F91" w14:textId="77777777" w:rsidTr="00B361CE">
        <w:trPr>
          <w:trHeight w:val="267"/>
        </w:trPr>
        <w:tc>
          <w:tcPr>
            <w:tcW w:w="3519" w:type="dxa"/>
          </w:tcPr>
          <w:p w14:paraId="31F6CC70" w14:textId="77777777" w:rsidR="003F51DC" w:rsidRPr="005B5482" w:rsidRDefault="003F51DC" w:rsidP="00DD5B88">
            <w:pPr>
              <w:pStyle w:val="Footer"/>
              <w:tabs>
                <w:tab w:val="left" w:pos="0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0DADAA" w14:textId="51B87A7C" w:rsidR="003F51DC" w:rsidRPr="005B5482" w:rsidRDefault="00D7102A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320,636</w:t>
            </w:r>
          </w:p>
        </w:tc>
        <w:tc>
          <w:tcPr>
            <w:tcW w:w="284" w:type="dxa"/>
            <w:shd w:val="clear" w:color="auto" w:fill="auto"/>
          </w:tcPr>
          <w:p w14:paraId="7BCC4FCF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81EBE78" w14:textId="77F11AB2" w:rsidR="003F51DC" w:rsidRPr="005B5482" w:rsidRDefault="003F51DC" w:rsidP="00DD5B88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328,512</w:t>
            </w:r>
          </w:p>
        </w:tc>
        <w:tc>
          <w:tcPr>
            <w:tcW w:w="283" w:type="dxa"/>
          </w:tcPr>
          <w:p w14:paraId="7E7DEE9C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37E1E4" w14:textId="54BCDFD1" w:rsidR="003F51DC" w:rsidRPr="005B5482" w:rsidRDefault="002B4055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299,691</w:t>
            </w:r>
          </w:p>
        </w:tc>
        <w:tc>
          <w:tcPr>
            <w:tcW w:w="284" w:type="dxa"/>
          </w:tcPr>
          <w:p w14:paraId="3AE1AE30" w14:textId="77777777" w:rsidR="003F51DC" w:rsidRPr="005B5482" w:rsidRDefault="003F51DC" w:rsidP="00DD5B8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EE4306A" w14:textId="7AD3C37E" w:rsidR="003F51DC" w:rsidRPr="005B5482" w:rsidRDefault="003F51DC" w:rsidP="00DD5B88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310,471</w:t>
            </w:r>
          </w:p>
        </w:tc>
      </w:tr>
    </w:tbl>
    <w:p w14:paraId="37BEDD8B" w14:textId="62CBCC2B" w:rsidR="00CF6058" w:rsidRPr="005B5482" w:rsidRDefault="00867702" w:rsidP="000C472A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</w:rPr>
        <w:tab/>
      </w:r>
      <w:r w:rsidRPr="005B5482">
        <w:rPr>
          <w:rFonts w:ascii="BrowalliaUPC" w:hAnsi="BrowalliaUPC" w:cs="BrowalliaUPC"/>
          <w:sz w:val="28"/>
          <w:szCs w:val="28"/>
        </w:rPr>
        <w:tab/>
      </w:r>
    </w:p>
    <w:p w14:paraId="5F175C3C" w14:textId="7D2C9095" w:rsidR="00867702" w:rsidRPr="005B5482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ในระหว่างปีสิ้นสุดวันที่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256</w:t>
      </w:r>
      <w:r w:rsidR="003F51DC" w:rsidRPr="005B5482">
        <w:rPr>
          <w:rFonts w:ascii="BrowalliaUPC" w:hAnsi="BrowalliaUPC" w:cs="BrowalliaUPC"/>
          <w:sz w:val="28"/>
          <w:szCs w:val="28"/>
          <w:lang w:val="en-GB"/>
        </w:rPr>
        <w:t>6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256</w:t>
      </w:r>
      <w:r w:rsidR="003F51DC" w:rsidRPr="005B5482">
        <w:rPr>
          <w:rFonts w:ascii="BrowalliaUPC" w:hAnsi="BrowalliaUPC" w:cs="BrowalliaUPC"/>
          <w:sz w:val="28"/>
          <w:szCs w:val="28"/>
          <w:lang w:val="en-GB"/>
        </w:rPr>
        <w:t>5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รายการเคลื่อนไหวของค่าเผื่อผลขาดทุน</w:t>
      </w:r>
      <w:r w:rsidR="00C41919">
        <w:rPr>
          <w:rFonts w:ascii="BrowalliaUPC" w:hAnsi="BrowalliaUPC" w:cs="BrowalliaUPC" w:hint="cs"/>
          <w:sz w:val="28"/>
          <w:szCs w:val="28"/>
          <w:cs/>
          <w:lang w:val="en-GB"/>
        </w:rPr>
        <w:t>ด้านเครดิตที่คาดว่าจะเกิดขึ้น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ของลูกหนี้การค้า มีดังต่อไปนี้</w:t>
      </w:r>
    </w:p>
    <w:p w14:paraId="1E3A4A88" w14:textId="77777777" w:rsidR="00867702" w:rsidRPr="005B5482" w:rsidRDefault="00867702" w:rsidP="00867702">
      <w:pPr>
        <w:spacing w:line="240" w:lineRule="auto"/>
        <w:ind w:left="426" w:firstLine="24"/>
        <w:rPr>
          <w:rFonts w:ascii="BrowalliaUPC" w:hAnsi="BrowalliaUPC" w:cs="BrowalliaUPC"/>
          <w:sz w:val="28"/>
          <w:szCs w:val="28"/>
        </w:rPr>
      </w:pPr>
    </w:p>
    <w:tbl>
      <w:tblPr>
        <w:tblW w:w="891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5"/>
        <w:gridCol w:w="2976"/>
        <w:gridCol w:w="1134"/>
        <w:gridCol w:w="284"/>
        <w:gridCol w:w="1134"/>
        <w:gridCol w:w="283"/>
        <w:gridCol w:w="1134"/>
        <w:gridCol w:w="284"/>
        <w:gridCol w:w="1162"/>
      </w:tblGrid>
      <w:tr w:rsidR="00183D19" w:rsidRPr="005B5482" w14:paraId="04EDB871" w14:textId="77777777" w:rsidTr="00CE5B5B">
        <w:tc>
          <w:tcPr>
            <w:tcW w:w="3501" w:type="dxa"/>
            <w:gridSpan w:val="2"/>
          </w:tcPr>
          <w:p w14:paraId="3D4A09FD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5C6E0CCB" w14:textId="77777777" w:rsidR="00867702" w:rsidRPr="005B5482" w:rsidRDefault="00867702" w:rsidP="00CE5B5B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83D19" w:rsidRPr="005B5482" w14:paraId="1BCE6B57" w14:textId="77777777" w:rsidTr="00CE5B5B">
        <w:tc>
          <w:tcPr>
            <w:tcW w:w="3501" w:type="dxa"/>
            <w:gridSpan w:val="2"/>
          </w:tcPr>
          <w:p w14:paraId="2EC981B9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2524E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99C2160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92BB4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F51DC" w:rsidRPr="005B5482" w14:paraId="3123483A" w14:textId="77777777" w:rsidTr="00CE5B5B">
        <w:tc>
          <w:tcPr>
            <w:tcW w:w="3501" w:type="dxa"/>
            <w:gridSpan w:val="2"/>
          </w:tcPr>
          <w:p w14:paraId="58F89F01" w14:textId="77777777" w:rsidR="003F51DC" w:rsidRPr="005B5482" w:rsidRDefault="003F51DC" w:rsidP="003F51DC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8BE42" w14:textId="47B4E6AA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7BC19" w14:textId="77777777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E7EA" w14:textId="1CB17956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83" w:type="dxa"/>
            <w:vAlign w:val="bottom"/>
          </w:tcPr>
          <w:p w14:paraId="51B8FE3C" w14:textId="77777777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E11F3" w14:textId="3BC3613D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35C0F" w14:textId="77777777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FA1EA" w14:textId="419F6B34" w:rsidR="003F51DC" w:rsidRPr="005B5482" w:rsidRDefault="003F51DC" w:rsidP="003F51D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183D19" w:rsidRPr="005B5482" w14:paraId="509D56D2" w14:textId="77777777" w:rsidTr="00CE5B5B">
        <w:tc>
          <w:tcPr>
            <w:tcW w:w="3501" w:type="dxa"/>
            <w:gridSpan w:val="2"/>
            <w:vAlign w:val="bottom"/>
          </w:tcPr>
          <w:p w14:paraId="3196B815" w14:textId="77777777" w:rsidR="00867702" w:rsidRPr="005B5482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20BD64" w14:textId="77777777" w:rsidR="00867702" w:rsidRPr="005B5482" w:rsidRDefault="00867702" w:rsidP="00CE5B5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0E9545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81604B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3157EA20" w14:textId="77777777" w:rsidR="00867702" w:rsidRPr="005B5482" w:rsidRDefault="00867702" w:rsidP="00CE5B5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4BD8F0A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253C10" w14:textId="77777777" w:rsidR="00867702" w:rsidRPr="005B5482" w:rsidRDefault="00867702" w:rsidP="00CE5B5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7A7E0BF3" w14:textId="77777777" w:rsidR="00867702" w:rsidRPr="005B5482" w:rsidRDefault="0086770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3F51DC" w:rsidRPr="005B5482" w14:paraId="5914C6F4" w14:textId="77777777" w:rsidTr="00CE5B5B">
        <w:tc>
          <w:tcPr>
            <w:tcW w:w="3501" w:type="dxa"/>
            <w:gridSpan w:val="2"/>
            <w:vAlign w:val="bottom"/>
            <w:hideMark/>
          </w:tcPr>
          <w:p w14:paraId="3F18A5B5" w14:textId="77777777" w:rsidR="003F51DC" w:rsidRPr="005B5482" w:rsidRDefault="003F51DC" w:rsidP="003F51D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vAlign w:val="bottom"/>
          </w:tcPr>
          <w:p w14:paraId="2F99EE6A" w14:textId="44BC0DC0" w:rsidR="003F51DC" w:rsidRPr="005B5482" w:rsidRDefault="00627BD8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277</w:t>
            </w:r>
          </w:p>
        </w:tc>
        <w:tc>
          <w:tcPr>
            <w:tcW w:w="284" w:type="dxa"/>
          </w:tcPr>
          <w:p w14:paraId="3F5C344C" w14:textId="77777777" w:rsidR="003F51DC" w:rsidRPr="005B5482" w:rsidRDefault="003F51DC" w:rsidP="00F31C4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4F0EA4" w14:textId="79888432" w:rsidR="003F51DC" w:rsidRPr="005B5482" w:rsidRDefault="003F51DC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402</w:t>
            </w:r>
          </w:p>
        </w:tc>
        <w:tc>
          <w:tcPr>
            <w:tcW w:w="283" w:type="dxa"/>
          </w:tcPr>
          <w:p w14:paraId="26F18AE9" w14:textId="77777777" w:rsidR="003F51DC" w:rsidRPr="005B5482" w:rsidRDefault="003F51DC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B6AE49D" w14:textId="008F4812" w:rsidR="003F51DC" w:rsidRPr="005B5482" w:rsidRDefault="00627BD8" w:rsidP="00F31C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277</w:t>
            </w:r>
          </w:p>
        </w:tc>
        <w:tc>
          <w:tcPr>
            <w:tcW w:w="284" w:type="dxa"/>
          </w:tcPr>
          <w:p w14:paraId="6ED117F3" w14:textId="77777777" w:rsidR="003F51DC" w:rsidRPr="005B5482" w:rsidRDefault="003F51DC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690B8F7" w14:textId="2E30CD15" w:rsidR="003F51DC" w:rsidRPr="005B5482" w:rsidRDefault="003F51DC" w:rsidP="00F31C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402</w:t>
            </w:r>
          </w:p>
        </w:tc>
      </w:tr>
      <w:tr w:rsidR="004B0321" w:rsidRPr="005B5482" w14:paraId="100546F0" w14:textId="77777777" w:rsidTr="00100687">
        <w:trPr>
          <w:trHeight w:val="261"/>
        </w:trPr>
        <w:tc>
          <w:tcPr>
            <w:tcW w:w="525" w:type="dxa"/>
            <w:vAlign w:val="bottom"/>
          </w:tcPr>
          <w:p w14:paraId="0949B3B1" w14:textId="57B22FA1" w:rsidR="004B0321" w:rsidRPr="005B5482" w:rsidRDefault="004B0321" w:rsidP="004B0321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</w:p>
        </w:tc>
        <w:tc>
          <w:tcPr>
            <w:tcW w:w="2976" w:type="dxa"/>
            <w:vAlign w:val="bottom"/>
          </w:tcPr>
          <w:p w14:paraId="6B7F3503" w14:textId="69DA1D49" w:rsidR="004B0321" w:rsidRPr="005B5482" w:rsidRDefault="004B0321" w:rsidP="004B0321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left="-105"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134" w:type="dxa"/>
            <w:vAlign w:val="bottom"/>
          </w:tcPr>
          <w:p w14:paraId="0A219846" w14:textId="454B8016" w:rsidR="004B0321" w:rsidRPr="005B5482" w:rsidRDefault="00627BD8" w:rsidP="004B0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216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45DB635C" w14:textId="77777777" w:rsidR="004B0321" w:rsidRPr="005B5482" w:rsidRDefault="004B0321" w:rsidP="004B032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7FA787" w14:textId="6FA265A3" w:rsidR="004B0321" w:rsidRPr="005B5482" w:rsidRDefault="004B0321" w:rsidP="004B0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(125)</w:t>
            </w:r>
          </w:p>
        </w:tc>
        <w:tc>
          <w:tcPr>
            <w:tcW w:w="283" w:type="dxa"/>
          </w:tcPr>
          <w:p w14:paraId="184A9720" w14:textId="77777777" w:rsidR="004B0321" w:rsidRPr="005B5482" w:rsidRDefault="004B0321" w:rsidP="004B03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0945922" w14:textId="53B739CE" w:rsidR="004B0321" w:rsidRPr="005B5482" w:rsidRDefault="00627BD8" w:rsidP="004B0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216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562C0ACC" w14:textId="77777777" w:rsidR="004B0321" w:rsidRPr="005B5482" w:rsidRDefault="004B0321" w:rsidP="004B03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72A71CB5" w14:textId="4422228A" w:rsidR="004B0321" w:rsidRPr="005B5482" w:rsidRDefault="004B0321" w:rsidP="004B0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(125)</w:t>
            </w:r>
          </w:p>
        </w:tc>
      </w:tr>
      <w:tr w:rsidR="003F51DC" w:rsidRPr="005B5482" w14:paraId="3BE4FC67" w14:textId="77777777" w:rsidTr="00CE5B5B">
        <w:tc>
          <w:tcPr>
            <w:tcW w:w="3501" w:type="dxa"/>
            <w:gridSpan w:val="2"/>
            <w:vAlign w:val="bottom"/>
            <w:hideMark/>
          </w:tcPr>
          <w:p w14:paraId="0942C554" w14:textId="77777777" w:rsidR="003F51DC" w:rsidRPr="005B5482" w:rsidRDefault="003F51DC" w:rsidP="003F51D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198E495" w14:textId="1659688D" w:rsidR="003F51DC" w:rsidRPr="005B5482" w:rsidRDefault="00627BD8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61</w:t>
            </w:r>
          </w:p>
        </w:tc>
        <w:tc>
          <w:tcPr>
            <w:tcW w:w="284" w:type="dxa"/>
          </w:tcPr>
          <w:p w14:paraId="41860364" w14:textId="77777777" w:rsidR="003F51DC" w:rsidRPr="005B5482" w:rsidRDefault="003F51DC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D3CF64F" w14:textId="2B57CF2E" w:rsidR="003F51DC" w:rsidRPr="005B5482" w:rsidRDefault="003F51DC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277</w:t>
            </w:r>
          </w:p>
        </w:tc>
        <w:tc>
          <w:tcPr>
            <w:tcW w:w="283" w:type="dxa"/>
          </w:tcPr>
          <w:p w14:paraId="36C20C84" w14:textId="77777777" w:rsidR="003F51DC" w:rsidRPr="005B5482" w:rsidRDefault="003F51DC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D66F94C" w14:textId="6B1B7E52" w:rsidR="003F51DC" w:rsidRPr="005B5482" w:rsidRDefault="00627BD8" w:rsidP="00F31C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61</w:t>
            </w:r>
          </w:p>
        </w:tc>
        <w:tc>
          <w:tcPr>
            <w:tcW w:w="284" w:type="dxa"/>
          </w:tcPr>
          <w:p w14:paraId="0276AE2E" w14:textId="77777777" w:rsidR="003F51DC" w:rsidRPr="005B5482" w:rsidRDefault="003F51DC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E04DED3" w14:textId="1917372A" w:rsidR="003F51DC" w:rsidRPr="005B5482" w:rsidRDefault="003F51DC" w:rsidP="00F31C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277</w:t>
            </w:r>
          </w:p>
        </w:tc>
      </w:tr>
    </w:tbl>
    <w:p w14:paraId="67FAFEAF" w14:textId="2D9BEE7F" w:rsidR="00F72F7E" w:rsidRPr="005B5482" w:rsidRDefault="00F72F7E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52195414" w14:textId="30BB6A38" w:rsidR="00A220E7" w:rsidRPr="005B5482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20E6AFDA" w14:textId="4CF4F8F0" w:rsidR="00A220E7" w:rsidRPr="005B5482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6CFEF89C" w14:textId="0C946852" w:rsidR="00A220E7" w:rsidRPr="005B5482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3472B7C7" w14:textId="30012AA8" w:rsidR="00A220E7" w:rsidRPr="005B5482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37CE2EF2" w14:textId="7BEBD16D" w:rsidR="00A220E7" w:rsidRPr="005B5482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20CE48CC" w14:textId="24CB79E0" w:rsidR="00A220E7" w:rsidRPr="005B5482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2D0F4FF5" w14:textId="3F7B2BB7" w:rsidR="00A220E7" w:rsidRPr="005B5482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7348F0C8" w14:textId="504A18AC" w:rsidR="00A220E7" w:rsidRPr="005B5482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45A16D9A" w14:textId="1BD5BD51" w:rsidR="00875EA5" w:rsidRPr="005B5482" w:rsidRDefault="00875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  <w:lang w:val="en-GB"/>
        </w:rPr>
      </w:pPr>
      <w:r w:rsidRPr="005B5482">
        <w:rPr>
          <w:rFonts w:ascii="BrowalliaUPC" w:hAnsi="BrowalliaUPC" w:cs="BrowalliaUPC"/>
          <w:sz w:val="20"/>
          <w:szCs w:val="20"/>
          <w:lang w:val="en-GB"/>
        </w:rPr>
        <w:br w:type="page"/>
      </w:r>
    </w:p>
    <w:p w14:paraId="410C4AEC" w14:textId="636EDCE6" w:rsidR="00867702" w:rsidRPr="005B5482" w:rsidRDefault="00867702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337E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สินค้า</w:t>
      </w: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คงเหลือ</w:t>
      </w:r>
    </w:p>
    <w:p w14:paraId="0FA31395" w14:textId="77777777" w:rsidR="00867702" w:rsidRPr="005B5482" w:rsidRDefault="00867702" w:rsidP="0086770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u w:val="single"/>
        </w:rPr>
      </w:pPr>
    </w:p>
    <w:tbl>
      <w:tblPr>
        <w:tblW w:w="8987" w:type="dxa"/>
        <w:tblInd w:w="369" w:type="dxa"/>
        <w:tblLook w:val="01E0" w:firstRow="1" w:lastRow="1" w:firstColumn="1" w:lastColumn="1" w:noHBand="0" w:noVBand="0"/>
      </w:tblPr>
      <w:tblGrid>
        <w:gridCol w:w="3600"/>
        <w:gridCol w:w="1134"/>
        <w:gridCol w:w="284"/>
        <w:gridCol w:w="1134"/>
        <w:gridCol w:w="283"/>
        <w:gridCol w:w="1134"/>
        <w:gridCol w:w="284"/>
        <w:gridCol w:w="1134"/>
      </w:tblGrid>
      <w:tr w:rsidR="00867702" w:rsidRPr="005B5482" w14:paraId="00A78354" w14:textId="77777777" w:rsidTr="00721DB9">
        <w:tc>
          <w:tcPr>
            <w:tcW w:w="3600" w:type="dxa"/>
          </w:tcPr>
          <w:p w14:paraId="7E32F86B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0471110B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5B5482" w14:paraId="25C09E3A" w14:textId="77777777" w:rsidTr="00721DB9">
        <w:tc>
          <w:tcPr>
            <w:tcW w:w="3600" w:type="dxa"/>
          </w:tcPr>
          <w:p w14:paraId="3565E710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15E1779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1B746EA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F283D32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27D7D" w:rsidRPr="005B5482" w14:paraId="7DA0D576" w14:textId="77777777" w:rsidTr="00721DB9">
        <w:trPr>
          <w:trHeight w:val="351"/>
        </w:trPr>
        <w:tc>
          <w:tcPr>
            <w:tcW w:w="3600" w:type="dxa"/>
          </w:tcPr>
          <w:p w14:paraId="6982E299" w14:textId="77777777" w:rsidR="00B27D7D" w:rsidRPr="005B5482" w:rsidRDefault="00B27D7D" w:rsidP="00B27D7D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E504" w14:textId="38C83FE1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5DCDB7B2" w14:textId="77777777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0D216C" w14:textId="5116A606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83" w:type="dxa"/>
            <w:vAlign w:val="bottom"/>
          </w:tcPr>
          <w:p w14:paraId="6AC80C71" w14:textId="77777777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922D96" w14:textId="0D5F52E1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5DEB8192" w14:textId="77777777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D6B314" w14:textId="6F4BCD16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867702" w:rsidRPr="005B5482" w14:paraId="5F395E59" w14:textId="77777777" w:rsidTr="00721DB9">
        <w:trPr>
          <w:trHeight w:val="287"/>
        </w:trPr>
        <w:tc>
          <w:tcPr>
            <w:tcW w:w="3600" w:type="dxa"/>
          </w:tcPr>
          <w:p w14:paraId="1E2A0FD9" w14:textId="77777777" w:rsidR="00867702" w:rsidRPr="005B5482" w:rsidRDefault="00867702" w:rsidP="00CE5B5B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EAEB499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533756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7EAB58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3" w:type="dxa"/>
          </w:tcPr>
          <w:p w14:paraId="54802549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2344F3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18F98B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2A061D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720308" w:rsidRPr="005B5482" w14:paraId="459922EB" w14:textId="77777777" w:rsidTr="00721DB9">
        <w:trPr>
          <w:trHeight w:val="185"/>
        </w:trPr>
        <w:tc>
          <w:tcPr>
            <w:tcW w:w="3600" w:type="dxa"/>
          </w:tcPr>
          <w:p w14:paraId="36E5780A" w14:textId="77777777" w:rsidR="00720308" w:rsidRPr="005B5482" w:rsidRDefault="00720308" w:rsidP="00720308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</w:rPr>
            </w:pPr>
            <w:r w:rsidRPr="005B5482">
              <w:rPr>
                <w:rFonts w:ascii="BrowalliaUPC" w:hAnsi="BrowalliaUPC" w:cs="BrowalliaUPC"/>
                <w:color w:val="auto"/>
                <w:cs/>
              </w:rPr>
              <w:t>สินค้าระหว่างทาง</w:t>
            </w:r>
          </w:p>
        </w:tc>
        <w:tc>
          <w:tcPr>
            <w:tcW w:w="1134" w:type="dxa"/>
            <w:shd w:val="clear" w:color="auto" w:fill="auto"/>
          </w:tcPr>
          <w:p w14:paraId="1C3AED34" w14:textId="28172F9A" w:rsidR="00720308" w:rsidRPr="005B5482" w:rsidRDefault="00323A36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342</w:t>
            </w:r>
          </w:p>
        </w:tc>
        <w:tc>
          <w:tcPr>
            <w:tcW w:w="284" w:type="dxa"/>
          </w:tcPr>
          <w:p w14:paraId="1BAAA801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FBE61B" w14:textId="444C3E9E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1,643</w:t>
            </w:r>
          </w:p>
        </w:tc>
        <w:tc>
          <w:tcPr>
            <w:tcW w:w="283" w:type="dxa"/>
          </w:tcPr>
          <w:p w14:paraId="66B79F67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6B2D87" w14:textId="7F0C96ED" w:rsidR="00720308" w:rsidRPr="005B5482" w:rsidRDefault="00627BD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3BE583B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4B8E26" w14:textId="17B07F3A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104</w:t>
            </w:r>
          </w:p>
        </w:tc>
      </w:tr>
      <w:tr w:rsidR="00720308" w:rsidRPr="005B5482" w14:paraId="65999E86" w14:textId="77777777" w:rsidTr="00721DB9">
        <w:trPr>
          <w:trHeight w:val="113"/>
        </w:trPr>
        <w:tc>
          <w:tcPr>
            <w:tcW w:w="3600" w:type="dxa"/>
            <w:vAlign w:val="center"/>
          </w:tcPr>
          <w:p w14:paraId="1EDD666B" w14:textId="1A7F5F31" w:rsidR="00720308" w:rsidRPr="005B5482" w:rsidRDefault="00720308" w:rsidP="00720308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สินค้าเพื่อขาย</w:t>
            </w:r>
          </w:p>
        </w:tc>
        <w:tc>
          <w:tcPr>
            <w:tcW w:w="1134" w:type="dxa"/>
            <w:shd w:val="clear" w:color="auto" w:fill="auto"/>
          </w:tcPr>
          <w:p w14:paraId="2EAED091" w14:textId="49D46731" w:rsidR="00720308" w:rsidRPr="005B5482" w:rsidRDefault="00323A36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453,87</w:t>
            </w:r>
            <w:r w:rsidR="00873623">
              <w:rPr>
                <w:rFonts w:ascii="BrowalliaUPC" w:hAnsi="BrowalliaUPC" w:cs="BrowalliaUPC"/>
                <w:sz w:val="28"/>
                <w:szCs w:val="28"/>
              </w:rPr>
              <w:t>9</w:t>
            </w:r>
          </w:p>
        </w:tc>
        <w:tc>
          <w:tcPr>
            <w:tcW w:w="284" w:type="dxa"/>
          </w:tcPr>
          <w:p w14:paraId="03841F46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B076AD" w14:textId="3C0B0632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521,628</w:t>
            </w:r>
          </w:p>
        </w:tc>
        <w:tc>
          <w:tcPr>
            <w:tcW w:w="283" w:type="dxa"/>
          </w:tcPr>
          <w:p w14:paraId="52C5B82B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06372410" w14:textId="772165A0" w:rsidR="00720308" w:rsidRPr="005B5482" w:rsidRDefault="00532E27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366,34</w:t>
            </w:r>
            <w:r w:rsidR="007444A2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0C6F3682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218AD1A6" w14:textId="24A22662" w:rsidR="00720308" w:rsidRPr="005B5482" w:rsidRDefault="00720308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428,490</w:t>
            </w:r>
          </w:p>
        </w:tc>
      </w:tr>
      <w:tr w:rsidR="00720308" w:rsidRPr="005B5482" w14:paraId="4573E37B" w14:textId="77777777" w:rsidTr="00721DB9">
        <w:trPr>
          <w:trHeight w:val="173"/>
        </w:trPr>
        <w:tc>
          <w:tcPr>
            <w:tcW w:w="3600" w:type="dxa"/>
          </w:tcPr>
          <w:p w14:paraId="408701AF" w14:textId="77777777" w:rsidR="00720308" w:rsidRPr="005B5482" w:rsidRDefault="00720308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585D89" w14:textId="101B6211" w:rsidR="00720308" w:rsidRPr="005B5482" w:rsidRDefault="00323A36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454,22</w:t>
            </w:r>
            <w:r w:rsidR="00873623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570904C5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008D5A8" w14:textId="0DF97AFE" w:rsidR="00720308" w:rsidRPr="005B5482" w:rsidRDefault="00720308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523,271</w:t>
            </w:r>
          </w:p>
        </w:tc>
        <w:tc>
          <w:tcPr>
            <w:tcW w:w="283" w:type="dxa"/>
            <w:shd w:val="clear" w:color="auto" w:fill="auto"/>
          </w:tcPr>
          <w:p w14:paraId="3DF94A93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AEBA41" w14:textId="7F5E65CC" w:rsidR="00720308" w:rsidRPr="005B5482" w:rsidRDefault="00532E27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366,34</w:t>
            </w:r>
            <w:r w:rsidR="004D23C2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0D2C02B8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70FBAC" w14:textId="6CAF8D9D" w:rsidR="00720308" w:rsidRPr="005B5482" w:rsidRDefault="00720308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428,594</w:t>
            </w:r>
          </w:p>
        </w:tc>
      </w:tr>
      <w:tr w:rsidR="00720308" w:rsidRPr="005B5482" w14:paraId="6A8AB416" w14:textId="77777777" w:rsidTr="00721DB9">
        <w:trPr>
          <w:trHeight w:val="173"/>
        </w:trPr>
        <w:tc>
          <w:tcPr>
            <w:tcW w:w="3600" w:type="dxa"/>
          </w:tcPr>
          <w:p w14:paraId="09EAB20A" w14:textId="77777777" w:rsidR="00720308" w:rsidRPr="005B5482" w:rsidRDefault="00720308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</w:tcPr>
          <w:p w14:paraId="0BBCE0A2" w14:textId="2D9EB072" w:rsidR="00720308" w:rsidRPr="005B5482" w:rsidRDefault="00323A36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41,15</w:t>
            </w:r>
            <w:r w:rsidR="00873623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BrowalliaUPC" w:hAnsi="BrowalliaUPC" w:cs="BrowalliaUPC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80266C3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2D44B8" w14:textId="36F0190C" w:rsidR="00720308" w:rsidRPr="005B5482" w:rsidRDefault="00720308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(40,279)</w:t>
            </w:r>
          </w:p>
        </w:tc>
        <w:tc>
          <w:tcPr>
            <w:tcW w:w="283" w:type="dxa"/>
            <w:shd w:val="clear" w:color="auto" w:fill="auto"/>
          </w:tcPr>
          <w:p w14:paraId="46B226AD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82A0E7" w14:textId="7C643B88" w:rsidR="00720308" w:rsidRPr="005B5482" w:rsidRDefault="00532E27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26,31</w:t>
            </w:r>
            <w:r w:rsidR="004D23C2">
              <w:rPr>
                <w:rFonts w:ascii="BrowalliaUPC" w:hAnsi="BrowalliaUPC" w:cs="BrowalliaUPC"/>
                <w:sz w:val="28"/>
                <w:szCs w:val="28"/>
              </w:rPr>
              <w:t>5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D638088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46A73E" w14:textId="25D89F59" w:rsidR="00720308" w:rsidRPr="005B5482" w:rsidRDefault="00720308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(30,246)</w:t>
            </w:r>
          </w:p>
        </w:tc>
      </w:tr>
      <w:tr w:rsidR="00720308" w:rsidRPr="005B5482" w14:paraId="4CDDE768" w14:textId="77777777" w:rsidTr="00721DB9">
        <w:trPr>
          <w:trHeight w:val="173"/>
        </w:trPr>
        <w:tc>
          <w:tcPr>
            <w:tcW w:w="3600" w:type="dxa"/>
          </w:tcPr>
          <w:p w14:paraId="662BA388" w14:textId="77777777" w:rsidR="00720308" w:rsidRPr="005B5482" w:rsidRDefault="00720308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2D75B1" w14:textId="406F6403" w:rsidR="00720308" w:rsidRPr="005B5482" w:rsidRDefault="00323A36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413,069</w:t>
            </w:r>
          </w:p>
        </w:tc>
        <w:tc>
          <w:tcPr>
            <w:tcW w:w="284" w:type="dxa"/>
            <w:shd w:val="clear" w:color="auto" w:fill="auto"/>
          </w:tcPr>
          <w:p w14:paraId="7208E69B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A83CA4F" w14:textId="33FDB2BC" w:rsidR="00720308" w:rsidRPr="005B5482" w:rsidRDefault="00720308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482,992</w:t>
            </w:r>
          </w:p>
        </w:tc>
        <w:tc>
          <w:tcPr>
            <w:tcW w:w="283" w:type="dxa"/>
            <w:shd w:val="clear" w:color="auto" w:fill="auto"/>
          </w:tcPr>
          <w:p w14:paraId="0CF5183C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1AF7FFA" w14:textId="0AED16FC" w:rsidR="00720308" w:rsidRPr="005B5482" w:rsidRDefault="00532E27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340,033</w:t>
            </w:r>
          </w:p>
        </w:tc>
        <w:tc>
          <w:tcPr>
            <w:tcW w:w="284" w:type="dxa"/>
            <w:shd w:val="clear" w:color="auto" w:fill="auto"/>
          </w:tcPr>
          <w:p w14:paraId="34CD6CEB" w14:textId="77777777" w:rsidR="00720308" w:rsidRPr="005B5482" w:rsidRDefault="00720308" w:rsidP="00720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D837B5" w14:textId="0265CE9C" w:rsidR="00720308" w:rsidRPr="005B5482" w:rsidRDefault="00720308" w:rsidP="0072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398,348</w:t>
            </w:r>
          </w:p>
        </w:tc>
      </w:tr>
    </w:tbl>
    <w:p w14:paraId="780353A6" w14:textId="313FCB50" w:rsidR="00867702" w:rsidRPr="005B5482" w:rsidRDefault="00867702" w:rsidP="00867702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</w:p>
    <w:p w14:paraId="32AD0376" w14:textId="5FC56D20" w:rsidR="00867702" w:rsidRPr="005B5482" w:rsidRDefault="00867702" w:rsidP="008B5FE9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ในระหว่างปี</w:t>
      </w:r>
      <w:r w:rsidR="00B82074" w:rsidRPr="005B5482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="00B82074" w:rsidRPr="005B5482">
        <w:rPr>
          <w:rFonts w:ascii="BrowalliaUPC" w:hAnsi="BrowalliaUPC" w:cs="BrowalliaUPC"/>
          <w:sz w:val="28"/>
          <w:szCs w:val="28"/>
        </w:rPr>
        <w:t xml:space="preserve">31 </w:t>
      </w:r>
      <w:r w:rsidR="00B82074" w:rsidRPr="005B5482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B82074" w:rsidRPr="005B5482">
        <w:rPr>
          <w:rFonts w:ascii="BrowalliaUPC" w:hAnsi="BrowalliaUPC" w:cs="BrowalliaUPC"/>
          <w:sz w:val="28"/>
          <w:szCs w:val="28"/>
        </w:rPr>
        <w:t>256</w:t>
      </w:r>
      <w:r w:rsidR="00720308" w:rsidRPr="005B5482">
        <w:rPr>
          <w:rFonts w:ascii="BrowalliaUPC" w:hAnsi="BrowalliaUPC" w:cs="BrowalliaUPC"/>
          <w:sz w:val="28"/>
          <w:szCs w:val="28"/>
        </w:rPr>
        <w:t>6</w:t>
      </w:r>
      <w:r w:rsidR="00B82074"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B82074" w:rsidRPr="005B5482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E45DE5" w:rsidRPr="005B5482">
        <w:rPr>
          <w:rFonts w:ascii="BrowalliaUPC" w:hAnsi="BrowalliaUPC" w:cs="BrowalliaUPC"/>
          <w:sz w:val="28"/>
          <w:szCs w:val="28"/>
        </w:rPr>
        <w:t>256</w:t>
      </w:r>
      <w:r w:rsidR="00720308" w:rsidRPr="005B5482">
        <w:rPr>
          <w:rFonts w:ascii="BrowalliaUPC" w:hAnsi="BrowalliaUPC" w:cs="BrowalliaUPC"/>
          <w:sz w:val="28"/>
          <w:szCs w:val="28"/>
        </w:rPr>
        <w:t>5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รายการเคลื่อนไหวของค่าเผื่อสินค้าเสื่อมคุณภาพ มีดังต่อไปนี้</w:t>
      </w:r>
    </w:p>
    <w:p w14:paraId="326A9EF5" w14:textId="77777777" w:rsidR="00867702" w:rsidRPr="005B5482" w:rsidRDefault="00867702" w:rsidP="00867702">
      <w:pPr>
        <w:tabs>
          <w:tab w:val="clear" w:pos="227"/>
          <w:tab w:val="clear" w:pos="454"/>
        </w:tabs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0"/>
        <w:gridCol w:w="1134"/>
        <w:gridCol w:w="284"/>
        <w:gridCol w:w="1134"/>
        <w:gridCol w:w="283"/>
        <w:gridCol w:w="1134"/>
        <w:gridCol w:w="284"/>
        <w:gridCol w:w="1134"/>
      </w:tblGrid>
      <w:tr w:rsidR="00464624" w:rsidRPr="005B5482" w14:paraId="1C3BA01C" w14:textId="77777777" w:rsidTr="00721DB9">
        <w:tc>
          <w:tcPr>
            <w:tcW w:w="3600" w:type="dxa"/>
          </w:tcPr>
          <w:p w14:paraId="3F60F5B8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  <w:bookmarkStart w:id="1" w:name="_Hlk157074568"/>
          </w:p>
        </w:tc>
        <w:tc>
          <w:tcPr>
            <w:tcW w:w="5387" w:type="dxa"/>
            <w:gridSpan w:val="7"/>
          </w:tcPr>
          <w:p w14:paraId="05BF7016" w14:textId="77777777" w:rsidR="00867702" w:rsidRPr="005B5482" w:rsidRDefault="00867702" w:rsidP="00CE5B5B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64624" w:rsidRPr="005B5482" w14:paraId="1725F348" w14:textId="77777777" w:rsidTr="00721DB9">
        <w:tc>
          <w:tcPr>
            <w:tcW w:w="3600" w:type="dxa"/>
          </w:tcPr>
          <w:p w14:paraId="367A1AC7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5621E83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0392F61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CDB6106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27D7D" w:rsidRPr="005B5482" w14:paraId="250B8821" w14:textId="77777777" w:rsidTr="00721DB9">
        <w:tc>
          <w:tcPr>
            <w:tcW w:w="3600" w:type="dxa"/>
          </w:tcPr>
          <w:p w14:paraId="25F2CB4D" w14:textId="77777777" w:rsidR="00B27D7D" w:rsidRPr="005B5482" w:rsidRDefault="00B27D7D" w:rsidP="00B27D7D">
            <w:pPr>
              <w:tabs>
                <w:tab w:val="clear" w:pos="4678"/>
                <w:tab w:val="left" w:pos="540"/>
                <w:tab w:val="left" w:pos="3557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2103" w14:textId="451ABA4C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1F55A57" w14:textId="77777777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784F7" w14:textId="4E84C93E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83" w:type="dxa"/>
            <w:vAlign w:val="bottom"/>
          </w:tcPr>
          <w:p w14:paraId="2BD4A48A" w14:textId="77777777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90D70" w14:textId="53540AAB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1454A38" w14:textId="77777777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D1997" w14:textId="1F246F9F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464624" w:rsidRPr="005B5482" w14:paraId="10838294" w14:textId="77777777" w:rsidTr="00721DB9">
        <w:trPr>
          <w:trHeight w:val="293"/>
        </w:trPr>
        <w:tc>
          <w:tcPr>
            <w:tcW w:w="3600" w:type="dxa"/>
            <w:vAlign w:val="bottom"/>
          </w:tcPr>
          <w:p w14:paraId="46721E66" w14:textId="77777777" w:rsidR="00867702" w:rsidRPr="005B5482" w:rsidRDefault="00867702" w:rsidP="00CE5B5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0502AD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</w:tcPr>
          <w:p w14:paraId="1244759A" w14:textId="77777777" w:rsidR="00867702" w:rsidRPr="005B5482" w:rsidRDefault="00867702" w:rsidP="00CE5B5B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76044BF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733A4F3E" w14:textId="77777777" w:rsidR="00867702" w:rsidRPr="005B5482" w:rsidRDefault="00867702" w:rsidP="00CE5B5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EFEE108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0BABC6" w14:textId="77777777" w:rsidR="00867702" w:rsidRPr="005B5482" w:rsidRDefault="00867702" w:rsidP="00CE5B5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C9A9CA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F31C4F" w:rsidRPr="005B5482" w14:paraId="4A272A0C" w14:textId="77777777" w:rsidTr="00721DB9">
        <w:tc>
          <w:tcPr>
            <w:tcW w:w="3600" w:type="dxa"/>
            <w:vAlign w:val="bottom"/>
          </w:tcPr>
          <w:p w14:paraId="2035133A" w14:textId="77777777" w:rsidR="00F31C4F" w:rsidRPr="005B5482" w:rsidRDefault="00F31C4F" w:rsidP="00F31C4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2F5909" w14:textId="3EF307AE" w:rsidR="00F31C4F" w:rsidRPr="005B5482" w:rsidRDefault="000E044B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40,279</w:t>
            </w:r>
          </w:p>
        </w:tc>
        <w:tc>
          <w:tcPr>
            <w:tcW w:w="284" w:type="dxa"/>
          </w:tcPr>
          <w:p w14:paraId="46777441" w14:textId="77777777" w:rsidR="00F31C4F" w:rsidRPr="005B5482" w:rsidRDefault="00F31C4F" w:rsidP="00F31C4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FB3AE1D" w14:textId="599A8E34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38,318</w:t>
            </w:r>
          </w:p>
        </w:tc>
        <w:tc>
          <w:tcPr>
            <w:tcW w:w="283" w:type="dxa"/>
          </w:tcPr>
          <w:p w14:paraId="5B2B79D5" w14:textId="77777777" w:rsidR="00F31C4F" w:rsidRPr="005B5482" w:rsidRDefault="00F31C4F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EDBE6A" w14:textId="26576EC5" w:rsidR="00F31C4F" w:rsidRPr="005B5482" w:rsidRDefault="00323A36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30,24</w:t>
            </w:r>
            <w:r w:rsidR="00ED755B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14AEC0C7" w14:textId="77777777" w:rsidR="00F31C4F" w:rsidRPr="005B5482" w:rsidRDefault="00F31C4F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2644B9" w14:textId="41756679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25,547</w:t>
            </w:r>
          </w:p>
        </w:tc>
      </w:tr>
      <w:tr w:rsidR="00F31C4F" w:rsidRPr="005B5482" w14:paraId="060559C2" w14:textId="77777777" w:rsidTr="00721DB9">
        <w:tc>
          <w:tcPr>
            <w:tcW w:w="3600" w:type="dxa"/>
            <w:vAlign w:val="bottom"/>
          </w:tcPr>
          <w:p w14:paraId="5B84FB14" w14:textId="51799FC1" w:rsidR="00F31C4F" w:rsidRPr="005B5482" w:rsidRDefault="00F31C4F" w:rsidP="00F31C4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ตั้งค่าเผื่อสินค้าเสื่อมคุณภาพเพิ่ม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A11D9D" w14:textId="5439666B" w:rsidR="00F31C4F" w:rsidRPr="005B5482" w:rsidRDefault="000E044B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4,80</w:t>
            </w:r>
            <w:r w:rsidR="00335DA5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  <w:tc>
          <w:tcPr>
            <w:tcW w:w="284" w:type="dxa"/>
          </w:tcPr>
          <w:p w14:paraId="1AF9C05E" w14:textId="77777777" w:rsidR="00F31C4F" w:rsidRPr="005B5482" w:rsidRDefault="00F31C4F" w:rsidP="00F31C4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558FB1" w14:textId="194E36E9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4,699</w:t>
            </w:r>
          </w:p>
        </w:tc>
        <w:tc>
          <w:tcPr>
            <w:tcW w:w="283" w:type="dxa"/>
          </w:tcPr>
          <w:p w14:paraId="3F766652" w14:textId="77777777" w:rsidR="00F31C4F" w:rsidRPr="005B5482" w:rsidRDefault="00F31C4F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403CB8" w14:textId="4904E42C" w:rsidR="00F31C4F" w:rsidRPr="005B5482" w:rsidRDefault="00323A36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7662C06" w14:textId="77777777" w:rsidR="00F31C4F" w:rsidRPr="005B5482" w:rsidRDefault="00F31C4F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B39919" w14:textId="4FE904C6" w:rsidR="00F31C4F" w:rsidRPr="005B5482" w:rsidRDefault="00F31C4F" w:rsidP="00F3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4,699</w:t>
            </w:r>
          </w:p>
        </w:tc>
      </w:tr>
      <w:tr w:rsidR="00F31C4F" w:rsidRPr="005B5482" w14:paraId="19542307" w14:textId="77777777" w:rsidTr="00836192">
        <w:tc>
          <w:tcPr>
            <w:tcW w:w="3600" w:type="dxa"/>
            <w:vAlign w:val="bottom"/>
          </w:tcPr>
          <w:p w14:paraId="16511CC1" w14:textId="2308E6A8" w:rsidR="00F31C4F" w:rsidRPr="005B5482" w:rsidRDefault="00F31C4F" w:rsidP="00DA5466">
            <w:pPr>
              <w:tabs>
                <w:tab w:val="clear" w:pos="454"/>
                <w:tab w:val="clear" w:pos="680"/>
                <w:tab w:val="left" w:pos="423"/>
              </w:tabs>
              <w:spacing w:line="240" w:lineRule="auto"/>
              <w:ind w:left="706" w:right="28" w:hanging="70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กลับรายการค่าเผื่อสินค้า</w:t>
            </w:r>
            <w:r w:rsidR="00DA5466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      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เสื่</w:t>
            </w:r>
            <w:r w:rsidR="00DA5466">
              <w:rPr>
                <w:rFonts w:ascii="BrowalliaUPC" w:hAnsi="BrowalliaUPC" w:cs="BrowalliaUPC" w:hint="cs"/>
                <w:sz w:val="28"/>
                <w:szCs w:val="28"/>
                <w:cs/>
              </w:rPr>
              <w:t>อม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C8D135" w14:textId="49C248DC" w:rsidR="00F31C4F" w:rsidRPr="005B5482" w:rsidRDefault="000E044B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3,93</w:t>
            </w:r>
            <w:r w:rsidR="00663F2A">
              <w:rPr>
                <w:rFonts w:ascii="BrowalliaUPC" w:hAnsi="BrowalliaUPC" w:cs="BrowalliaUPC"/>
                <w:sz w:val="28"/>
                <w:szCs w:val="28"/>
              </w:rPr>
              <w:t>1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730EC7D3" w14:textId="77777777" w:rsidR="00F31C4F" w:rsidRPr="005B5482" w:rsidRDefault="00F31C4F" w:rsidP="00F31C4F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914E73C" w14:textId="689D5033" w:rsidR="00F31C4F" w:rsidRPr="005B5482" w:rsidRDefault="00F31C4F" w:rsidP="00F3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(2,738)</w:t>
            </w:r>
          </w:p>
        </w:tc>
        <w:tc>
          <w:tcPr>
            <w:tcW w:w="283" w:type="dxa"/>
          </w:tcPr>
          <w:p w14:paraId="51F7ACC2" w14:textId="77777777" w:rsidR="00F31C4F" w:rsidRPr="005B5482" w:rsidRDefault="00F31C4F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AB5EA7" w14:textId="01B70303" w:rsidR="00F31C4F" w:rsidRPr="005B5482" w:rsidRDefault="00323A36" w:rsidP="000E04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3,</w:t>
            </w:r>
            <w:r w:rsidR="000E044B">
              <w:rPr>
                <w:rFonts w:ascii="BrowalliaUPC" w:hAnsi="BrowalliaUPC" w:cs="BrowalliaUPC"/>
                <w:sz w:val="28"/>
                <w:szCs w:val="28"/>
              </w:rPr>
              <w:t>93</w:t>
            </w:r>
            <w:r w:rsidR="00663F2A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0E044B"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3A5AEDC8" w14:textId="77777777" w:rsidR="00F31C4F" w:rsidRPr="005B5482" w:rsidRDefault="00F31C4F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60E593" w14:textId="39691172" w:rsidR="00F31C4F" w:rsidRPr="005B5482" w:rsidRDefault="00F31C4F" w:rsidP="00F3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     -</w:t>
            </w:r>
          </w:p>
        </w:tc>
      </w:tr>
      <w:tr w:rsidR="00F31C4F" w:rsidRPr="005B5482" w14:paraId="1C7CF772" w14:textId="77777777" w:rsidTr="00EF1562">
        <w:tc>
          <w:tcPr>
            <w:tcW w:w="3600" w:type="dxa"/>
            <w:vAlign w:val="bottom"/>
          </w:tcPr>
          <w:p w14:paraId="4BD0893A" w14:textId="77777777" w:rsidR="00F31C4F" w:rsidRPr="005B5482" w:rsidRDefault="00F31C4F" w:rsidP="00F31C4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2D4D11" w14:textId="7FF71F3A" w:rsidR="00F31C4F" w:rsidRPr="005B5482" w:rsidRDefault="000E044B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41,15</w:t>
            </w:r>
            <w:r w:rsidR="00335DA5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14:paraId="56F2343B" w14:textId="77777777" w:rsidR="00F31C4F" w:rsidRPr="005B5482" w:rsidRDefault="00F31C4F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CA97F9" w14:textId="761AA045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40,279</w:t>
            </w:r>
          </w:p>
        </w:tc>
        <w:tc>
          <w:tcPr>
            <w:tcW w:w="283" w:type="dxa"/>
          </w:tcPr>
          <w:p w14:paraId="0B34EB73" w14:textId="77777777" w:rsidR="00F31C4F" w:rsidRPr="005B5482" w:rsidRDefault="00F31C4F" w:rsidP="00F31C4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83952E7" w14:textId="159833CD" w:rsidR="00F31C4F" w:rsidRPr="005B5482" w:rsidRDefault="000E044B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26,31</w:t>
            </w:r>
            <w:r w:rsidR="00663F2A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1A2E1D45" w14:textId="77777777" w:rsidR="00F31C4F" w:rsidRPr="005B5482" w:rsidRDefault="00F31C4F" w:rsidP="00F31C4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25A021" w14:textId="0ECF2360" w:rsidR="00F31C4F" w:rsidRPr="005B5482" w:rsidRDefault="00F31C4F" w:rsidP="00F3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30,246</w:t>
            </w:r>
          </w:p>
        </w:tc>
      </w:tr>
      <w:bookmarkEnd w:id="1"/>
    </w:tbl>
    <w:p w14:paraId="7BCB4699" w14:textId="77777777" w:rsidR="00C577E4" w:rsidRPr="005B5482" w:rsidRDefault="00C577E4" w:rsidP="00C577E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61E1343" w14:textId="5DAB844B" w:rsidR="00C577E4" w:rsidRDefault="00C577E4" w:rsidP="00C577E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ต้นทุนของสินค้าที่บันทึกเป็นค่าใช้จ่ายสำหรับ</w:t>
      </w:r>
      <w:r w:rsidR="00C919FB" w:rsidRPr="005B5482">
        <w:rPr>
          <w:rFonts w:ascii="BrowalliaUPC" w:hAnsi="BrowalliaUPC" w:cs="BrowalliaUPC"/>
          <w:sz w:val="28"/>
          <w:szCs w:val="28"/>
          <w:cs/>
        </w:rPr>
        <w:t xml:space="preserve">ปีสิ้นสุดวันที่ </w:t>
      </w:r>
      <w:r w:rsidR="00C919FB" w:rsidRPr="005B5482">
        <w:rPr>
          <w:rFonts w:ascii="BrowalliaUPC" w:hAnsi="BrowalliaUPC" w:cs="BrowalliaUPC"/>
          <w:sz w:val="28"/>
          <w:szCs w:val="28"/>
        </w:rPr>
        <w:t xml:space="preserve">31 </w:t>
      </w:r>
      <w:r w:rsidR="00C919FB" w:rsidRPr="005B5482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C919FB" w:rsidRPr="005B5482">
        <w:rPr>
          <w:rFonts w:ascii="BrowalliaUPC" w:hAnsi="BrowalliaUPC" w:cs="BrowalliaUPC"/>
          <w:sz w:val="28"/>
          <w:szCs w:val="28"/>
        </w:rPr>
        <w:t xml:space="preserve">2566 </w:t>
      </w:r>
      <w:r w:rsidR="00C919FB" w:rsidRPr="005B5482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C919FB" w:rsidRPr="005B5482">
        <w:rPr>
          <w:rFonts w:ascii="BrowalliaUPC" w:hAnsi="BrowalliaUPC" w:cs="BrowalliaUPC"/>
          <w:sz w:val="28"/>
          <w:szCs w:val="28"/>
        </w:rPr>
        <w:t xml:space="preserve">2565 </w:t>
      </w:r>
      <w:r w:rsidR="00C919FB" w:rsidRPr="005B5482">
        <w:rPr>
          <w:rFonts w:ascii="BrowalliaUPC" w:hAnsi="BrowalliaUPC" w:cs="BrowalliaUPC"/>
          <w:sz w:val="28"/>
          <w:szCs w:val="28"/>
          <w:cs/>
        </w:rPr>
        <w:t xml:space="preserve">มีดังต่อไปนี้ </w:t>
      </w:r>
    </w:p>
    <w:p w14:paraId="586AAA45" w14:textId="77777777" w:rsidR="001D056A" w:rsidRDefault="001D056A" w:rsidP="00C577E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0"/>
        <w:gridCol w:w="1134"/>
        <w:gridCol w:w="284"/>
        <w:gridCol w:w="1134"/>
        <w:gridCol w:w="283"/>
        <w:gridCol w:w="1134"/>
        <w:gridCol w:w="284"/>
        <w:gridCol w:w="1134"/>
      </w:tblGrid>
      <w:tr w:rsidR="001D056A" w:rsidRPr="005B5482" w14:paraId="4C40FC50" w14:textId="77777777" w:rsidTr="00137902">
        <w:tc>
          <w:tcPr>
            <w:tcW w:w="3600" w:type="dxa"/>
          </w:tcPr>
          <w:p w14:paraId="47BE830B" w14:textId="77777777" w:rsidR="001D056A" w:rsidRPr="005B5482" w:rsidRDefault="001D056A" w:rsidP="0013790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72B6073F" w14:textId="77777777" w:rsidR="001D056A" w:rsidRPr="005B5482" w:rsidRDefault="001D056A" w:rsidP="00137902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D056A" w:rsidRPr="005B5482" w14:paraId="20499C8B" w14:textId="77777777" w:rsidTr="00137902">
        <w:tc>
          <w:tcPr>
            <w:tcW w:w="3600" w:type="dxa"/>
          </w:tcPr>
          <w:p w14:paraId="741C6FC9" w14:textId="77777777" w:rsidR="001D056A" w:rsidRPr="005B5482" w:rsidRDefault="001D056A" w:rsidP="0013790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1F9735A" w14:textId="77777777" w:rsidR="001D056A" w:rsidRPr="005B5482" w:rsidRDefault="001D056A" w:rsidP="0013790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9CAE496" w14:textId="77777777" w:rsidR="001D056A" w:rsidRPr="005B5482" w:rsidRDefault="001D056A" w:rsidP="0013790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7B044BB" w14:textId="77777777" w:rsidR="001D056A" w:rsidRPr="005B5482" w:rsidRDefault="001D056A" w:rsidP="0013790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D056A" w:rsidRPr="005B5482" w14:paraId="493F7FFA" w14:textId="77777777" w:rsidTr="00137902">
        <w:tc>
          <w:tcPr>
            <w:tcW w:w="3600" w:type="dxa"/>
          </w:tcPr>
          <w:p w14:paraId="43073578" w14:textId="77777777" w:rsidR="001D056A" w:rsidRPr="005B5482" w:rsidRDefault="001D056A" w:rsidP="00137902">
            <w:pPr>
              <w:tabs>
                <w:tab w:val="clear" w:pos="4678"/>
                <w:tab w:val="left" w:pos="540"/>
                <w:tab w:val="left" w:pos="3557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B268C" w14:textId="77777777" w:rsidR="001D056A" w:rsidRPr="005B5482" w:rsidRDefault="001D056A" w:rsidP="001379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9227632" w14:textId="77777777" w:rsidR="001D056A" w:rsidRPr="005B5482" w:rsidRDefault="001D056A" w:rsidP="001379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D0B86" w14:textId="77777777" w:rsidR="001D056A" w:rsidRPr="005B5482" w:rsidRDefault="001D056A" w:rsidP="001379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83" w:type="dxa"/>
            <w:vAlign w:val="bottom"/>
          </w:tcPr>
          <w:p w14:paraId="174FBF5E" w14:textId="77777777" w:rsidR="001D056A" w:rsidRPr="005B5482" w:rsidRDefault="001D056A" w:rsidP="001379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D28A7" w14:textId="77777777" w:rsidR="001D056A" w:rsidRPr="005B5482" w:rsidRDefault="001D056A" w:rsidP="001379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BBD6EA7" w14:textId="77777777" w:rsidR="001D056A" w:rsidRPr="005B5482" w:rsidRDefault="001D056A" w:rsidP="001379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ACA4B" w14:textId="77777777" w:rsidR="001D056A" w:rsidRPr="005B5482" w:rsidRDefault="001D056A" w:rsidP="0013790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1D056A" w:rsidRPr="005B5482" w14:paraId="6F71003A" w14:textId="77777777" w:rsidTr="00137902">
        <w:trPr>
          <w:trHeight w:val="293"/>
        </w:trPr>
        <w:tc>
          <w:tcPr>
            <w:tcW w:w="3600" w:type="dxa"/>
            <w:vAlign w:val="bottom"/>
          </w:tcPr>
          <w:p w14:paraId="241D86C5" w14:textId="77777777" w:rsidR="001D056A" w:rsidRPr="005B5482" w:rsidRDefault="001D056A" w:rsidP="0013790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C7EB17" w14:textId="77777777" w:rsidR="001D056A" w:rsidRPr="005B5482" w:rsidRDefault="001D056A" w:rsidP="001379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</w:tcPr>
          <w:p w14:paraId="5F929BAF" w14:textId="77777777" w:rsidR="001D056A" w:rsidRPr="005B5482" w:rsidRDefault="001D056A" w:rsidP="0013790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66B699C" w14:textId="77777777" w:rsidR="001D056A" w:rsidRPr="005B5482" w:rsidRDefault="001D056A" w:rsidP="001379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31BF41C4" w14:textId="77777777" w:rsidR="001D056A" w:rsidRPr="005B5482" w:rsidRDefault="001D056A" w:rsidP="0013790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14AC99B" w14:textId="77777777" w:rsidR="001D056A" w:rsidRPr="005B5482" w:rsidRDefault="001D056A" w:rsidP="001379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7D250B22" w14:textId="77777777" w:rsidR="001D056A" w:rsidRPr="005B5482" w:rsidRDefault="001D056A" w:rsidP="0013790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12910AA" w14:textId="77777777" w:rsidR="001D056A" w:rsidRPr="005B5482" w:rsidRDefault="001D056A" w:rsidP="001379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1D056A" w:rsidRPr="005B5482" w14:paraId="09B0E7D7" w14:textId="77777777" w:rsidTr="0034668C">
        <w:tc>
          <w:tcPr>
            <w:tcW w:w="3600" w:type="dxa"/>
          </w:tcPr>
          <w:p w14:paraId="5D22B34B" w14:textId="18A95889" w:rsidR="001D056A" w:rsidRPr="005B5482" w:rsidRDefault="001D056A" w:rsidP="001D056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4538C3" w14:textId="56675E56" w:rsidR="001D056A" w:rsidRPr="005B5482" w:rsidRDefault="00777232" w:rsidP="001D056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868,</w:t>
            </w:r>
            <w:r w:rsidR="001B0BC9">
              <w:rPr>
                <w:rFonts w:ascii="BrowalliaUPC" w:hAnsi="BrowalliaUPC" w:cs="BrowalliaUPC"/>
                <w:sz w:val="28"/>
                <w:szCs w:val="28"/>
                <w:lang w:val="en-GB"/>
              </w:rPr>
              <w:t>874</w:t>
            </w:r>
          </w:p>
        </w:tc>
        <w:tc>
          <w:tcPr>
            <w:tcW w:w="284" w:type="dxa"/>
          </w:tcPr>
          <w:p w14:paraId="559F559F" w14:textId="77777777" w:rsidR="001D056A" w:rsidRPr="005B5482" w:rsidRDefault="001D056A" w:rsidP="001D056A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CA4AB39" w14:textId="3CF6E541" w:rsidR="001D056A" w:rsidRPr="005B5482" w:rsidRDefault="00777232" w:rsidP="001D056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994,786</w:t>
            </w:r>
          </w:p>
        </w:tc>
        <w:tc>
          <w:tcPr>
            <w:tcW w:w="283" w:type="dxa"/>
          </w:tcPr>
          <w:p w14:paraId="34498A37" w14:textId="77777777" w:rsidR="001D056A" w:rsidRPr="005B5482" w:rsidRDefault="001D056A" w:rsidP="001D056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483806" w14:textId="2D1905C0" w:rsidR="001D056A" w:rsidRPr="005B5482" w:rsidRDefault="00AC20E4" w:rsidP="001D056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806,41</w:t>
            </w:r>
            <w:r w:rsidR="00D17077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619A0210" w14:textId="77777777" w:rsidR="001D056A" w:rsidRPr="005B5482" w:rsidRDefault="001D056A" w:rsidP="001D056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C4E0F61" w14:textId="456AD232" w:rsidR="001D056A" w:rsidRPr="005B5482" w:rsidRDefault="000E044B" w:rsidP="001D056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927,05</w:t>
            </w:r>
            <w:r w:rsidR="00C41919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</w:tr>
      <w:tr w:rsidR="001D056A" w:rsidRPr="005B5482" w14:paraId="54375964" w14:textId="77777777" w:rsidTr="00137902">
        <w:tc>
          <w:tcPr>
            <w:tcW w:w="3600" w:type="dxa"/>
            <w:vAlign w:val="bottom"/>
          </w:tcPr>
          <w:p w14:paraId="62BAD049" w14:textId="7090C147" w:rsidR="001D056A" w:rsidRPr="005B5482" w:rsidRDefault="001D056A" w:rsidP="001D056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56EAA" w14:textId="431438B0" w:rsidR="001D056A" w:rsidRPr="005B5482" w:rsidRDefault="001B0BC9" w:rsidP="001D056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873</w:t>
            </w:r>
          </w:p>
        </w:tc>
        <w:tc>
          <w:tcPr>
            <w:tcW w:w="284" w:type="dxa"/>
          </w:tcPr>
          <w:p w14:paraId="1E034A0C" w14:textId="77777777" w:rsidR="001D056A" w:rsidRPr="005B5482" w:rsidRDefault="001D056A" w:rsidP="001D056A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3C8379" w14:textId="6B47E236" w:rsidR="001D056A" w:rsidRPr="005B5482" w:rsidRDefault="00777232" w:rsidP="001D056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1,961</w:t>
            </w:r>
          </w:p>
        </w:tc>
        <w:tc>
          <w:tcPr>
            <w:tcW w:w="283" w:type="dxa"/>
          </w:tcPr>
          <w:p w14:paraId="4F8CC659" w14:textId="77777777" w:rsidR="001D056A" w:rsidRPr="005B5482" w:rsidRDefault="001D056A" w:rsidP="001D056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214E1" w14:textId="3E63D9E1" w:rsidR="001D056A" w:rsidRPr="005B5482" w:rsidRDefault="00AC20E4" w:rsidP="001D056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3,93</w:t>
            </w:r>
            <w:r w:rsidR="00D17077">
              <w:rPr>
                <w:rFonts w:ascii="BrowalliaUPC" w:hAnsi="BrowalliaUPC" w:cs="BrowalliaUPC"/>
                <w:sz w:val="28"/>
                <w:szCs w:val="28"/>
              </w:rPr>
              <w:t>1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7307DFB1" w14:textId="77777777" w:rsidR="001D056A" w:rsidRPr="005B5482" w:rsidRDefault="001D056A" w:rsidP="001D056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01D6EFB" w14:textId="40F681EA" w:rsidR="001D056A" w:rsidRPr="005B5482" w:rsidRDefault="000E044B" w:rsidP="001D0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4,699</w:t>
            </w:r>
          </w:p>
        </w:tc>
      </w:tr>
      <w:tr w:rsidR="001D056A" w:rsidRPr="005B5482" w14:paraId="17C09AF3" w14:textId="77777777" w:rsidTr="00137902">
        <w:tc>
          <w:tcPr>
            <w:tcW w:w="3600" w:type="dxa"/>
            <w:vAlign w:val="bottom"/>
          </w:tcPr>
          <w:p w14:paraId="61081CFF" w14:textId="55EE1941" w:rsidR="001D056A" w:rsidRPr="005B5482" w:rsidRDefault="001D056A" w:rsidP="0013790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F4D47F1" w14:textId="4F40A627" w:rsidR="001D056A" w:rsidRPr="005B5482" w:rsidRDefault="001B0BC9" w:rsidP="001379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869,747</w:t>
            </w:r>
          </w:p>
        </w:tc>
        <w:tc>
          <w:tcPr>
            <w:tcW w:w="284" w:type="dxa"/>
          </w:tcPr>
          <w:p w14:paraId="22CDB235" w14:textId="77777777" w:rsidR="001D056A" w:rsidRPr="005B5482" w:rsidRDefault="001D056A" w:rsidP="0013790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83A63EF" w14:textId="7E75C9D5" w:rsidR="001D056A" w:rsidRPr="005B5482" w:rsidRDefault="00777232" w:rsidP="001379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996,747</w:t>
            </w:r>
          </w:p>
        </w:tc>
        <w:tc>
          <w:tcPr>
            <w:tcW w:w="283" w:type="dxa"/>
          </w:tcPr>
          <w:p w14:paraId="0318A903" w14:textId="77777777" w:rsidR="001D056A" w:rsidRPr="005B5482" w:rsidRDefault="001D056A" w:rsidP="0013790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187BC1" w14:textId="5C127FD5" w:rsidR="001D056A" w:rsidRPr="005B5482" w:rsidRDefault="00AC20E4" w:rsidP="001379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802,486</w:t>
            </w:r>
          </w:p>
        </w:tc>
        <w:tc>
          <w:tcPr>
            <w:tcW w:w="284" w:type="dxa"/>
          </w:tcPr>
          <w:p w14:paraId="1A5086A4" w14:textId="77777777" w:rsidR="001D056A" w:rsidRPr="005B5482" w:rsidRDefault="001D056A" w:rsidP="0013790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E49FECC" w14:textId="04FEF44B" w:rsidR="001D056A" w:rsidRPr="005B5482" w:rsidRDefault="000E044B" w:rsidP="0013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931,75</w:t>
            </w:r>
            <w:r w:rsidR="00C41919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</w:tbl>
    <w:p w14:paraId="357CC3E9" w14:textId="77777777" w:rsidR="001D056A" w:rsidRPr="005B5482" w:rsidRDefault="001D056A" w:rsidP="00C577E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ECAB8BA" w14:textId="77777777" w:rsidR="000F0DEA" w:rsidRPr="005B5482" w:rsidRDefault="000F0DEA" w:rsidP="00C577E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7FAC5CA" w14:textId="77777777" w:rsidR="000F0DEA" w:rsidRPr="005B5482" w:rsidRDefault="000F0DEA" w:rsidP="00C577E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04F14154" w14:textId="77777777" w:rsidR="00257D26" w:rsidRPr="005B5482" w:rsidRDefault="00257D26" w:rsidP="00257D2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1BAB004" w14:textId="77777777" w:rsidR="00257D26" w:rsidRPr="005B5482" w:rsidRDefault="00257D26" w:rsidP="00C777A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03A4744" w14:textId="77777777" w:rsidR="00257D26" w:rsidRPr="005B5482" w:rsidRDefault="00257D26" w:rsidP="00C777A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A7E3E9A" w14:textId="77777777" w:rsidR="00C919FB" w:rsidRPr="005B5482" w:rsidRDefault="00C919FB" w:rsidP="00C777A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DD85F1D" w14:textId="7B71A666" w:rsidR="00867702" w:rsidRPr="005B5482" w:rsidRDefault="00867702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สินทรัพย์หมุนเวียนอื่น</w:t>
      </w:r>
    </w:p>
    <w:p w14:paraId="70C5E939" w14:textId="77777777" w:rsidR="00867702" w:rsidRPr="005B5482" w:rsidRDefault="00867702" w:rsidP="00867702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067"/>
        <w:gridCol w:w="236"/>
        <w:gridCol w:w="1182"/>
      </w:tblGrid>
      <w:tr w:rsidR="00867702" w:rsidRPr="005B5482" w14:paraId="566EDCA0" w14:textId="77777777" w:rsidTr="00CE5B5B">
        <w:tc>
          <w:tcPr>
            <w:tcW w:w="3561" w:type="dxa"/>
          </w:tcPr>
          <w:p w14:paraId="73911C20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69" w:type="dxa"/>
            <w:gridSpan w:val="7"/>
          </w:tcPr>
          <w:p w14:paraId="20F0F189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867702" w:rsidRPr="005B5482" w14:paraId="31B91BC6" w14:textId="77777777" w:rsidTr="00CE5B5B">
        <w:trPr>
          <w:trHeight w:val="351"/>
        </w:trPr>
        <w:tc>
          <w:tcPr>
            <w:tcW w:w="3561" w:type="dxa"/>
          </w:tcPr>
          <w:p w14:paraId="7612C761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4977CB99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3CA9410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85" w:type="dxa"/>
            <w:gridSpan w:val="3"/>
            <w:tcBorders>
              <w:bottom w:val="single" w:sz="4" w:space="0" w:color="auto"/>
            </w:tcBorders>
          </w:tcPr>
          <w:p w14:paraId="5D9ED75E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27D7D" w:rsidRPr="005B5482" w14:paraId="3FF0D4B4" w14:textId="77777777" w:rsidTr="00CE5B5B">
        <w:trPr>
          <w:trHeight w:val="351"/>
        </w:trPr>
        <w:tc>
          <w:tcPr>
            <w:tcW w:w="3561" w:type="dxa"/>
          </w:tcPr>
          <w:p w14:paraId="256B409D" w14:textId="77777777" w:rsidR="00B27D7D" w:rsidRPr="005B5482" w:rsidRDefault="00B27D7D" w:rsidP="00B27D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E9A9E07" w14:textId="6A3937A8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83" w:type="dxa"/>
            <w:vAlign w:val="bottom"/>
          </w:tcPr>
          <w:p w14:paraId="2CAD47F6" w14:textId="77777777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EAE84E8" w14:textId="5071343C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83" w:type="dxa"/>
            <w:vAlign w:val="bottom"/>
          </w:tcPr>
          <w:p w14:paraId="582D7845" w14:textId="77777777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36BCD8D" w14:textId="424098D3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39B975F0" w14:textId="77777777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1AEE3841" w14:textId="32BB8FCA" w:rsidR="00B27D7D" w:rsidRPr="005B5482" w:rsidRDefault="00B27D7D" w:rsidP="00B27D7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867702" w:rsidRPr="005B5482" w14:paraId="2867FA99" w14:textId="77777777" w:rsidTr="00CE5B5B">
        <w:trPr>
          <w:trHeight w:hRule="exact" w:val="391"/>
        </w:trPr>
        <w:tc>
          <w:tcPr>
            <w:tcW w:w="3561" w:type="dxa"/>
          </w:tcPr>
          <w:p w14:paraId="151CD4FC" w14:textId="77777777" w:rsidR="00867702" w:rsidRPr="005B5482" w:rsidRDefault="00867702" w:rsidP="00CE5B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0E2387FD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424B07B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E9321AC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3D7F85CC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03CB36E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C7860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062C68E" w14:textId="77777777" w:rsidR="00867702" w:rsidRPr="005B5482" w:rsidRDefault="00867702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F31C4F" w:rsidRPr="005B5482" w14:paraId="41D588CF" w14:textId="77777777" w:rsidTr="00CE5B5B">
        <w:trPr>
          <w:trHeight w:hRule="exact" w:val="391"/>
        </w:trPr>
        <w:tc>
          <w:tcPr>
            <w:tcW w:w="3561" w:type="dxa"/>
          </w:tcPr>
          <w:p w14:paraId="38057E39" w14:textId="77777777" w:rsidR="00F31C4F" w:rsidRPr="005B5482" w:rsidRDefault="00F31C4F" w:rsidP="00F31C4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61" w:type="dxa"/>
            <w:shd w:val="clear" w:color="auto" w:fill="auto"/>
          </w:tcPr>
          <w:p w14:paraId="45C824DA" w14:textId="07E7826C" w:rsidR="00F31C4F" w:rsidRPr="005B5482" w:rsidRDefault="00B9710D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6,156</w:t>
            </w:r>
          </w:p>
        </w:tc>
        <w:tc>
          <w:tcPr>
            <w:tcW w:w="283" w:type="dxa"/>
          </w:tcPr>
          <w:p w14:paraId="2A3A985D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4F3E11B" w14:textId="5F079A64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5,126</w:t>
            </w:r>
          </w:p>
        </w:tc>
        <w:tc>
          <w:tcPr>
            <w:tcW w:w="283" w:type="dxa"/>
          </w:tcPr>
          <w:p w14:paraId="3B0FA0ED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19D6EF3" w14:textId="04DCA05C" w:rsidR="00F31C4F" w:rsidRPr="005B5482" w:rsidRDefault="001B0BC9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5,920</w:t>
            </w:r>
          </w:p>
        </w:tc>
        <w:tc>
          <w:tcPr>
            <w:tcW w:w="236" w:type="dxa"/>
          </w:tcPr>
          <w:p w14:paraId="6FB64BB9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F83E42E" w14:textId="3B3B5A2E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3,694</w:t>
            </w:r>
          </w:p>
        </w:tc>
      </w:tr>
      <w:tr w:rsidR="00F31C4F" w:rsidRPr="005B5482" w14:paraId="1C66E4C1" w14:textId="77777777" w:rsidTr="00CE5B5B">
        <w:trPr>
          <w:trHeight w:hRule="exact" w:val="391"/>
        </w:trPr>
        <w:tc>
          <w:tcPr>
            <w:tcW w:w="3561" w:type="dxa"/>
          </w:tcPr>
          <w:p w14:paraId="050781B3" w14:textId="4645F20F" w:rsidR="00F31C4F" w:rsidRPr="005B5482" w:rsidRDefault="00F31C4F" w:rsidP="00F31C4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161" w:type="dxa"/>
            <w:shd w:val="clear" w:color="auto" w:fill="auto"/>
          </w:tcPr>
          <w:p w14:paraId="0C07532C" w14:textId="2E91AE85" w:rsidR="00F31C4F" w:rsidRPr="005B5482" w:rsidRDefault="00B9710D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83" w:type="dxa"/>
          </w:tcPr>
          <w:p w14:paraId="100E79BB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1660BDFF" w14:textId="41BACCF6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83" w:type="dxa"/>
          </w:tcPr>
          <w:p w14:paraId="1865A8EB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F0E0B94" w14:textId="082A9426" w:rsidR="00F31C4F" w:rsidRPr="005B5482" w:rsidRDefault="001B0BC9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36" w:type="dxa"/>
          </w:tcPr>
          <w:p w14:paraId="28DED5D4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7BDEE2D" w14:textId="6EFF59D8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</w:tr>
      <w:tr w:rsidR="00F31C4F" w:rsidRPr="005B5482" w14:paraId="2D3EFB4A" w14:textId="77777777" w:rsidTr="00CE5B5B">
        <w:trPr>
          <w:trHeight w:hRule="exact" w:val="391"/>
        </w:trPr>
        <w:tc>
          <w:tcPr>
            <w:tcW w:w="3561" w:type="dxa"/>
          </w:tcPr>
          <w:p w14:paraId="3B7D39F4" w14:textId="3D62802D" w:rsidR="00F31C4F" w:rsidRPr="005B5482" w:rsidRDefault="00F31C4F" w:rsidP="00F31C4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161" w:type="dxa"/>
            <w:shd w:val="clear" w:color="auto" w:fill="auto"/>
          </w:tcPr>
          <w:p w14:paraId="4E2528B2" w14:textId="0E4EB819" w:rsidR="00F31C4F" w:rsidRPr="005B5482" w:rsidRDefault="00B9710D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33,915</w:t>
            </w:r>
          </w:p>
        </w:tc>
        <w:tc>
          <w:tcPr>
            <w:tcW w:w="283" w:type="dxa"/>
          </w:tcPr>
          <w:p w14:paraId="02971374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8D1F3FF" w14:textId="3655E304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25,526</w:t>
            </w:r>
          </w:p>
        </w:tc>
        <w:tc>
          <w:tcPr>
            <w:tcW w:w="283" w:type="dxa"/>
          </w:tcPr>
          <w:p w14:paraId="298A79F2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0751081" w14:textId="61809433" w:rsidR="00F31C4F" w:rsidRPr="005B5482" w:rsidRDefault="001B0BC9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33,915</w:t>
            </w:r>
          </w:p>
        </w:tc>
        <w:tc>
          <w:tcPr>
            <w:tcW w:w="236" w:type="dxa"/>
          </w:tcPr>
          <w:p w14:paraId="66070BAA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7575AB1" w14:textId="5526AA14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25,526</w:t>
            </w:r>
          </w:p>
        </w:tc>
      </w:tr>
      <w:tr w:rsidR="00F31C4F" w:rsidRPr="005B5482" w14:paraId="4C461ACC" w14:textId="77777777" w:rsidTr="00CE5B5B">
        <w:trPr>
          <w:trHeight w:val="113"/>
        </w:trPr>
        <w:tc>
          <w:tcPr>
            <w:tcW w:w="3561" w:type="dxa"/>
          </w:tcPr>
          <w:p w14:paraId="4764C915" w14:textId="77777777" w:rsidR="00F31C4F" w:rsidRPr="005B5482" w:rsidRDefault="00F31C4F" w:rsidP="00F31C4F">
            <w:pPr>
              <w:pStyle w:val="Footer"/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61" w:type="dxa"/>
            <w:shd w:val="clear" w:color="auto" w:fill="auto"/>
          </w:tcPr>
          <w:p w14:paraId="00830A04" w14:textId="4D40CF77" w:rsidR="00F31C4F" w:rsidRPr="005B5482" w:rsidRDefault="00B9710D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1,39</w:t>
            </w:r>
            <w:r w:rsidR="00C41919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14:paraId="3E23F7B2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4E24302" w14:textId="17F2EEA4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1,626</w:t>
            </w:r>
          </w:p>
        </w:tc>
        <w:tc>
          <w:tcPr>
            <w:tcW w:w="283" w:type="dxa"/>
          </w:tcPr>
          <w:p w14:paraId="77314C69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394D4A30" w14:textId="296EC86A" w:rsidR="00F31C4F" w:rsidRPr="005B5482" w:rsidRDefault="00B9710D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="00C41919">
              <w:rPr>
                <w:rFonts w:ascii="BrowalliaUPC" w:hAnsi="BrowalliaUPC" w:cs="BrowalliaUPC"/>
                <w:sz w:val="28"/>
                <w:szCs w:val="28"/>
                <w:lang w:val="en-GB"/>
              </w:rPr>
              <w:t>69</w:t>
            </w:r>
          </w:p>
        </w:tc>
        <w:tc>
          <w:tcPr>
            <w:tcW w:w="236" w:type="dxa"/>
          </w:tcPr>
          <w:p w14:paraId="6523D898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</w:tcPr>
          <w:p w14:paraId="2B393229" w14:textId="4757AFC9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574</w:t>
            </w:r>
          </w:p>
        </w:tc>
      </w:tr>
      <w:tr w:rsidR="00F31C4F" w:rsidRPr="005B5482" w14:paraId="1F238188" w14:textId="77777777" w:rsidTr="00CE5B5B">
        <w:trPr>
          <w:trHeight w:val="267"/>
        </w:trPr>
        <w:tc>
          <w:tcPr>
            <w:tcW w:w="3561" w:type="dxa"/>
          </w:tcPr>
          <w:p w14:paraId="43370B6F" w14:textId="731DD5D0" w:rsidR="00F31C4F" w:rsidRPr="005B5482" w:rsidRDefault="00F31C4F" w:rsidP="00F31C4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1BE7EC3" w14:textId="77F83AC6" w:rsidR="00F31C4F" w:rsidRPr="005B5482" w:rsidRDefault="00C2324D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="00283232">
              <w:rPr>
                <w:rFonts w:ascii="BrowalliaUPC" w:hAnsi="BrowalliaUPC" w:cs="BrowalliaUPC"/>
                <w:sz w:val="28"/>
                <w:szCs w:val="28"/>
                <w:lang w:val="en-GB"/>
              </w:rPr>
              <w:t>7,82</w:t>
            </w:r>
            <w:r w:rsidR="00C41919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</w:p>
        </w:tc>
        <w:tc>
          <w:tcPr>
            <w:tcW w:w="283" w:type="dxa"/>
          </w:tcPr>
          <w:p w14:paraId="7411C5B8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DB1D9A" w14:textId="5DB9C96A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58,633</w:t>
            </w:r>
          </w:p>
        </w:tc>
        <w:tc>
          <w:tcPr>
            <w:tcW w:w="283" w:type="dxa"/>
          </w:tcPr>
          <w:p w14:paraId="390B7D3B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D00393" w14:textId="42B8BC82" w:rsidR="00F31C4F" w:rsidRPr="005B5482" w:rsidRDefault="00B9710D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66,6</w:t>
            </w:r>
            <w:r w:rsidR="00C41919">
              <w:rPr>
                <w:rFonts w:ascii="BrowalliaUPC" w:hAnsi="BrowalliaUPC" w:cs="BrowalliaUPC"/>
                <w:sz w:val="28"/>
                <w:szCs w:val="28"/>
                <w:lang w:val="en-GB"/>
              </w:rPr>
              <w:t>59</w:t>
            </w:r>
          </w:p>
        </w:tc>
        <w:tc>
          <w:tcPr>
            <w:tcW w:w="236" w:type="dxa"/>
          </w:tcPr>
          <w:p w14:paraId="2F25C84A" w14:textId="77777777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78186F6" w14:textId="09FF88CA" w:rsidR="00F31C4F" w:rsidRPr="005B5482" w:rsidRDefault="00F31C4F" w:rsidP="00F31C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56,149</w:t>
            </w:r>
          </w:p>
        </w:tc>
      </w:tr>
    </w:tbl>
    <w:p w14:paraId="25843895" w14:textId="5BD507E3" w:rsidR="009849FC" w:rsidRPr="005B5482" w:rsidRDefault="009849FC" w:rsidP="009849FC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69C8927" w14:textId="3E88B789" w:rsidR="009849FC" w:rsidRPr="005B5482" w:rsidRDefault="0098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color w:val="000000"/>
          <w:sz w:val="28"/>
          <w:szCs w:val="28"/>
          <w:lang w:eastAsia="th-TH"/>
        </w:rPr>
      </w:pPr>
    </w:p>
    <w:p w14:paraId="3B1184D8" w14:textId="040095EC" w:rsidR="00C04DF6" w:rsidRPr="005B5482" w:rsidRDefault="005753E0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เงิน</w:t>
      </w:r>
      <w:r w:rsidRPr="00337E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ลงทุน</w:t>
      </w: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ในบริษัทย่อย</w:t>
      </w:r>
    </w:p>
    <w:p w14:paraId="2A22360D" w14:textId="77777777" w:rsidR="00417310" w:rsidRPr="005B5482" w:rsidRDefault="00417310" w:rsidP="00417310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tbl>
      <w:tblPr>
        <w:tblW w:w="89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72"/>
        <w:gridCol w:w="877"/>
        <w:gridCol w:w="850"/>
        <w:gridCol w:w="851"/>
        <w:gridCol w:w="850"/>
        <w:gridCol w:w="922"/>
        <w:gridCol w:w="922"/>
        <w:gridCol w:w="9"/>
        <w:gridCol w:w="913"/>
        <w:gridCol w:w="923"/>
      </w:tblGrid>
      <w:tr w:rsidR="00B66E24" w:rsidRPr="005B5482" w14:paraId="4D80D842" w14:textId="77777777" w:rsidTr="00B96A8C">
        <w:trPr>
          <w:cantSplit/>
          <w:trHeight w:val="124"/>
        </w:trPr>
        <w:tc>
          <w:tcPr>
            <w:tcW w:w="1872" w:type="dxa"/>
            <w:shd w:val="clear" w:color="auto" w:fill="auto"/>
          </w:tcPr>
          <w:p w14:paraId="7D80538E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77" w:type="dxa"/>
            <w:shd w:val="clear" w:color="auto" w:fill="auto"/>
          </w:tcPr>
          <w:p w14:paraId="3F126FB0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1538B94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D1E8209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66F61DE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689" w:type="dxa"/>
            <w:gridSpan w:val="5"/>
            <w:shd w:val="clear" w:color="auto" w:fill="auto"/>
          </w:tcPr>
          <w:p w14:paraId="0A0A703F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หน่วย : พันบาท)</w:t>
            </w:r>
          </w:p>
        </w:tc>
      </w:tr>
      <w:tr w:rsidR="00351638" w:rsidRPr="005B5482" w14:paraId="0FC153F7" w14:textId="77777777" w:rsidTr="00B96A8C">
        <w:trPr>
          <w:cantSplit/>
        </w:trPr>
        <w:tc>
          <w:tcPr>
            <w:tcW w:w="1872" w:type="dxa"/>
            <w:shd w:val="clear" w:color="auto" w:fill="auto"/>
          </w:tcPr>
          <w:p w14:paraId="62F53EBB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117" w:type="dxa"/>
            <w:gridSpan w:val="9"/>
            <w:shd w:val="clear" w:color="auto" w:fill="auto"/>
          </w:tcPr>
          <w:p w14:paraId="75747534" w14:textId="77777777" w:rsidR="00351638" w:rsidRPr="005B5482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B66E24" w:rsidRPr="005B5482" w14:paraId="6781C6CE" w14:textId="77777777" w:rsidTr="00EC2A6F">
        <w:trPr>
          <w:cantSplit/>
        </w:trPr>
        <w:tc>
          <w:tcPr>
            <w:tcW w:w="1872" w:type="dxa"/>
            <w:shd w:val="clear" w:color="auto" w:fill="auto"/>
          </w:tcPr>
          <w:p w14:paraId="06BED8D1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27" w:type="dxa"/>
            <w:gridSpan w:val="2"/>
            <w:shd w:val="clear" w:color="auto" w:fill="auto"/>
          </w:tcPr>
          <w:p w14:paraId="6290723C" w14:textId="77777777" w:rsidR="00351638" w:rsidRPr="005B5482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A7B5D5C" w14:textId="77777777" w:rsidR="00351638" w:rsidRPr="005B5482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853" w:type="dxa"/>
            <w:gridSpan w:val="3"/>
            <w:shd w:val="clear" w:color="auto" w:fill="auto"/>
          </w:tcPr>
          <w:p w14:paraId="49B96C09" w14:textId="77777777" w:rsidR="00351638" w:rsidRPr="005B5482" w:rsidRDefault="00351638" w:rsidP="003F56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 w:right="-24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36" w:type="dxa"/>
            <w:gridSpan w:val="2"/>
            <w:shd w:val="clear" w:color="auto" w:fill="auto"/>
          </w:tcPr>
          <w:p w14:paraId="69727866" w14:textId="77777777" w:rsidR="00351638" w:rsidRPr="005B5482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เงินปันผลรับ</w:t>
            </w:r>
          </w:p>
        </w:tc>
      </w:tr>
      <w:tr w:rsidR="00F31C4F" w:rsidRPr="005B5482" w14:paraId="791C99BC" w14:textId="77777777" w:rsidTr="00EC2A6F">
        <w:trPr>
          <w:cantSplit/>
        </w:trPr>
        <w:tc>
          <w:tcPr>
            <w:tcW w:w="1872" w:type="dxa"/>
            <w:shd w:val="clear" w:color="auto" w:fill="auto"/>
          </w:tcPr>
          <w:p w14:paraId="78B4C04C" w14:textId="77777777" w:rsidR="00F31C4F" w:rsidRPr="005B5482" w:rsidRDefault="00F31C4F" w:rsidP="00F31C4F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398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77" w:type="dxa"/>
            <w:shd w:val="clear" w:color="auto" w:fill="auto"/>
          </w:tcPr>
          <w:p w14:paraId="4942204A" w14:textId="797F8D4F" w:rsidR="00F31C4F" w:rsidRPr="005B5482" w:rsidRDefault="00F31C4F" w:rsidP="00F31C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850" w:type="dxa"/>
            <w:shd w:val="clear" w:color="auto" w:fill="auto"/>
          </w:tcPr>
          <w:p w14:paraId="08DD9A51" w14:textId="643DF96D" w:rsidR="00F31C4F" w:rsidRPr="005B5482" w:rsidRDefault="00F31C4F" w:rsidP="00F31C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851" w:type="dxa"/>
            <w:shd w:val="clear" w:color="auto" w:fill="auto"/>
          </w:tcPr>
          <w:p w14:paraId="3875CA53" w14:textId="0CCF0AEA" w:rsidR="00F31C4F" w:rsidRPr="005B5482" w:rsidRDefault="00F31C4F" w:rsidP="00F31C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850" w:type="dxa"/>
            <w:shd w:val="clear" w:color="auto" w:fill="auto"/>
          </w:tcPr>
          <w:p w14:paraId="19DFB523" w14:textId="73B2FB7F" w:rsidR="00F31C4F" w:rsidRPr="005B5482" w:rsidRDefault="00F31C4F" w:rsidP="00F31C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922" w:type="dxa"/>
            <w:shd w:val="clear" w:color="auto" w:fill="auto"/>
          </w:tcPr>
          <w:p w14:paraId="3634B12B" w14:textId="3A88D51C" w:rsidR="00F31C4F" w:rsidRPr="005B5482" w:rsidRDefault="00F31C4F" w:rsidP="00F31C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922" w:type="dxa"/>
            <w:shd w:val="clear" w:color="auto" w:fill="auto"/>
          </w:tcPr>
          <w:p w14:paraId="1E7D93F7" w14:textId="5F044EC2" w:rsidR="00F31C4F" w:rsidRPr="005B5482" w:rsidRDefault="00F31C4F" w:rsidP="00F31C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456"/>
              </w:tabs>
              <w:spacing w:after="0" w:line="240" w:lineRule="auto"/>
              <w:ind w:left="-42" w:right="-33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52A2404C" w14:textId="7C416FA5" w:rsidR="00F31C4F" w:rsidRPr="005B5482" w:rsidRDefault="00F31C4F" w:rsidP="00F31C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923" w:type="dxa"/>
            <w:shd w:val="clear" w:color="auto" w:fill="auto"/>
          </w:tcPr>
          <w:p w14:paraId="35898E15" w14:textId="3FB361D4" w:rsidR="00F31C4F" w:rsidRPr="005B5482" w:rsidRDefault="00F31C4F" w:rsidP="00F31C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</w:tr>
      <w:tr w:rsidR="00B66E24" w:rsidRPr="005B5482" w14:paraId="7B72B882" w14:textId="77777777" w:rsidTr="00EC2A6F">
        <w:trPr>
          <w:cantSplit/>
          <w:trHeight w:val="252"/>
        </w:trPr>
        <w:tc>
          <w:tcPr>
            <w:tcW w:w="1872" w:type="dxa"/>
            <w:shd w:val="clear" w:color="auto" w:fill="auto"/>
          </w:tcPr>
          <w:p w14:paraId="5942C6E5" w14:textId="77777777" w:rsidR="00351638" w:rsidRPr="005B5482" w:rsidRDefault="00351638" w:rsidP="00E3568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71D513EF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66AA260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3E3FBBE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C3D6AB6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B3394EB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14E4DC2E" w14:textId="77777777" w:rsidR="00351638" w:rsidRPr="005B5482" w:rsidRDefault="00351638" w:rsidP="00A450B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22" w:type="dxa"/>
            <w:gridSpan w:val="2"/>
            <w:shd w:val="clear" w:color="auto" w:fill="auto"/>
          </w:tcPr>
          <w:p w14:paraId="2ADF9E43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uto"/>
          </w:tcPr>
          <w:p w14:paraId="5FC74A1A" w14:textId="77777777" w:rsidR="00351638" w:rsidRPr="005B5482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F30689" w:rsidRPr="005B5482" w14:paraId="035531AF" w14:textId="77777777" w:rsidTr="00EC2A6F">
        <w:trPr>
          <w:cantSplit/>
          <w:trHeight w:val="149"/>
        </w:trPr>
        <w:tc>
          <w:tcPr>
            <w:tcW w:w="1872" w:type="dxa"/>
            <w:shd w:val="clear" w:color="auto" w:fill="auto"/>
          </w:tcPr>
          <w:p w14:paraId="7B1D5719" w14:textId="77777777" w:rsidR="00F30689" w:rsidRPr="005B5482" w:rsidRDefault="00F30689" w:rsidP="00F30689">
            <w:pPr>
              <w:spacing w:line="240" w:lineRule="auto"/>
              <w:ind w:left="171" w:right="-180" w:hanging="14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877" w:type="dxa"/>
            <w:shd w:val="clear" w:color="auto" w:fill="auto"/>
          </w:tcPr>
          <w:p w14:paraId="2FA34E4C" w14:textId="5F640B3E" w:rsidR="00F30689" w:rsidRPr="005B5482" w:rsidRDefault="00283232" w:rsidP="00F3068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14:paraId="26FF88F6" w14:textId="0B0EA759" w:rsidR="00F30689" w:rsidRPr="005B5482" w:rsidRDefault="00F30689" w:rsidP="00F3068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14:paraId="3436068E" w14:textId="317B51BE" w:rsidR="00F30689" w:rsidRPr="005B5482" w:rsidRDefault="00283232" w:rsidP="00F3068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850" w:type="dxa"/>
            <w:shd w:val="clear" w:color="auto" w:fill="auto"/>
          </w:tcPr>
          <w:p w14:paraId="17A6507A" w14:textId="392E0703" w:rsidR="00F30689" w:rsidRPr="005B5482" w:rsidRDefault="00F30689" w:rsidP="00F3068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22" w:type="dxa"/>
            <w:shd w:val="clear" w:color="auto" w:fill="auto"/>
          </w:tcPr>
          <w:p w14:paraId="626A1875" w14:textId="59811357" w:rsidR="00F30689" w:rsidRPr="005B5482" w:rsidRDefault="00283232" w:rsidP="00EC2A6F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22" w:type="dxa"/>
            <w:shd w:val="clear" w:color="auto" w:fill="auto"/>
          </w:tcPr>
          <w:p w14:paraId="1B392CED" w14:textId="3BFE3767" w:rsidR="00F30689" w:rsidRPr="005B5482" w:rsidRDefault="00F30689" w:rsidP="00EC2A6F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1644"/>
              </w:tabs>
              <w:spacing w:after="0" w:line="240" w:lineRule="auto"/>
              <w:ind w:left="-42" w:right="-33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22" w:type="dxa"/>
            <w:gridSpan w:val="2"/>
            <w:shd w:val="clear" w:color="auto" w:fill="auto"/>
          </w:tcPr>
          <w:p w14:paraId="7B7D5391" w14:textId="1ACE7788" w:rsidR="00F30689" w:rsidRPr="005B5482" w:rsidRDefault="00283232" w:rsidP="00EC2A6F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1FBC8DB" w14:textId="30ED16DA" w:rsidR="00F30689" w:rsidRPr="005B5482" w:rsidRDefault="00F30689" w:rsidP="00EC2A6F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7,000</w:t>
            </w:r>
          </w:p>
        </w:tc>
      </w:tr>
    </w:tbl>
    <w:p w14:paraId="4BE563A2" w14:textId="77777777" w:rsidR="00485157" w:rsidRPr="005B5482" w:rsidRDefault="00485157" w:rsidP="00966FA7">
      <w:pPr>
        <w:pStyle w:val="ListParagraph"/>
        <w:ind w:left="360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</w:p>
    <w:p w14:paraId="1437284A" w14:textId="258F861C" w:rsidR="005753E0" w:rsidRPr="005B5482" w:rsidRDefault="005753E0" w:rsidP="00DA7AB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เงินลงทุนในบริษัทอื่น</w:t>
      </w:r>
    </w:p>
    <w:p w14:paraId="685C6090" w14:textId="77777777" w:rsidR="001E401B" w:rsidRPr="005B5482" w:rsidRDefault="001E401B" w:rsidP="001E401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896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76"/>
        <w:gridCol w:w="900"/>
        <w:gridCol w:w="900"/>
        <w:gridCol w:w="990"/>
        <w:gridCol w:w="962"/>
        <w:gridCol w:w="949"/>
        <w:gridCol w:w="992"/>
      </w:tblGrid>
      <w:tr w:rsidR="005753E0" w:rsidRPr="005B5482" w14:paraId="0E6F6DE4" w14:textId="77777777" w:rsidTr="0039019C">
        <w:trPr>
          <w:cantSplit/>
          <w:trHeight w:val="124"/>
        </w:trPr>
        <w:tc>
          <w:tcPr>
            <w:tcW w:w="3276" w:type="dxa"/>
          </w:tcPr>
          <w:p w14:paraId="6B7D1A7D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6E0E25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216819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A36BEF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2" w:type="dxa"/>
          </w:tcPr>
          <w:p w14:paraId="02709C66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941" w:type="dxa"/>
            <w:gridSpan w:val="2"/>
          </w:tcPr>
          <w:p w14:paraId="352CB02D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หน่วย : พันบาท)</w:t>
            </w:r>
          </w:p>
        </w:tc>
      </w:tr>
      <w:tr w:rsidR="005753E0" w:rsidRPr="005B5482" w14:paraId="791F69CC" w14:textId="77777777" w:rsidTr="0039019C">
        <w:trPr>
          <w:cantSplit/>
        </w:trPr>
        <w:tc>
          <w:tcPr>
            <w:tcW w:w="3276" w:type="dxa"/>
          </w:tcPr>
          <w:p w14:paraId="63D78F81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93" w:type="dxa"/>
            <w:gridSpan w:val="6"/>
          </w:tcPr>
          <w:p w14:paraId="5FA9333C" w14:textId="77777777" w:rsidR="005753E0" w:rsidRPr="005B5482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5753E0" w:rsidRPr="005B5482" w14:paraId="6581872B" w14:textId="77777777" w:rsidTr="0039019C">
        <w:trPr>
          <w:cantSplit/>
        </w:trPr>
        <w:tc>
          <w:tcPr>
            <w:tcW w:w="3276" w:type="dxa"/>
          </w:tcPr>
          <w:p w14:paraId="452AB19E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11ECD3A4" w14:textId="77777777" w:rsidR="005753E0" w:rsidRPr="005B5482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52" w:type="dxa"/>
            <w:gridSpan w:val="2"/>
          </w:tcPr>
          <w:p w14:paraId="457FFADE" w14:textId="77777777" w:rsidR="005753E0" w:rsidRPr="005B5482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941" w:type="dxa"/>
            <w:gridSpan w:val="2"/>
          </w:tcPr>
          <w:p w14:paraId="59C7EAA4" w14:textId="77777777" w:rsidR="005753E0" w:rsidRPr="005B5482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วิธีราคาทุน</w:t>
            </w:r>
          </w:p>
        </w:tc>
      </w:tr>
      <w:tr w:rsidR="00002DEE" w:rsidRPr="005B5482" w14:paraId="44F8F664" w14:textId="77777777" w:rsidTr="0039019C">
        <w:trPr>
          <w:cantSplit/>
        </w:trPr>
        <w:tc>
          <w:tcPr>
            <w:tcW w:w="3276" w:type="dxa"/>
          </w:tcPr>
          <w:p w14:paraId="352B648C" w14:textId="77777777" w:rsidR="00002DEE" w:rsidRPr="005B5482" w:rsidRDefault="00002DEE" w:rsidP="00002DEE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CBD2639" w14:textId="1A8E79C2" w:rsidR="00002DEE" w:rsidRPr="005B5482" w:rsidRDefault="00002DEE" w:rsidP="00002DE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5F7050F7" w14:textId="0037CD00" w:rsidR="00002DEE" w:rsidRPr="005B5482" w:rsidRDefault="00002DEE" w:rsidP="00002DE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990" w:type="dxa"/>
          </w:tcPr>
          <w:p w14:paraId="72DF0206" w14:textId="50E2CB1A" w:rsidR="00002DEE" w:rsidRPr="005B5482" w:rsidRDefault="00002DEE" w:rsidP="00002DE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962" w:type="dxa"/>
          </w:tcPr>
          <w:p w14:paraId="705D8867" w14:textId="554093A1" w:rsidR="00002DEE" w:rsidRPr="005B5482" w:rsidRDefault="00002DEE" w:rsidP="00002DE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949" w:type="dxa"/>
          </w:tcPr>
          <w:p w14:paraId="4F46CABB" w14:textId="539FA850" w:rsidR="00002DEE" w:rsidRPr="005B5482" w:rsidRDefault="00002DEE" w:rsidP="00002DE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992" w:type="dxa"/>
          </w:tcPr>
          <w:p w14:paraId="69DC56C0" w14:textId="058C70DD" w:rsidR="00002DEE" w:rsidRPr="005B5482" w:rsidRDefault="00002DEE" w:rsidP="00002DE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  <w:tr w:rsidR="005753E0" w:rsidRPr="005B5482" w14:paraId="1C21A779" w14:textId="77777777" w:rsidTr="0039019C">
        <w:trPr>
          <w:cantSplit/>
        </w:trPr>
        <w:tc>
          <w:tcPr>
            <w:tcW w:w="3276" w:type="dxa"/>
          </w:tcPr>
          <w:p w14:paraId="1E1130B9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486ED3F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7483AAB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8FF6F1D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14:paraId="0A567FD5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49" w:type="dxa"/>
          </w:tcPr>
          <w:p w14:paraId="3372CF1E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808957" w14:textId="77777777" w:rsidR="005753E0" w:rsidRPr="005B5482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601BFE" w:rsidRPr="005B5482" w14:paraId="264038C0" w14:textId="77777777" w:rsidTr="0039019C">
        <w:trPr>
          <w:cantSplit/>
        </w:trPr>
        <w:tc>
          <w:tcPr>
            <w:tcW w:w="3276" w:type="dxa"/>
            <w:vAlign w:val="bottom"/>
          </w:tcPr>
          <w:p w14:paraId="522290C4" w14:textId="77777777" w:rsidR="00601BFE" w:rsidRPr="005B5482" w:rsidRDefault="00601BFE" w:rsidP="00601BFE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900" w:type="dxa"/>
            <w:vAlign w:val="bottom"/>
          </w:tcPr>
          <w:p w14:paraId="131897CE" w14:textId="2482478E" w:rsidR="00601BFE" w:rsidRPr="005B5482" w:rsidRDefault="003B5C90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300,000</w:t>
            </w:r>
          </w:p>
        </w:tc>
        <w:tc>
          <w:tcPr>
            <w:tcW w:w="900" w:type="dxa"/>
            <w:vAlign w:val="bottom"/>
          </w:tcPr>
          <w:p w14:paraId="31848331" w14:textId="673FE491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300,000</w:t>
            </w:r>
          </w:p>
        </w:tc>
        <w:tc>
          <w:tcPr>
            <w:tcW w:w="990" w:type="dxa"/>
            <w:vAlign w:val="bottom"/>
          </w:tcPr>
          <w:p w14:paraId="43A9C1F9" w14:textId="4C1326D3" w:rsidR="00601BFE" w:rsidRPr="005B5482" w:rsidRDefault="00B57D72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12.00</w:t>
            </w:r>
          </w:p>
        </w:tc>
        <w:tc>
          <w:tcPr>
            <w:tcW w:w="962" w:type="dxa"/>
            <w:vAlign w:val="bottom"/>
          </w:tcPr>
          <w:p w14:paraId="628338C2" w14:textId="6618B805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12.00</w:t>
            </w:r>
          </w:p>
        </w:tc>
        <w:tc>
          <w:tcPr>
            <w:tcW w:w="949" w:type="dxa"/>
            <w:vAlign w:val="bottom"/>
          </w:tcPr>
          <w:p w14:paraId="5F25595E" w14:textId="596E240F" w:rsidR="00601BFE" w:rsidRPr="005B5482" w:rsidRDefault="00B57D72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36,000</w:t>
            </w:r>
          </w:p>
        </w:tc>
        <w:tc>
          <w:tcPr>
            <w:tcW w:w="992" w:type="dxa"/>
            <w:vAlign w:val="bottom"/>
          </w:tcPr>
          <w:p w14:paraId="36E264C2" w14:textId="11669C25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36,000</w:t>
            </w:r>
          </w:p>
        </w:tc>
      </w:tr>
      <w:tr w:rsidR="00601BFE" w:rsidRPr="005B5482" w14:paraId="4139E5CA" w14:textId="77777777" w:rsidTr="0039019C">
        <w:trPr>
          <w:cantSplit/>
        </w:trPr>
        <w:tc>
          <w:tcPr>
            <w:tcW w:w="3276" w:type="dxa"/>
            <w:vAlign w:val="bottom"/>
          </w:tcPr>
          <w:p w14:paraId="08CDE22A" w14:textId="77777777" w:rsidR="00601BFE" w:rsidRPr="005B5482" w:rsidRDefault="00601BFE" w:rsidP="00601BFE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 อิเมจิแมกซ์ จำกัด</w:t>
            </w:r>
          </w:p>
        </w:tc>
        <w:tc>
          <w:tcPr>
            <w:tcW w:w="900" w:type="dxa"/>
            <w:vAlign w:val="bottom"/>
          </w:tcPr>
          <w:p w14:paraId="5D6A1283" w14:textId="0CAE1A32" w:rsidR="00601BFE" w:rsidRPr="005B5482" w:rsidRDefault="003B5C90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108,000</w:t>
            </w:r>
          </w:p>
        </w:tc>
        <w:tc>
          <w:tcPr>
            <w:tcW w:w="900" w:type="dxa"/>
            <w:vAlign w:val="bottom"/>
          </w:tcPr>
          <w:p w14:paraId="495520B4" w14:textId="093F3510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108,000</w:t>
            </w:r>
          </w:p>
        </w:tc>
        <w:tc>
          <w:tcPr>
            <w:tcW w:w="990" w:type="dxa"/>
            <w:vAlign w:val="bottom"/>
          </w:tcPr>
          <w:p w14:paraId="61D46F8E" w14:textId="310FB08B" w:rsidR="00601BFE" w:rsidRPr="005B5482" w:rsidRDefault="00B57D72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7.40</w:t>
            </w:r>
          </w:p>
        </w:tc>
        <w:tc>
          <w:tcPr>
            <w:tcW w:w="962" w:type="dxa"/>
            <w:vAlign w:val="bottom"/>
          </w:tcPr>
          <w:p w14:paraId="2DC89672" w14:textId="52B7874B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7.40</w:t>
            </w:r>
          </w:p>
        </w:tc>
        <w:tc>
          <w:tcPr>
            <w:tcW w:w="949" w:type="dxa"/>
            <w:vAlign w:val="bottom"/>
          </w:tcPr>
          <w:p w14:paraId="0340508F" w14:textId="0E525C15" w:rsidR="00601BFE" w:rsidRPr="005B5482" w:rsidRDefault="00B57D72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8,000</w:t>
            </w:r>
          </w:p>
        </w:tc>
        <w:tc>
          <w:tcPr>
            <w:tcW w:w="992" w:type="dxa"/>
            <w:vAlign w:val="bottom"/>
          </w:tcPr>
          <w:p w14:paraId="555F39D1" w14:textId="2E57EEAC" w:rsidR="00601BFE" w:rsidRPr="005B5482" w:rsidRDefault="00601BFE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8,000</w:t>
            </w:r>
          </w:p>
        </w:tc>
      </w:tr>
      <w:tr w:rsidR="00601BFE" w:rsidRPr="005B5482" w14:paraId="0D57038A" w14:textId="77777777" w:rsidTr="0039019C">
        <w:trPr>
          <w:cantSplit/>
        </w:trPr>
        <w:tc>
          <w:tcPr>
            <w:tcW w:w="3276" w:type="dxa"/>
            <w:vAlign w:val="bottom"/>
          </w:tcPr>
          <w:p w14:paraId="65313F36" w14:textId="77777777" w:rsidR="00601BFE" w:rsidRPr="005B5482" w:rsidRDefault="00601BFE" w:rsidP="00601BFE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2D52E9BD" w14:textId="77777777" w:rsidR="00601BFE" w:rsidRPr="005B5482" w:rsidRDefault="00601BFE" w:rsidP="00601B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0DDB972" w14:textId="77777777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2036B0" w14:textId="77777777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FDEC379" w14:textId="77777777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0FFDC204" w14:textId="4B4FEFFA" w:rsidR="00601BFE" w:rsidRPr="005B5482" w:rsidRDefault="00B57D72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44,000</w:t>
            </w:r>
          </w:p>
        </w:tc>
        <w:tc>
          <w:tcPr>
            <w:tcW w:w="992" w:type="dxa"/>
            <w:shd w:val="clear" w:color="auto" w:fill="auto"/>
          </w:tcPr>
          <w:p w14:paraId="1508CAC1" w14:textId="24409093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44,000</w:t>
            </w:r>
          </w:p>
        </w:tc>
      </w:tr>
      <w:tr w:rsidR="00601BFE" w:rsidRPr="005B5482" w14:paraId="0B088323" w14:textId="77777777" w:rsidTr="0039019C">
        <w:trPr>
          <w:cantSplit/>
        </w:trPr>
        <w:tc>
          <w:tcPr>
            <w:tcW w:w="3276" w:type="dxa"/>
            <w:vAlign w:val="bottom"/>
          </w:tcPr>
          <w:p w14:paraId="5E2F8C2A" w14:textId="4B016AFF" w:rsidR="00601BFE" w:rsidRPr="005B5482" w:rsidRDefault="00601BFE" w:rsidP="00601BFE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14:paraId="61210897" w14:textId="77777777" w:rsidR="00601BFE" w:rsidRPr="005B5482" w:rsidRDefault="00601BFE" w:rsidP="00601BFE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B5360D2" w14:textId="77777777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B63B91" w14:textId="77777777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62181D5D" w14:textId="77777777" w:rsidR="00601BFE" w:rsidRPr="005B5482" w:rsidRDefault="00601BFE" w:rsidP="0060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522B6402" w14:textId="5090E31C" w:rsidR="00601BFE" w:rsidRPr="005B5482" w:rsidRDefault="00B57D72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44,000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5A877CB" w14:textId="11A3EB28" w:rsidR="00601BFE" w:rsidRPr="005B5482" w:rsidRDefault="00601BFE" w:rsidP="00601B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44,000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0A4C82" w:rsidRPr="005B5482" w14:paraId="256197C2" w14:textId="77777777" w:rsidTr="0039019C">
        <w:trPr>
          <w:cantSplit/>
        </w:trPr>
        <w:tc>
          <w:tcPr>
            <w:tcW w:w="3276" w:type="dxa"/>
          </w:tcPr>
          <w:p w14:paraId="609B87C4" w14:textId="77777777" w:rsidR="000A4C82" w:rsidRPr="005B5482" w:rsidRDefault="000A4C82" w:rsidP="000A4C82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</w:tcPr>
          <w:p w14:paraId="49B450EE" w14:textId="77777777" w:rsidR="000A4C82" w:rsidRPr="005B5482" w:rsidRDefault="000A4C82" w:rsidP="000A4C82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91956D" w14:textId="77777777" w:rsidR="000A4C82" w:rsidRPr="005B5482" w:rsidRDefault="000A4C82" w:rsidP="000A4C82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1E3DB4" w14:textId="77777777" w:rsidR="000A4C82" w:rsidRPr="005B5482" w:rsidRDefault="000A4C82" w:rsidP="000A4C82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62" w:type="dxa"/>
          </w:tcPr>
          <w:p w14:paraId="6C320AB0" w14:textId="77777777" w:rsidR="000A4C82" w:rsidRPr="005B5482" w:rsidRDefault="000A4C82" w:rsidP="000A4C82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6D0FC25" w14:textId="6CD33BF7" w:rsidR="000A4C82" w:rsidRPr="005B5482" w:rsidRDefault="00B57D72" w:rsidP="00B57D7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65FB2C" w14:textId="396A5ED8" w:rsidR="000A4C82" w:rsidRPr="005B5482" w:rsidRDefault="000A4C82" w:rsidP="000A4C8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</w:tr>
    </w:tbl>
    <w:p w14:paraId="45371E8E" w14:textId="77777777" w:rsidR="00A21348" w:rsidRPr="005B5482" w:rsidRDefault="00A21348" w:rsidP="001C0FC4">
      <w:pPr>
        <w:tabs>
          <w:tab w:val="clear" w:pos="454"/>
          <w:tab w:val="clear" w:pos="680"/>
          <w:tab w:val="left" w:pos="990"/>
        </w:tabs>
        <w:ind w:left="432" w:hanging="4"/>
        <w:jc w:val="thaiDistribute"/>
        <w:rPr>
          <w:rFonts w:ascii="BrowalliaUPC" w:hAnsi="BrowalliaUPC" w:cs="BrowalliaUPC"/>
          <w:sz w:val="28"/>
          <w:szCs w:val="28"/>
        </w:rPr>
      </w:pPr>
    </w:p>
    <w:p w14:paraId="4127B374" w14:textId="1F32B3EB" w:rsidR="006C36AD" w:rsidRPr="005B5482" w:rsidRDefault="00BC4FD4" w:rsidP="001C0FC4">
      <w:pPr>
        <w:tabs>
          <w:tab w:val="clear" w:pos="454"/>
          <w:tab w:val="clear" w:pos="680"/>
          <w:tab w:val="left" w:pos="990"/>
        </w:tabs>
        <w:ind w:left="432" w:hanging="4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บริษัทบันทึกค่าเผื่อการด้อยค่าเงินลงทุนในบริษัทอื่นทั้งจำนวน เนื่องจากผู้บริหารพิจารณาว่า</w:t>
      </w:r>
      <w:r w:rsidR="00CA5D39" w:rsidRPr="005B5482">
        <w:rPr>
          <w:rFonts w:ascii="BrowalliaUPC" w:hAnsi="BrowalliaUPC" w:cs="BrowalliaUPC"/>
          <w:sz w:val="28"/>
          <w:szCs w:val="28"/>
          <w:cs/>
        </w:rPr>
        <w:t>จะไม่สามารถรับคืน</w:t>
      </w:r>
      <w:r w:rsidRPr="005B5482">
        <w:rPr>
          <w:rFonts w:ascii="BrowalliaUPC" w:hAnsi="BrowalliaUPC" w:cs="BrowalliaUPC"/>
          <w:sz w:val="28"/>
          <w:szCs w:val="28"/>
          <w:cs/>
        </w:rPr>
        <w:t>มูลค่า</w:t>
      </w:r>
      <w:r w:rsidR="00C34B5C" w:rsidRPr="005B5482">
        <w:rPr>
          <w:rFonts w:ascii="BrowalliaUPC" w:hAnsi="BrowalliaUPC" w:cs="BrowalliaUPC"/>
          <w:sz w:val="28"/>
          <w:szCs w:val="28"/>
          <w:cs/>
        </w:rPr>
        <w:t>เงินลงทุน</w:t>
      </w:r>
      <w:r w:rsidR="004D15C0" w:rsidRPr="005B5482">
        <w:rPr>
          <w:rFonts w:ascii="BrowalliaUPC" w:hAnsi="BrowalliaUPC" w:cs="BrowalliaUPC"/>
          <w:sz w:val="28"/>
          <w:szCs w:val="28"/>
          <w:cs/>
        </w:rPr>
        <w:t>ในบริษัทดังกล่าวได้</w:t>
      </w:r>
    </w:p>
    <w:p w14:paraId="72D05DDB" w14:textId="650E4A38" w:rsidR="002F0229" w:rsidRPr="005B5482" w:rsidRDefault="002F0229" w:rsidP="001C0FC4">
      <w:pPr>
        <w:tabs>
          <w:tab w:val="clear" w:pos="454"/>
          <w:tab w:val="clear" w:pos="680"/>
          <w:tab w:val="left" w:pos="990"/>
        </w:tabs>
        <w:ind w:left="432" w:hanging="4"/>
        <w:jc w:val="thaiDistribute"/>
        <w:rPr>
          <w:rFonts w:ascii="BrowalliaUPC" w:hAnsi="BrowalliaUPC" w:cs="BrowalliaUPC"/>
          <w:sz w:val="28"/>
          <w:szCs w:val="28"/>
        </w:rPr>
      </w:pPr>
    </w:p>
    <w:p w14:paraId="47A76D26" w14:textId="1CDF2FE4" w:rsidR="00AA3A1B" w:rsidRPr="005B5482" w:rsidRDefault="00AA3A1B" w:rsidP="00AA3A1B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</w:rPr>
        <w:sectPr w:rsidR="00AA3A1B" w:rsidRPr="005B5482" w:rsidSect="006F4F3A">
          <w:footerReference w:type="default" r:id="rId11"/>
          <w:footerReference w:type="first" r:id="rId12"/>
          <w:pgSz w:w="11909" w:h="16834" w:code="9"/>
          <w:pgMar w:top="1350" w:right="1136" w:bottom="1134" w:left="1418" w:header="992" w:footer="163" w:gutter="0"/>
          <w:pgNumType w:start="9"/>
          <w:cols w:space="720"/>
          <w:docGrid w:linePitch="245"/>
        </w:sectPr>
      </w:pPr>
    </w:p>
    <w:p w14:paraId="50E6F510" w14:textId="523EA94C" w:rsidR="00903D86" w:rsidRPr="005B5482" w:rsidRDefault="00466B9C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ที่</w:t>
      </w:r>
      <w:r w:rsidR="00946BD3"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ดิน</w:t>
      </w:r>
      <w:r w:rsidR="000E519E"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  <w:r w:rsidR="00903D86" w:rsidRPr="00337E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อาคาร</w:t>
      </w:r>
      <w:r w:rsidR="00903D86"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และอุปกรณ์</w:t>
      </w:r>
    </w:p>
    <w:p w14:paraId="71FC245B" w14:textId="77777777" w:rsidR="001E4098" w:rsidRPr="005B5482" w:rsidRDefault="001E4098" w:rsidP="001E4098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color w:val="auto"/>
          <w:u w:val="single"/>
        </w:rPr>
      </w:pPr>
    </w:p>
    <w:tbl>
      <w:tblPr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34"/>
        <w:gridCol w:w="1152"/>
        <w:gridCol w:w="449"/>
        <w:gridCol w:w="933"/>
        <w:gridCol w:w="669"/>
        <w:gridCol w:w="489"/>
        <w:gridCol w:w="1112"/>
        <w:gridCol w:w="42"/>
        <w:gridCol w:w="1323"/>
        <w:gridCol w:w="236"/>
        <w:gridCol w:w="11"/>
        <w:gridCol w:w="1157"/>
        <w:gridCol w:w="433"/>
        <w:gridCol w:w="11"/>
        <w:gridCol w:w="719"/>
        <w:gridCol w:w="871"/>
        <w:gridCol w:w="11"/>
        <w:gridCol w:w="360"/>
        <w:gridCol w:w="1233"/>
      </w:tblGrid>
      <w:tr w:rsidR="00F34A45" w:rsidRPr="005B5482" w14:paraId="3F9D5952" w14:textId="77777777" w:rsidTr="001B49D7">
        <w:trPr>
          <w:cantSplit/>
          <w:tblHeader/>
        </w:trPr>
        <w:tc>
          <w:tcPr>
            <w:tcW w:w="1009" w:type="pct"/>
            <w:shd w:val="clear" w:color="auto" w:fill="auto"/>
          </w:tcPr>
          <w:p w14:paraId="4D1B77DF" w14:textId="77777777" w:rsidR="001A2594" w:rsidRPr="005B5482" w:rsidRDefault="001A25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3991" w:type="pct"/>
            <w:gridSpan w:val="18"/>
            <w:shd w:val="clear" w:color="auto" w:fill="auto"/>
          </w:tcPr>
          <w:p w14:paraId="52C08AE5" w14:textId="77777777" w:rsidR="001A2594" w:rsidRPr="005B5482" w:rsidRDefault="001A25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F34A45" w:rsidRPr="005B5482" w14:paraId="72E95E02" w14:textId="77777777" w:rsidTr="001B49D7">
        <w:trPr>
          <w:cantSplit/>
          <w:tblHeader/>
        </w:trPr>
        <w:tc>
          <w:tcPr>
            <w:tcW w:w="1009" w:type="pct"/>
            <w:shd w:val="clear" w:color="auto" w:fill="auto"/>
          </w:tcPr>
          <w:p w14:paraId="1278685F" w14:textId="77777777" w:rsidR="00247E94" w:rsidRPr="005B5482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991" w:type="pct"/>
            <w:gridSpan w:val="18"/>
            <w:shd w:val="clear" w:color="auto" w:fill="auto"/>
          </w:tcPr>
          <w:p w14:paraId="3048C63A" w14:textId="77777777" w:rsidR="00247E94" w:rsidRPr="005B5482" w:rsidRDefault="00247E94" w:rsidP="003D14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51780" w:rsidRPr="005B5482" w14:paraId="2DB6F0E1" w14:textId="77777777" w:rsidTr="000366A3">
        <w:trPr>
          <w:cantSplit/>
          <w:tblHeader/>
        </w:trPr>
        <w:tc>
          <w:tcPr>
            <w:tcW w:w="1009" w:type="pct"/>
            <w:shd w:val="clear" w:color="auto" w:fill="auto"/>
          </w:tcPr>
          <w:p w14:paraId="7DC862BE" w14:textId="77777777" w:rsidR="001B49D7" w:rsidRPr="005B5482" w:rsidRDefault="001B49D7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B810225" w14:textId="77777777" w:rsidR="001B49D7" w:rsidRPr="005B5482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ที่ดิน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6F3C074D" w14:textId="77777777" w:rsidR="001B49D7" w:rsidRPr="005B5482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3FE05262" w14:textId="77777777" w:rsidR="000C472A" w:rsidRDefault="001B49D7" w:rsidP="000E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</w:t>
            </w:r>
          </w:p>
          <w:p w14:paraId="75D4E78A" w14:textId="509D5C07" w:rsidR="001B49D7" w:rsidRPr="005B5482" w:rsidRDefault="001B49D7" w:rsidP="000E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เครื่องมือแพทย์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03C396F1" w14:textId="1BACC1EC" w:rsidR="001B49D7" w:rsidRPr="005B5482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01824E22" w14:textId="77777777" w:rsidR="001B49D7" w:rsidRPr="005B5482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7EFC12C3" w14:textId="77777777" w:rsidR="001B49D7" w:rsidRPr="005B5482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768CDAF" w14:textId="77777777" w:rsidR="001B49D7" w:rsidRPr="005B5482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52A13CCF" w14:textId="77777777" w:rsidR="001B49D7" w:rsidRPr="005B5482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EA6BD40" w14:textId="77777777" w:rsidR="001B49D7" w:rsidRPr="005B5482" w:rsidRDefault="001B49D7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B51780" w:rsidRPr="005B5482" w14:paraId="0A37A941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5E43BD28" w14:textId="79EDF348" w:rsidR="001B49D7" w:rsidRPr="005B5482" w:rsidRDefault="001B49D7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67BC8411" w14:textId="77777777" w:rsidR="001B49D7" w:rsidRPr="005B5482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6236687" w14:textId="77777777" w:rsidR="001B49D7" w:rsidRPr="005B5482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2DF641C2" w14:textId="77777777" w:rsidR="001B49D7" w:rsidRPr="005B5482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5B456F8A" w14:textId="77777777" w:rsidR="001B49D7" w:rsidRPr="005B5482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11D4E697" w14:textId="77777777" w:rsidR="001B49D7" w:rsidRPr="005B5482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2F9EE016" w14:textId="77777777" w:rsidR="001B49D7" w:rsidRPr="005B5482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20D799E5" w14:textId="77777777" w:rsidR="001B49D7" w:rsidRPr="005B5482" w:rsidRDefault="001B49D7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B51780" w:rsidRPr="005B5482" w14:paraId="5ED58D5F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0B236930" w14:textId="389AF9FB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68870172" w14:textId="77777777" w:rsidR="001B49D7" w:rsidRPr="005B5482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1E4F564C" w14:textId="77777777" w:rsidR="001B49D7" w:rsidRPr="005B5482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FBDD643" w14:textId="77777777" w:rsidR="001B49D7" w:rsidRPr="005B5482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00D17C0B" w14:textId="77777777" w:rsidR="001B49D7" w:rsidRPr="005B5482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7F907235" w14:textId="77777777" w:rsidR="001B49D7" w:rsidRPr="005B5482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637A4EA5" w14:textId="77777777" w:rsidR="001B49D7" w:rsidRPr="005B5482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2468AD85" w14:textId="77777777" w:rsidR="001B49D7" w:rsidRPr="005B5482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B51780" w:rsidRPr="005B5482" w14:paraId="0F3D1C10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1464EBE5" w14:textId="1D3BEC18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25</w:t>
            </w: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7EBA7C64" w14:textId="22EDB57B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174,392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5342FE1D" w14:textId="1457FD03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107,366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57FF28DA" w14:textId="1706E159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234,936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72CF1A12" w14:textId="7DFFC95A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6,072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0E280D71" w14:textId="58DC8079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7,792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319866EB" w14:textId="1E3988B0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3,280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288EF441" w14:textId="71DF813D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533,838</w:t>
            </w:r>
          </w:p>
        </w:tc>
      </w:tr>
      <w:tr w:rsidR="00B51780" w:rsidRPr="005B5482" w14:paraId="14877080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47299D04" w14:textId="77777777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22796C1C" w14:textId="266DE976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273536DB" w14:textId="61A227B6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</w:rPr>
              <w:t>4,334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19149545" w14:textId="66F2F9BB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</w:rPr>
              <w:t>5,605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45AF3D3A" w14:textId="126377EB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633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6ECCA6A5" w14:textId="0CFC24F3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59</w:t>
            </w:r>
            <w:r w:rsidRPr="001B5D3A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570" w:type="pct"/>
            <w:gridSpan w:val="3"/>
            <w:shd w:val="clear" w:color="auto" w:fill="auto"/>
          </w:tcPr>
          <w:p w14:paraId="3C21FA35" w14:textId="4022490E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5A053321" w14:textId="4AF2BE68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11,164</w:t>
            </w:r>
          </w:p>
        </w:tc>
      </w:tr>
      <w:tr w:rsidR="00B51780" w:rsidRPr="005B5482" w14:paraId="4F8A4548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7EEE417D" w14:textId="0FF9ED4A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15534F79" w14:textId="5D7F6B6E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381CA08F" w14:textId="7C493805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1F57CFD2" w14:textId="63112434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9,280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06CC7F10" w14:textId="23A6C432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</w:tcPr>
          <w:p w14:paraId="6E333F22" w14:textId="4FC17BD1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</w:tcPr>
          <w:p w14:paraId="3F09EFA4" w14:textId="4CB7EFF8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2A9920C1" w14:textId="42C513D3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9,280</w:t>
            </w:r>
          </w:p>
        </w:tc>
      </w:tr>
      <w:tr w:rsidR="00B51780" w:rsidRPr="005B5482" w14:paraId="432711A1" w14:textId="77777777" w:rsidTr="00315735">
        <w:trPr>
          <w:cantSplit/>
        </w:trPr>
        <w:tc>
          <w:tcPr>
            <w:tcW w:w="1009" w:type="pct"/>
            <w:shd w:val="clear" w:color="auto" w:fill="auto"/>
            <w:hideMark/>
          </w:tcPr>
          <w:p w14:paraId="2AF3AD7A" w14:textId="77777777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6152E607" w14:textId="1D964AD0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444F8A09" w14:textId="29C0DA24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5DBED238" w14:textId="734B1118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(45,519)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7C939C1C" w14:textId="21DBC4B9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(109)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45D8E258" w14:textId="0716C28E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(89)</w:t>
            </w:r>
          </w:p>
        </w:tc>
        <w:tc>
          <w:tcPr>
            <w:tcW w:w="570" w:type="pct"/>
            <w:gridSpan w:val="3"/>
            <w:shd w:val="clear" w:color="auto" w:fill="auto"/>
          </w:tcPr>
          <w:p w14:paraId="2C7033B2" w14:textId="0F3270CB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19112E39" w14:textId="1E21B2AC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(45,717)</w:t>
            </w:r>
          </w:p>
        </w:tc>
      </w:tr>
      <w:tr w:rsidR="00B51780" w:rsidRPr="005B5482" w14:paraId="3FB524F4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79EAEFA2" w14:textId="3D736F20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4F81ED9" w14:textId="0DD0295C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7DC4548D" w14:textId="05CF5CBB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664524E4" w14:textId="508EAE01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05A51DC4" w14:textId="0CB6371B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2A73A100" w14:textId="456CB903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(342)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30F44AB4" w14:textId="77027663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5EA37465" w14:textId="60EF9394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(342)</w:t>
            </w:r>
          </w:p>
        </w:tc>
      </w:tr>
      <w:tr w:rsidR="00B51780" w:rsidRPr="005B5482" w14:paraId="1B1664FD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6C547269" w14:textId="23AF53E3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7EB60779" w14:textId="61FD7605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174,392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2849AB5D" w14:textId="53A5952D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111,700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484B990" w14:textId="72CD80B3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204,302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72CF8A6C" w14:textId="50CF41C5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6,596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1EFE4B85" w14:textId="3A1B0E64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7,953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1CA3F194" w14:textId="3B03D46A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3,280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7B8792C4" w14:textId="0F289A4C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508,223</w:t>
            </w:r>
          </w:p>
        </w:tc>
      </w:tr>
      <w:tr w:rsidR="00B51780" w:rsidRPr="005B5482" w14:paraId="0036A98A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452CF415" w14:textId="3B4F0570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689CAFFB" w14:textId="3EB039B7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5E180EAB" w14:textId="17A2D775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3A27ECE" w14:textId="4A92D9A5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</w:rPr>
              <w:t>37,24</w:t>
            </w:r>
            <w:r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4BE78A4A" w14:textId="0CC056D0" w:rsidR="001B49D7" w:rsidRPr="001B5D3A" w:rsidRDefault="005435FF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239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0CB1107A" w14:textId="3F7311EA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</w:rPr>
              <w:t>205</w:t>
            </w:r>
          </w:p>
        </w:tc>
        <w:tc>
          <w:tcPr>
            <w:tcW w:w="570" w:type="pct"/>
            <w:gridSpan w:val="3"/>
            <w:shd w:val="clear" w:color="auto" w:fill="auto"/>
          </w:tcPr>
          <w:p w14:paraId="7FD1D8C1" w14:textId="4620D91F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23CCBB35" w14:textId="6AE4DE0F" w:rsidR="001B49D7" w:rsidRPr="001B5D3A" w:rsidRDefault="00B43F3D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37,</w:t>
            </w:r>
            <w:r w:rsidR="00014518">
              <w:rPr>
                <w:rFonts w:ascii="BrowalliaUPC" w:hAnsi="BrowalliaUPC" w:cs="BrowalliaUPC"/>
                <w:sz w:val="24"/>
                <w:szCs w:val="24"/>
                <w:lang w:val="en-GB"/>
              </w:rPr>
              <w:t>685</w:t>
            </w:r>
          </w:p>
        </w:tc>
      </w:tr>
      <w:tr w:rsidR="00B51780" w:rsidRPr="005B5482" w14:paraId="6420888C" w14:textId="77777777" w:rsidTr="00D51994">
        <w:trPr>
          <w:cantSplit/>
        </w:trPr>
        <w:tc>
          <w:tcPr>
            <w:tcW w:w="1009" w:type="pct"/>
            <w:shd w:val="clear" w:color="auto" w:fill="auto"/>
          </w:tcPr>
          <w:p w14:paraId="6E3B0D09" w14:textId="48512280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6A70020F" w14:textId="09A2EEF6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660BF9F3" w14:textId="5D3072DA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C3E8390" w14:textId="738C370D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12,762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5549D4BF" w14:textId="20974FA6" w:rsidR="001B49D7" w:rsidRPr="001B5D3A" w:rsidRDefault="00647D7A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6,933</w:t>
            </w:r>
          </w:p>
        </w:tc>
        <w:tc>
          <w:tcPr>
            <w:tcW w:w="570" w:type="pct"/>
            <w:gridSpan w:val="3"/>
            <w:shd w:val="clear" w:color="auto" w:fill="auto"/>
          </w:tcPr>
          <w:p w14:paraId="0C738E63" w14:textId="3C8305DD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</w:tcPr>
          <w:p w14:paraId="482A2E20" w14:textId="75365658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3055BC2B" w14:textId="3B18BA00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014518">
              <w:rPr>
                <w:rFonts w:ascii="BrowalliaUPC" w:hAnsi="BrowalliaUPC" w:cs="BrowalliaUPC"/>
                <w:sz w:val="24"/>
                <w:szCs w:val="24"/>
                <w:lang w:val="en-GB"/>
              </w:rPr>
              <w:t>9,695</w:t>
            </w:r>
          </w:p>
        </w:tc>
      </w:tr>
      <w:tr w:rsidR="00B51780" w:rsidRPr="005B5482" w14:paraId="3AA7E6E3" w14:textId="77777777" w:rsidTr="00D51994">
        <w:trPr>
          <w:cantSplit/>
        </w:trPr>
        <w:tc>
          <w:tcPr>
            <w:tcW w:w="1009" w:type="pct"/>
            <w:shd w:val="clear" w:color="auto" w:fill="auto"/>
            <w:hideMark/>
          </w:tcPr>
          <w:p w14:paraId="4C12B8F9" w14:textId="77777777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054EF7E3" w14:textId="4AB5FFCD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41886FA5" w14:textId="26B2FCC0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98785E9" w14:textId="3DD1BBCF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Pr="001B5D3A">
              <w:rPr>
                <w:rFonts w:ascii="BrowalliaUPC" w:hAnsi="BrowalliaUPC" w:cs="BrowalliaUPC"/>
                <w:sz w:val="24"/>
                <w:szCs w:val="24"/>
              </w:rPr>
              <w:t>36,526</w:t>
            </w:r>
            <w:r w:rsidRPr="001B5D3A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2F28F963" w14:textId="43300C1F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Pr="001B5D3A">
              <w:rPr>
                <w:rFonts w:ascii="BrowalliaUPC" w:hAnsi="BrowalliaUPC" w:cs="BrowalliaUPC"/>
                <w:sz w:val="24"/>
                <w:szCs w:val="24"/>
              </w:rPr>
              <w:t>97</w:t>
            </w:r>
            <w:r w:rsidRPr="001B5D3A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51F41837" w14:textId="16DBAB5B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Pr="001B5D3A">
              <w:rPr>
                <w:rFonts w:ascii="BrowalliaUPC" w:hAnsi="BrowalliaUPC" w:cs="BrowalliaUPC"/>
                <w:sz w:val="24"/>
                <w:szCs w:val="24"/>
              </w:rPr>
              <w:t>112</w:t>
            </w:r>
            <w:r w:rsidRPr="001B5D3A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570" w:type="pct"/>
            <w:gridSpan w:val="3"/>
            <w:shd w:val="clear" w:color="auto" w:fill="auto"/>
          </w:tcPr>
          <w:p w14:paraId="1C51DA3D" w14:textId="409B773D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00684190" w14:textId="2BAFEC94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Pr="001B5D3A">
              <w:rPr>
                <w:rFonts w:ascii="BrowalliaUPC" w:hAnsi="BrowalliaUPC" w:cs="BrowalliaUPC"/>
                <w:sz w:val="24"/>
                <w:szCs w:val="24"/>
              </w:rPr>
              <w:t>36,73</w:t>
            </w:r>
            <w:r w:rsidR="00D51994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Pr="001B5D3A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</w:tr>
      <w:tr w:rsidR="00B51780" w:rsidRPr="005B5482" w14:paraId="5301AEC3" w14:textId="77777777" w:rsidTr="00D51994">
        <w:trPr>
          <w:cantSplit/>
        </w:trPr>
        <w:tc>
          <w:tcPr>
            <w:tcW w:w="1009" w:type="pct"/>
            <w:shd w:val="clear" w:color="auto" w:fill="auto"/>
            <w:hideMark/>
          </w:tcPr>
          <w:p w14:paraId="182AC07E" w14:textId="4CFA8CF2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3B276403" w14:textId="1746F146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174,392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71349071" w14:textId="12EE0A66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111,700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6059DF3" w14:textId="1DCA014F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217,779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20892362" w14:textId="5AF33013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13,671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481F319B" w14:textId="4B9249AA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8,046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6FBEDA54" w14:textId="2C78A6FF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3,280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053EBDBD" w14:textId="6A7237EE" w:rsidR="001B49D7" w:rsidRPr="001B5D3A" w:rsidRDefault="001B49D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528,86</w:t>
            </w:r>
            <w:r w:rsidR="00D51994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</w:p>
        </w:tc>
      </w:tr>
      <w:tr w:rsidR="00B51780" w:rsidRPr="005B5482" w14:paraId="7635EC95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029A440A" w14:textId="77777777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330D4E6" w14:textId="1151E692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3646E46" w14:textId="0CE39182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8C5F62B" w14:textId="126162A8" w:rsidR="001B49D7" w:rsidRPr="001B5D3A" w:rsidRDefault="001B49D7" w:rsidP="001B49D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74" w:type="pct"/>
            <w:gridSpan w:val="4"/>
            <w:shd w:val="clear" w:color="auto" w:fill="auto"/>
          </w:tcPr>
          <w:p w14:paraId="5D81CE53" w14:textId="0C2F6C7B" w:rsidR="001B49D7" w:rsidRPr="001B5D3A" w:rsidRDefault="001B49D7" w:rsidP="001B49D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57D525FC" w14:textId="6C7629D3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271F1A9A" w14:textId="45F1E8A0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5C885BC8" w14:textId="042D3EC9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</w:tr>
      <w:tr w:rsidR="00B51780" w:rsidRPr="005B5482" w14:paraId="0E1B43C5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0DC203AC" w14:textId="77777777" w:rsidR="001B49D7" w:rsidRPr="005B5482" w:rsidRDefault="001B49D7" w:rsidP="001B49D7">
            <w:pPr>
              <w:pStyle w:val="Heading6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6713948E" w14:textId="1A2275D6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536F8D4" w14:textId="51D2AC22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3E04A36" w14:textId="5692A1E4" w:rsidR="001B49D7" w:rsidRPr="001B5D3A" w:rsidRDefault="001B49D7" w:rsidP="001B49D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74" w:type="pct"/>
            <w:gridSpan w:val="4"/>
            <w:shd w:val="clear" w:color="auto" w:fill="auto"/>
          </w:tcPr>
          <w:p w14:paraId="0E8BE31F" w14:textId="47EC7D60" w:rsidR="001B49D7" w:rsidRPr="001B5D3A" w:rsidRDefault="001B49D7" w:rsidP="001B49D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2794C626" w14:textId="201E5D42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118267E4" w14:textId="54782488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4CFFD856" w14:textId="3F308A5D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</w:tr>
      <w:tr w:rsidR="00B51780" w:rsidRPr="005B5482" w14:paraId="3B4600A5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47039EF4" w14:textId="2C32A99E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70F5CDEE" w14:textId="1694FD1F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20EA14C1" w14:textId="6CBF5212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9,600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3F18BF1C" w14:textId="1080DF70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163,589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33686592" w14:textId="3B08787F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5,064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470D680E" w14:textId="4F038271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5,858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685DCF01" w14:textId="54B00EE1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3,080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03F724A8" w14:textId="4E475465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187,191</w:t>
            </w:r>
          </w:p>
        </w:tc>
      </w:tr>
      <w:tr w:rsidR="00B51780" w:rsidRPr="005B5482" w14:paraId="47AB3F5F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4DF166FD" w14:textId="5339B4FB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108D93E" w14:textId="217D8A80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B82F77E" w14:textId="68370D57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</w:rPr>
              <w:t>5,483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2A46A8A1" w14:textId="78DDF27E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24,202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73BFED58" w14:textId="75ACC8D3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584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25014667" w14:textId="00A14D01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820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3CF69397" w14:textId="4713C6B3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133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522745BD" w14:textId="7FE7DBDB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31,222</w:t>
            </w:r>
          </w:p>
        </w:tc>
      </w:tr>
      <w:tr w:rsidR="00B51780" w:rsidRPr="005B5482" w14:paraId="0EB49F6B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5019D20C" w14:textId="77777777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  <w:p w14:paraId="62C18ED4" w14:textId="099C0149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และตัดจำหน่าย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369134DB" w14:textId="7CEA5D29" w:rsidR="001B49D7" w:rsidRPr="001B5D3A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7BA5873A" w14:textId="4604F0CB" w:rsidR="001B49D7" w:rsidRPr="001B5D3A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2CCF5BF4" w14:textId="170CB771" w:rsidR="001B49D7" w:rsidRPr="001B5D3A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(42,295)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2A07725D" w14:textId="5DE61B47" w:rsidR="001B49D7" w:rsidRPr="001B5D3A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(106)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7ABB21A3" w14:textId="5FB15998" w:rsidR="001B49D7" w:rsidRPr="001B5D3A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1B5D3A">
              <w:rPr>
                <w:rFonts w:ascii="BrowalliaUPC" w:hAnsi="BrowalliaUPC" w:cs="BrowalliaUPC"/>
                <w:sz w:val="24"/>
                <w:szCs w:val="24"/>
              </w:rPr>
              <w:t>423</w:t>
            </w: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780671D5" w14:textId="31C6FE27" w:rsidR="001B49D7" w:rsidRPr="001B5D3A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7184CCE0" w14:textId="349A7DD8" w:rsidR="001B49D7" w:rsidRPr="001B5D3A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(42,</w:t>
            </w:r>
            <w:r w:rsidRPr="001B5D3A">
              <w:rPr>
                <w:rFonts w:ascii="BrowalliaUPC" w:hAnsi="BrowalliaUPC" w:cs="BrowalliaUPC"/>
                <w:sz w:val="24"/>
                <w:szCs w:val="24"/>
              </w:rPr>
              <w:t>824</w:t>
            </w: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</w:tr>
      <w:tr w:rsidR="00B51780" w:rsidRPr="005B5482" w14:paraId="4475557F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59746BD3" w14:textId="121692AF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625950D2" w14:textId="25DA97CB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177E79F5" w14:textId="4DFE15CB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15,083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6D987F03" w14:textId="66B95064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145,496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0E4D8EBA" w14:textId="6E4DF154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5,542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50693A21" w14:textId="3F301E06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6,255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6FE7E58B" w14:textId="33FCA56C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3,213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6527D723" w14:textId="324C48AD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175,589</w:t>
            </w:r>
          </w:p>
        </w:tc>
      </w:tr>
      <w:tr w:rsidR="00B51780" w:rsidRPr="005B5482" w14:paraId="56FBC19E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08AA336D" w14:textId="77777777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48391F3" w14:textId="79E814DC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682D757" w14:textId="20C87FA0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</w:rPr>
              <w:t>5,575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2B6AB90B" w14:textId="7AE13BEF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25,787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38499B6F" w14:textId="2CB6EC1B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534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7ADCD341" w14:textId="363A5AFA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762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04A14DF7" w14:textId="10FAB519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67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0B0B9910" w14:textId="5E145B8B" w:rsidR="001B49D7" w:rsidRPr="001B5D3A" w:rsidRDefault="001B49D7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32,725</w:t>
            </w:r>
          </w:p>
        </w:tc>
      </w:tr>
      <w:tr w:rsidR="00B51780" w:rsidRPr="005B5482" w14:paraId="4E472D45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133FBD31" w14:textId="5AD41B92" w:rsidR="001B49D7" w:rsidRPr="005B5482" w:rsidRDefault="001B49D7" w:rsidP="00C26DE3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</w:t>
            </w:r>
            <w:r w:rsidR="00C26DE3">
              <w:rPr>
                <w:rFonts w:ascii="BrowalliaUPC" w:hAnsi="BrowalliaUPC" w:cs="BrowalliaUPC" w:hint="cs"/>
                <w:sz w:val="22"/>
                <w:szCs w:val="22"/>
                <w:cs/>
              </w:rPr>
              <w:t>ย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F49BEC5" w14:textId="577543C4" w:rsidR="001B49D7" w:rsidRPr="001B5D3A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1B28475D" w14:textId="46D4CE94" w:rsidR="001B49D7" w:rsidRPr="001B5D3A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6FB6155F" w14:textId="38FDF18B" w:rsidR="001B49D7" w:rsidRPr="001B5D3A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Pr="001B5D3A">
              <w:rPr>
                <w:rFonts w:ascii="BrowalliaUPC" w:hAnsi="BrowalliaUPC" w:cs="BrowalliaUPC"/>
                <w:sz w:val="24"/>
                <w:szCs w:val="24"/>
              </w:rPr>
              <w:t>36,171</w:t>
            </w:r>
            <w:r w:rsidRPr="001B5D3A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375ED553" w14:textId="54F5A1B8" w:rsidR="001B49D7" w:rsidRPr="00E21857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97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4C2A95B6" w14:textId="3385D71A" w:rsidR="001B49D7" w:rsidRPr="00E21857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110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18BE48AD" w14:textId="2578EF96" w:rsidR="001B49D7" w:rsidRPr="001B5D3A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574A08F9" w14:textId="52191DE9" w:rsidR="001B49D7" w:rsidRPr="00297B68" w:rsidRDefault="001B49D7" w:rsidP="001B49D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36,378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</w:tr>
      <w:tr w:rsidR="00B51780" w:rsidRPr="005B5482" w14:paraId="2A070A64" w14:textId="77777777" w:rsidTr="000366A3">
        <w:trPr>
          <w:cantSplit/>
          <w:trHeight w:val="289"/>
        </w:trPr>
        <w:tc>
          <w:tcPr>
            <w:tcW w:w="1009" w:type="pct"/>
            <w:shd w:val="clear" w:color="auto" w:fill="auto"/>
            <w:hideMark/>
          </w:tcPr>
          <w:p w14:paraId="7647C7EB" w14:textId="0C75ED4B" w:rsidR="001B49D7" w:rsidRPr="005B5482" w:rsidRDefault="001B49D7" w:rsidP="001B49D7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3ACD7D1B" w14:textId="48B59C2E" w:rsidR="001B49D7" w:rsidRPr="001B5D3A" w:rsidRDefault="001B49D7" w:rsidP="001B49D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78453CA9" w14:textId="2382E386" w:rsidR="001B49D7" w:rsidRPr="001B5D3A" w:rsidRDefault="001B49D7" w:rsidP="001B49D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  <w:lang w:val="en-GB"/>
              </w:rPr>
              <w:t>20,658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79269599" w14:textId="48F7020D" w:rsidR="001B49D7" w:rsidRPr="001B5D3A" w:rsidRDefault="001B49D7" w:rsidP="001B49D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1B5D3A">
              <w:rPr>
                <w:rFonts w:ascii="BrowalliaUPC" w:hAnsi="BrowalliaUPC" w:cs="BrowalliaUPC"/>
                <w:sz w:val="24"/>
                <w:szCs w:val="24"/>
              </w:rPr>
              <w:t>135,112</w:t>
            </w: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584603EB" w14:textId="56284F21" w:rsidR="001B49D7" w:rsidRPr="001B5D3A" w:rsidRDefault="001B49D7" w:rsidP="001B49D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5,979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11113999" w14:textId="0F56ABA8" w:rsidR="001B49D7" w:rsidRPr="00297B68" w:rsidRDefault="001B49D7" w:rsidP="001B49D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6,907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5CDB5349" w14:textId="7D2984B7" w:rsidR="001B49D7" w:rsidRPr="001B5D3A" w:rsidRDefault="001B49D7" w:rsidP="001B49D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3,280</w:t>
            </w: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3C97E3B2" w14:textId="442891D0" w:rsidR="001B49D7" w:rsidRPr="00297A37" w:rsidRDefault="001B49D7" w:rsidP="001B49D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171,936</w:t>
            </w:r>
          </w:p>
        </w:tc>
      </w:tr>
      <w:tr w:rsidR="00B51780" w:rsidRPr="005B5482" w14:paraId="52AF8B2B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5D9EDA6D" w14:textId="77777777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322E7572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3B5C54D4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D1C48EE" w14:textId="77777777" w:rsidR="001B49D7" w:rsidRPr="001B5D3A" w:rsidRDefault="001B49D7" w:rsidP="001B4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11268AA9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0EA231B7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7F59F56B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784037F4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B51780" w:rsidRPr="005B5482" w14:paraId="26DCD148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07521B36" w14:textId="77777777" w:rsidR="001B49D7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</w:rPr>
            </w:pPr>
          </w:p>
          <w:p w14:paraId="0B59FA0F" w14:textId="77777777" w:rsidR="000366A3" w:rsidRDefault="000366A3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</w:rPr>
            </w:pPr>
          </w:p>
          <w:p w14:paraId="040F51CB" w14:textId="77777777" w:rsidR="000366A3" w:rsidRDefault="000366A3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</w:rPr>
            </w:pPr>
          </w:p>
          <w:p w14:paraId="632FE878" w14:textId="77777777" w:rsidR="000366A3" w:rsidRPr="005B5482" w:rsidRDefault="000366A3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3FF63B68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6451C944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7AB4D7DF" w14:textId="77777777" w:rsidR="001B49D7" w:rsidRPr="001B5D3A" w:rsidRDefault="001B49D7" w:rsidP="001B4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574" w:type="pct"/>
            <w:gridSpan w:val="4"/>
            <w:shd w:val="clear" w:color="auto" w:fill="auto"/>
            <w:vAlign w:val="bottom"/>
          </w:tcPr>
          <w:p w14:paraId="06CA82EC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220D436B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71E035BC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11B34EA5" w14:textId="77777777" w:rsidR="001B49D7" w:rsidRPr="001B5D3A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B51780" w:rsidRPr="005B5482" w14:paraId="54272B19" w14:textId="77777777" w:rsidTr="00B51780">
        <w:trPr>
          <w:cantSplit/>
        </w:trPr>
        <w:tc>
          <w:tcPr>
            <w:tcW w:w="1009" w:type="pct"/>
            <w:shd w:val="clear" w:color="auto" w:fill="auto"/>
          </w:tcPr>
          <w:p w14:paraId="36A2B53D" w14:textId="77777777" w:rsidR="001B49D7" w:rsidRPr="005B5482" w:rsidRDefault="001B49D7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1B0FC200" w14:textId="77777777" w:rsidR="001B49D7" w:rsidRPr="005B5482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492" w:type="pct"/>
            <w:gridSpan w:val="2"/>
            <w:shd w:val="clear" w:color="auto" w:fill="auto"/>
            <w:vAlign w:val="bottom"/>
          </w:tcPr>
          <w:p w14:paraId="46922F80" w14:textId="77777777" w:rsidR="001B49D7" w:rsidRPr="005B5482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412" w:type="pct"/>
            <w:gridSpan w:val="2"/>
            <w:shd w:val="clear" w:color="auto" w:fill="auto"/>
            <w:vAlign w:val="bottom"/>
          </w:tcPr>
          <w:p w14:paraId="71350F7F" w14:textId="77777777" w:rsidR="001B49D7" w:rsidRPr="005B5482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411" w:type="pct"/>
            <w:gridSpan w:val="2"/>
            <w:shd w:val="clear" w:color="auto" w:fill="auto"/>
            <w:vAlign w:val="bottom"/>
          </w:tcPr>
          <w:p w14:paraId="1BA07EB7" w14:textId="77777777" w:rsidR="001B49D7" w:rsidRPr="005B5482" w:rsidRDefault="001B49D7" w:rsidP="001B4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7729E474" w14:textId="77777777" w:rsidR="001B49D7" w:rsidRPr="005B5482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500" w:type="pct"/>
            <w:gridSpan w:val="3"/>
            <w:shd w:val="clear" w:color="auto" w:fill="auto"/>
            <w:vAlign w:val="bottom"/>
          </w:tcPr>
          <w:p w14:paraId="1D2E3C44" w14:textId="77777777" w:rsidR="001B49D7" w:rsidRPr="005B5482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414" w:type="pct"/>
            <w:gridSpan w:val="3"/>
            <w:shd w:val="clear" w:color="auto" w:fill="auto"/>
            <w:vAlign w:val="bottom"/>
          </w:tcPr>
          <w:p w14:paraId="11CAB594" w14:textId="77777777" w:rsidR="001B49D7" w:rsidRPr="005B5482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442" w:type="pct"/>
            <w:gridSpan w:val="3"/>
            <w:shd w:val="clear" w:color="auto" w:fill="auto"/>
            <w:vAlign w:val="bottom"/>
          </w:tcPr>
          <w:p w14:paraId="28A49D13" w14:textId="77777777" w:rsidR="001B49D7" w:rsidRPr="005B5482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4E2A9F1E" w14:textId="77777777" w:rsidR="001B49D7" w:rsidRPr="005B5482" w:rsidRDefault="001B49D7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B51780" w:rsidRPr="005B5482" w14:paraId="606EE4EE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25EEA9CE" w14:textId="2FB20CBA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lastRenderedPageBreak/>
              <w:t>ค่าเผื่อการด้อยค่าของสินทรัพย์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FF51A9A" w14:textId="77777777" w:rsidR="00B51780" w:rsidRPr="00687D45" w:rsidRDefault="00B51780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90A6CD3" w14:textId="77777777" w:rsidR="00B51780" w:rsidRPr="00687D45" w:rsidRDefault="00B51780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6F841FAA" w14:textId="77777777" w:rsidR="00B51780" w:rsidRPr="00687D45" w:rsidRDefault="00B51780" w:rsidP="001B49D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3ABFA5E2" w14:textId="77777777" w:rsidR="00B51780" w:rsidRPr="00687D45" w:rsidRDefault="00B51780" w:rsidP="001B49D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654BA2F2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21B70192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  <w:gridSpan w:val="3"/>
            <w:shd w:val="clear" w:color="auto" w:fill="auto"/>
            <w:vAlign w:val="bottom"/>
          </w:tcPr>
          <w:p w14:paraId="6F6DC015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51780" w:rsidRPr="005B5482" w14:paraId="17EB8B59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19516FAE" w14:textId="012A72FE" w:rsidR="00B51780" w:rsidRPr="005B5482" w:rsidRDefault="00B51780" w:rsidP="001B49D7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64362B4B" w14:textId="71456E71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15,100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D27C839" w14:textId="0FAADBD1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</w:rPr>
              <w:t>9,279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26ADBB1" w14:textId="581D4B8E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587ACB19" w14:textId="76E86E35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79CE67F4" w14:textId="4DD8EF79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7E7705BB" w14:textId="1667D77E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1" w:type="pct"/>
            <w:gridSpan w:val="3"/>
            <w:shd w:val="clear" w:color="auto" w:fill="auto"/>
            <w:vAlign w:val="bottom"/>
          </w:tcPr>
          <w:p w14:paraId="73A83AFA" w14:textId="4F1E825D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24,379</w:t>
            </w:r>
          </w:p>
        </w:tc>
      </w:tr>
      <w:tr w:rsidR="00B51780" w:rsidRPr="005B5482" w14:paraId="524D2BF1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7BAC1951" w14:textId="5101D357" w:rsidR="00B51780" w:rsidRPr="005B5482" w:rsidRDefault="00B51780" w:rsidP="001B49D7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14543303" w14:textId="35A50329" w:rsidR="00B51780" w:rsidRPr="00687D45" w:rsidRDefault="00B51780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15,100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7D35B3DB" w14:textId="1676FFDB" w:rsidR="00B51780" w:rsidRPr="00687D45" w:rsidRDefault="00B51780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9,279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9679FB0" w14:textId="7F53A168" w:rsidR="00B51780" w:rsidRPr="00687D45" w:rsidRDefault="00B51780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2765F835" w14:textId="46640D24" w:rsidR="00B51780" w:rsidRPr="00687D45" w:rsidRDefault="00B51780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0DEFD7DB" w14:textId="0758E963" w:rsidR="00B51780" w:rsidRPr="00687D45" w:rsidRDefault="00B51780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4538B4CA" w14:textId="78FE1D21" w:rsidR="00B51780" w:rsidRPr="00687D45" w:rsidRDefault="00B51780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1" w:type="pct"/>
            <w:gridSpan w:val="3"/>
            <w:shd w:val="clear" w:color="auto" w:fill="auto"/>
            <w:vAlign w:val="bottom"/>
          </w:tcPr>
          <w:p w14:paraId="63586CA7" w14:textId="5775E3ED" w:rsidR="00B51780" w:rsidRPr="00687D45" w:rsidRDefault="00B51780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24,379</w:t>
            </w:r>
          </w:p>
        </w:tc>
      </w:tr>
      <w:tr w:rsidR="00B51780" w:rsidRPr="005B5482" w14:paraId="0A21ED59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41F1DBE6" w14:textId="02E17285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768DCC76" w14:textId="35325947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38E9B6C4" w14:textId="7C6D4B0D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1,359</w:t>
            </w:r>
            <w:r w:rsidRPr="00687D45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0352FA3" w14:textId="2A06F2B1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53715C27" w14:textId="7F05C5C6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3EE91923" w14:textId="48BCAB8B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0F762CCF" w14:textId="719F4D02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1" w:type="pct"/>
            <w:gridSpan w:val="3"/>
            <w:shd w:val="clear" w:color="auto" w:fill="auto"/>
            <w:vAlign w:val="bottom"/>
          </w:tcPr>
          <w:p w14:paraId="2D720476" w14:textId="502DE717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</w:t>
            </w:r>
            <w:r w:rsidRPr="00687D45">
              <w:rPr>
                <w:rFonts w:ascii="BrowalliaUPC" w:hAnsi="BrowalliaUPC" w:cs="BrowalliaUPC"/>
                <w:sz w:val="24"/>
                <w:szCs w:val="24"/>
              </w:rPr>
              <w:t>1,359</w:t>
            </w:r>
            <w:r w:rsidRPr="00687D45">
              <w:rPr>
                <w:rFonts w:ascii="BrowalliaUPC" w:hAnsi="BrowalliaUPC" w:cs="BrowalliaUPC"/>
                <w:sz w:val="24"/>
                <w:szCs w:val="24"/>
                <w:cs/>
              </w:rPr>
              <w:t>)</w:t>
            </w:r>
          </w:p>
        </w:tc>
      </w:tr>
      <w:tr w:rsidR="00B51780" w:rsidRPr="005B5482" w14:paraId="6B22FC95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5BEE5FF0" w14:textId="2D1955D1" w:rsidR="00B51780" w:rsidRPr="005B5482" w:rsidRDefault="00B51780" w:rsidP="001B49D7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62E35BAB" w14:textId="0BAF1EE5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5,100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7409506" w14:textId="58FB3E21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7,920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4704C6B" w14:textId="6799396E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2330890D" w14:textId="1B81418E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18068BF2" w14:textId="090DCDDD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4E337CAF" w14:textId="075A28A3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1" w:type="pct"/>
            <w:gridSpan w:val="3"/>
            <w:shd w:val="clear" w:color="auto" w:fill="auto"/>
            <w:vAlign w:val="bottom"/>
          </w:tcPr>
          <w:p w14:paraId="325B1435" w14:textId="539452C1" w:rsidR="00B51780" w:rsidRPr="00687D45" w:rsidRDefault="00B51780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23,020</w:t>
            </w:r>
          </w:p>
        </w:tc>
      </w:tr>
      <w:tr w:rsidR="00B51780" w:rsidRPr="005B5482" w14:paraId="7D7DE0ED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3840DD56" w14:textId="77777777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B77F3CD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3D0C4DB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ED85089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5B9672CE" w14:textId="77777777" w:rsidR="00B51780" w:rsidRPr="00687D45" w:rsidRDefault="00B51780" w:rsidP="001B49D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35BF3D47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049E8A9D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796A48F5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51780" w:rsidRPr="005B5482" w14:paraId="589B9264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31384E93" w14:textId="3DAAAD25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10"/>
                <w:szCs w:val="10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582B282E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AB15131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B5CC70E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214D4126" w14:textId="77777777" w:rsidR="00B51780" w:rsidRPr="00687D45" w:rsidRDefault="00B51780" w:rsidP="001B49D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2BC91936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5CD8EE41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6D72650D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51780" w:rsidRPr="005B5482" w14:paraId="6CB0FAC7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3A67BFB4" w14:textId="3EBBBFC7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10"/>
                <w:szCs w:val="10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393239E7" w14:textId="53216CB5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159,292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56E420C4" w14:textId="4454384A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</w:rPr>
              <w:t>87,338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6C2BCB0" w14:textId="1DD2BD49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58,806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37CD8AF3" w14:textId="38B44EF2" w:rsidR="00B51780" w:rsidRPr="00687D45" w:rsidRDefault="00B51780" w:rsidP="001B49D7">
            <w:pPr>
              <w:pBdr>
                <w:bottom w:val="single" w:sz="12" w:space="1" w:color="auto"/>
              </w:pBd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1,054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63584C0A" w14:textId="784560F1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1,698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4D6A0B93" w14:textId="18A50540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67</w:t>
            </w:r>
          </w:p>
        </w:tc>
        <w:tc>
          <w:tcPr>
            <w:tcW w:w="571" w:type="pct"/>
            <w:gridSpan w:val="3"/>
            <w:shd w:val="clear" w:color="auto" w:fill="auto"/>
            <w:vAlign w:val="bottom"/>
          </w:tcPr>
          <w:p w14:paraId="6DABA39F" w14:textId="2A3A8359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308,25</w:t>
            </w:r>
            <w:r w:rsidRPr="00687D45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</w:tr>
      <w:tr w:rsidR="00B51780" w:rsidRPr="005B5482" w14:paraId="05A9BC72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043D6CC6" w14:textId="50AEA6ED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10"/>
                <w:szCs w:val="10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43829CFB" w14:textId="2CF42B4D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59,292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04CD13BE" w14:textId="4C7ABEBC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</w:rPr>
              <w:t>8</w:t>
            </w:r>
            <w:r>
              <w:rPr>
                <w:rFonts w:ascii="BrowalliaUPC" w:hAnsi="BrowalliaUPC" w:cs="BrowalliaUPC"/>
                <w:sz w:val="24"/>
                <w:szCs w:val="24"/>
              </w:rPr>
              <w:t>3,122</w:t>
            </w:r>
          </w:p>
        </w:tc>
        <w:tc>
          <w:tcPr>
            <w:tcW w:w="570" w:type="pct"/>
            <w:gridSpan w:val="2"/>
            <w:shd w:val="clear" w:color="auto" w:fill="auto"/>
            <w:vAlign w:val="bottom"/>
          </w:tcPr>
          <w:p w14:paraId="6D1E18E3" w14:textId="7AE595D1" w:rsidR="00B51780" w:rsidRPr="000C472A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82,66</w:t>
            </w:r>
            <w:r w:rsidR="000C472A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36ADB15B" w14:textId="51170008" w:rsidR="00B51780" w:rsidRPr="00687D45" w:rsidRDefault="00B51780" w:rsidP="001B49D7">
            <w:pPr>
              <w:pBdr>
                <w:bottom w:val="single" w:sz="12" w:space="1" w:color="auto"/>
              </w:pBd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7,692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4079B152" w14:textId="1EC56B0C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1,139</w:t>
            </w:r>
          </w:p>
        </w:tc>
        <w:tc>
          <w:tcPr>
            <w:tcW w:w="570" w:type="pct"/>
            <w:gridSpan w:val="3"/>
            <w:shd w:val="clear" w:color="auto" w:fill="auto"/>
            <w:vAlign w:val="bottom"/>
          </w:tcPr>
          <w:p w14:paraId="179478A6" w14:textId="18180781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571" w:type="pct"/>
            <w:gridSpan w:val="3"/>
            <w:shd w:val="clear" w:color="auto" w:fill="auto"/>
            <w:vAlign w:val="bottom"/>
          </w:tcPr>
          <w:p w14:paraId="35151A96" w14:textId="4C8D94E2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</w:rPr>
              <w:t>33</w:t>
            </w:r>
            <w:r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687D45">
              <w:rPr>
                <w:rFonts w:ascii="BrowalliaUPC" w:hAnsi="BrowalliaUPC" w:cs="BrowalliaUPC"/>
                <w:sz w:val="24"/>
                <w:szCs w:val="24"/>
              </w:rPr>
              <w:t>,91</w:t>
            </w:r>
            <w:r w:rsidR="00A70E89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</w:tr>
      <w:tr w:rsidR="00B51780" w:rsidRPr="005B5482" w14:paraId="7EC043F1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7D166011" w14:textId="77777777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E70651C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8E3C39B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FA0919B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4DFED694" w14:textId="77777777" w:rsidR="00B51780" w:rsidRPr="00687D45" w:rsidRDefault="00B51780" w:rsidP="001B49D7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447ABB90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337A6E50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7FC33474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51780" w:rsidRPr="005B5482" w14:paraId="709E84F7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1C3E42E8" w14:textId="14743162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570" w:type="pct"/>
            <w:gridSpan w:val="2"/>
            <w:tcBorders>
              <w:left w:val="nil"/>
            </w:tcBorders>
            <w:shd w:val="clear" w:color="auto" w:fill="auto"/>
          </w:tcPr>
          <w:p w14:paraId="1B998817" w14:textId="77777777" w:rsidR="00B51780" w:rsidRPr="00687D45" w:rsidRDefault="00B51780" w:rsidP="001B49D7">
            <w:pPr>
              <w:tabs>
                <w:tab w:val="clear" w:pos="227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C068A9B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2C760E3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65DCCFE9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632109C4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0580822B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771B627E" w14:textId="77777777" w:rsidR="00B51780" w:rsidRPr="00687D45" w:rsidRDefault="00B51780" w:rsidP="001B49D7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51780" w:rsidRPr="005B5482" w14:paraId="32DC59EE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0C5FE80D" w14:textId="77777777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5655F8FD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B3DD994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AE8D7CC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11AB7079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790690BE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0BEBD179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1" w:type="pct"/>
            <w:gridSpan w:val="3"/>
            <w:shd w:val="clear" w:color="auto" w:fill="auto"/>
            <w:vAlign w:val="center"/>
          </w:tcPr>
          <w:p w14:paraId="6C0FBD41" w14:textId="4CE9E3AE" w:rsidR="00B51780" w:rsidRPr="00687D45" w:rsidRDefault="00B51780" w:rsidP="001B49D7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24,202</w:t>
            </w:r>
          </w:p>
        </w:tc>
      </w:tr>
      <w:tr w:rsidR="00B51780" w:rsidRPr="005B5482" w14:paraId="7431D924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4A72C7EB" w14:textId="77777777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306C4EA6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6120CB2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3E283F5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43ED0AFF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77CBACEE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5BB60D90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1" w:type="pct"/>
            <w:gridSpan w:val="3"/>
            <w:shd w:val="clear" w:color="auto" w:fill="auto"/>
            <w:vAlign w:val="center"/>
          </w:tcPr>
          <w:p w14:paraId="2F15D8FB" w14:textId="43D05FDB" w:rsidR="00B51780" w:rsidRPr="00687D45" w:rsidRDefault="00B51780" w:rsidP="001B49D7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7,020</w:t>
            </w:r>
          </w:p>
        </w:tc>
      </w:tr>
      <w:tr w:rsidR="00B51780" w:rsidRPr="005B5482" w14:paraId="51A94987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3764309E" w14:textId="77777777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19A9DEAA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4CFDB41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69CC178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36B6EB2A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22688A8B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1F97B9A2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1" w:type="pct"/>
            <w:gridSpan w:val="3"/>
            <w:shd w:val="clear" w:color="auto" w:fill="auto"/>
            <w:vAlign w:val="center"/>
          </w:tcPr>
          <w:p w14:paraId="1AB94C1A" w14:textId="2BFA1FA3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31,222</w:t>
            </w:r>
          </w:p>
        </w:tc>
      </w:tr>
      <w:tr w:rsidR="00B51780" w:rsidRPr="005B5482" w14:paraId="29B904A2" w14:textId="77777777" w:rsidTr="000366A3">
        <w:trPr>
          <w:cantSplit/>
        </w:trPr>
        <w:tc>
          <w:tcPr>
            <w:tcW w:w="1009" w:type="pct"/>
            <w:shd w:val="clear" w:color="auto" w:fill="auto"/>
          </w:tcPr>
          <w:p w14:paraId="66768FD7" w14:textId="77777777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8"/>
                <w:szCs w:val="8"/>
                <w:lang w:val="en-GB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D79161A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951CBF8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485C7A8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2B496AD3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3A93DE9E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55D0358E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2FA3607A" w14:textId="77777777" w:rsidR="00B51780" w:rsidRPr="00687D45" w:rsidRDefault="00B51780" w:rsidP="001B49D7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51780" w:rsidRPr="005B5482" w14:paraId="028FD067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39F38C4D" w14:textId="6BD9F866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570" w:type="pct"/>
            <w:gridSpan w:val="2"/>
            <w:tcBorders>
              <w:left w:val="nil"/>
            </w:tcBorders>
            <w:shd w:val="clear" w:color="auto" w:fill="auto"/>
          </w:tcPr>
          <w:p w14:paraId="4F5A2A75" w14:textId="77777777" w:rsidR="00B51780" w:rsidRPr="00687D45" w:rsidRDefault="00B51780" w:rsidP="001B49D7">
            <w:pPr>
              <w:tabs>
                <w:tab w:val="clear" w:pos="227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11BA517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99F5359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2072578A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5D951662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3B8891DB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015059C0" w14:textId="77777777" w:rsidR="00B51780" w:rsidRPr="00687D45" w:rsidRDefault="00B51780" w:rsidP="001B49D7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51780" w:rsidRPr="005B5482" w14:paraId="37977761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623AB4FE" w14:textId="77777777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013E54BF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F45CDCC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933F998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39FB21BF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724A7AF2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2E5B7899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1" w:type="pct"/>
            <w:gridSpan w:val="3"/>
            <w:shd w:val="clear" w:color="auto" w:fill="auto"/>
            <w:vAlign w:val="center"/>
          </w:tcPr>
          <w:p w14:paraId="062E419A" w14:textId="527B8ABB" w:rsidR="00B51780" w:rsidRPr="00687D45" w:rsidRDefault="00B51780" w:rsidP="001B49D7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</w:rPr>
              <w:t>25,787</w:t>
            </w:r>
          </w:p>
        </w:tc>
      </w:tr>
      <w:tr w:rsidR="00B51780" w:rsidRPr="005B5482" w14:paraId="73E6886E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48CB9430" w14:textId="77777777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4500C802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A05D502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AD17DDE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51D6A3CF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32572746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548A718F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1" w:type="pct"/>
            <w:gridSpan w:val="3"/>
            <w:shd w:val="clear" w:color="auto" w:fill="auto"/>
            <w:vAlign w:val="center"/>
          </w:tcPr>
          <w:p w14:paraId="5E335F94" w14:textId="5AAA4816" w:rsidR="00B51780" w:rsidRPr="00687D45" w:rsidRDefault="00B51780" w:rsidP="001B49D7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6,93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</w:p>
        </w:tc>
      </w:tr>
      <w:tr w:rsidR="00B51780" w:rsidRPr="005B5482" w14:paraId="05A7FFA5" w14:textId="77777777" w:rsidTr="000366A3">
        <w:trPr>
          <w:cantSplit/>
        </w:trPr>
        <w:tc>
          <w:tcPr>
            <w:tcW w:w="1009" w:type="pct"/>
            <w:shd w:val="clear" w:color="auto" w:fill="auto"/>
            <w:hideMark/>
          </w:tcPr>
          <w:p w14:paraId="6E0CD1BA" w14:textId="77777777" w:rsidR="00B51780" w:rsidRPr="005B5482" w:rsidRDefault="00B51780" w:rsidP="001B49D7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7CD6D0D1" w14:textId="0D40EF6E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815D2B1" w14:textId="77777777" w:rsidR="00B51780" w:rsidRPr="00687D45" w:rsidRDefault="00B51780" w:rsidP="001B49D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B554E5D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72AC34D3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53738A32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0" w:type="pct"/>
            <w:gridSpan w:val="3"/>
            <w:shd w:val="clear" w:color="auto" w:fill="auto"/>
          </w:tcPr>
          <w:p w14:paraId="128990A2" w14:textId="77777777" w:rsidR="00B51780" w:rsidRPr="00687D45" w:rsidRDefault="00B51780" w:rsidP="001B49D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571" w:type="pct"/>
            <w:gridSpan w:val="3"/>
            <w:shd w:val="clear" w:color="auto" w:fill="auto"/>
            <w:vAlign w:val="center"/>
          </w:tcPr>
          <w:p w14:paraId="427E62FB" w14:textId="78848675" w:rsidR="00B51780" w:rsidRPr="00687D45" w:rsidRDefault="00B51780" w:rsidP="001B49D7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87D45">
              <w:rPr>
                <w:rFonts w:ascii="BrowalliaUPC" w:hAnsi="BrowalliaUPC" w:cs="BrowalliaUPC"/>
                <w:sz w:val="24"/>
                <w:szCs w:val="24"/>
                <w:lang w:val="en-GB"/>
              </w:rPr>
              <w:t>32,72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</w:p>
        </w:tc>
      </w:tr>
    </w:tbl>
    <w:p w14:paraId="73C205CB" w14:textId="43918783" w:rsidR="003E617E" w:rsidRPr="005B5482" w:rsidRDefault="003E617E">
      <w:pPr>
        <w:rPr>
          <w:rFonts w:ascii="BrowalliaUPC" w:hAnsi="BrowalliaUPC" w:cs="BrowalliaUPC"/>
        </w:rPr>
      </w:pPr>
    </w:p>
    <w:p w14:paraId="41087665" w14:textId="7CB2D74E" w:rsidR="00457E3A" w:rsidRPr="005B5482" w:rsidRDefault="00457E3A">
      <w:pPr>
        <w:rPr>
          <w:rFonts w:ascii="BrowalliaUPC" w:hAnsi="BrowalliaUPC" w:cs="BrowalliaUPC"/>
        </w:rPr>
      </w:pPr>
    </w:p>
    <w:p w14:paraId="73FACAA3" w14:textId="773CC06E" w:rsidR="00457E3A" w:rsidRPr="005B5482" w:rsidRDefault="00457E3A">
      <w:pPr>
        <w:rPr>
          <w:rFonts w:ascii="BrowalliaUPC" w:hAnsi="BrowalliaUPC" w:cs="BrowalliaUPC"/>
        </w:rPr>
      </w:pPr>
    </w:p>
    <w:p w14:paraId="70AF277B" w14:textId="0A8A8CB4" w:rsidR="00457E3A" w:rsidRPr="005B5482" w:rsidRDefault="00457E3A">
      <w:pPr>
        <w:rPr>
          <w:rFonts w:ascii="BrowalliaUPC" w:hAnsi="BrowalliaUPC" w:cs="BrowalliaUPC"/>
        </w:rPr>
      </w:pPr>
    </w:p>
    <w:p w14:paraId="1F3DC2DB" w14:textId="042F84B5" w:rsidR="00116B57" w:rsidRPr="005B5482" w:rsidRDefault="00116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</w:rPr>
      </w:pPr>
      <w:r w:rsidRPr="005B5482">
        <w:rPr>
          <w:rFonts w:ascii="BrowalliaUPC" w:hAnsi="BrowalliaUPC" w:cs="BrowalliaUPC"/>
        </w:rPr>
        <w:br w:type="page"/>
      </w:r>
    </w:p>
    <w:tbl>
      <w:tblPr>
        <w:tblW w:w="14232" w:type="dxa"/>
        <w:tblInd w:w="3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0"/>
        <w:gridCol w:w="1616"/>
        <w:gridCol w:w="1616"/>
        <w:gridCol w:w="1616"/>
        <w:gridCol w:w="1616"/>
        <w:gridCol w:w="1616"/>
        <w:gridCol w:w="1616"/>
        <w:gridCol w:w="1616"/>
      </w:tblGrid>
      <w:tr w:rsidR="00DA46BE" w:rsidRPr="005B5482" w14:paraId="270E0734" w14:textId="77777777" w:rsidTr="00281158">
        <w:tc>
          <w:tcPr>
            <w:tcW w:w="2920" w:type="dxa"/>
          </w:tcPr>
          <w:p w14:paraId="2BA2F7C7" w14:textId="77777777" w:rsidR="00D859F1" w:rsidRPr="005B5482" w:rsidRDefault="00D859F1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41A01073" w14:textId="7C0D61FF" w:rsidR="00D859F1" w:rsidRPr="005B5482" w:rsidRDefault="00D859F1" w:rsidP="003E617E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DA46BE" w:rsidRPr="005B5482" w14:paraId="67864929" w14:textId="77777777" w:rsidTr="00281158">
        <w:tc>
          <w:tcPr>
            <w:tcW w:w="2920" w:type="dxa"/>
          </w:tcPr>
          <w:p w14:paraId="06FDAFE9" w14:textId="77777777" w:rsidR="00D859F1" w:rsidRPr="005B5482" w:rsidRDefault="00D859F1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4BF2235C" w14:textId="6B945511" w:rsidR="00D859F1" w:rsidRPr="005B5482" w:rsidRDefault="00D859F1" w:rsidP="003E617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DA46BE" w:rsidRPr="005B5482" w14:paraId="303119E1" w14:textId="77777777" w:rsidTr="00281158">
        <w:tc>
          <w:tcPr>
            <w:tcW w:w="2920" w:type="dxa"/>
          </w:tcPr>
          <w:p w14:paraId="25B1A095" w14:textId="77777777" w:rsidR="00D859F1" w:rsidRPr="005B5482" w:rsidRDefault="00D859F1" w:rsidP="00D859F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616" w:type="dxa"/>
            <w:vAlign w:val="bottom"/>
          </w:tcPr>
          <w:p w14:paraId="49A00763" w14:textId="4DEEF242" w:rsidR="00D859F1" w:rsidRPr="005B5482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ที่ดิน</w:t>
            </w:r>
          </w:p>
        </w:tc>
        <w:tc>
          <w:tcPr>
            <w:tcW w:w="1616" w:type="dxa"/>
            <w:vAlign w:val="bottom"/>
          </w:tcPr>
          <w:p w14:paraId="43624FE3" w14:textId="11B784D9" w:rsidR="00D859F1" w:rsidRPr="005B5482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616" w:type="dxa"/>
            <w:vAlign w:val="bottom"/>
          </w:tcPr>
          <w:p w14:paraId="6AF2294B" w14:textId="77777777" w:rsidR="00193C76" w:rsidRPr="005B5482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</w:t>
            </w:r>
          </w:p>
          <w:p w14:paraId="3FA5643F" w14:textId="3DCFE0DC" w:rsidR="00D859F1" w:rsidRPr="005B5482" w:rsidRDefault="00D859F1" w:rsidP="00D859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เครื่องมือแพทย์</w:t>
            </w:r>
          </w:p>
        </w:tc>
        <w:tc>
          <w:tcPr>
            <w:tcW w:w="1616" w:type="dxa"/>
            <w:vAlign w:val="bottom"/>
          </w:tcPr>
          <w:p w14:paraId="47039908" w14:textId="59B6229A" w:rsidR="00D859F1" w:rsidRPr="005B5482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16" w:type="dxa"/>
            <w:vAlign w:val="bottom"/>
          </w:tcPr>
          <w:p w14:paraId="7012A111" w14:textId="77777777" w:rsidR="00D859F1" w:rsidRPr="005B5482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16" w:type="dxa"/>
            <w:vAlign w:val="bottom"/>
          </w:tcPr>
          <w:p w14:paraId="15BA0F3A" w14:textId="77777777" w:rsidR="00D859F1" w:rsidRPr="005B5482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DE6D5E6" w14:textId="77777777" w:rsidR="00D859F1" w:rsidRPr="005B5482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616" w:type="dxa"/>
            <w:vAlign w:val="bottom"/>
          </w:tcPr>
          <w:p w14:paraId="509D0C33" w14:textId="77777777" w:rsidR="00D859F1" w:rsidRPr="005B5482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3E9ECE0" w14:textId="77777777" w:rsidR="00D859F1" w:rsidRPr="005B5482" w:rsidRDefault="00D859F1" w:rsidP="00D859F1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DA46BE" w:rsidRPr="005B5482" w14:paraId="2CD2B93C" w14:textId="77777777" w:rsidTr="00281158">
        <w:trPr>
          <w:cantSplit/>
        </w:trPr>
        <w:tc>
          <w:tcPr>
            <w:tcW w:w="2920" w:type="dxa"/>
            <w:hideMark/>
          </w:tcPr>
          <w:p w14:paraId="66BA91AC" w14:textId="2E32057B" w:rsidR="00D859F1" w:rsidRPr="005B5482" w:rsidRDefault="00D859F1" w:rsidP="00D859F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</w:p>
        </w:tc>
        <w:tc>
          <w:tcPr>
            <w:tcW w:w="1616" w:type="dxa"/>
          </w:tcPr>
          <w:p w14:paraId="490B3395" w14:textId="77777777" w:rsidR="00D859F1" w:rsidRPr="005B5482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5512FBB" w14:textId="77777777" w:rsidR="00D859F1" w:rsidRPr="005B5482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AF12193" w14:textId="273B9F0B" w:rsidR="00D859F1" w:rsidRPr="005B5482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6FA1F11F" w14:textId="77777777" w:rsidR="00D859F1" w:rsidRPr="005B5482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32AC219B" w14:textId="77777777" w:rsidR="00D859F1" w:rsidRPr="005B5482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0920E27" w14:textId="77777777" w:rsidR="00D859F1" w:rsidRPr="005B5482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D868614" w14:textId="77777777" w:rsidR="00D859F1" w:rsidRPr="005B5482" w:rsidRDefault="00D859F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A71F31" w:rsidRPr="005B5482" w14:paraId="5BCA008A" w14:textId="77777777" w:rsidTr="00281158">
        <w:trPr>
          <w:cantSplit/>
        </w:trPr>
        <w:tc>
          <w:tcPr>
            <w:tcW w:w="2920" w:type="dxa"/>
          </w:tcPr>
          <w:p w14:paraId="02FB892D" w14:textId="50090943" w:rsidR="00A71F31" w:rsidRPr="00B454C4" w:rsidRDefault="00A71F31" w:rsidP="00D859F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16" w:type="dxa"/>
          </w:tcPr>
          <w:p w14:paraId="06CA3C5F" w14:textId="77777777" w:rsidR="00A71F31" w:rsidRPr="00B454C4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77AC4C2" w14:textId="77777777" w:rsidR="00A71F31" w:rsidRPr="00B454C4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BDB1271" w14:textId="77777777" w:rsidR="00A71F31" w:rsidRPr="00B454C4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7E5F710C" w14:textId="77777777" w:rsidR="00A71F31" w:rsidRPr="00B454C4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2E80C269" w14:textId="77777777" w:rsidR="00A71F31" w:rsidRPr="00B454C4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1CAF0319" w14:textId="77777777" w:rsidR="00A71F31" w:rsidRPr="00B454C4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01169E78" w14:textId="77777777" w:rsidR="00A71F31" w:rsidRPr="00B454C4" w:rsidRDefault="00A71F31" w:rsidP="00D859F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A71F31" w:rsidRPr="005B5482" w14:paraId="75F9AD5D" w14:textId="77777777" w:rsidTr="00B5268F">
        <w:trPr>
          <w:cantSplit/>
        </w:trPr>
        <w:tc>
          <w:tcPr>
            <w:tcW w:w="2920" w:type="dxa"/>
            <w:hideMark/>
          </w:tcPr>
          <w:p w14:paraId="2B18F1F7" w14:textId="4D0EF596" w:rsidR="00A71F31" w:rsidRPr="00B454C4" w:rsidRDefault="00A71F31" w:rsidP="00A71F3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B454C4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25</w:t>
            </w: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65</w:t>
            </w:r>
          </w:p>
        </w:tc>
        <w:tc>
          <w:tcPr>
            <w:tcW w:w="1616" w:type="dxa"/>
            <w:vAlign w:val="center"/>
          </w:tcPr>
          <w:p w14:paraId="6D858EC7" w14:textId="7F7FE5A5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174,392 </w:t>
            </w:r>
          </w:p>
        </w:tc>
        <w:tc>
          <w:tcPr>
            <w:tcW w:w="1616" w:type="dxa"/>
            <w:vAlign w:val="center"/>
          </w:tcPr>
          <w:p w14:paraId="15197251" w14:textId="6899EBD1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107,156 </w:t>
            </w:r>
          </w:p>
        </w:tc>
        <w:tc>
          <w:tcPr>
            <w:tcW w:w="1616" w:type="dxa"/>
            <w:vAlign w:val="center"/>
          </w:tcPr>
          <w:p w14:paraId="5A14955B" w14:textId="73F89AF2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264,849 </w:t>
            </w:r>
          </w:p>
        </w:tc>
        <w:tc>
          <w:tcPr>
            <w:tcW w:w="1616" w:type="dxa"/>
            <w:vAlign w:val="center"/>
          </w:tcPr>
          <w:p w14:paraId="62B29AF9" w14:textId="235D36F1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4,903 </w:t>
            </w:r>
          </w:p>
        </w:tc>
        <w:tc>
          <w:tcPr>
            <w:tcW w:w="1616" w:type="dxa"/>
            <w:vAlign w:val="center"/>
          </w:tcPr>
          <w:p w14:paraId="78F03744" w14:textId="4A118D4C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4,959 </w:t>
            </w:r>
          </w:p>
        </w:tc>
        <w:tc>
          <w:tcPr>
            <w:tcW w:w="1616" w:type="dxa"/>
            <w:vAlign w:val="center"/>
          </w:tcPr>
          <w:p w14:paraId="328532BA" w14:textId="1E667CF8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2,729 </w:t>
            </w:r>
          </w:p>
        </w:tc>
        <w:tc>
          <w:tcPr>
            <w:tcW w:w="1616" w:type="dxa"/>
            <w:vAlign w:val="center"/>
          </w:tcPr>
          <w:p w14:paraId="4EF3B1D2" w14:textId="5CD50032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558,988 </w:t>
            </w:r>
          </w:p>
        </w:tc>
      </w:tr>
      <w:tr w:rsidR="00A71F31" w:rsidRPr="005B5482" w14:paraId="46EF6A3F" w14:textId="77777777" w:rsidTr="00CE5B5B">
        <w:trPr>
          <w:cantSplit/>
        </w:trPr>
        <w:tc>
          <w:tcPr>
            <w:tcW w:w="2920" w:type="dxa"/>
            <w:hideMark/>
          </w:tcPr>
          <w:p w14:paraId="067CAE18" w14:textId="628956A4" w:rsidR="00A71F31" w:rsidRPr="00B454C4" w:rsidRDefault="00A71F31" w:rsidP="00A71F3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616" w:type="dxa"/>
          </w:tcPr>
          <w:p w14:paraId="4F35A5C5" w14:textId="727570A7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8677690" w14:textId="1E6FA57D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4,334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BA9EA86" w14:textId="3C2C78C3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5,605</w:t>
            </w:r>
          </w:p>
        </w:tc>
        <w:tc>
          <w:tcPr>
            <w:tcW w:w="1616" w:type="dxa"/>
            <w:vAlign w:val="center"/>
          </w:tcPr>
          <w:p w14:paraId="3096D399" w14:textId="1121AE34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427</w:t>
            </w:r>
          </w:p>
        </w:tc>
        <w:tc>
          <w:tcPr>
            <w:tcW w:w="1616" w:type="dxa"/>
            <w:vAlign w:val="center"/>
          </w:tcPr>
          <w:p w14:paraId="254061E9" w14:textId="5424C0CE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553</w:t>
            </w:r>
          </w:p>
        </w:tc>
        <w:tc>
          <w:tcPr>
            <w:tcW w:w="1616" w:type="dxa"/>
            <w:vAlign w:val="center"/>
          </w:tcPr>
          <w:p w14:paraId="31F8EC81" w14:textId="2105765B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52EF71D9" w14:textId="699A3A87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10,919</w:t>
            </w:r>
          </w:p>
        </w:tc>
      </w:tr>
      <w:tr w:rsidR="00A71F31" w:rsidRPr="005B5482" w14:paraId="7A191536" w14:textId="77777777" w:rsidTr="00B5268F">
        <w:trPr>
          <w:cantSplit/>
        </w:trPr>
        <w:tc>
          <w:tcPr>
            <w:tcW w:w="2920" w:type="dxa"/>
          </w:tcPr>
          <w:p w14:paraId="1040B3F1" w14:textId="49CDBF46" w:rsidR="00A71F31" w:rsidRPr="00B454C4" w:rsidRDefault="00A71F31" w:rsidP="00A71F3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616" w:type="dxa"/>
          </w:tcPr>
          <w:p w14:paraId="1D43E391" w14:textId="5CC43318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07E024C" w14:textId="6DE908B1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D2B0889" w14:textId="1FFF5A80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9,280</w:t>
            </w:r>
          </w:p>
        </w:tc>
        <w:tc>
          <w:tcPr>
            <w:tcW w:w="1616" w:type="dxa"/>
          </w:tcPr>
          <w:p w14:paraId="46F32AF6" w14:textId="223F9F11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79C40C3C" w14:textId="7DC61C59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71165713" w14:textId="343A85FB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11768B8" w14:textId="4432CD91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9,280</w:t>
            </w:r>
          </w:p>
        </w:tc>
      </w:tr>
      <w:tr w:rsidR="00A71F31" w:rsidRPr="005B5482" w14:paraId="2CA6E2E9" w14:textId="77777777" w:rsidTr="00B5268F">
        <w:trPr>
          <w:cantSplit/>
        </w:trPr>
        <w:tc>
          <w:tcPr>
            <w:tcW w:w="2920" w:type="dxa"/>
          </w:tcPr>
          <w:p w14:paraId="0BF32179" w14:textId="0721BDF4" w:rsidR="00A71F31" w:rsidRPr="00B454C4" w:rsidRDefault="00A71F31" w:rsidP="00A71F3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  <w:vAlign w:val="center"/>
          </w:tcPr>
          <w:p w14:paraId="0A16B3A7" w14:textId="6C051647" w:rsidR="00A71F31" w:rsidRPr="00B454C4" w:rsidRDefault="00A71F31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5D1A22B" w14:textId="1A34A37F" w:rsidR="00A71F31" w:rsidRPr="00B454C4" w:rsidRDefault="00A71F31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4EA11FFD" w14:textId="707102CB" w:rsidR="00A71F31" w:rsidRPr="00B454C4" w:rsidRDefault="00A71F31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(45,519)</w:t>
            </w:r>
          </w:p>
        </w:tc>
        <w:tc>
          <w:tcPr>
            <w:tcW w:w="1616" w:type="dxa"/>
            <w:vAlign w:val="center"/>
          </w:tcPr>
          <w:p w14:paraId="165511D7" w14:textId="3A8526C6" w:rsidR="00A71F31" w:rsidRPr="00B454C4" w:rsidRDefault="00A71F31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(109)</w:t>
            </w:r>
          </w:p>
        </w:tc>
        <w:tc>
          <w:tcPr>
            <w:tcW w:w="1616" w:type="dxa"/>
            <w:vAlign w:val="center"/>
          </w:tcPr>
          <w:p w14:paraId="589A3248" w14:textId="212D4BAE" w:rsidR="00A71F31" w:rsidRPr="00B454C4" w:rsidRDefault="00A71F31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(89)</w:t>
            </w:r>
          </w:p>
        </w:tc>
        <w:tc>
          <w:tcPr>
            <w:tcW w:w="1616" w:type="dxa"/>
          </w:tcPr>
          <w:p w14:paraId="2E87D172" w14:textId="61BD0C34" w:rsidR="00A71F31" w:rsidRPr="00B454C4" w:rsidRDefault="00A71F31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E729410" w14:textId="2C8A175C" w:rsidR="00A71F31" w:rsidRPr="00B454C4" w:rsidRDefault="00A71F31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(45,717)</w:t>
            </w:r>
          </w:p>
        </w:tc>
      </w:tr>
      <w:tr w:rsidR="00A71F31" w:rsidRPr="005B5482" w14:paraId="5E709926" w14:textId="77777777" w:rsidTr="00CE5B5B">
        <w:trPr>
          <w:cantSplit/>
        </w:trPr>
        <w:tc>
          <w:tcPr>
            <w:tcW w:w="2920" w:type="dxa"/>
            <w:hideMark/>
          </w:tcPr>
          <w:p w14:paraId="36A9860A" w14:textId="4FD9244F" w:rsidR="00A71F31" w:rsidRPr="00B454C4" w:rsidRDefault="00A71F31" w:rsidP="00A71F3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B454C4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center"/>
          </w:tcPr>
          <w:p w14:paraId="1C06D07A" w14:textId="48AEF08C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616" w:type="dxa"/>
            <w:vAlign w:val="center"/>
          </w:tcPr>
          <w:p w14:paraId="7486E882" w14:textId="7A4F19AD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111,490</w:t>
            </w:r>
          </w:p>
        </w:tc>
        <w:tc>
          <w:tcPr>
            <w:tcW w:w="1616" w:type="dxa"/>
            <w:vAlign w:val="center"/>
          </w:tcPr>
          <w:p w14:paraId="4C43ACFB" w14:textId="4798F47D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234,215</w:t>
            </w:r>
          </w:p>
        </w:tc>
        <w:tc>
          <w:tcPr>
            <w:tcW w:w="1616" w:type="dxa"/>
            <w:vAlign w:val="center"/>
          </w:tcPr>
          <w:p w14:paraId="5B4FFE8F" w14:textId="51E835F4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5,221</w:t>
            </w:r>
          </w:p>
        </w:tc>
        <w:tc>
          <w:tcPr>
            <w:tcW w:w="1616" w:type="dxa"/>
            <w:vAlign w:val="center"/>
          </w:tcPr>
          <w:p w14:paraId="26E5AAF0" w14:textId="546AA39C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5,423</w:t>
            </w:r>
          </w:p>
        </w:tc>
        <w:tc>
          <w:tcPr>
            <w:tcW w:w="1616" w:type="dxa"/>
            <w:vAlign w:val="center"/>
          </w:tcPr>
          <w:p w14:paraId="53DB7DBF" w14:textId="1A138CF0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47E2AF6C" w14:textId="7B1290ED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533,470</w:t>
            </w:r>
          </w:p>
        </w:tc>
      </w:tr>
      <w:tr w:rsidR="00A71F31" w:rsidRPr="005B5482" w14:paraId="690A77B9" w14:textId="77777777" w:rsidTr="00281158">
        <w:trPr>
          <w:cantSplit/>
        </w:trPr>
        <w:tc>
          <w:tcPr>
            <w:tcW w:w="2920" w:type="dxa"/>
            <w:hideMark/>
          </w:tcPr>
          <w:p w14:paraId="20B03B9F" w14:textId="77777777" w:rsidR="00A71F31" w:rsidRPr="00B454C4" w:rsidRDefault="00A71F31" w:rsidP="00A71F3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616" w:type="dxa"/>
          </w:tcPr>
          <w:p w14:paraId="2F57E811" w14:textId="66EB6115" w:rsidR="00A71F31" w:rsidRPr="00B454C4" w:rsidRDefault="0084690D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4D1B2F9C" w14:textId="72A4176C" w:rsidR="00A71F31" w:rsidRPr="00B454C4" w:rsidRDefault="007714FB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  <w:vAlign w:val="center"/>
          </w:tcPr>
          <w:p w14:paraId="5E90353E" w14:textId="0893ED59" w:rsidR="00A71F31" w:rsidRPr="00B454C4" w:rsidRDefault="0084690D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37,24</w:t>
            </w:r>
            <w:r w:rsidR="006914EF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D577013" w14:textId="3E9B432B" w:rsidR="00A71F31" w:rsidRPr="00B454C4" w:rsidRDefault="00F65D1B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239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E737FF6" w14:textId="30431A7E" w:rsidR="00A71F31" w:rsidRPr="00B454C4" w:rsidRDefault="00F65D1B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205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000F242" w14:textId="5B63B75C" w:rsidR="00A71F31" w:rsidRPr="00B454C4" w:rsidRDefault="000D7743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46EC864" w14:textId="45D01D5B" w:rsidR="00A71F31" w:rsidRPr="00B454C4" w:rsidRDefault="000D7743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37,68</w:t>
            </w:r>
            <w:r w:rsidR="00662157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</w:p>
        </w:tc>
      </w:tr>
      <w:tr w:rsidR="00A71F31" w:rsidRPr="005B5482" w14:paraId="701C5134" w14:textId="77777777" w:rsidTr="00281158">
        <w:trPr>
          <w:cantSplit/>
        </w:trPr>
        <w:tc>
          <w:tcPr>
            <w:tcW w:w="2920" w:type="dxa"/>
          </w:tcPr>
          <w:p w14:paraId="76A7FE60" w14:textId="586C2453" w:rsidR="00A71F31" w:rsidRPr="00B454C4" w:rsidRDefault="00A71F31" w:rsidP="00A71F3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616" w:type="dxa"/>
          </w:tcPr>
          <w:p w14:paraId="34DC9023" w14:textId="6EF8459B" w:rsidR="00A71F31" w:rsidRPr="00B454C4" w:rsidRDefault="0084690D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20447BF" w14:textId="27F8ADB6" w:rsidR="00A71F31" w:rsidRPr="00B454C4" w:rsidRDefault="0084690D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670149EC" w14:textId="53E94A10" w:rsidR="00A71F31" w:rsidRPr="00B454C4" w:rsidRDefault="0084690D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12,762</w:t>
            </w:r>
          </w:p>
        </w:tc>
        <w:tc>
          <w:tcPr>
            <w:tcW w:w="1616" w:type="dxa"/>
            <w:shd w:val="clear" w:color="auto" w:fill="auto"/>
          </w:tcPr>
          <w:p w14:paraId="377DC3B1" w14:textId="656C9977" w:rsidR="00A71F31" w:rsidRPr="00B454C4" w:rsidRDefault="00F65D1B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EC938C9" w14:textId="195C11BE" w:rsidR="00A71F31" w:rsidRPr="00B454C4" w:rsidRDefault="00F65D1B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8946EE8" w14:textId="1B7E1FFD" w:rsidR="00A71F31" w:rsidRPr="00B454C4" w:rsidRDefault="000D7743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E6A53C4" w14:textId="108B0A3B" w:rsidR="00A71F31" w:rsidRPr="00B454C4" w:rsidRDefault="000D7743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12,762</w:t>
            </w:r>
          </w:p>
        </w:tc>
      </w:tr>
      <w:tr w:rsidR="00A71F31" w:rsidRPr="005B5482" w14:paraId="19118DC2" w14:textId="77777777" w:rsidTr="00281158">
        <w:trPr>
          <w:cantSplit/>
        </w:trPr>
        <w:tc>
          <w:tcPr>
            <w:tcW w:w="2920" w:type="dxa"/>
          </w:tcPr>
          <w:p w14:paraId="23E98DEB" w14:textId="5C872247" w:rsidR="00A71F31" w:rsidRPr="00B454C4" w:rsidRDefault="00A71F31" w:rsidP="00A71F3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  <w:vAlign w:val="center"/>
          </w:tcPr>
          <w:p w14:paraId="6C1D3E3E" w14:textId="4593497D" w:rsidR="00A71F31" w:rsidRPr="00B454C4" w:rsidRDefault="0084690D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0B9D611" w14:textId="0A2CF98F" w:rsidR="00A71F31" w:rsidRPr="00B454C4" w:rsidRDefault="0084690D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9056ED6" w14:textId="15E17334" w:rsidR="00A71F31" w:rsidRPr="00B454C4" w:rsidRDefault="0084690D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36,52</w:t>
            </w:r>
            <w:r w:rsidR="006914EF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07A0745" w14:textId="21BD76C2" w:rsidR="00A71F31" w:rsidRPr="00B454C4" w:rsidRDefault="00F65D1B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97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475C1C0" w14:textId="1CA4BF1A" w:rsidR="00A71F31" w:rsidRPr="00B454C4" w:rsidRDefault="00F65D1B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11</w:t>
            </w:r>
            <w:r w:rsidR="004179A8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  <w:shd w:val="clear" w:color="auto" w:fill="auto"/>
          </w:tcPr>
          <w:p w14:paraId="7496BADD" w14:textId="509DF60A" w:rsidR="00A71F31" w:rsidRPr="00B454C4" w:rsidRDefault="000D7743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8BF9705" w14:textId="2E136484" w:rsidR="00A71F31" w:rsidRPr="00B454C4" w:rsidRDefault="000D7743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36,73</w:t>
            </w:r>
            <w:r w:rsidR="00A0467E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  <w:tr w:rsidR="00A71F31" w:rsidRPr="005B5482" w14:paraId="28528AD3" w14:textId="77777777" w:rsidTr="00281158">
        <w:trPr>
          <w:cantSplit/>
        </w:trPr>
        <w:tc>
          <w:tcPr>
            <w:tcW w:w="2920" w:type="dxa"/>
            <w:hideMark/>
          </w:tcPr>
          <w:p w14:paraId="5A002FA5" w14:textId="78DAC45B" w:rsidR="00A71F31" w:rsidRPr="00B454C4" w:rsidRDefault="00A71F31" w:rsidP="00A71F31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B454C4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center"/>
          </w:tcPr>
          <w:p w14:paraId="69419AEA" w14:textId="5877DF6E" w:rsidR="00A71F31" w:rsidRPr="00B454C4" w:rsidRDefault="0084690D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174,392</w:t>
            </w:r>
          </w:p>
        </w:tc>
        <w:tc>
          <w:tcPr>
            <w:tcW w:w="1616" w:type="dxa"/>
            <w:vAlign w:val="center"/>
          </w:tcPr>
          <w:p w14:paraId="4F2838E0" w14:textId="7D6E266A" w:rsidR="00A71F31" w:rsidRPr="00B454C4" w:rsidRDefault="0084690D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111,490</w:t>
            </w:r>
          </w:p>
        </w:tc>
        <w:tc>
          <w:tcPr>
            <w:tcW w:w="1616" w:type="dxa"/>
            <w:vAlign w:val="center"/>
          </w:tcPr>
          <w:p w14:paraId="124E7974" w14:textId="68B7FDFE" w:rsidR="00A71F31" w:rsidRPr="00B454C4" w:rsidRDefault="0084690D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247,69</w:t>
            </w:r>
            <w:r w:rsidR="006914EF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7961C99" w14:textId="66E669DA" w:rsidR="00A71F31" w:rsidRPr="00B454C4" w:rsidRDefault="00F65D1B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5,363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4D40209" w14:textId="2053E72B" w:rsidR="00A71F31" w:rsidRPr="00B454C4" w:rsidRDefault="00F65D1B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5,</w:t>
            </w:r>
            <w:r w:rsidR="000D7743" w:rsidRPr="00B454C4">
              <w:rPr>
                <w:rFonts w:ascii="BrowalliaUPC" w:hAnsi="BrowalliaUPC" w:cs="BrowalliaUPC"/>
                <w:sz w:val="22"/>
                <w:szCs w:val="22"/>
              </w:rPr>
              <w:t>51</w:t>
            </w:r>
            <w:r w:rsidR="00A0467E"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45ECEB0" w14:textId="5208EC9E" w:rsidR="00A71F31" w:rsidRPr="00B454C4" w:rsidRDefault="000D7743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9A27440" w14:textId="2B4076E7" w:rsidR="00A71F31" w:rsidRPr="00B454C4" w:rsidRDefault="004F0B00" w:rsidP="00A71F3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547,1</w:t>
            </w:r>
            <w:r w:rsidR="00662157">
              <w:rPr>
                <w:rFonts w:ascii="BrowalliaUPC" w:hAnsi="BrowalliaUPC" w:cs="BrowalliaUPC"/>
                <w:sz w:val="22"/>
                <w:szCs w:val="22"/>
              </w:rPr>
              <w:t>8</w:t>
            </w:r>
            <w:r w:rsidR="00A70E89">
              <w:rPr>
                <w:rFonts w:ascii="BrowalliaUPC" w:hAnsi="BrowalliaUPC" w:cs="BrowalliaUPC"/>
                <w:sz w:val="22"/>
                <w:szCs w:val="22"/>
              </w:rPr>
              <w:t>2</w:t>
            </w:r>
          </w:p>
        </w:tc>
      </w:tr>
      <w:tr w:rsidR="00A71F31" w:rsidRPr="005B5482" w14:paraId="70F0AFE7" w14:textId="77777777" w:rsidTr="00281158">
        <w:trPr>
          <w:cantSplit/>
        </w:trPr>
        <w:tc>
          <w:tcPr>
            <w:tcW w:w="2920" w:type="dxa"/>
          </w:tcPr>
          <w:p w14:paraId="01A496C0" w14:textId="77777777" w:rsidR="00A71F31" w:rsidRPr="00B454C4" w:rsidRDefault="00A71F31" w:rsidP="00A71F3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56623145" w14:textId="77777777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0812E5E0" w14:textId="77777777" w:rsidR="00A71F31" w:rsidRPr="00B454C4" w:rsidRDefault="00A71F31" w:rsidP="00A71F3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46EE4D3A" w14:textId="797B3E53" w:rsidR="00A71F31" w:rsidRPr="00B454C4" w:rsidRDefault="00A71F31" w:rsidP="00A71F3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F15809D" w14:textId="77777777" w:rsidR="00A71F31" w:rsidRPr="00B454C4" w:rsidRDefault="00A71F31" w:rsidP="00A71F3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6F3D902" w14:textId="77777777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43D8F0A0" w14:textId="77777777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6EF2BAAF" w14:textId="77777777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A71F31" w:rsidRPr="005B5482" w14:paraId="0E46B129" w14:textId="77777777" w:rsidTr="00281158">
        <w:trPr>
          <w:cantSplit/>
        </w:trPr>
        <w:tc>
          <w:tcPr>
            <w:tcW w:w="2920" w:type="dxa"/>
            <w:hideMark/>
          </w:tcPr>
          <w:p w14:paraId="5C991326" w14:textId="77777777" w:rsidR="00A71F31" w:rsidRPr="00B454C4" w:rsidRDefault="00A71F31" w:rsidP="00A71F31">
            <w:pPr>
              <w:pStyle w:val="Heading6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616" w:type="dxa"/>
          </w:tcPr>
          <w:p w14:paraId="167E6CD2" w14:textId="77777777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2AE14717" w14:textId="77777777" w:rsidR="00A71F31" w:rsidRPr="00B454C4" w:rsidRDefault="00A71F31" w:rsidP="00A71F3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1F8A6E5B" w14:textId="38B5A0A9" w:rsidR="00A71F31" w:rsidRPr="00B454C4" w:rsidRDefault="00A71F31" w:rsidP="00A71F3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1CB85348" w14:textId="77777777" w:rsidR="00A71F31" w:rsidRPr="00B454C4" w:rsidRDefault="00A71F31" w:rsidP="00A71F31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665FA9CD" w14:textId="77777777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7F020399" w14:textId="77777777" w:rsidR="00A71F31" w:rsidRPr="00B454C4" w:rsidRDefault="00A71F31" w:rsidP="00A71F3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BC1A0E8" w14:textId="77777777" w:rsidR="00A71F31" w:rsidRPr="00B454C4" w:rsidRDefault="00A71F31" w:rsidP="00A71F31">
            <w:pPr>
              <w:tabs>
                <w:tab w:val="clear" w:pos="680"/>
                <w:tab w:val="left" w:pos="1133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AB700F" w:rsidRPr="005B5482" w14:paraId="7627B9D9" w14:textId="77777777" w:rsidTr="0001008D">
        <w:trPr>
          <w:cantSplit/>
        </w:trPr>
        <w:tc>
          <w:tcPr>
            <w:tcW w:w="2920" w:type="dxa"/>
            <w:hideMark/>
          </w:tcPr>
          <w:p w14:paraId="4907334F" w14:textId="5A7A4936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B454C4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center"/>
          </w:tcPr>
          <w:p w14:paraId="4F11F720" w14:textId="58BA9C0F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E52846E" w14:textId="0A01C930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9,394 </w:t>
            </w:r>
          </w:p>
        </w:tc>
        <w:tc>
          <w:tcPr>
            <w:tcW w:w="1616" w:type="dxa"/>
            <w:vAlign w:val="center"/>
          </w:tcPr>
          <w:p w14:paraId="336F84E4" w14:textId="018FFE4C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193,497 </w:t>
            </w:r>
          </w:p>
        </w:tc>
        <w:tc>
          <w:tcPr>
            <w:tcW w:w="1616" w:type="dxa"/>
            <w:vAlign w:val="center"/>
          </w:tcPr>
          <w:p w14:paraId="5849EEA0" w14:textId="0C1B6482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4,037 </w:t>
            </w:r>
          </w:p>
        </w:tc>
        <w:tc>
          <w:tcPr>
            <w:tcW w:w="1616" w:type="dxa"/>
            <w:vAlign w:val="center"/>
          </w:tcPr>
          <w:p w14:paraId="27545B20" w14:textId="11EB79DD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3,818 </w:t>
            </w:r>
          </w:p>
        </w:tc>
        <w:tc>
          <w:tcPr>
            <w:tcW w:w="1616" w:type="dxa"/>
            <w:vAlign w:val="center"/>
          </w:tcPr>
          <w:p w14:paraId="6A389CC9" w14:textId="11AEDFD4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2,706 </w:t>
            </w:r>
          </w:p>
        </w:tc>
        <w:tc>
          <w:tcPr>
            <w:tcW w:w="1616" w:type="dxa"/>
            <w:vAlign w:val="center"/>
          </w:tcPr>
          <w:p w14:paraId="727463DB" w14:textId="7CCD7D40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213,452 </w:t>
            </w:r>
          </w:p>
        </w:tc>
      </w:tr>
      <w:tr w:rsidR="00AB700F" w:rsidRPr="005B5482" w14:paraId="6027DCAC" w14:textId="77777777" w:rsidTr="00CE5B5B">
        <w:trPr>
          <w:cantSplit/>
        </w:trPr>
        <w:tc>
          <w:tcPr>
            <w:tcW w:w="2920" w:type="dxa"/>
            <w:hideMark/>
          </w:tcPr>
          <w:p w14:paraId="6D11AC3F" w14:textId="2AB70F06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vAlign w:val="center"/>
          </w:tcPr>
          <w:p w14:paraId="46360701" w14:textId="724AEF6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29DCDB3" w14:textId="3FCF4146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5,483</w:t>
            </w:r>
          </w:p>
        </w:tc>
        <w:tc>
          <w:tcPr>
            <w:tcW w:w="1616" w:type="dxa"/>
            <w:vAlign w:val="center"/>
          </w:tcPr>
          <w:p w14:paraId="193EBD3F" w14:textId="0D07E1D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24,202</w:t>
            </w:r>
          </w:p>
        </w:tc>
        <w:tc>
          <w:tcPr>
            <w:tcW w:w="1616" w:type="dxa"/>
            <w:vAlign w:val="center"/>
          </w:tcPr>
          <w:p w14:paraId="16EEDC20" w14:textId="026FAC8E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515</w:t>
            </w:r>
          </w:p>
        </w:tc>
        <w:tc>
          <w:tcPr>
            <w:tcW w:w="1616" w:type="dxa"/>
            <w:vAlign w:val="center"/>
          </w:tcPr>
          <w:p w14:paraId="647F80FA" w14:textId="113B86F3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521</w:t>
            </w:r>
          </w:p>
        </w:tc>
        <w:tc>
          <w:tcPr>
            <w:tcW w:w="1616" w:type="dxa"/>
            <w:vAlign w:val="center"/>
          </w:tcPr>
          <w:p w14:paraId="0A83F05C" w14:textId="33B4D712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23</w:t>
            </w:r>
          </w:p>
        </w:tc>
        <w:tc>
          <w:tcPr>
            <w:tcW w:w="1616" w:type="dxa"/>
            <w:vAlign w:val="center"/>
          </w:tcPr>
          <w:p w14:paraId="19D01E52" w14:textId="3BABA043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30,744</w:t>
            </w:r>
          </w:p>
        </w:tc>
      </w:tr>
      <w:tr w:rsidR="00AB700F" w:rsidRPr="005B5482" w14:paraId="191CE8C0" w14:textId="77777777" w:rsidTr="0001008D">
        <w:trPr>
          <w:cantSplit/>
        </w:trPr>
        <w:tc>
          <w:tcPr>
            <w:tcW w:w="2920" w:type="dxa"/>
          </w:tcPr>
          <w:p w14:paraId="3D741EBE" w14:textId="2801BA20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616" w:type="dxa"/>
            <w:vAlign w:val="center"/>
          </w:tcPr>
          <w:p w14:paraId="2ACC326C" w14:textId="422FF232" w:rsidR="00AB700F" w:rsidRPr="00B454C4" w:rsidRDefault="00AB700F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8C81BC8" w14:textId="446B496C" w:rsidR="00AB700F" w:rsidRPr="00B454C4" w:rsidRDefault="00AB700F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6B71313" w14:textId="62EC853B" w:rsidR="00AB700F" w:rsidRPr="00B454C4" w:rsidRDefault="00AB700F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(42,295)</w:t>
            </w:r>
          </w:p>
        </w:tc>
        <w:tc>
          <w:tcPr>
            <w:tcW w:w="1616" w:type="dxa"/>
            <w:vAlign w:val="center"/>
          </w:tcPr>
          <w:p w14:paraId="6863C8CB" w14:textId="26C00FD6" w:rsidR="00AB700F" w:rsidRPr="00B454C4" w:rsidRDefault="00AB700F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(106)</w:t>
            </w:r>
          </w:p>
        </w:tc>
        <w:tc>
          <w:tcPr>
            <w:tcW w:w="1616" w:type="dxa"/>
            <w:vAlign w:val="center"/>
          </w:tcPr>
          <w:p w14:paraId="571B0E8D" w14:textId="312C51B2" w:rsidR="00AB700F" w:rsidRPr="00B454C4" w:rsidRDefault="00AB700F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(81)</w:t>
            </w:r>
          </w:p>
        </w:tc>
        <w:tc>
          <w:tcPr>
            <w:tcW w:w="1616" w:type="dxa"/>
            <w:vAlign w:val="center"/>
          </w:tcPr>
          <w:p w14:paraId="440A2C43" w14:textId="0C46E20C" w:rsidR="00AB700F" w:rsidRPr="00B454C4" w:rsidRDefault="00AB700F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5550D58A" w14:textId="165AABAC" w:rsidR="00AB700F" w:rsidRPr="00B454C4" w:rsidRDefault="00AB700F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(42,482)</w:t>
            </w:r>
          </w:p>
        </w:tc>
      </w:tr>
      <w:tr w:rsidR="00AB700F" w:rsidRPr="005B5482" w14:paraId="20096310" w14:textId="77777777" w:rsidTr="00CE5B5B">
        <w:trPr>
          <w:cantSplit/>
        </w:trPr>
        <w:tc>
          <w:tcPr>
            <w:tcW w:w="2920" w:type="dxa"/>
            <w:hideMark/>
          </w:tcPr>
          <w:p w14:paraId="2E8AF95F" w14:textId="581D2484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B454C4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center"/>
          </w:tcPr>
          <w:p w14:paraId="61E912BE" w14:textId="2F7899A3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B2C69FE" w14:textId="40AAC5E0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14,877</w:t>
            </w:r>
          </w:p>
        </w:tc>
        <w:tc>
          <w:tcPr>
            <w:tcW w:w="1616" w:type="dxa"/>
            <w:vAlign w:val="center"/>
          </w:tcPr>
          <w:p w14:paraId="7BD6B9C1" w14:textId="7275FD09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175,404</w:t>
            </w:r>
          </w:p>
        </w:tc>
        <w:tc>
          <w:tcPr>
            <w:tcW w:w="1616" w:type="dxa"/>
            <w:vAlign w:val="center"/>
          </w:tcPr>
          <w:p w14:paraId="77A12788" w14:textId="33793A3B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4,446</w:t>
            </w:r>
          </w:p>
        </w:tc>
        <w:tc>
          <w:tcPr>
            <w:tcW w:w="1616" w:type="dxa"/>
            <w:vAlign w:val="center"/>
          </w:tcPr>
          <w:p w14:paraId="7C768783" w14:textId="4CBBBBEE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4,258</w:t>
            </w:r>
          </w:p>
        </w:tc>
        <w:tc>
          <w:tcPr>
            <w:tcW w:w="1616" w:type="dxa"/>
            <w:vAlign w:val="center"/>
          </w:tcPr>
          <w:p w14:paraId="6A399736" w14:textId="592572C6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24EFD69F" w14:textId="0CB1038E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201,714</w:t>
            </w:r>
          </w:p>
        </w:tc>
      </w:tr>
      <w:tr w:rsidR="00AB700F" w:rsidRPr="005B5482" w14:paraId="72B123BD" w14:textId="77777777" w:rsidTr="00281158">
        <w:trPr>
          <w:cantSplit/>
        </w:trPr>
        <w:tc>
          <w:tcPr>
            <w:tcW w:w="2920" w:type="dxa"/>
            <w:hideMark/>
          </w:tcPr>
          <w:p w14:paraId="232A135D" w14:textId="77777777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vAlign w:val="center"/>
          </w:tcPr>
          <w:p w14:paraId="425EEE7E" w14:textId="7C8675CA" w:rsidR="00AB700F" w:rsidRPr="00B454C4" w:rsidRDefault="004F0B00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1C99E15" w14:textId="4FBA1A9D" w:rsidR="00AB700F" w:rsidRPr="00B454C4" w:rsidRDefault="004F0B00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5,575</w:t>
            </w:r>
          </w:p>
        </w:tc>
        <w:tc>
          <w:tcPr>
            <w:tcW w:w="1616" w:type="dxa"/>
            <w:vAlign w:val="center"/>
          </w:tcPr>
          <w:p w14:paraId="703BDF3D" w14:textId="456235F1" w:rsidR="00AB700F" w:rsidRPr="00B454C4" w:rsidRDefault="004F0B00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25,787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3F018AD" w14:textId="5379373A" w:rsidR="00AB700F" w:rsidRPr="00B454C4" w:rsidRDefault="008F5473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337</w:t>
            </w:r>
          </w:p>
        </w:tc>
        <w:tc>
          <w:tcPr>
            <w:tcW w:w="1616" w:type="dxa"/>
            <w:vAlign w:val="center"/>
          </w:tcPr>
          <w:p w14:paraId="6CEF85E1" w14:textId="745C7954" w:rsidR="00AB700F" w:rsidRPr="00B454C4" w:rsidRDefault="008F5473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489</w:t>
            </w:r>
          </w:p>
        </w:tc>
        <w:tc>
          <w:tcPr>
            <w:tcW w:w="1616" w:type="dxa"/>
            <w:vAlign w:val="center"/>
          </w:tcPr>
          <w:p w14:paraId="3BEFEB32" w14:textId="37218289" w:rsidR="00AB700F" w:rsidRPr="00B454C4" w:rsidRDefault="00C16DE7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988083E" w14:textId="293969BD" w:rsidR="00AB700F" w:rsidRPr="00B454C4" w:rsidRDefault="00C33B4E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32,188</w:t>
            </w:r>
          </w:p>
        </w:tc>
      </w:tr>
      <w:tr w:rsidR="00AB700F" w:rsidRPr="005B5482" w14:paraId="4D11F5E8" w14:textId="77777777" w:rsidTr="00E9015E">
        <w:trPr>
          <w:cantSplit/>
        </w:trPr>
        <w:tc>
          <w:tcPr>
            <w:tcW w:w="2920" w:type="dxa"/>
          </w:tcPr>
          <w:p w14:paraId="4C493EAB" w14:textId="1EDA4245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616" w:type="dxa"/>
            <w:vAlign w:val="center"/>
          </w:tcPr>
          <w:p w14:paraId="66C2C50C" w14:textId="4D61CBD4" w:rsidR="00AB700F" w:rsidRPr="00B454C4" w:rsidRDefault="004F0B00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136F114" w14:textId="319BCA7C" w:rsidR="00AB700F" w:rsidRPr="00B454C4" w:rsidRDefault="004F0B00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5E35D9A" w14:textId="7CF1C209" w:rsidR="00AB700F" w:rsidRPr="00B454C4" w:rsidRDefault="004F0B00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36,171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E8A954A" w14:textId="4ED3ECFD" w:rsidR="00AB700F" w:rsidRPr="00B454C4" w:rsidRDefault="008F5473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B26E07">
              <w:rPr>
                <w:rFonts w:ascii="BrowalliaUPC" w:hAnsi="BrowalliaUPC" w:cs="BrowalliaUPC"/>
                <w:sz w:val="22"/>
                <w:szCs w:val="22"/>
              </w:rPr>
              <w:t>9</w:t>
            </w:r>
            <w:r w:rsidR="000852DC">
              <w:rPr>
                <w:rFonts w:ascii="BrowalliaUPC" w:hAnsi="BrowalliaUPC" w:cs="BrowalliaUPC"/>
                <w:sz w:val="22"/>
                <w:szCs w:val="22"/>
              </w:rPr>
              <w:t>7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  <w:vAlign w:val="center"/>
          </w:tcPr>
          <w:p w14:paraId="358E2880" w14:textId="69E2FD30" w:rsidR="00AB700F" w:rsidRPr="00B454C4" w:rsidRDefault="008F5473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B26E07">
              <w:rPr>
                <w:rFonts w:ascii="BrowalliaUPC" w:hAnsi="BrowalliaUPC" w:cs="BrowalliaUPC"/>
                <w:sz w:val="22"/>
                <w:szCs w:val="22"/>
              </w:rPr>
              <w:t>110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  <w:vAlign w:val="center"/>
          </w:tcPr>
          <w:p w14:paraId="29B49091" w14:textId="0EE0E6FE" w:rsidR="00AB700F" w:rsidRPr="00B454C4" w:rsidRDefault="00C33B4E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1E659DC" w14:textId="1DAA46B4" w:rsidR="00AB700F" w:rsidRPr="00B454C4" w:rsidRDefault="00C33B4E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36,37</w:t>
            </w:r>
            <w:r w:rsidR="00A70E89">
              <w:rPr>
                <w:rFonts w:ascii="BrowalliaUPC" w:hAnsi="BrowalliaUPC" w:cs="BrowalliaUPC"/>
                <w:sz w:val="22"/>
                <w:szCs w:val="22"/>
              </w:rPr>
              <w:t>8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  <w:tr w:rsidR="00AB700F" w:rsidRPr="005B5482" w14:paraId="3E34594C" w14:textId="77777777" w:rsidTr="00281158">
        <w:trPr>
          <w:cantSplit/>
        </w:trPr>
        <w:tc>
          <w:tcPr>
            <w:tcW w:w="2920" w:type="dxa"/>
            <w:hideMark/>
          </w:tcPr>
          <w:p w14:paraId="2053E456" w14:textId="602C92B4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B454C4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center"/>
          </w:tcPr>
          <w:p w14:paraId="2C826B2C" w14:textId="3BD57130" w:rsidR="00AB700F" w:rsidRPr="00B454C4" w:rsidRDefault="004F0B00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2EC7EFBC" w14:textId="54AC8ED2" w:rsidR="00AB700F" w:rsidRPr="00B454C4" w:rsidRDefault="004F0B00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20,452</w:t>
            </w:r>
          </w:p>
        </w:tc>
        <w:tc>
          <w:tcPr>
            <w:tcW w:w="1616" w:type="dxa"/>
            <w:vAlign w:val="center"/>
          </w:tcPr>
          <w:p w14:paraId="6392C9E4" w14:textId="0CF8258D" w:rsidR="00AB700F" w:rsidRPr="00B454C4" w:rsidRDefault="004F0B00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165,020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1582DA3" w14:textId="716C4E98" w:rsidR="00AB700F" w:rsidRPr="00B454C4" w:rsidRDefault="008F5473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4,68</w:t>
            </w:r>
            <w:r w:rsidR="000852DC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</w:p>
        </w:tc>
        <w:tc>
          <w:tcPr>
            <w:tcW w:w="1616" w:type="dxa"/>
            <w:vAlign w:val="center"/>
          </w:tcPr>
          <w:p w14:paraId="7EDB78B7" w14:textId="0000F659" w:rsidR="00AB700F" w:rsidRPr="00B454C4" w:rsidRDefault="008F5473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4,</w:t>
            </w:r>
            <w:r w:rsidR="00C33B4E" w:rsidRPr="00B454C4">
              <w:rPr>
                <w:rFonts w:ascii="BrowalliaUPC" w:hAnsi="BrowalliaUPC" w:cs="BrowalliaUPC"/>
                <w:sz w:val="22"/>
                <w:szCs w:val="22"/>
              </w:rPr>
              <w:t>637</w:t>
            </w:r>
          </w:p>
        </w:tc>
        <w:tc>
          <w:tcPr>
            <w:tcW w:w="1616" w:type="dxa"/>
            <w:vAlign w:val="center"/>
          </w:tcPr>
          <w:p w14:paraId="44B2EEA7" w14:textId="4873DFC7" w:rsidR="00AB700F" w:rsidRPr="00B454C4" w:rsidRDefault="00C16DE7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58EB14B" w14:textId="6E03DE3D" w:rsidR="00AB700F" w:rsidRPr="00B454C4" w:rsidRDefault="00D010A3" w:rsidP="00AB700F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197,52</w:t>
            </w:r>
            <w:r w:rsidR="000852DC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</w:tr>
      <w:tr w:rsidR="00AB700F" w:rsidRPr="005B5482" w14:paraId="58301855" w14:textId="77777777" w:rsidTr="00281158">
        <w:trPr>
          <w:cantSplit/>
        </w:trPr>
        <w:tc>
          <w:tcPr>
            <w:tcW w:w="2920" w:type="dxa"/>
          </w:tcPr>
          <w:p w14:paraId="6D6AD992" w14:textId="77777777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center"/>
          </w:tcPr>
          <w:p w14:paraId="3729A815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5421F2C9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356BFBF6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0AADD846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4A4EA8FB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46B57DD3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BA8DCEC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AB700F" w:rsidRPr="005B5482" w14:paraId="055A7009" w14:textId="77777777" w:rsidTr="001A75BA">
        <w:trPr>
          <w:cantSplit/>
        </w:trPr>
        <w:tc>
          <w:tcPr>
            <w:tcW w:w="2920" w:type="dxa"/>
          </w:tcPr>
          <w:p w14:paraId="73CE97C0" w14:textId="26B727EA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ค่าเผื่อด้อยค่าของสินทรัพย์</w:t>
            </w:r>
          </w:p>
        </w:tc>
        <w:tc>
          <w:tcPr>
            <w:tcW w:w="1616" w:type="dxa"/>
          </w:tcPr>
          <w:p w14:paraId="57A092DD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62F1AB3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18202CE1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25668423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68E808BB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28A3DBDB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13625F2" w14:textId="77777777" w:rsidR="00AB700F" w:rsidRPr="00B454C4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AB700F" w:rsidRPr="005B5482" w14:paraId="5D8602E9" w14:textId="77777777" w:rsidTr="00E43A5C">
        <w:trPr>
          <w:cantSplit/>
        </w:trPr>
        <w:tc>
          <w:tcPr>
            <w:tcW w:w="2920" w:type="dxa"/>
          </w:tcPr>
          <w:p w14:paraId="47270383" w14:textId="0BA39A20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B454C4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bottom"/>
          </w:tcPr>
          <w:p w14:paraId="3EBE871D" w14:textId="0C173C93" w:rsidR="00AB700F" w:rsidRPr="00B454C4" w:rsidRDefault="00AB700F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15,100</w:t>
            </w:r>
          </w:p>
        </w:tc>
        <w:tc>
          <w:tcPr>
            <w:tcW w:w="1616" w:type="dxa"/>
            <w:vAlign w:val="bottom"/>
          </w:tcPr>
          <w:p w14:paraId="2E524B2A" w14:textId="727B8BE5" w:rsidR="00AB700F" w:rsidRPr="00B454C4" w:rsidRDefault="00AB700F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9,279</w:t>
            </w:r>
          </w:p>
        </w:tc>
        <w:tc>
          <w:tcPr>
            <w:tcW w:w="1616" w:type="dxa"/>
          </w:tcPr>
          <w:p w14:paraId="261A45C1" w14:textId="08B2CEC0" w:rsidR="00AB700F" w:rsidRPr="00B454C4" w:rsidRDefault="00AB700F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8F2B921" w14:textId="4EB24748" w:rsidR="00AB700F" w:rsidRPr="00B454C4" w:rsidRDefault="00AB700F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72B513C8" w14:textId="28658374" w:rsidR="00AB700F" w:rsidRPr="00B454C4" w:rsidRDefault="00AB700F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27C4D5F8" w14:textId="5970BB00" w:rsidR="00AB700F" w:rsidRPr="00B454C4" w:rsidRDefault="00AB700F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5515DBD" w14:textId="54C2E23D" w:rsidR="00AB700F" w:rsidRPr="00B454C4" w:rsidRDefault="00AB700F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24,379</w:t>
            </w:r>
          </w:p>
        </w:tc>
      </w:tr>
      <w:tr w:rsidR="00AB700F" w:rsidRPr="005B5482" w14:paraId="480199D0" w14:textId="77777777" w:rsidTr="00E43A5C">
        <w:trPr>
          <w:cantSplit/>
        </w:trPr>
        <w:tc>
          <w:tcPr>
            <w:tcW w:w="2920" w:type="dxa"/>
          </w:tcPr>
          <w:p w14:paraId="27534050" w14:textId="5C269BB6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B454C4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ธันวาคม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bottom"/>
          </w:tcPr>
          <w:p w14:paraId="3FD7109C" w14:textId="34C3C91B" w:rsidR="00AB700F" w:rsidRPr="00B454C4" w:rsidRDefault="00AB700F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15,100</w:t>
            </w:r>
          </w:p>
        </w:tc>
        <w:tc>
          <w:tcPr>
            <w:tcW w:w="1616" w:type="dxa"/>
            <w:vAlign w:val="bottom"/>
          </w:tcPr>
          <w:p w14:paraId="38A4F874" w14:textId="5606D2D2" w:rsidR="00AB700F" w:rsidRPr="00B454C4" w:rsidRDefault="00AB700F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9,279</w:t>
            </w:r>
          </w:p>
        </w:tc>
        <w:tc>
          <w:tcPr>
            <w:tcW w:w="1616" w:type="dxa"/>
          </w:tcPr>
          <w:p w14:paraId="2BDC546E" w14:textId="5ED29D1A" w:rsidR="00AB700F" w:rsidRPr="00B454C4" w:rsidRDefault="00AB700F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E9FD514" w14:textId="50E1CDFA" w:rsidR="00AB700F" w:rsidRPr="00B454C4" w:rsidRDefault="00AB700F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14BE474C" w14:textId="01A7E05E" w:rsidR="00AB700F" w:rsidRPr="00B454C4" w:rsidRDefault="00AB700F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62C1D8B8" w14:textId="205722E2" w:rsidR="00AB700F" w:rsidRPr="00B454C4" w:rsidRDefault="00AB700F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1A3E7D4" w14:textId="49E1FC70" w:rsidR="00AB700F" w:rsidRPr="00B454C4" w:rsidRDefault="00AB700F" w:rsidP="000C472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24,379</w:t>
            </w:r>
          </w:p>
        </w:tc>
      </w:tr>
      <w:tr w:rsidR="00AB700F" w:rsidRPr="005B5482" w14:paraId="279E69C1" w14:textId="77777777" w:rsidTr="001A75BA">
        <w:trPr>
          <w:cantSplit/>
        </w:trPr>
        <w:tc>
          <w:tcPr>
            <w:tcW w:w="2920" w:type="dxa"/>
          </w:tcPr>
          <w:p w14:paraId="004ACC99" w14:textId="63CC217C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กลับรายการค่าเผื่อการด้อยค่า</w:t>
            </w:r>
          </w:p>
        </w:tc>
        <w:tc>
          <w:tcPr>
            <w:tcW w:w="1616" w:type="dxa"/>
          </w:tcPr>
          <w:p w14:paraId="5097C7B2" w14:textId="78F843EA" w:rsidR="00AB700F" w:rsidRPr="00B454C4" w:rsidRDefault="00E21DB7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14:paraId="69D4E7C2" w14:textId="373D29FF" w:rsidR="00AB700F" w:rsidRPr="00B454C4" w:rsidRDefault="00D010A3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="006D7F1C">
              <w:rPr>
                <w:rFonts w:ascii="BrowalliaUPC" w:hAnsi="BrowalliaUPC" w:cs="BrowalliaUPC"/>
                <w:sz w:val="22"/>
                <w:szCs w:val="22"/>
              </w:rPr>
              <w:t>1,35</w:t>
            </w:r>
            <w:r w:rsidR="00C75C37">
              <w:rPr>
                <w:rFonts w:ascii="BrowalliaUPC" w:hAnsi="BrowalliaUPC" w:cs="BrowalliaUPC"/>
                <w:sz w:val="22"/>
                <w:szCs w:val="22"/>
              </w:rPr>
              <w:t>9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  <w:tc>
          <w:tcPr>
            <w:tcW w:w="1616" w:type="dxa"/>
          </w:tcPr>
          <w:p w14:paraId="27CBDB83" w14:textId="2624FA38" w:rsidR="00AB700F" w:rsidRPr="00B454C4" w:rsidRDefault="00D010A3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52B108DB" w14:textId="5D633AB6" w:rsidR="00AB700F" w:rsidRPr="00B454C4" w:rsidRDefault="00D010A3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CAD9259" w14:textId="02966601" w:rsidR="00AB700F" w:rsidRPr="00B454C4" w:rsidRDefault="00D010A3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9D44389" w14:textId="3FBFAB62" w:rsidR="00AB700F" w:rsidRPr="00B454C4" w:rsidRDefault="00D010A3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3F2FCB7E" w14:textId="195FE426" w:rsidR="00AB700F" w:rsidRPr="00B454C4" w:rsidRDefault="00D010A3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(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1,</w:t>
            </w:r>
            <w:r w:rsidR="00B454C4" w:rsidRPr="00B454C4">
              <w:rPr>
                <w:rFonts w:ascii="BrowalliaUPC" w:hAnsi="BrowalliaUPC" w:cs="BrowalliaUPC"/>
                <w:sz w:val="22"/>
                <w:szCs w:val="22"/>
              </w:rPr>
              <w:t>359</w:t>
            </w:r>
            <w:r w:rsidR="00B454C4" w:rsidRPr="00B454C4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  <w:tr w:rsidR="00AB700F" w:rsidRPr="005B5482" w14:paraId="107D3A82" w14:textId="77777777" w:rsidTr="001A75BA">
        <w:trPr>
          <w:cantSplit/>
        </w:trPr>
        <w:tc>
          <w:tcPr>
            <w:tcW w:w="2920" w:type="dxa"/>
          </w:tcPr>
          <w:p w14:paraId="0F3542C2" w14:textId="6D261E49" w:rsidR="00AB700F" w:rsidRPr="00B454C4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B454C4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B454C4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ธันวาคม </w:t>
            </w:r>
            <w:r w:rsidRPr="00B454C4"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bottom"/>
          </w:tcPr>
          <w:p w14:paraId="094EB8FD" w14:textId="1A3853A4" w:rsidR="00AB700F" w:rsidRPr="00B454C4" w:rsidRDefault="00D010A3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1</w:t>
            </w:r>
            <w:r w:rsidR="00027149">
              <w:rPr>
                <w:rFonts w:ascii="BrowalliaUPC" w:hAnsi="BrowalliaUPC" w:cs="BrowalliaUPC"/>
                <w:sz w:val="22"/>
                <w:szCs w:val="22"/>
                <w:lang w:val="en-GB"/>
              </w:rPr>
              <w:t>5,100</w:t>
            </w:r>
          </w:p>
        </w:tc>
        <w:tc>
          <w:tcPr>
            <w:tcW w:w="1616" w:type="dxa"/>
            <w:vAlign w:val="bottom"/>
          </w:tcPr>
          <w:p w14:paraId="2C1B7157" w14:textId="47A2B924" w:rsidR="00AB700F" w:rsidRPr="00B454C4" w:rsidRDefault="00027149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7,920</w:t>
            </w:r>
          </w:p>
        </w:tc>
        <w:tc>
          <w:tcPr>
            <w:tcW w:w="1616" w:type="dxa"/>
          </w:tcPr>
          <w:p w14:paraId="33D7EF9F" w14:textId="73A00816" w:rsidR="00AB700F" w:rsidRPr="00B454C4" w:rsidRDefault="00D010A3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E107881" w14:textId="00866AE6" w:rsidR="00AB700F" w:rsidRPr="00B454C4" w:rsidRDefault="00D010A3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58EBF395" w14:textId="5ED3DB06" w:rsidR="00AB700F" w:rsidRPr="00B454C4" w:rsidRDefault="00D010A3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</w:tcPr>
          <w:p w14:paraId="6EEC8BBE" w14:textId="371EA06D" w:rsidR="00AB700F" w:rsidRPr="00B454C4" w:rsidRDefault="00D010A3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03B9F874" w14:textId="4F01E362" w:rsidR="00AB700F" w:rsidRPr="00B454C4" w:rsidRDefault="00B454C4" w:rsidP="000C47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B454C4">
              <w:rPr>
                <w:rFonts w:ascii="BrowalliaUPC" w:hAnsi="BrowalliaUPC" w:cs="BrowalliaUPC"/>
                <w:sz w:val="22"/>
                <w:szCs w:val="22"/>
              </w:rPr>
              <w:t>23,020</w:t>
            </w:r>
          </w:p>
        </w:tc>
      </w:tr>
      <w:tr w:rsidR="00AB700F" w:rsidRPr="005B5482" w14:paraId="10584794" w14:textId="77777777" w:rsidTr="001A75BA">
        <w:trPr>
          <w:cantSplit/>
        </w:trPr>
        <w:tc>
          <w:tcPr>
            <w:tcW w:w="2920" w:type="dxa"/>
          </w:tcPr>
          <w:p w14:paraId="1A600410" w14:textId="77777777" w:rsidR="00AB700F" w:rsidRPr="005B5482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bottom"/>
          </w:tcPr>
          <w:p w14:paraId="7088A99C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5DFB0AB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18978A6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</w:tcPr>
          <w:p w14:paraId="01E63AB2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78666F97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0CD3E527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</w:tcPr>
          <w:p w14:paraId="380AC5F0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AB700F" w:rsidRPr="005B5482" w14:paraId="3F64B2A6" w14:textId="77777777" w:rsidTr="001A75BA">
        <w:trPr>
          <w:cantSplit/>
        </w:trPr>
        <w:tc>
          <w:tcPr>
            <w:tcW w:w="2920" w:type="dxa"/>
          </w:tcPr>
          <w:p w14:paraId="12DF6180" w14:textId="77777777" w:rsidR="00AB700F" w:rsidRPr="005B5482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bottom"/>
          </w:tcPr>
          <w:p w14:paraId="1EAC287E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D9A3E11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314BF947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</w:tcPr>
          <w:p w14:paraId="4AA6F03C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015B06AA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1C1B6B92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</w:tcPr>
          <w:p w14:paraId="62FA8246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AB700F" w:rsidRPr="005B5482" w14:paraId="1A1F34AD" w14:textId="77777777" w:rsidTr="001A75BA">
        <w:trPr>
          <w:cantSplit/>
        </w:trPr>
        <w:tc>
          <w:tcPr>
            <w:tcW w:w="2920" w:type="dxa"/>
          </w:tcPr>
          <w:p w14:paraId="4CB0DD1F" w14:textId="77777777" w:rsidR="00AB700F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0D43D0D" w14:textId="77777777" w:rsidR="00432D2B" w:rsidRPr="005B5482" w:rsidRDefault="00432D2B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16" w:type="dxa"/>
            <w:vAlign w:val="bottom"/>
          </w:tcPr>
          <w:p w14:paraId="3936E587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0A1042AA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2CDA2656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</w:tcPr>
          <w:p w14:paraId="47FD7C05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628BB04B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</w:tcPr>
          <w:p w14:paraId="23F71D57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616" w:type="dxa"/>
            <w:shd w:val="clear" w:color="auto" w:fill="auto"/>
          </w:tcPr>
          <w:p w14:paraId="5A2D6241" w14:textId="77777777" w:rsidR="00AB700F" w:rsidRPr="005B5482" w:rsidRDefault="00AB700F" w:rsidP="00AB700F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AB700F" w:rsidRPr="005B5482" w14:paraId="64428F34" w14:textId="77777777" w:rsidTr="00AA3A1B">
        <w:trPr>
          <w:cantSplit/>
        </w:trPr>
        <w:tc>
          <w:tcPr>
            <w:tcW w:w="2920" w:type="dxa"/>
          </w:tcPr>
          <w:p w14:paraId="3AB9EB69" w14:textId="77777777" w:rsidR="00AB700F" w:rsidRPr="005B5482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0988E840" w14:textId="779BF981" w:rsidR="00AB700F" w:rsidRPr="005B5482" w:rsidRDefault="00AB700F" w:rsidP="00AB700F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หน่วย : พันบาท)</w:t>
            </w:r>
          </w:p>
        </w:tc>
      </w:tr>
      <w:tr w:rsidR="00AB700F" w:rsidRPr="005B5482" w14:paraId="12709D31" w14:textId="77777777" w:rsidTr="00AA3A1B">
        <w:trPr>
          <w:cantSplit/>
        </w:trPr>
        <w:tc>
          <w:tcPr>
            <w:tcW w:w="2920" w:type="dxa"/>
          </w:tcPr>
          <w:p w14:paraId="48DF61FF" w14:textId="77777777" w:rsidR="00AB700F" w:rsidRPr="005B5482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12" w:type="dxa"/>
            <w:gridSpan w:val="7"/>
          </w:tcPr>
          <w:p w14:paraId="3435E3CA" w14:textId="3FE1DA16" w:rsidR="00AB700F" w:rsidRPr="005B5482" w:rsidRDefault="00AB700F" w:rsidP="00AB70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AB700F" w:rsidRPr="005B5482" w14:paraId="5577871F" w14:textId="77777777" w:rsidTr="00AA3A1B">
        <w:trPr>
          <w:cantSplit/>
        </w:trPr>
        <w:tc>
          <w:tcPr>
            <w:tcW w:w="2920" w:type="dxa"/>
          </w:tcPr>
          <w:p w14:paraId="6B604131" w14:textId="77777777" w:rsidR="00AB700F" w:rsidRPr="005B5482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6DB383D1" w14:textId="77777777" w:rsidR="00AB700F" w:rsidRPr="005B5482" w:rsidRDefault="00AB700F" w:rsidP="00AB70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D98FBF6" w14:textId="5CDEE2E6" w:rsidR="00AB700F" w:rsidRPr="005B5482" w:rsidRDefault="00AB700F" w:rsidP="00AB70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ที่ดิน</w:t>
            </w:r>
          </w:p>
        </w:tc>
        <w:tc>
          <w:tcPr>
            <w:tcW w:w="1616" w:type="dxa"/>
            <w:vAlign w:val="bottom"/>
          </w:tcPr>
          <w:p w14:paraId="532823A9" w14:textId="211995EA" w:rsidR="00AB700F" w:rsidRPr="005B5482" w:rsidRDefault="00AB700F" w:rsidP="00AB70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616" w:type="dxa"/>
            <w:vAlign w:val="bottom"/>
          </w:tcPr>
          <w:p w14:paraId="5F72450D" w14:textId="77777777" w:rsidR="00AB700F" w:rsidRPr="005B5482" w:rsidRDefault="00AB700F" w:rsidP="00AB70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</w:t>
            </w:r>
          </w:p>
          <w:p w14:paraId="2C4A3FFA" w14:textId="43243782" w:rsidR="00AB700F" w:rsidRPr="005B5482" w:rsidRDefault="00AB700F" w:rsidP="00AB70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เครื่องมือแพทย์</w:t>
            </w:r>
          </w:p>
        </w:tc>
        <w:tc>
          <w:tcPr>
            <w:tcW w:w="1616" w:type="dxa"/>
            <w:vAlign w:val="bottom"/>
          </w:tcPr>
          <w:p w14:paraId="37853708" w14:textId="1F53BF6F" w:rsidR="00AB700F" w:rsidRPr="005B5482" w:rsidRDefault="00AB700F" w:rsidP="00AB70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616" w:type="dxa"/>
            <w:vAlign w:val="bottom"/>
          </w:tcPr>
          <w:p w14:paraId="0C9D0640" w14:textId="6AE3B799" w:rsidR="00AB700F" w:rsidRPr="005B5482" w:rsidRDefault="00AB700F" w:rsidP="00AB70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16" w:type="dxa"/>
            <w:vAlign w:val="bottom"/>
          </w:tcPr>
          <w:p w14:paraId="7F057EA4" w14:textId="5F9C60BA" w:rsidR="00AB700F" w:rsidRPr="005B5482" w:rsidRDefault="00AB700F" w:rsidP="00AB700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616" w:type="dxa"/>
            <w:vAlign w:val="bottom"/>
          </w:tcPr>
          <w:p w14:paraId="57C25659" w14:textId="366F08B1" w:rsidR="00AB700F" w:rsidRPr="005B5482" w:rsidRDefault="00AB700F" w:rsidP="00AB700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AB700F" w:rsidRPr="005B5482" w14:paraId="40A1444E" w14:textId="77777777" w:rsidTr="00AA3A1B">
        <w:trPr>
          <w:cantSplit/>
        </w:trPr>
        <w:tc>
          <w:tcPr>
            <w:tcW w:w="2920" w:type="dxa"/>
          </w:tcPr>
          <w:p w14:paraId="7804686D" w14:textId="77777777" w:rsidR="00AB700F" w:rsidRPr="005B5482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616" w:type="dxa"/>
          </w:tcPr>
          <w:p w14:paraId="4D05C369" w14:textId="77777777" w:rsidR="00AB700F" w:rsidRPr="005B5482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4A0885B" w14:textId="401A5398" w:rsidR="00AB700F" w:rsidRPr="005B5482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180B386" w14:textId="77777777" w:rsidR="00AB700F" w:rsidRPr="005B5482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1741956" w14:textId="77777777" w:rsidR="00AB700F" w:rsidRPr="005B5482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7DFCC32B" w14:textId="77777777" w:rsidR="00AB700F" w:rsidRPr="005B5482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4D83B09" w14:textId="77777777" w:rsidR="00AB700F" w:rsidRPr="005B5482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633D4587" w14:textId="77777777" w:rsidR="00AB700F" w:rsidRPr="005B5482" w:rsidRDefault="00AB700F" w:rsidP="00AB700F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AB700F" w:rsidRPr="005B5482" w14:paraId="542546E4" w14:textId="77777777" w:rsidTr="00AA3A1B">
        <w:trPr>
          <w:cantSplit/>
        </w:trPr>
        <w:tc>
          <w:tcPr>
            <w:tcW w:w="2920" w:type="dxa"/>
          </w:tcPr>
          <w:p w14:paraId="41A46A2A" w14:textId="77777777" w:rsidR="00AB700F" w:rsidRPr="00691FDE" w:rsidRDefault="00AB700F" w:rsidP="00AB700F">
            <w:pPr>
              <w:pStyle w:val="Heading6"/>
              <w:ind w:left="162" w:hanging="180"/>
              <w:rPr>
                <w:rFonts w:ascii="BrowalliaUPC" w:hAnsi="BrowalliaUPC" w:cs="BrowalliaUPC"/>
                <w:sz w:val="24"/>
                <w:szCs w:val="24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616" w:type="dxa"/>
          </w:tcPr>
          <w:p w14:paraId="2BF96303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A88DF81" w14:textId="27776F66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305EF136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4558637B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AED4EBB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2CF24F1A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0768A241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AB700F" w:rsidRPr="005B5482" w14:paraId="3912AEB9" w14:textId="77777777" w:rsidTr="00CE5B5B">
        <w:trPr>
          <w:cantSplit/>
        </w:trPr>
        <w:tc>
          <w:tcPr>
            <w:tcW w:w="2920" w:type="dxa"/>
            <w:hideMark/>
          </w:tcPr>
          <w:p w14:paraId="351D8A45" w14:textId="61355C3B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cs/>
              </w:rPr>
              <w:t>ณ วันที่</w:t>
            </w:r>
            <w:r w:rsidRPr="00691FD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</w:t>
            </w:r>
            <w:r w:rsidRPr="00691FDE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691FDE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691FDE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1616" w:type="dxa"/>
            <w:vAlign w:val="center"/>
          </w:tcPr>
          <w:p w14:paraId="0638B0AC" w14:textId="4B0120F9" w:rsidR="00AB700F" w:rsidRPr="00691FDE" w:rsidRDefault="00AB700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</w:rPr>
              <w:t>159,292</w:t>
            </w:r>
          </w:p>
        </w:tc>
        <w:tc>
          <w:tcPr>
            <w:tcW w:w="1616" w:type="dxa"/>
            <w:vAlign w:val="center"/>
          </w:tcPr>
          <w:p w14:paraId="5CD51FB1" w14:textId="055ABE03" w:rsidR="00AB700F" w:rsidRPr="00691FDE" w:rsidRDefault="00AB700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</w:rPr>
              <w:t>87,334</w:t>
            </w:r>
          </w:p>
        </w:tc>
        <w:tc>
          <w:tcPr>
            <w:tcW w:w="1616" w:type="dxa"/>
            <w:vAlign w:val="center"/>
          </w:tcPr>
          <w:p w14:paraId="314ABA8A" w14:textId="05382C7F" w:rsidR="00AB700F" w:rsidRPr="00691FDE" w:rsidRDefault="00AB700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58,811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AE304FF" w14:textId="570FA87A" w:rsidR="00AB700F" w:rsidRPr="00691FDE" w:rsidRDefault="00AB700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</w:rPr>
              <w:t>775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2435B58" w14:textId="0EBF2DD6" w:rsidR="00AB700F" w:rsidRPr="00691FDE" w:rsidRDefault="00AB700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</w:rPr>
              <w:t>1,165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D13F4FE" w14:textId="574E123A" w:rsidR="00AB700F" w:rsidRPr="00691FDE" w:rsidRDefault="00AB700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6E422AA" w14:textId="691E30B5" w:rsidR="00AB700F" w:rsidRPr="00691FDE" w:rsidRDefault="00AB700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307,377</w:t>
            </w:r>
          </w:p>
        </w:tc>
      </w:tr>
      <w:tr w:rsidR="00AB700F" w:rsidRPr="005B5482" w14:paraId="4A60235F" w14:textId="77777777" w:rsidTr="00AA3A1B">
        <w:trPr>
          <w:cantSplit/>
        </w:trPr>
        <w:tc>
          <w:tcPr>
            <w:tcW w:w="2920" w:type="dxa"/>
            <w:hideMark/>
          </w:tcPr>
          <w:p w14:paraId="1CC5B651" w14:textId="0B14D54D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4"/>
                <w:szCs w:val="24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cs/>
              </w:rPr>
              <w:t>ณ วันที่</w:t>
            </w:r>
            <w:r w:rsidRPr="00691FD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 </w:t>
            </w:r>
            <w:r w:rsidRPr="00691FDE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691FDE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 </w:t>
            </w:r>
            <w:r w:rsidRPr="00691FDE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1616" w:type="dxa"/>
            <w:vAlign w:val="center"/>
          </w:tcPr>
          <w:p w14:paraId="4D91EC64" w14:textId="3A2D4789" w:rsidR="00AB700F" w:rsidRPr="00691FDE" w:rsidRDefault="006D7F1C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159,</w:t>
            </w:r>
            <w:r w:rsidR="000C472A">
              <w:rPr>
                <w:rFonts w:ascii="BrowalliaUPC" w:hAnsi="BrowalliaUPC" w:cs="BrowalliaUPC"/>
                <w:sz w:val="24"/>
                <w:szCs w:val="24"/>
              </w:rPr>
              <w:t>292</w:t>
            </w:r>
          </w:p>
        </w:tc>
        <w:tc>
          <w:tcPr>
            <w:tcW w:w="1616" w:type="dxa"/>
            <w:vAlign w:val="center"/>
          </w:tcPr>
          <w:p w14:paraId="7DBDDAA0" w14:textId="4CD98E4F" w:rsidR="00AB700F" w:rsidRPr="00691FDE" w:rsidRDefault="0051697F" w:rsidP="00AB700F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</w:rPr>
              <w:t>82,</w:t>
            </w:r>
            <w:r w:rsidR="00126159">
              <w:rPr>
                <w:rFonts w:ascii="BrowalliaUPC" w:hAnsi="BrowalliaUPC" w:cs="BrowalliaUPC"/>
                <w:sz w:val="24"/>
                <w:szCs w:val="24"/>
              </w:rPr>
              <w:t>118</w:t>
            </w:r>
          </w:p>
        </w:tc>
        <w:tc>
          <w:tcPr>
            <w:tcW w:w="1616" w:type="dxa"/>
            <w:vAlign w:val="center"/>
          </w:tcPr>
          <w:p w14:paraId="001EF366" w14:textId="51D6D211" w:rsidR="00AB700F" w:rsidRPr="00691FDE" w:rsidRDefault="0051697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82,67</w:t>
            </w:r>
            <w:r w:rsidR="00C471A2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E6C4E52" w14:textId="7C606856" w:rsidR="00AB700F" w:rsidRPr="00691FDE" w:rsidRDefault="0051697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67</w:t>
            </w:r>
            <w:r w:rsidR="000C472A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C057775" w14:textId="3549E1D6" w:rsidR="00AB700F" w:rsidRPr="00691FDE" w:rsidRDefault="0051697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</w:rPr>
              <w:t>87</w:t>
            </w:r>
            <w:r w:rsidR="000C472A">
              <w:rPr>
                <w:rFonts w:ascii="BrowalliaUPC" w:hAnsi="BrowalliaUPC" w:cs="BrowalliaUPC"/>
                <w:sz w:val="24"/>
                <w:szCs w:val="24"/>
              </w:rPr>
              <w:t>9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8C4994C" w14:textId="24BA2A4F" w:rsidR="00AB700F" w:rsidRPr="00691FDE" w:rsidRDefault="0051697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A2BB8E0" w14:textId="12437156" w:rsidR="00AB700F" w:rsidRPr="00691FDE" w:rsidRDefault="0051697F" w:rsidP="00AB700F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326,63</w:t>
            </w:r>
            <w:r w:rsidR="007C6047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</w:p>
        </w:tc>
      </w:tr>
      <w:tr w:rsidR="00AB700F" w:rsidRPr="005B5482" w14:paraId="0F6A86A9" w14:textId="77777777" w:rsidTr="00AA3A1B">
        <w:trPr>
          <w:cantSplit/>
        </w:trPr>
        <w:tc>
          <w:tcPr>
            <w:tcW w:w="2920" w:type="dxa"/>
          </w:tcPr>
          <w:p w14:paraId="3F0BE8FF" w14:textId="77777777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4B9647D7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70855655" w14:textId="14098093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3E63D02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2BF399D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1D12053E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575FE0C2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4111BF6" w14:textId="77777777" w:rsidR="00AB700F" w:rsidRPr="00691FDE" w:rsidRDefault="00AB700F" w:rsidP="00AB700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B700F" w:rsidRPr="005B5482" w14:paraId="15DFC38D" w14:textId="77777777" w:rsidTr="00AA3A1B">
        <w:trPr>
          <w:cantSplit/>
        </w:trPr>
        <w:tc>
          <w:tcPr>
            <w:tcW w:w="2920" w:type="dxa"/>
            <w:hideMark/>
          </w:tcPr>
          <w:p w14:paraId="39125290" w14:textId="0A0F850B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691FD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691FDE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16" w:type="dxa"/>
          </w:tcPr>
          <w:p w14:paraId="26FC724D" w14:textId="77777777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1872EF38" w14:textId="7C215D12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3ECE98F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62C8FCAC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539237B6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2B702A2B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0C61900C" w14:textId="77777777" w:rsidR="00AB700F" w:rsidRPr="00691FDE" w:rsidRDefault="00AB700F" w:rsidP="00AB700F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AB700F" w:rsidRPr="005B5482" w14:paraId="111E4740" w14:textId="77777777" w:rsidTr="00CE5B5B">
        <w:trPr>
          <w:cantSplit/>
        </w:trPr>
        <w:tc>
          <w:tcPr>
            <w:tcW w:w="2920" w:type="dxa"/>
            <w:hideMark/>
          </w:tcPr>
          <w:p w14:paraId="445DABA0" w14:textId="77777777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4"/>
                <w:szCs w:val="24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616" w:type="dxa"/>
          </w:tcPr>
          <w:p w14:paraId="71211686" w14:textId="77777777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566A1986" w14:textId="0E1906A8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221A977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506F1AD0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51647C92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170BD32B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0BE2A69B" w14:textId="4495AE4E" w:rsidR="00AB700F" w:rsidRPr="00691FDE" w:rsidRDefault="00AB700F" w:rsidP="00AB700F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24,202</w:t>
            </w:r>
          </w:p>
        </w:tc>
      </w:tr>
      <w:tr w:rsidR="00AB700F" w:rsidRPr="005B5482" w14:paraId="4420EEDA" w14:textId="77777777" w:rsidTr="00CE5B5B">
        <w:trPr>
          <w:cantSplit/>
        </w:trPr>
        <w:tc>
          <w:tcPr>
            <w:tcW w:w="2920" w:type="dxa"/>
            <w:hideMark/>
          </w:tcPr>
          <w:p w14:paraId="51A02BE7" w14:textId="77777777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UPC" w:hAnsi="BrowalliaUPC" w:cs="BrowalliaUPC"/>
                <w:sz w:val="24"/>
                <w:szCs w:val="24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616" w:type="dxa"/>
          </w:tcPr>
          <w:p w14:paraId="3DE7E334" w14:textId="77777777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5C05D8C" w14:textId="4D3679B5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5AFCE6C5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332E0695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07BF5501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522CB6CB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3772A496" w14:textId="3D4CB65C" w:rsidR="00AB700F" w:rsidRPr="00691FDE" w:rsidRDefault="00AB700F" w:rsidP="00AB700F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6,542</w:t>
            </w:r>
          </w:p>
        </w:tc>
      </w:tr>
      <w:tr w:rsidR="00AB700F" w:rsidRPr="005B5482" w14:paraId="2985498C" w14:textId="77777777" w:rsidTr="00AA3A1B">
        <w:trPr>
          <w:cantSplit/>
        </w:trPr>
        <w:tc>
          <w:tcPr>
            <w:tcW w:w="2920" w:type="dxa"/>
            <w:hideMark/>
          </w:tcPr>
          <w:p w14:paraId="3E77EB4D" w14:textId="77777777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</w:t>
            </w:r>
            <w:r w:rsidRPr="00691FD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616" w:type="dxa"/>
          </w:tcPr>
          <w:p w14:paraId="6B2D60B4" w14:textId="77777777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79526EE6" w14:textId="101405C0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3F834B5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540AD5B9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3EB60F78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697C52B2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3630A0D" w14:textId="42FCC0F6" w:rsidR="00AB700F" w:rsidRPr="00691FDE" w:rsidRDefault="00AB700F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30,744</w:t>
            </w:r>
          </w:p>
        </w:tc>
      </w:tr>
      <w:tr w:rsidR="00AB700F" w:rsidRPr="005B5482" w14:paraId="6E541031" w14:textId="77777777" w:rsidTr="00AA3A1B">
        <w:trPr>
          <w:cantSplit/>
        </w:trPr>
        <w:tc>
          <w:tcPr>
            <w:tcW w:w="2920" w:type="dxa"/>
          </w:tcPr>
          <w:p w14:paraId="79635BDE" w14:textId="77777777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4E747487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67962052" w14:textId="134EBB4F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39E93E4C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4407C21A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78AE26C6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4C127722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42E1DFD0" w14:textId="77777777" w:rsidR="00AB700F" w:rsidRPr="00691FDE" w:rsidRDefault="00AB700F" w:rsidP="00AB700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B700F" w:rsidRPr="005B5482" w14:paraId="5111E12F" w14:textId="77777777" w:rsidTr="00AA3A1B">
        <w:trPr>
          <w:cantSplit/>
        </w:trPr>
        <w:tc>
          <w:tcPr>
            <w:tcW w:w="2920" w:type="dxa"/>
            <w:hideMark/>
          </w:tcPr>
          <w:p w14:paraId="29FE1BA4" w14:textId="249B9046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691FD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691FDE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616" w:type="dxa"/>
          </w:tcPr>
          <w:p w14:paraId="63582E8F" w14:textId="77777777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3C4D3271" w14:textId="0CBA54E9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04792F0A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380E491B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17176CAC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78B0D07B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1CD27652" w14:textId="0A599B77" w:rsidR="00AB700F" w:rsidRPr="00691FDE" w:rsidRDefault="00AB700F" w:rsidP="00AB700F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AB700F" w:rsidRPr="005B5482" w14:paraId="6AAF6B39" w14:textId="77777777" w:rsidTr="00AA3A1B">
        <w:trPr>
          <w:cantSplit/>
        </w:trPr>
        <w:tc>
          <w:tcPr>
            <w:tcW w:w="2920" w:type="dxa"/>
            <w:hideMark/>
          </w:tcPr>
          <w:p w14:paraId="35F8A729" w14:textId="77777777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4"/>
                <w:szCs w:val="24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616" w:type="dxa"/>
          </w:tcPr>
          <w:p w14:paraId="3BCD2C84" w14:textId="77777777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4C6C63F2" w14:textId="77CE2E25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</w:tcPr>
          <w:p w14:paraId="2BB08891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2E73FE2A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32EA62C8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</w:tcPr>
          <w:p w14:paraId="64DC5E1B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7BF11494" w14:textId="3D6E4EE9" w:rsidR="00AB700F" w:rsidRPr="00691FDE" w:rsidRDefault="0051697F" w:rsidP="00AB700F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25,787</w:t>
            </w:r>
          </w:p>
        </w:tc>
      </w:tr>
      <w:tr w:rsidR="00AB700F" w:rsidRPr="005B5482" w14:paraId="5B3DE133" w14:textId="77777777" w:rsidTr="00AA3A1B">
        <w:trPr>
          <w:cantSplit/>
        </w:trPr>
        <w:tc>
          <w:tcPr>
            <w:tcW w:w="2920" w:type="dxa"/>
            <w:shd w:val="clear" w:color="auto" w:fill="auto"/>
            <w:hideMark/>
          </w:tcPr>
          <w:p w14:paraId="66B1547A" w14:textId="77777777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4"/>
                <w:szCs w:val="24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616" w:type="dxa"/>
          </w:tcPr>
          <w:p w14:paraId="3D8F5B8D" w14:textId="77777777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17E6D16" w14:textId="7FAD7C88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7AB7E962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7C815E8B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0A14E3C6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E72DE59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6F0984F0" w14:textId="3B239D2A" w:rsidR="00AB700F" w:rsidRPr="00691FDE" w:rsidRDefault="0051697F" w:rsidP="00AB700F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6,401</w:t>
            </w:r>
          </w:p>
        </w:tc>
      </w:tr>
      <w:tr w:rsidR="00AB700F" w:rsidRPr="005B5482" w14:paraId="6EF2D633" w14:textId="77777777" w:rsidTr="00AA3A1B">
        <w:trPr>
          <w:cantSplit/>
        </w:trPr>
        <w:tc>
          <w:tcPr>
            <w:tcW w:w="2920" w:type="dxa"/>
            <w:shd w:val="clear" w:color="auto" w:fill="auto"/>
            <w:hideMark/>
          </w:tcPr>
          <w:p w14:paraId="6FF53EA9" w14:textId="77777777" w:rsidR="00AB700F" w:rsidRPr="00691FDE" w:rsidRDefault="00AB700F" w:rsidP="00AB700F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4"/>
                <w:szCs w:val="24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  <w:r w:rsidRPr="00691FDE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616" w:type="dxa"/>
          </w:tcPr>
          <w:p w14:paraId="02346F8A" w14:textId="77777777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F70C304" w14:textId="00E59291" w:rsidR="00AB700F" w:rsidRPr="00691FDE" w:rsidRDefault="00AB700F" w:rsidP="00AB700F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1D5E7076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B0D1351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FAAE9F5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ADE4C8B" w14:textId="77777777" w:rsidR="00AB700F" w:rsidRPr="00691FDE" w:rsidRDefault="00AB700F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58CA06A" w14:textId="474BDED2" w:rsidR="00AB700F" w:rsidRPr="00691FDE" w:rsidRDefault="0051697F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91FDE">
              <w:rPr>
                <w:rFonts w:ascii="BrowalliaUPC" w:hAnsi="BrowalliaUPC" w:cs="BrowalliaUPC"/>
                <w:sz w:val="24"/>
                <w:szCs w:val="24"/>
                <w:lang w:val="en-GB"/>
              </w:rPr>
              <w:t>32,188</w:t>
            </w:r>
          </w:p>
        </w:tc>
      </w:tr>
    </w:tbl>
    <w:p w14:paraId="260B4B92" w14:textId="1CECD12C" w:rsidR="00135988" w:rsidRPr="005B5482" w:rsidRDefault="00135988" w:rsidP="00135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UPC" w:hAnsi="BrowalliaUPC" w:cs="BrowalliaUPC"/>
          <w:sz w:val="12"/>
          <w:szCs w:val="12"/>
        </w:rPr>
      </w:pPr>
    </w:p>
    <w:p w14:paraId="6D6F10B2" w14:textId="77777777" w:rsidR="00324E22" w:rsidRDefault="00324E22" w:rsidP="00324E2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Style w:val="normaltextrun"/>
          <w:rFonts w:ascii="BrowalliaUPC" w:hAnsi="BrowalliaUPC" w:cs="BrowalliaUPC"/>
          <w:sz w:val="28"/>
          <w:szCs w:val="28"/>
        </w:rPr>
      </w:pPr>
    </w:p>
    <w:p w14:paraId="2F1B56C0" w14:textId="62F3FF44" w:rsidR="00324E22" w:rsidRPr="005B5482" w:rsidRDefault="00324E22" w:rsidP="00324E2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Style w:val="normaltextrun"/>
          <w:rFonts w:ascii="BrowalliaUPC" w:hAnsi="BrowalliaUPC" w:cs="BrowalliaUPC"/>
          <w:sz w:val="28"/>
          <w:szCs w:val="28"/>
        </w:rPr>
      </w:pP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ณ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วันที่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31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ธันวาคม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2566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กลุ่มบริษัทและบริษัทมีอุปกรณ์ส่วนหนึ่งที่คิดค่าเสื่อมราคาเต็มมูลค่าและยังใช้งานอยู่</w:t>
      </w:r>
      <w:r>
        <w:rPr>
          <w:rStyle w:val="normaltextrun"/>
          <w:rFonts w:ascii="BrowalliaUPC" w:hAnsi="BrowalliaUPC" w:cs="BrowalliaUPC" w:hint="cs"/>
          <w:sz w:val="28"/>
          <w:szCs w:val="28"/>
          <w:cs/>
        </w:rPr>
        <w:t xml:space="preserve">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โดยมีราคาทุนประมาณ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="009F1D1D">
        <w:rPr>
          <w:rStyle w:val="normaltextrun"/>
          <w:rFonts w:ascii="BrowalliaUPC" w:hAnsi="BrowalliaUPC" w:cs="BrowalliaUPC"/>
          <w:sz w:val="28"/>
          <w:szCs w:val="28"/>
        </w:rPr>
        <w:t>13</w:t>
      </w:r>
      <w:r w:rsidR="00E65429">
        <w:rPr>
          <w:rStyle w:val="normaltextrun"/>
          <w:rFonts w:ascii="BrowalliaUPC" w:hAnsi="BrowalliaUPC" w:cs="BrowalliaUPC"/>
          <w:sz w:val="28"/>
          <w:szCs w:val="28"/>
        </w:rPr>
        <w:t>7.32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</w:t>
      </w:r>
      <w:r w:rsidRPr="0013743B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และ </w:t>
      </w:r>
      <w:r w:rsidR="002F479E" w:rsidRPr="0013743B">
        <w:rPr>
          <w:rStyle w:val="normaltextrun"/>
          <w:rFonts w:ascii="BrowalliaUPC" w:hAnsi="BrowalliaUPC" w:cs="BrowalliaUPC"/>
          <w:sz w:val="28"/>
          <w:szCs w:val="28"/>
        </w:rPr>
        <w:t>10</w:t>
      </w:r>
      <w:r w:rsidR="002141FB" w:rsidRPr="0013743B">
        <w:rPr>
          <w:rStyle w:val="normaltextrun"/>
          <w:rFonts w:ascii="BrowalliaUPC" w:hAnsi="BrowalliaUPC" w:cs="BrowalliaUPC"/>
          <w:sz w:val="28"/>
          <w:szCs w:val="28"/>
        </w:rPr>
        <w:t>1.61</w:t>
      </w:r>
      <w:r w:rsidRPr="0013743B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13743B">
        <w:rPr>
          <w:rStyle w:val="normaltextrun"/>
          <w:rFonts w:ascii="BrowalliaUPC" w:hAnsi="BrowalliaUPC" w:cs="BrowalliaUPC"/>
          <w:sz w:val="28"/>
          <w:szCs w:val="28"/>
          <w:cs/>
        </w:rPr>
        <w:t>ล้าน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บาท </w:t>
      </w:r>
      <w:r w:rsidRPr="005B5482">
        <w:rPr>
          <w:rStyle w:val="normaltextrun"/>
          <w:rFonts w:ascii="BrowalliaUPC" w:hAnsi="BrowalliaUPC" w:cs="BrowalliaUPC"/>
          <w:sz w:val="28"/>
          <w:szCs w:val="28"/>
          <w:lang w:val="en-GB"/>
        </w:rPr>
        <w:t xml:space="preserve">(2565 : 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102.49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99.56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ล้านบาท ตามลำดับ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>)</w:t>
      </w:r>
    </w:p>
    <w:p w14:paraId="46DBC83C" w14:textId="77777777" w:rsidR="00324E22" w:rsidRPr="005B5482" w:rsidRDefault="00324E22" w:rsidP="00324E2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Style w:val="normaltextrun"/>
          <w:rFonts w:ascii="BrowalliaUPC" w:hAnsi="BrowalliaUPC" w:cs="BrowalliaUPC"/>
          <w:sz w:val="28"/>
          <w:szCs w:val="28"/>
        </w:rPr>
      </w:pPr>
    </w:p>
    <w:p w14:paraId="789D8062" w14:textId="611F363F" w:rsidR="00324E22" w:rsidRPr="005B5482" w:rsidRDefault="00324E22" w:rsidP="00324E2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31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ธันวาคม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2566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5B5482">
        <w:rPr>
          <w:rFonts w:ascii="BrowalliaUPC" w:hAnsi="BrowalliaUPC" w:cs="BrowalliaUPC"/>
          <w:sz w:val="28"/>
          <w:szCs w:val="28"/>
        </w:rPr>
        <w:t xml:space="preserve">2565 </w:t>
      </w:r>
      <w:r w:rsidRPr="005B5482">
        <w:rPr>
          <w:rFonts w:ascii="BrowalliaUPC" w:hAnsi="BrowalliaUPC" w:cs="BrowalliaUPC"/>
          <w:sz w:val="28"/>
          <w:szCs w:val="28"/>
          <w:cs/>
        </w:rPr>
        <w:t>ที่ดินและอาคารเป็นหลักประกันสำหรับเงินกู้ยืมระยะสั้นจากสถาบันการเงินแห่งหนึ่ง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 (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หมาย</w:t>
      </w:r>
      <w:r w:rsidRPr="00E65429">
        <w:rPr>
          <w:rFonts w:ascii="BrowalliaUPC" w:hAnsi="BrowalliaUPC" w:cs="BrowalliaUPC"/>
          <w:sz w:val="28"/>
          <w:szCs w:val="28"/>
          <w:cs/>
          <w:lang w:val="en-GB"/>
        </w:rPr>
        <w:t xml:space="preserve">เหตุ </w:t>
      </w:r>
      <w:r w:rsidRPr="00E65429">
        <w:rPr>
          <w:rFonts w:ascii="BrowalliaUPC" w:hAnsi="BrowalliaUPC" w:cs="BrowalliaUPC"/>
          <w:sz w:val="28"/>
          <w:szCs w:val="28"/>
        </w:rPr>
        <w:t>1</w:t>
      </w:r>
      <w:r w:rsidR="00185E50">
        <w:rPr>
          <w:rFonts w:ascii="BrowalliaUPC" w:hAnsi="BrowalliaUPC" w:cs="BrowalliaUPC"/>
          <w:sz w:val="28"/>
          <w:szCs w:val="28"/>
        </w:rPr>
        <w:t>6</w:t>
      </w:r>
      <w:r w:rsidRPr="00E65429">
        <w:rPr>
          <w:rFonts w:ascii="BrowalliaUPC" w:hAnsi="BrowalliaUPC" w:cs="BrowalliaUPC"/>
          <w:sz w:val="28"/>
          <w:szCs w:val="28"/>
        </w:rPr>
        <w:t xml:space="preserve"> </w:t>
      </w:r>
      <w:r w:rsidRPr="00AB2B99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AB2B99">
        <w:rPr>
          <w:rFonts w:ascii="BrowalliaUPC" w:hAnsi="BrowalliaUPC" w:cs="BrowalliaUPC"/>
          <w:sz w:val="28"/>
          <w:szCs w:val="28"/>
        </w:rPr>
        <w:t>3</w:t>
      </w:r>
      <w:r w:rsidR="00AB2B99" w:rsidRPr="00AB2B99">
        <w:rPr>
          <w:rFonts w:ascii="BrowalliaUPC" w:hAnsi="BrowalliaUPC" w:cs="BrowalliaUPC"/>
          <w:sz w:val="28"/>
          <w:szCs w:val="28"/>
        </w:rPr>
        <w:t>7</w:t>
      </w:r>
      <w:r w:rsidRPr="00AB2B99">
        <w:rPr>
          <w:rFonts w:ascii="BrowalliaUPC" w:hAnsi="BrowalliaUPC" w:cs="BrowalliaUPC"/>
          <w:sz w:val="28"/>
          <w:szCs w:val="28"/>
        </w:rPr>
        <w:t>.6)</w:t>
      </w:r>
    </w:p>
    <w:p w14:paraId="48292A73" w14:textId="5F2A4D3D" w:rsidR="001E1C6D" w:rsidRPr="00324E22" w:rsidRDefault="001E1C6D" w:rsidP="001E1C6D">
      <w:pPr>
        <w:rPr>
          <w:rFonts w:ascii="BrowalliaUPC" w:hAnsi="BrowalliaUPC" w:cs="BrowalliaUPC"/>
        </w:rPr>
        <w:sectPr w:rsidR="001E1C6D" w:rsidRPr="00324E22" w:rsidSect="006F4F3A">
          <w:headerReference w:type="default" r:id="rId13"/>
          <w:footerReference w:type="default" r:id="rId14"/>
          <w:pgSz w:w="16834" w:h="11909" w:orient="landscape" w:code="9"/>
          <w:pgMar w:top="993" w:right="1530" w:bottom="1019" w:left="1259" w:header="720" w:footer="497" w:gutter="0"/>
          <w:cols w:space="720"/>
          <w:docGrid w:linePitch="245"/>
        </w:sectPr>
      </w:pPr>
    </w:p>
    <w:p w14:paraId="4CC6EE38" w14:textId="04A5F22C" w:rsidR="00AD2607" w:rsidRPr="005B5482" w:rsidRDefault="00120762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337E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สัญญา</w:t>
      </w: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เช่า</w:t>
      </w:r>
    </w:p>
    <w:p w14:paraId="297AB571" w14:textId="77777777" w:rsidR="00AD2607" w:rsidRPr="005B5482" w:rsidRDefault="00AD2607" w:rsidP="00706487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FBAB02D" w14:textId="1146E810" w:rsidR="00F74D7E" w:rsidRPr="005B5482" w:rsidRDefault="00F74D7E" w:rsidP="00E750B9">
      <w:pPr>
        <w:pStyle w:val="CordiaNew"/>
        <w:numPr>
          <w:ilvl w:val="1"/>
          <w:numId w:val="30"/>
        </w:numPr>
        <w:tabs>
          <w:tab w:val="clear" w:pos="4153"/>
          <w:tab w:val="left" w:pos="426"/>
        </w:tabs>
        <w:ind w:left="990" w:hanging="549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t>สินทรัพย์สิทธิการใช้</w:t>
      </w:r>
    </w:p>
    <w:p w14:paraId="080570E3" w14:textId="77777777" w:rsidR="00F74D7E" w:rsidRPr="005B5482" w:rsidRDefault="00F74D7E" w:rsidP="00F74D7E">
      <w:pPr>
        <w:pStyle w:val="ListParagraph"/>
        <w:ind w:left="1188"/>
        <w:rPr>
          <w:rFonts w:ascii="BrowalliaUPC" w:eastAsia="Cordia New" w:hAnsi="BrowalliaUPC" w:cs="BrowalliaUPC"/>
          <w:b/>
          <w:bCs/>
          <w:sz w:val="20"/>
          <w:szCs w:val="20"/>
          <w:lang w:eastAsia="th-TH"/>
        </w:rPr>
      </w:pPr>
    </w:p>
    <w:tbl>
      <w:tblPr>
        <w:tblW w:w="8465" w:type="dxa"/>
        <w:tblInd w:w="891" w:type="dxa"/>
        <w:tblLayout w:type="fixed"/>
        <w:tblLook w:val="0000" w:firstRow="0" w:lastRow="0" w:firstColumn="0" w:lastColumn="0" w:noHBand="0" w:noVBand="0"/>
      </w:tblPr>
      <w:tblGrid>
        <w:gridCol w:w="2653"/>
        <w:gridCol w:w="1134"/>
        <w:gridCol w:w="319"/>
        <w:gridCol w:w="1453"/>
        <w:gridCol w:w="1453"/>
        <w:gridCol w:w="1453"/>
      </w:tblGrid>
      <w:tr w:rsidR="006C1D50" w:rsidRPr="005B5482" w14:paraId="4E88F57A" w14:textId="77777777" w:rsidTr="00AB700F">
        <w:trPr>
          <w:cantSplit/>
          <w:trHeight w:val="261"/>
          <w:tblHeader/>
        </w:trPr>
        <w:tc>
          <w:tcPr>
            <w:tcW w:w="2653" w:type="dxa"/>
          </w:tcPr>
          <w:p w14:paraId="53C87354" w14:textId="77777777" w:rsidR="00A44C13" w:rsidRPr="005B5482" w:rsidRDefault="00A44C13" w:rsidP="000C559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134" w:type="dxa"/>
          </w:tcPr>
          <w:p w14:paraId="526CDFED" w14:textId="77777777" w:rsidR="00A44C13" w:rsidRPr="005B5482" w:rsidRDefault="00A44C13" w:rsidP="000C5593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678" w:type="dxa"/>
            <w:gridSpan w:val="4"/>
          </w:tcPr>
          <w:p w14:paraId="4BFD4691" w14:textId="401DCDCC" w:rsidR="00A44C13" w:rsidRPr="005B5482" w:rsidRDefault="00A44C13" w:rsidP="000C5593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6C1D50" w:rsidRPr="005B5482" w14:paraId="6DBEE4F8" w14:textId="77777777" w:rsidTr="00AB700F">
        <w:trPr>
          <w:cantSplit/>
          <w:tblHeader/>
        </w:trPr>
        <w:tc>
          <w:tcPr>
            <w:tcW w:w="2653" w:type="dxa"/>
          </w:tcPr>
          <w:p w14:paraId="773E2A20" w14:textId="77777777" w:rsidR="0058789A" w:rsidRPr="005B5482" w:rsidRDefault="0058789A" w:rsidP="000C559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14:paraId="26E3018A" w14:textId="2BC48A24" w:rsidR="0058789A" w:rsidRPr="00954719" w:rsidRDefault="0058789A" w:rsidP="000C559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547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  <w:r w:rsidR="00A00604" w:rsidRPr="00954719">
              <w:rPr>
                <w:rFonts w:ascii="BrowalliaUPC" w:hAnsi="BrowalliaUPC" w:cs="BrowalliaUPC" w:hint="cs"/>
                <w:sz w:val="28"/>
                <w:szCs w:val="28"/>
                <w:cs/>
              </w:rPr>
              <w:t>และงบการเงินเฉพา</w:t>
            </w:r>
            <w:r w:rsidR="00F5183E" w:rsidRPr="00954719">
              <w:rPr>
                <w:rFonts w:ascii="BrowalliaUPC" w:hAnsi="BrowalliaUPC" w:cs="BrowalliaUPC" w:hint="cs"/>
                <w:sz w:val="28"/>
                <w:szCs w:val="28"/>
                <w:cs/>
              </w:rPr>
              <w:t>ะของบริษัท</w:t>
            </w:r>
          </w:p>
        </w:tc>
      </w:tr>
      <w:tr w:rsidR="00C94933" w:rsidRPr="005B5482" w14:paraId="18020BBC" w14:textId="77777777" w:rsidTr="007C6047">
        <w:trPr>
          <w:cantSplit/>
          <w:trHeight w:val="418"/>
          <w:tblHeader/>
        </w:trPr>
        <w:tc>
          <w:tcPr>
            <w:tcW w:w="2653" w:type="dxa"/>
          </w:tcPr>
          <w:p w14:paraId="6C207A4D" w14:textId="77777777" w:rsidR="00C94933" w:rsidRPr="005B5482" w:rsidRDefault="00C94933" w:rsidP="007C6047">
            <w:pPr>
              <w:spacing w:line="240" w:lineRule="auto"/>
              <w:ind w:right="-3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14:paraId="6540A065" w14:textId="77777777" w:rsidR="00954719" w:rsidRDefault="00954719" w:rsidP="007C60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ADEBBCC" w14:textId="2916A83B" w:rsidR="00C94933" w:rsidRPr="00954719" w:rsidRDefault="00C94933" w:rsidP="007C60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54719">
              <w:rPr>
                <w:rFonts w:ascii="BrowalliaUPC" w:hAnsi="BrowalliaUPC" w:cs="Browalli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453" w:type="dxa"/>
          </w:tcPr>
          <w:p w14:paraId="34575F23" w14:textId="77777777" w:rsidR="00954719" w:rsidRDefault="00954719" w:rsidP="007C60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0CD5020" w14:textId="7B562F09" w:rsidR="00C94933" w:rsidRPr="00954719" w:rsidRDefault="00C94933" w:rsidP="007C60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54719">
              <w:rPr>
                <w:rFonts w:ascii="BrowalliaUPC" w:hAnsi="BrowalliaUPC" w:cs="BrowalliaUPC"/>
                <w:sz w:val="28"/>
                <w:szCs w:val="28"/>
                <w:cs/>
              </w:rPr>
              <w:t>อาคาร</w:t>
            </w:r>
          </w:p>
        </w:tc>
        <w:tc>
          <w:tcPr>
            <w:tcW w:w="1453" w:type="dxa"/>
          </w:tcPr>
          <w:p w14:paraId="3500CAF1" w14:textId="52A463FC" w:rsidR="00C94933" w:rsidRPr="00954719" w:rsidRDefault="00C94933" w:rsidP="007C60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54719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53" w:type="dxa"/>
          </w:tcPr>
          <w:p w14:paraId="17E24C37" w14:textId="77777777" w:rsidR="00954719" w:rsidRDefault="00954719" w:rsidP="007C60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961623A" w14:textId="16E986BA" w:rsidR="00C94933" w:rsidRPr="00954719" w:rsidRDefault="00C94933" w:rsidP="007C604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54719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C94933" w:rsidRPr="005B5482" w14:paraId="63996C38" w14:textId="77777777" w:rsidTr="00C94933">
        <w:trPr>
          <w:cantSplit/>
          <w:trHeight w:val="333"/>
          <w:tblHeader/>
        </w:trPr>
        <w:tc>
          <w:tcPr>
            <w:tcW w:w="2653" w:type="dxa"/>
          </w:tcPr>
          <w:p w14:paraId="2188FBC6" w14:textId="77777777" w:rsidR="00C94933" w:rsidRPr="005B5482" w:rsidRDefault="00C94933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53" w:type="dxa"/>
            <w:gridSpan w:val="2"/>
          </w:tcPr>
          <w:p w14:paraId="6C4C9CC7" w14:textId="77777777" w:rsidR="00C94933" w:rsidRPr="005B5482" w:rsidRDefault="00C94933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53" w:type="dxa"/>
          </w:tcPr>
          <w:p w14:paraId="2F6E822A" w14:textId="47AA535B" w:rsidR="00C94933" w:rsidRPr="005B5482" w:rsidRDefault="00C94933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53" w:type="dxa"/>
          </w:tcPr>
          <w:p w14:paraId="1F2F918E" w14:textId="14EEFD0C" w:rsidR="00C94933" w:rsidRPr="005B5482" w:rsidRDefault="00C94933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53" w:type="dxa"/>
          </w:tcPr>
          <w:p w14:paraId="4D7383F0" w14:textId="77777777" w:rsidR="00C94933" w:rsidRPr="005B5482" w:rsidRDefault="00C94933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C94933" w:rsidRPr="005B5482" w14:paraId="0CE70A53" w14:textId="77777777" w:rsidTr="00C94933">
        <w:trPr>
          <w:cantSplit/>
        </w:trPr>
        <w:tc>
          <w:tcPr>
            <w:tcW w:w="2653" w:type="dxa"/>
            <w:vAlign w:val="bottom"/>
          </w:tcPr>
          <w:p w14:paraId="0FD99EFA" w14:textId="77777777" w:rsidR="00C94933" w:rsidRPr="009444C1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9444C1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53" w:type="dxa"/>
            <w:gridSpan w:val="2"/>
          </w:tcPr>
          <w:p w14:paraId="592E254E" w14:textId="77777777" w:rsidR="00C94933" w:rsidRPr="005B5482" w:rsidRDefault="00C94933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</w:tcPr>
          <w:p w14:paraId="1BC25A22" w14:textId="78FB3BB2" w:rsidR="00C94933" w:rsidRPr="005B5482" w:rsidRDefault="00C94933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</w:tcPr>
          <w:p w14:paraId="2AB48F40" w14:textId="50605C50" w:rsidR="00C94933" w:rsidRPr="005B5482" w:rsidRDefault="00C94933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53" w:type="dxa"/>
          </w:tcPr>
          <w:p w14:paraId="48FC2A14" w14:textId="77777777" w:rsidR="00C94933" w:rsidRPr="005B5482" w:rsidRDefault="00C94933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94933" w:rsidRPr="005B5482" w14:paraId="3966B4D8" w14:textId="77777777" w:rsidTr="00C94933">
        <w:trPr>
          <w:cantSplit/>
        </w:trPr>
        <w:tc>
          <w:tcPr>
            <w:tcW w:w="2653" w:type="dxa"/>
            <w:vAlign w:val="bottom"/>
          </w:tcPr>
          <w:p w14:paraId="71BABF8D" w14:textId="3679A7DE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53" w:type="dxa"/>
            <w:gridSpan w:val="2"/>
            <w:vAlign w:val="bottom"/>
          </w:tcPr>
          <w:p w14:paraId="7D65B1A2" w14:textId="3E1867BA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4,982</w:t>
            </w:r>
          </w:p>
        </w:tc>
        <w:tc>
          <w:tcPr>
            <w:tcW w:w="1453" w:type="dxa"/>
            <w:vAlign w:val="bottom"/>
          </w:tcPr>
          <w:p w14:paraId="71FCAAAC" w14:textId="495021DD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42,448</w:t>
            </w:r>
          </w:p>
        </w:tc>
        <w:tc>
          <w:tcPr>
            <w:tcW w:w="1453" w:type="dxa"/>
            <w:vAlign w:val="bottom"/>
          </w:tcPr>
          <w:p w14:paraId="24537CB6" w14:textId="222FE637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6,620</w:t>
            </w:r>
          </w:p>
        </w:tc>
        <w:tc>
          <w:tcPr>
            <w:tcW w:w="1453" w:type="dxa"/>
            <w:vAlign w:val="bottom"/>
          </w:tcPr>
          <w:p w14:paraId="142A64B8" w14:textId="5F9852C1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54,050</w:t>
            </w:r>
          </w:p>
        </w:tc>
      </w:tr>
      <w:tr w:rsidR="00C94933" w:rsidRPr="005B5482" w14:paraId="618D3AE8" w14:textId="77777777" w:rsidTr="00C94933">
        <w:trPr>
          <w:cantSplit/>
        </w:trPr>
        <w:tc>
          <w:tcPr>
            <w:tcW w:w="2653" w:type="dxa"/>
            <w:vAlign w:val="bottom"/>
          </w:tcPr>
          <w:p w14:paraId="330CBA50" w14:textId="5A88646D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3" w:type="dxa"/>
            <w:gridSpan w:val="2"/>
            <w:vAlign w:val="bottom"/>
          </w:tcPr>
          <w:p w14:paraId="0A544CF5" w14:textId="71ABACDF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2,279</w:t>
            </w:r>
          </w:p>
        </w:tc>
        <w:tc>
          <w:tcPr>
            <w:tcW w:w="1453" w:type="dxa"/>
            <w:vAlign w:val="bottom"/>
          </w:tcPr>
          <w:p w14:paraId="5F1907D4" w14:textId="6213E364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1,563</w:t>
            </w:r>
          </w:p>
        </w:tc>
        <w:tc>
          <w:tcPr>
            <w:tcW w:w="1453" w:type="dxa"/>
            <w:vAlign w:val="bottom"/>
          </w:tcPr>
          <w:p w14:paraId="5E4E2C07" w14:textId="30076140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157917A8" w14:textId="4B54BD55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3,842</w:t>
            </w:r>
          </w:p>
        </w:tc>
      </w:tr>
      <w:tr w:rsidR="00C94933" w:rsidRPr="005B5482" w14:paraId="0A2C3ADB" w14:textId="77777777" w:rsidTr="00C94933">
        <w:trPr>
          <w:cantSplit/>
        </w:trPr>
        <w:tc>
          <w:tcPr>
            <w:tcW w:w="2653" w:type="dxa"/>
            <w:vAlign w:val="bottom"/>
          </w:tcPr>
          <w:p w14:paraId="0A73F5ED" w14:textId="2F11B50A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>ลดลง</w:t>
            </w:r>
          </w:p>
        </w:tc>
        <w:tc>
          <w:tcPr>
            <w:tcW w:w="1453" w:type="dxa"/>
            <w:gridSpan w:val="2"/>
            <w:vAlign w:val="bottom"/>
          </w:tcPr>
          <w:p w14:paraId="1DAE2FF6" w14:textId="0CF04BC9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(2,333)</w:t>
            </w:r>
          </w:p>
        </w:tc>
        <w:tc>
          <w:tcPr>
            <w:tcW w:w="1453" w:type="dxa"/>
            <w:vAlign w:val="bottom"/>
          </w:tcPr>
          <w:p w14:paraId="3E729FF2" w14:textId="799812B1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(4,864)</w:t>
            </w:r>
          </w:p>
        </w:tc>
        <w:tc>
          <w:tcPr>
            <w:tcW w:w="1453" w:type="dxa"/>
            <w:vAlign w:val="bottom"/>
          </w:tcPr>
          <w:p w14:paraId="4E6EEDDD" w14:textId="5A1204BD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1DF2E447" w14:textId="18488E12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(7,197)</w:t>
            </w:r>
          </w:p>
        </w:tc>
      </w:tr>
      <w:tr w:rsidR="00C94933" w:rsidRPr="005B5482" w14:paraId="1360C224" w14:textId="77777777" w:rsidTr="00C94933">
        <w:trPr>
          <w:cantSplit/>
        </w:trPr>
        <w:tc>
          <w:tcPr>
            <w:tcW w:w="2653" w:type="dxa"/>
            <w:vAlign w:val="bottom"/>
          </w:tcPr>
          <w:p w14:paraId="15C9D1E8" w14:textId="113CDF6D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53" w:type="dxa"/>
            <w:gridSpan w:val="2"/>
            <w:vAlign w:val="bottom"/>
          </w:tcPr>
          <w:p w14:paraId="7A865E16" w14:textId="327EFA12" w:rsidR="00C94933" w:rsidRPr="00E84AB2" w:rsidRDefault="00C94933" w:rsidP="000C472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4,928</w:t>
            </w:r>
          </w:p>
        </w:tc>
        <w:tc>
          <w:tcPr>
            <w:tcW w:w="1453" w:type="dxa"/>
            <w:vAlign w:val="bottom"/>
          </w:tcPr>
          <w:p w14:paraId="0FD463A9" w14:textId="4C4C48DB" w:rsidR="00C94933" w:rsidRPr="00E84AB2" w:rsidRDefault="00C94933" w:rsidP="000C472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39,147</w:t>
            </w:r>
          </w:p>
        </w:tc>
        <w:tc>
          <w:tcPr>
            <w:tcW w:w="1453" w:type="dxa"/>
            <w:vAlign w:val="bottom"/>
          </w:tcPr>
          <w:p w14:paraId="62001300" w14:textId="2593CE14" w:rsidR="00C94933" w:rsidRPr="00E84AB2" w:rsidRDefault="00C94933" w:rsidP="000C472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6,620</w:t>
            </w:r>
          </w:p>
        </w:tc>
        <w:tc>
          <w:tcPr>
            <w:tcW w:w="1453" w:type="dxa"/>
            <w:vAlign w:val="bottom"/>
          </w:tcPr>
          <w:p w14:paraId="04322922" w14:textId="1B8A77BA" w:rsidR="00C94933" w:rsidRPr="00E84AB2" w:rsidRDefault="00C94933" w:rsidP="000C472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50,695</w:t>
            </w:r>
          </w:p>
        </w:tc>
      </w:tr>
      <w:tr w:rsidR="00C94933" w:rsidRPr="005B5482" w14:paraId="2513FF5B" w14:textId="77777777" w:rsidTr="00C94933">
        <w:trPr>
          <w:cantSplit/>
        </w:trPr>
        <w:tc>
          <w:tcPr>
            <w:tcW w:w="2653" w:type="dxa"/>
            <w:vAlign w:val="bottom"/>
          </w:tcPr>
          <w:p w14:paraId="423297A3" w14:textId="2910FE0B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3" w:type="dxa"/>
            <w:gridSpan w:val="2"/>
            <w:vAlign w:val="bottom"/>
          </w:tcPr>
          <w:p w14:paraId="29F020DB" w14:textId="5F10B879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7C2946D3" w14:textId="621B1F08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501</w:t>
            </w:r>
          </w:p>
        </w:tc>
        <w:tc>
          <w:tcPr>
            <w:tcW w:w="1453" w:type="dxa"/>
            <w:vAlign w:val="bottom"/>
          </w:tcPr>
          <w:p w14:paraId="568F019D" w14:textId="40116C6B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29C92819" w14:textId="4EEEA7C4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501</w:t>
            </w:r>
          </w:p>
        </w:tc>
      </w:tr>
      <w:tr w:rsidR="00C94933" w:rsidRPr="005B5482" w14:paraId="53CF5033" w14:textId="77777777" w:rsidTr="00C94933">
        <w:trPr>
          <w:cantSplit/>
        </w:trPr>
        <w:tc>
          <w:tcPr>
            <w:tcW w:w="2653" w:type="dxa"/>
            <w:vAlign w:val="bottom"/>
          </w:tcPr>
          <w:p w14:paraId="484C56FA" w14:textId="717E3179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53" w:type="dxa"/>
            <w:gridSpan w:val="2"/>
            <w:vAlign w:val="bottom"/>
          </w:tcPr>
          <w:p w14:paraId="1FFE3ABA" w14:textId="2E357E25" w:rsidR="00C94933" w:rsidRPr="00E84AB2" w:rsidRDefault="00C94933" w:rsidP="000C472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4,928</w:t>
            </w:r>
          </w:p>
        </w:tc>
        <w:tc>
          <w:tcPr>
            <w:tcW w:w="1453" w:type="dxa"/>
            <w:vAlign w:val="bottom"/>
          </w:tcPr>
          <w:p w14:paraId="0AADCB2D" w14:textId="00A55568" w:rsidR="00C94933" w:rsidRPr="00E84AB2" w:rsidRDefault="00C94933" w:rsidP="000C472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39,648</w:t>
            </w:r>
          </w:p>
        </w:tc>
        <w:tc>
          <w:tcPr>
            <w:tcW w:w="1453" w:type="dxa"/>
            <w:vAlign w:val="bottom"/>
          </w:tcPr>
          <w:p w14:paraId="33B1A19E" w14:textId="4D28B16B" w:rsidR="00C94933" w:rsidRPr="00E84AB2" w:rsidRDefault="00C94933" w:rsidP="000C472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6,620</w:t>
            </w:r>
          </w:p>
        </w:tc>
        <w:tc>
          <w:tcPr>
            <w:tcW w:w="1453" w:type="dxa"/>
            <w:vAlign w:val="bottom"/>
          </w:tcPr>
          <w:p w14:paraId="3B3DFAE7" w14:textId="237E2DBE" w:rsidR="00C94933" w:rsidRPr="00E84AB2" w:rsidRDefault="00C94933" w:rsidP="000C472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51,196</w:t>
            </w:r>
          </w:p>
        </w:tc>
      </w:tr>
      <w:tr w:rsidR="00C94933" w:rsidRPr="005B5482" w14:paraId="64A42F8F" w14:textId="77777777" w:rsidTr="00C94933">
        <w:trPr>
          <w:cantSplit/>
        </w:trPr>
        <w:tc>
          <w:tcPr>
            <w:tcW w:w="2653" w:type="dxa"/>
            <w:vAlign w:val="bottom"/>
          </w:tcPr>
          <w:p w14:paraId="53449E07" w14:textId="77777777" w:rsidR="00C94933" w:rsidRPr="00E84AB2" w:rsidRDefault="00C94933" w:rsidP="009444C1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53" w:type="dxa"/>
            <w:gridSpan w:val="2"/>
            <w:vAlign w:val="bottom"/>
          </w:tcPr>
          <w:p w14:paraId="2976C659" w14:textId="77777777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51D8F854" w14:textId="450D4758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0A6F42CB" w14:textId="165EE737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7684EDD0" w14:textId="77777777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94933" w:rsidRPr="005B5482" w14:paraId="241B97F0" w14:textId="77777777" w:rsidTr="00C94933">
        <w:trPr>
          <w:cantSplit/>
        </w:trPr>
        <w:tc>
          <w:tcPr>
            <w:tcW w:w="2653" w:type="dxa"/>
            <w:vAlign w:val="bottom"/>
          </w:tcPr>
          <w:p w14:paraId="09C1697A" w14:textId="77777777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53" w:type="dxa"/>
            <w:gridSpan w:val="2"/>
            <w:vAlign w:val="bottom"/>
          </w:tcPr>
          <w:p w14:paraId="3414F67B" w14:textId="77777777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5EC527D" w14:textId="19D5A483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5BF82FB5" w14:textId="56F87D50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68CD3949" w14:textId="77777777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94933" w:rsidRPr="005B5482" w14:paraId="28BFC93B" w14:textId="77777777" w:rsidTr="00C94933">
        <w:trPr>
          <w:cantSplit/>
        </w:trPr>
        <w:tc>
          <w:tcPr>
            <w:tcW w:w="2653" w:type="dxa"/>
            <w:vAlign w:val="bottom"/>
          </w:tcPr>
          <w:p w14:paraId="3BD23F74" w14:textId="66DA480E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53" w:type="dxa"/>
            <w:gridSpan w:val="2"/>
            <w:vAlign w:val="bottom"/>
          </w:tcPr>
          <w:p w14:paraId="744303B3" w14:textId="492F5839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181B0ECD" w14:textId="38584FE2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13,444</w:t>
            </w:r>
          </w:p>
        </w:tc>
        <w:tc>
          <w:tcPr>
            <w:tcW w:w="1453" w:type="dxa"/>
            <w:vAlign w:val="bottom"/>
          </w:tcPr>
          <w:p w14:paraId="0BD91D09" w14:textId="2EFD6E63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1,654</w:t>
            </w:r>
          </w:p>
        </w:tc>
        <w:tc>
          <w:tcPr>
            <w:tcW w:w="1453" w:type="dxa"/>
            <w:vAlign w:val="bottom"/>
          </w:tcPr>
          <w:p w14:paraId="404B6DCB" w14:textId="22377812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15,098</w:t>
            </w:r>
          </w:p>
        </w:tc>
      </w:tr>
      <w:tr w:rsidR="00C94933" w:rsidRPr="005B5482" w14:paraId="70515963" w14:textId="77777777" w:rsidTr="00C94933">
        <w:trPr>
          <w:cantSplit/>
        </w:trPr>
        <w:tc>
          <w:tcPr>
            <w:tcW w:w="2653" w:type="dxa"/>
            <w:vAlign w:val="bottom"/>
          </w:tcPr>
          <w:p w14:paraId="7B958039" w14:textId="428372E8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3" w:type="dxa"/>
            <w:gridSpan w:val="2"/>
            <w:vAlign w:val="bottom"/>
          </w:tcPr>
          <w:p w14:paraId="316509DD" w14:textId="450603A2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0C382035" w14:textId="12C6476E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6,902</w:t>
            </w:r>
          </w:p>
        </w:tc>
        <w:tc>
          <w:tcPr>
            <w:tcW w:w="1453" w:type="dxa"/>
            <w:vAlign w:val="bottom"/>
          </w:tcPr>
          <w:p w14:paraId="60383837" w14:textId="5BAEF7D0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828</w:t>
            </w:r>
          </w:p>
        </w:tc>
        <w:tc>
          <w:tcPr>
            <w:tcW w:w="1453" w:type="dxa"/>
            <w:vAlign w:val="bottom"/>
          </w:tcPr>
          <w:p w14:paraId="6B567EF4" w14:textId="770B64A3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7,730</w:t>
            </w:r>
          </w:p>
        </w:tc>
      </w:tr>
      <w:tr w:rsidR="00C94933" w:rsidRPr="005B5482" w14:paraId="5926CBB0" w14:textId="77777777" w:rsidTr="00C94933">
        <w:trPr>
          <w:cantSplit/>
        </w:trPr>
        <w:tc>
          <w:tcPr>
            <w:tcW w:w="2653" w:type="dxa"/>
            <w:vAlign w:val="bottom"/>
          </w:tcPr>
          <w:p w14:paraId="7FD3AE77" w14:textId="61731063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>ลดลง</w:t>
            </w:r>
          </w:p>
        </w:tc>
        <w:tc>
          <w:tcPr>
            <w:tcW w:w="1453" w:type="dxa"/>
            <w:gridSpan w:val="2"/>
            <w:vAlign w:val="bottom"/>
          </w:tcPr>
          <w:p w14:paraId="012DD7D8" w14:textId="0B20A8B2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56BE24DA" w14:textId="7EF4624B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(2,728)</w:t>
            </w:r>
          </w:p>
        </w:tc>
        <w:tc>
          <w:tcPr>
            <w:tcW w:w="1453" w:type="dxa"/>
            <w:vAlign w:val="bottom"/>
          </w:tcPr>
          <w:p w14:paraId="57989F8E" w14:textId="006BC8D7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1BFD22A5" w14:textId="46BAF47D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(2,728)</w:t>
            </w:r>
          </w:p>
        </w:tc>
      </w:tr>
      <w:tr w:rsidR="00C94933" w:rsidRPr="005B5482" w14:paraId="34D6CC56" w14:textId="77777777" w:rsidTr="00C94933">
        <w:trPr>
          <w:cantSplit/>
        </w:trPr>
        <w:tc>
          <w:tcPr>
            <w:tcW w:w="2653" w:type="dxa"/>
            <w:vAlign w:val="bottom"/>
          </w:tcPr>
          <w:p w14:paraId="7AA96C81" w14:textId="637EEF7E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53" w:type="dxa"/>
            <w:gridSpan w:val="2"/>
            <w:vAlign w:val="bottom"/>
          </w:tcPr>
          <w:p w14:paraId="50B49530" w14:textId="0D423CC6" w:rsidR="00C94933" w:rsidRPr="00E84AB2" w:rsidRDefault="00C94933" w:rsidP="000C472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3ACC23E3" w14:textId="412237D8" w:rsidR="00C94933" w:rsidRPr="00E84AB2" w:rsidRDefault="00C94933" w:rsidP="000C472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17,618</w:t>
            </w:r>
          </w:p>
        </w:tc>
        <w:tc>
          <w:tcPr>
            <w:tcW w:w="1453" w:type="dxa"/>
            <w:vAlign w:val="bottom"/>
          </w:tcPr>
          <w:p w14:paraId="44897FF3" w14:textId="58C530FC" w:rsidR="00C94933" w:rsidRPr="00E84AB2" w:rsidRDefault="00C94933" w:rsidP="000C472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2,482</w:t>
            </w:r>
          </w:p>
        </w:tc>
        <w:tc>
          <w:tcPr>
            <w:tcW w:w="1453" w:type="dxa"/>
            <w:vAlign w:val="bottom"/>
          </w:tcPr>
          <w:p w14:paraId="5FE37A47" w14:textId="17F5564B" w:rsidR="00C94933" w:rsidRPr="00E84AB2" w:rsidRDefault="00C94933" w:rsidP="000C472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20,100</w:t>
            </w:r>
          </w:p>
        </w:tc>
      </w:tr>
      <w:tr w:rsidR="00C94933" w:rsidRPr="005B5482" w14:paraId="448EB189" w14:textId="77777777" w:rsidTr="00C94933">
        <w:trPr>
          <w:cantSplit/>
        </w:trPr>
        <w:tc>
          <w:tcPr>
            <w:tcW w:w="2653" w:type="dxa"/>
            <w:vAlign w:val="bottom"/>
          </w:tcPr>
          <w:p w14:paraId="6097B705" w14:textId="0190B61D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3" w:type="dxa"/>
            <w:gridSpan w:val="2"/>
            <w:vAlign w:val="bottom"/>
          </w:tcPr>
          <w:p w14:paraId="55E30914" w14:textId="58F78227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57D77A90" w14:textId="1BADE605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6,515</w:t>
            </w:r>
          </w:p>
        </w:tc>
        <w:tc>
          <w:tcPr>
            <w:tcW w:w="1453" w:type="dxa"/>
            <w:vAlign w:val="bottom"/>
          </w:tcPr>
          <w:p w14:paraId="37552BCF" w14:textId="58BA2387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827</w:t>
            </w:r>
          </w:p>
        </w:tc>
        <w:tc>
          <w:tcPr>
            <w:tcW w:w="1453" w:type="dxa"/>
            <w:vAlign w:val="bottom"/>
          </w:tcPr>
          <w:p w14:paraId="64379CFE" w14:textId="2D2CB1CA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7,342</w:t>
            </w:r>
          </w:p>
        </w:tc>
      </w:tr>
      <w:tr w:rsidR="00C94933" w:rsidRPr="005B5482" w14:paraId="3444AA15" w14:textId="77777777" w:rsidTr="00C94933">
        <w:trPr>
          <w:cantSplit/>
        </w:trPr>
        <w:tc>
          <w:tcPr>
            <w:tcW w:w="2653" w:type="dxa"/>
            <w:vAlign w:val="bottom"/>
          </w:tcPr>
          <w:p w14:paraId="29F649D1" w14:textId="5037F091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53" w:type="dxa"/>
            <w:gridSpan w:val="2"/>
            <w:vAlign w:val="bottom"/>
          </w:tcPr>
          <w:p w14:paraId="581C0368" w14:textId="4E2AB103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6642ABB1" w14:textId="4B6AB6E4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24,133</w:t>
            </w:r>
          </w:p>
        </w:tc>
        <w:tc>
          <w:tcPr>
            <w:tcW w:w="1453" w:type="dxa"/>
            <w:vAlign w:val="bottom"/>
          </w:tcPr>
          <w:p w14:paraId="687A9723" w14:textId="435DEC6F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3,309</w:t>
            </w:r>
          </w:p>
        </w:tc>
        <w:tc>
          <w:tcPr>
            <w:tcW w:w="1453" w:type="dxa"/>
            <w:vAlign w:val="bottom"/>
          </w:tcPr>
          <w:p w14:paraId="56D49428" w14:textId="6FEF6E1C" w:rsidR="00C94933" w:rsidRPr="00E84AB2" w:rsidRDefault="00C94933" w:rsidP="000C472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27,442</w:t>
            </w:r>
          </w:p>
        </w:tc>
      </w:tr>
      <w:tr w:rsidR="00C94933" w:rsidRPr="005B5482" w14:paraId="4C6250D5" w14:textId="77777777" w:rsidTr="00C94933">
        <w:trPr>
          <w:cantSplit/>
        </w:trPr>
        <w:tc>
          <w:tcPr>
            <w:tcW w:w="2653" w:type="dxa"/>
            <w:vAlign w:val="bottom"/>
          </w:tcPr>
          <w:p w14:paraId="493DC284" w14:textId="77777777" w:rsidR="00C94933" w:rsidRPr="00E84AB2" w:rsidRDefault="00C94933" w:rsidP="009444C1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  <w:gridSpan w:val="2"/>
          </w:tcPr>
          <w:p w14:paraId="09BB32BD" w14:textId="77777777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2E0FA63" w14:textId="5C8587E5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615C2874" w14:textId="5CFA216B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479C25C8" w14:textId="77777777" w:rsidR="00C94933" w:rsidRPr="00E84AB2" w:rsidRDefault="00C94933" w:rsidP="00AB700F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94933" w:rsidRPr="005B5482" w14:paraId="2298A4F8" w14:textId="77777777" w:rsidTr="00C94933">
        <w:trPr>
          <w:cantSplit/>
        </w:trPr>
        <w:tc>
          <w:tcPr>
            <w:tcW w:w="2653" w:type="dxa"/>
            <w:vAlign w:val="bottom"/>
          </w:tcPr>
          <w:p w14:paraId="72C3D9C9" w14:textId="77777777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53" w:type="dxa"/>
            <w:gridSpan w:val="2"/>
          </w:tcPr>
          <w:p w14:paraId="46467EDD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</w:tcPr>
          <w:p w14:paraId="10CAC802" w14:textId="2085C0E9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5E86EF20" w14:textId="14796956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38EE21EF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94933" w:rsidRPr="005B5482" w14:paraId="19CA27F9" w14:textId="77777777" w:rsidTr="00C94933">
        <w:trPr>
          <w:cantSplit/>
        </w:trPr>
        <w:tc>
          <w:tcPr>
            <w:tcW w:w="2653" w:type="dxa"/>
            <w:vAlign w:val="bottom"/>
          </w:tcPr>
          <w:p w14:paraId="2C94CDDA" w14:textId="4FE21D54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53" w:type="dxa"/>
            <w:gridSpan w:val="2"/>
            <w:vAlign w:val="bottom"/>
          </w:tcPr>
          <w:p w14:paraId="63AA00BB" w14:textId="1245B6E2" w:rsidR="00C94933" w:rsidRPr="00E84AB2" w:rsidRDefault="00C94933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4,928</w:t>
            </w:r>
          </w:p>
        </w:tc>
        <w:tc>
          <w:tcPr>
            <w:tcW w:w="1453" w:type="dxa"/>
            <w:vAlign w:val="bottom"/>
          </w:tcPr>
          <w:p w14:paraId="0BEAEC4A" w14:textId="1785AA69" w:rsidR="00C94933" w:rsidRPr="00E84AB2" w:rsidRDefault="00C94933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21,529</w:t>
            </w:r>
          </w:p>
        </w:tc>
        <w:tc>
          <w:tcPr>
            <w:tcW w:w="1453" w:type="dxa"/>
            <w:vAlign w:val="bottom"/>
          </w:tcPr>
          <w:p w14:paraId="4E778B01" w14:textId="7DE73B5C" w:rsidR="00C94933" w:rsidRPr="00E84AB2" w:rsidRDefault="00C94933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4,138</w:t>
            </w:r>
          </w:p>
        </w:tc>
        <w:tc>
          <w:tcPr>
            <w:tcW w:w="1453" w:type="dxa"/>
            <w:vAlign w:val="bottom"/>
          </w:tcPr>
          <w:p w14:paraId="6F909C54" w14:textId="005FAB81" w:rsidR="00C94933" w:rsidRPr="00E84AB2" w:rsidRDefault="00C94933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30,595</w:t>
            </w:r>
          </w:p>
        </w:tc>
      </w:tr>
      <w:tr w:rsidR="00C94933" w:rsidRPr="005B5482" w14:paraId="70FA9CD4" w14:textId="77777777" w:rsidTr="00C94933">
        <w:trPr>
          <w:cantSplit/>
        </w:trPr>
        <w:tc>
          <w:tcPr>
            <w:tcW w:w="2653" w:type="dxa"/>
            <w:vAlign w:val="bottom"/>
          </w:tcPr>
          <w:p w14:paraId="54FD7B16" w14:textId="064B79D4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84AB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53" w:type="dxa"/>
            <w:gridSpan w:val="2"/>
            <w:vAlign w:val="bottom"/>
          </w:tcPr>
          <w:p w14:paraId="5B954342" w14:textId="007E581F" w:rsidR="00C94933" w:rsidRPr="00E84AB2" w:rsidRDefault="00C94933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4,928</w:t>
            </w:r>
          </w:p>
        </w:tc>
        <w:tc>
          <w:tcPr>
            <w:tcW w:w="1453" w:type="dxa"/>
            <w:vAlign w:val="bottom"/>
          </w:tcPr>
          <w:p w14:paraId="3968906F" w14:textId="74A78BC3" w:rsidR="00C94933" w:rsidRPr="00E84AB2" w:rsidRDefault="00C94933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15,515</w:t>
            </w:r>
          </w:p>
        </w:tc>
        <w:tc>
          <w:tcPr>
            <w:tcW w:w="1453" w:type="dxa"/>
            <w:vAlign w:val="bottom"/>
          </w:tcPr>
          <w:p w14:paraId="1B67CF4A" w14:textId="7A23014E" w:rsidR="00C94933" w:rsidRPr="00E84AB2" w:rsidRDefault="00C94933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3,311</w:t>
            </w:r>
          </w:p>
        </w:tc>
        <w:tc>
          <w:tcPr>
            <w:tcW w:w="1453" w:type="dxa"/>
            <w:vAlign w:val="bottom"/>
          </w:tcPr>
          <w:p w14:paraId="160C4D35" w14:textId="381510F3" w:rsidR="00C94933" w:rsidRPr="00E84AB2" w:rsidRDefault="00C94933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23,754</w:t>
            </w:r>
          </w:p>
        </w:tc>
      </w:tr>
      <w:tr w:rsidR="00C94933" w:rsidRPr="005B5482" w14:paraId="2CA22CF7" w14:textId="77777777" w:rsidTr="00C94933">
        <w:trPr>
          <w:cantSplit/>
          <w:trHeight w:val="285"/>
        </w:trPr>
        <w:tc>
          <w:tcPr>
            <w:tcW w:w="2653" w:type="dxa"/>
            <w:vAlign w:val="bottom"/>
          </w:tcPr>
          <w:p w14:paraId="22290E29" w14:textId="4D03EE3E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53" w:type="dxa"/>
            <w:gridSpan w:val="2"/>
          </w:tcPr>
          <w:p w14:paraId="12D55CB4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1C110C92" w14:textId="4C87DA7A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551BF010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3A2B5D2C" w14:textId="77777777" w:rsidR="00C94933" w:rsidRPr="00E84AB2" w:rsidRDefault="00C94933" w:rsidP="00AB700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94933" w:rsidRPr="005B5482" w14:paraId="786E1E65" w14:textId="77777777" w:rsidTr="00C94933">
        <w:trPr>
          <w:cantSplit/>
          <w:trHeight w:val="285"/>
        </w:trPr>
        <w:tc>
          <w:tcPr>
            <w:tcW w:w="2653" w:type="dxa"/>
            <w:vAlign w:val="bottom"/>
          </w:tcPr>
          <w:p w14:paraId="4DA4CC1A" w14:textId="46DAE26E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  <w:r w:rsidRPr="00E84AB2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1453" w:type="dxa"/>
            <w:gridSpan w:val="2"/>
          </w:tcPr>
          <w:p w14:paraId="4636F2A9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450828D7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6513AC13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7EFE2F6B" w14:textId="77777777" w:rsidR="00C94933" w:rsidRPr="00E84AB2" w:rsidRDefault="00C94933" w:rsidP="00AB700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94933" w:rsidRPr="005B5482" w14:paraId="00705FE2" w14:textId="77777777" w:rsidTr="00C94933">
        <w:trPr>
          <w:cantSplit/>
          <w:trHeight w:val="285"/>
        </w:trPr>
        <w:tc>
          <w:tcPr>
            <w:tcW w:w="2653" w:type="dxa"/>
            <w:vAlign w:val="bottom"/>
          </w:tcPr>
          <w:p w14:paraId="431EC2A5" w14:textId="00601B17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53" w:type="dxa"/>
            <w:gridSpan w:val="2"/>
          </w:tcPr>
          <w:p w14:paraId="0E1E0E02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320C22F1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16A54494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2F4B8D16" w14:textId="75146907" w:rsidR="00C94933" w:rsidRPr="00E84AB2" w:rsidRDefault="00C94933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7,730</w:t>
            </w:r>
          </w:p>
        </w:tc>
      </w:tr>
      <w:tr w:rsidR="00C94933" w:rsidRPr="005B5482" w14:paraId="49F4BDB0" w14:textId="77777777" w:rsidTr="00C94933">
        <w:trPr>
          <w:cantSplit/>
          <w:trHeight w:val="285"/>
        </w:trPr>
        <w:tc>
          <w:tcPr>
            <w:tcW w:w="2653" w:type="dxa"/>
            <w:vAlign w:val="bottom"/>
          </w:tcPr>
          <w:p w14:paraId="1E102EE5" w14:textId="77777777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53" w:type="dxa"/>
            <w:gridSpan w:val="2"/>
          </w:tcPr>
          <w:p w14:paraId="6DE3C022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554EDA5A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4D1B8E3A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7C5E5521" w14:textId="77777777" w:rsidR="00C94933" w:rsidRPr="00E84AB2" w:rsidRDefault="00C94933" w:rsidP="00AB700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94933" w:rsidRPr="005B5482" w14:paraId="31BC7DDF" w14:textId="77777777" w:rsidTr="00C94933">
        <w:trPr>
          <w:cantSplit/>
          <w:trHeight w:val="285"/>
        </w:trPr>
        <w:tc>
          <w:tcPr>
            <w:tcW w:w="2653" w:type="dxa"/>
            <w:vAlign w:val="bottom"/>
          </w:tcPr>
          <w:p w14:paraId="0332D1E5" w14:textId="5557726C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  <w:r w:rsidRPr="00E84AB2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1453" w:type="dxa"/>
            <w:gridSpan w:val="2"/>
          </w:tcPr>
          <w:p w14:paraId="4FAAFF27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6E0B6784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468F1675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6C87D327" w14:textId="77777777" w:rsidR="00C94933" w:rsidRPr="00E84AB2" w:rsidRDefault="00C94933" w:rsidP="00AB700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94933" w:rsidRPr="005B5482" w14:paraId="69C3D425" w14:textId="77777777" w:rsidTr="00C94933">
        <w:trPr>
          <w:cantSplit/>
          <w:trHeight w:val="285"/>
        </w:trPr>
        <w:tc>
          <w:tcPr>
            <w:tcW w:w="2653" w:type="dxa"/>
            <w:vAlign w:val="bottom"/>
          </w:tcPr>
          <w:p w14:paraId="55605C90" w14:textId="6A2383C5" w:rsidR="00C94933" w:rsidRPr="00E84AB2" w:rsidRDefault="00C94933" w:rsidP="00905FB4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53" w:type="dxa"/>
            <w:gridSpan w:val="2"/>
          </w:tcPr>
          <w:p w14:paraId="3A9A6B3D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6CCBD14F" w14:textId="1FDE9F85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6229AB19" w14:textId="77777777" w:rsidR="00C94933" w:rsidRPr="00E84AB2" w:rsidRDefault="00C94933" w:rsidP="00AB700F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453" w:type="dxa"/>
          </w:tcPr>
          <w:p w14:paraId="558EFE6F" w14:textId="77D9E161" w:rsidR="00C94933" w:rsidRPr="00E84AB2" w:rsidRDefault="00C94933" w:rsidP="00AB700F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4AB2">
              <w:rPr>
                <w:rFonts w:ascii="BrowalliaUPC" w:hAnsi="BrowalliaUPC" w:cs="BrowalliaUPC"/>
                <w:sz w:val="28"/>
                <w:szCs w:val="28"/>
              </w:rPr>
              <w:t>7,342</w:t>
            </w:r>
          </w:p>
        </w:tc>
      </w:tr>
    </w:tbl>
    <w:p w14:paraId="59FC59AD" w14:textId="5F4F2CC6" w:rsidR="00F74D7E" w:rsidRDefault="00F74D7E" w:rsidP="00F74D7E">
      <w:pPr>
        <w:pStyle w:val="ListParagraph"/>
        <w:ind w:left="1188"/>
        <w:rPr>
          <w:rFonts w:ascii="BrowalliaUPC" w:eastAsia="Cordia New" w:hAnsi="BrowalliaUPC" w:cs="BrowalliaUPC"/>
          <w:b/>
          <w:bCs/>
          <w:sz w:val="32"/>
          <w:szCs w:val="32"/>
          <w:highlight w:val="yellow"/>
          <w:lang w:eastAsia="th-TH"/>
        </w:rPr>
      </w:pPr>
    </w:p>
    <w:p w14:paraId="3080A08A" w14:textId="77777777" w:rsidR="00AE7D35" w:rsidRDefault="00AE7D35" w:rsidP="00B6113C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3B19FD01" w14:textId="77777777" w:rsidR="00954719" w:rsidRDefault="00954719" w:rsidP="00B6113C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726BF91" w14:textId="77777777" w:rsidR="00AE7D35" w:rsidRDefault="00AE7D35" w:rsidP="00AE7D35">
      <w:pPr>
        <w:pStyle w:val="CordiaNew"/>
        <w:tabs>
          <w:tab w:val="clear" w:pos="4153"/>
          <w:tab w:val="left" w:pos="426"/>
        </w:tabs>
        <w:ind w:left="99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DD63956" w14:textId="277398E4" w:rsidR="004D3A57" w:rsidRPr="005B5482" w:rsidRDefault="005423E1" w:rsidP="00E750B9">
      <w:pPr>
        <w:pStyle w:val="CordiaNew"/>
        <w:numPr>
          <w:ilvl w:val="1"/>
          <w:numId w:val="30"/>
        </w:numPr>
        <w:tabs>
          <w:tab w:val="clear" w:pos="4153"/>
          <w:tab w:val="left" w:pos="426"/>
        </w:tabs>
        <w:ind w:left="990" w:hanging="549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lastRenderedPageBreak/>
        <w:t xml:space="preserve"> </w:t>
      </w:r>
      <w:r w:rsidR="00F74D7E" w:rsidRPr="005B5482">
        <w:rPr>
          <w:rFonts w:ascii="BrowalliaUPC" w:hAnsi="BrowalliaUPC" w:cs="BrowalliaUPC"/>
          <w:color w:val="auto"/>
          <w:sz w:val="28"/>
          <w:szCs w:val="28"/>
          <w:cs/>
        </w:rPr>
        <w:t>หนี้สินตามสัญญาเช่า</w:t>
      </w:r>
    </w:p>
    <w:p w14:paraId="50B8F826" w14:textId="77777777" w:rsidR="004D3A57" w:rsidRPr="005B5482" w:rsidRDefault="004D3A57" w:rsidP="004D3A57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4417" w:type="pct"/>
        <w:tblInd w:w="107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3"/>
        <w:gridCol w:w="1648"/>
        <w:gridCol w:w="285"/>
        <w:gridCol w:w="1694"/>
      </w:tblGrid>
      <w:tr w:rsidR="00AA2E78" w:rsidRPr="005B5482" w14:paraId="6A55ED97" w14:textId="77777777" w:rsidTr="001D151C">
        <w:trPr>
          <w:cantSplit/>
        </w:trPr>
        <w:tc>
          <w:tcPr>
            <w:tcW w:w="2812" w:type="pct"/>
          </w:tcPr>
          <w:p w14:paraId="7CD98969" w14:textId="77777777" w:rsidR="003C7629" w:rsidRPr="005B5482" w:rsidRDefault="003C7629" w:rsidP="00AA2E78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2" w:name="_Hlk157080190"/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188" w:type="pct"/>
            <w:gridSpan w:val="3"/>
          </w:tcPr>
          <w:p w14:paraId="7202A3E1" w14:textId="77777777" w:rsidR="003C7629" w:rsidRPr="005B5482" w:rsidRDefault="003C7629" w:rsidP="000C5593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AA2E78" w:rsidRPr="005B5482" w14:paraId="72A4291D" w14:textId="77777777" w:rsidTr="001D151C">
        <w:trPr>
          <w:cantSplit/>
        </w:trPr>
        <w:tc>
          <w:tcPr>
            <w:tcW w:w="2812" w:type="pct"/>
          </w:tcPr>
          <w:p w14:paraId="7D88A79F" w14:textId="77777777" w:rsidR="003C7629" w:rsidRPr="005B5482" w:rsidRDefault="003C7629" w:rsidP="00AA2E78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188" w:type="pct"/>
            <w:gridSpan w:val="3"/>
            <w:tcBorders>
              <w:bottom w:val="single" w:sz="4" w:space="0" w:color="auto"/>
            </w:tcBorders>
          </w:tcPr>
          <w:p w14:paraId="7E3C8416" w14:textId="2D1E5ED6" w:rsidR="003C7629" w:rsidRPr="005B5482" w:rsidRDefault="00AA2E78" w:rsidP="000C559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</w:t>
            </w:r>
            <w:r w:rsidR="00C05C97"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เงินรวมและ</w:t>
            </w:r>
            <w:r w:rsidR="00C05C97" w:rsidRPr="005B5482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3C7629"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A2E78" w:rsidRPr="005B5482" w14:paraId="770FED62" w14:textId="77777777" w:rsidTr="001D151C">
        <w:trPr>
          <w:cantSplit/>
        </w:trPr>
        <w:tc>
          <w:tcPr>
            <w:tcW w:w="2812" w:type="pct"/>
          </w:tcPr>
          <w:p w14:paraId="1ECA37BF" w14:textId="77777777" w:rsidR="003C7629" w:rsidRPr="005B5482" w:rsidRDefault="003C7629" w:rsidP="00AA2E7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pct"/>
            <w:tcBorders>
              <w:bottom w:val="single" w:sz="4" w:space="0" w:color="auto"/>
            </w:tcBorders>
          </w:tcPr>
          <w:p w14:paraId="3E0FD7D5" w14:textId="506728D0" w:rsidR="003C7629" w:rsidRPr="005B5482" w:rsidRDefault="003C7629" w:rsidP="00ED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AB700F" w:rsidRPr="005B5482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72" w:type="pct"/>
          </w:tcPr>
          <w:p w14:paraId="00D7D642" w14:textId="77777777" w:rsidR="003C7629" w:rsidRPr="005B5482" w:rsidRDefault="003C7629" w:rsidP="00ED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73434737" w14:textId="23F13F02" w:rsidR="003C7629" w:rsidRPr="005B5482" w:rsidRDefault="003C7629" w:rsidP="00ED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AB700F" w:rsidRPr="005B5482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AA2E78" w:rsidRPr="005B5482" w14:paraId="11144E0A" w14:textId="77777777" w:rsidTr="001D151C">
        <w:trPr>
          <w:cantSplit/>
        </w:trPr>
        <w:tc>
          <w:tcPr>
            <w:tcW w:w="2812" w:type="pct"/>
          </w:tcPr>
          <w:p w14:paraId="3912BD44" w14:textId="4506D116" w:rsidR="003C7629" w:rsidRPr="00BF5272" w:rsidRDefault="003C7629" w:rsidP="00BF5272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BF5272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หนี้สินตาม</w:t>
            </w:r>
            <w:r w:rsidRPr="00BF5272">
              <w:rPr>
                <w:rFonts w:ascii="BrowalliaUPC" w:hAnsi="BrowalliaUPC" w:cs="BrowalliaUPC"/>
                <w:b/>
                <w:bCs/>
                <w:color w:val="auto"/>
                <w:sz w:val="28"/>
                <w:szCs w:val="28"/>
                <w:cs/>
              </w:rPr>
              <w:t>สัญญา</w:t>
            </w:r>
            <w:r w:rsidRPr="00BF5272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เช่า </w:t>
            </w:r>
          </w:p>
        </w:tc>
        <w:tc>
          <w:tcPr>
            <w:tcW w:w="994" w:type="pct"/>
          </w:tcPr>
          <w:p w14:paraId="4257BB7E" w14:textId="77777777" w:rsidR="003C7629" w:rsidRPr="005B5482" w:rsidRDefault="003C7629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2" w:type="pct"/>
          </w:tcPr>
          <w:p w14:paraId="3AC0AF7C" w14:textId="77777777" w:rsidR="003C7629" w:rsidRPr="005B5482" w:rsidRDefault="003C7629" w:rsidP="000C559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2" w:type="pct"/>
          </w:tcPr>
          <w:p w14:paraId="0D18F24E" w14:textId="77777777" w:rsidR="003C7629" w:rsidRPr="005B5482" w:rsidRDefault="003C7629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AB700F" w:rsidRPr="005B5482" w14:paraId="1352F76D" w14:textId="77777777" w:rsidTr="001D151C">
        <w:trPr>
          <w:cantSplit/>
        </w:trPr>
        <w:tc>
          <w:tcPr>
            <w:tcW w:w="2812" w:type="pct"/>
          </w:tcPr>
          <w:p w14:paraId="530295D8" w14:textId="77777777" w:rsidR="00AB700F" w:rsidRPr="00BF5272" w:rsidRDefault="00AB700F" w:rsidP="00BF5272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</w:rPr>
              <w:t xml:space="preserve">1 </w:t>
            </w: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994" w:type="pct"/>
          </w:tcPr>
          <w:p w14:paraId="745BA1D6" w14:textId="49E12983" w:rsidR="00AB700F" w:rsidRPr="005B5482" w:rsidRDefault="00C512CE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8,863</w:t>
            </w:r>
          </w:p>
        </w:tc>
        <w:tc>
          <w:tcPr>
            <w:tcW w:w="172" w:type="pct"/>
          </w:tcPr>
          <w:p w14:paraId="7A5C79E3" w14:textId="77777777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</w:tcPr>
          <w:p w14:paraId="48BCF013" w14:textId="3D70A71A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8,839</w:t>
            </w:r>
          </w:p>
        </w:tc>
      </w:tr>
      <w:tr w:rsidR="00AB700F" w:rsidRPr="005B5482" w14:paraId="6F08F183" w14:textId="77777777" w:rsidTr="001D151C">
        <w:trPr>
          <w:cantSplit/>
        </w:trPr>
        <w:tc>
          <w:tcPr>
            <w:tcW w:w="2812" w:type="pct"/>
          </w:tcPr>
          <w:p w14:paraId="2A694DBD" w14:textId="1ABCECFF" w:rsidR="00AB700F" w:rsidRPr="00BF5272" w:rsidRDefault="00AB700F" w:rsidP="00BF5272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 xml:space="preserve">เกินกว่า </w:t>
            </w: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</w:rPr>
              <w:t xml:space="preserve">1 </w:t>
            </w: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 xml:space="preserve">ปี แต่ไม่เกิน </w:t>
            </w: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</w:rPr>
              <w:t xml:space="preserve">5 </w:t>
            </w: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994" w:type="pct"/>
          </w:tcPr>
          <w:p w14:paraId="55550582" w14:textId="27D41C7A" w:rsidR="00AB700F" w:rsidRPr="005B5482" w:rsidRDefault="00C512CE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19,405</w:t>
            </w:r>
          </w:p>
        </w:tc>
        <w:tc>
          <w:tcPr>
            <w:tcW w:w="172" w:type="pct"/>
          </w:tcPr>
          <w:p w14:paraId="39C13BCC" w14:textId="77777777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</w:tcPr>
          <w:p w14:paraId="451FC658" w14:textId="25C7530F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28,204</w:t>
            </w:r>
          </w:p>
        </w:tc>
      </w:tr>
      <w:tr w:rsidR="00AB700F" w:rsidRPr="005B5482" w14:paraId="471226DE" w14:textId="77777777" w:rsidTr="001D151C">
        <w:trPr>
          <w:cantSplit/>
        </w:trPr>
        <w:tc>
          <w:tcPr>
            <w:tcW w:w="2812" w:type="pct"/>
          </w:tcPr>
          <w:p w14:paraId="767957D0" w14:textId="77777777" w:rsidR="00AB700F" w:rsidRPr="00BF5272" w:rsidRDefault="00AB700F" w:rsidP="00BF5272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pct"/>
            <w:tcBorders>
              <w:top w:val="single" w:sz="4" w:space="0" w:color="auto"/>
            </w:tcBorders>
          </w:tcPr>
          <w:p w14:paraId="46EB1B76" w14:textId="1EBAA936" w:rsidR="00AB700F" w:rsidRPr="005B5482" w:rsidRDefault="00C512CE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28,</w:t>
            </w:r>
            <w:r w:rsidR="003F4E0F">
              <w:rPr>
                <w:rFonts w:ascii="BrowalliaUPC" w:hAnsi="BrowalliaUPC" w:cs="BrowalliaUPC"/>
                <w:sz w:val="28"/>
                <w:szCs w:val="28"/>
              </w:rPr>
              <w:t>268</w:t>
            </w:r>
          </w:p>
        </w:tc>
        <w:tc>
          <w:tcPr>
            <w:tcW w:w="172" w:type="pct"/>
          </w:tcPr>
          <w:p w14:paraId="4489657E" w14:textId="77777777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660774A1" w14:textId="6ACA2C48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Pr="005B5482">
              <w:rPr>
                <w:rFonts w:ascii="BrowalliaUPC" w:hAnsi="BrowalliaUPC" w:cs="BrowalliaUPC"/>
                <w:noProof/>
                <w:sz w:val="28"/>
                <w:szCs w:val="28"/>
              </w:rPr>
              <w:t>37,043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</w:tr>
      <w:tr w:rsidR="00AB700F" w:rsidRPr="005B5482" w14:paraId="5C7611E3" w14:textId="77777777" w:rsidTr="001D151C">
        <w:trPr>
          <w:cantSplit/>
          <w:trHeight w:val="306"/>
        </w:trPr>
        <w:tc>
          <w:tcPr>
            <w:tcW w:w="2812" w:type="pct"/>
          </w:tcPr>
          <w:p w14:paraId="1E69FF72" w14:textId="73568F75" w:rsidR="00AB700F" w:rsidRPr="00BF5272" w:rsidRDefault="00AB700F" w:rsidP="00BF5272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994" w:type="pct"/>
            <w:tcBorders>
              <w:bottom w:val="single" w:sz="4" w:space="0" w:color="auto"/>
            </w:tcBorders>
          </w:tcPr>
          <w:p w14:paraId="561DD00E" w14:textId="4214E7F9" w:rsidR="00AB700F" w:rsidRPr="005B5482" w:rsidRDefault="003F4E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2,46</w:t>
            </w:r>
            <w:r w:rsidR="00AA1AA9">
              <w:rPr>
                <w:rFonts w:ascii="BrowalliaUPC" w:hAnsi="BrowalliaUPC" w:cs="BrowalliaUPC"/>
                <w:sz w:val="28"/>
                <w:szCs w:val="28"/>
              </w:rPr>
              <w:t>8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72" w:type="pct"/>
          </w:tcPr>
          <w:p w14:paraId="50C39788" w14:textId="77777777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7A990C34" w14:textId="6911AB15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(4,110)</w:t>
            </w:r>
          </w:p>
        </w:tc>
      </w:tr>
      <w:tr w:rsidR="00AB700F" w:rsidRPr="005B5482" w14:paraId="6D839D49" w14:textId="77777777" w:rsidTr="001D151C">
        <w:trPr>
          <w:cantSplit/>
          <w:trHeight w:val="278"/>
        </w:trPr>
        <w:tc>
          <w:tcPr>
            <w:tcW w:w="2812" w:type="pct"/>
          </w:tcPr>
          <w:p w14:paraId="389919FE" w14:textId="77777777" w:rsidR="00AB700F" w:rsidRPr="00BF5272" w:rsidRDefault="00AB700F" w:rsidP="00BF5272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</w:p>
        </w:tc>
        <w:tc>
          <w:tcPr>
            <w:tcW w:w="994" w:type="pct"/>
            <w:tcBorders>
              <w:top w:val="single" w:sz="4" w:space="0" w:color="auto"/>
            </w:tcBorders>
          </w:tcPr>
          <w:p w14:paraId="12A7EDE2" w14:textId="2589D6FE" w:rsidR="00AB700F" w:rsidRPr="005B5482" w:rsidRDefault="003F4E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25,</w:t>
            </w:r>
            <w:r w:rsidR="00AA1AA9">
              <w:rPr>
                <w:rFonts w:ascii="BrowalliaUPC" w:hAnsi="BrowalliaUPC" w:cs="BrowalliaUPC"/>
                <w:sz w:val="28"/>
                <w:szCs w:val="28"/>
              </w:rPr>
              <w:t>800</w:t>
            </w:r>
          </w:p>
        </w:tc>
        <w:tc>
          <w:tcPr>
            <w:tcW w:w="172" w:type="pct"/>
          </w:tcPr>
          <w:p w14:paraId="4F5DB824" w14:textId="77777777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596E0A07" w14:textId="65DD383E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32,933</w:t>
            </w:r>
          </w:p>
        </w:tc>
      </w:tr>
      <w:tr w:rsidR="00AB700F" w:rsidRPr="005B5482" w14:paraId="12B8623F" w14:textId="77777777" w:rsidTr="001D151C">
        <w:trPr>
          <w:cantSplit/>
          <w:trHeight w:val="287"/>
        </w:trPr>
        <w:tc>
          <w:tcPr>
            <w:tcW w:w="2812" w:type="pct"/>
          </w:tcPr>
          <w:p w14:paraId="6D35E530" w14:textId="77777777" w:rsidR="00AB700F" w:rsidRPr="00BF5272" w:rsidRDefault="00AB700F" w:rsidP="00BF5272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4" w:type="pct"/>
          </w:tcPr>
          <w:p w14:paraId="5CEF8C7B" w14:textId="7D1AD1FD" w:rsidR="00AB700F" w:rsidRPr="005B5482" w:rsidRDefault="003F4E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7,627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72" w:type="pct"/>
          </w:tcPr>
          <w:p w14:paraId="6CED2B44" w14:textId="77777777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</w:tcPr>
          <w:p w14:paraId="61A1AEB6" w14:textId="72C386C6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 w:hanging="8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(7,192)</w:t>
            </w:r>
          </w:p>
        </w:tc>
      </w:tr>
      <w:tr w:rsidR="00AB700F" w:rsidRPr="005B5482" w14:paraId="743FDA46" w14:textId="77777777" w:rsidTr="001D151C">
        <w:trPr>
          <w:cantSplit/>
          <w:trHeight w:val="280"/>
        </w:trPr>
        <w:tc>
          <w:tcPr>
            <w:tcW w:w="2812" w:type="pct"/>
          </w:tcPr>
          <w:p w14:paraId="469DD477" w14:textId="77777777" w:rsidR="00AB700F" w:rsidRPr="00BF5272" w:rsidRDefault="00AB700F" w:rsidP="00BF5272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BF5272"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994" w:type="pct"/>
            <w:tcBorders>
              <w:top w:val="single" w:sz="4" w:space="0" w:color="auto"/>
              <w:bottom w:val="single" w:sz="12" w:space="0" w:color="auto"/>
            </w:tcBorders>
          </w:tcPr>
          <w:p w14:paraId="033E9682" w14:textId="0A493377" w:rsidR="00AB700F" w:rsidRPr="005B5482" w:rsidRDefault="003F4E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18,17</w:t>
            </w:r>
            <w:r w:rsidR="004D19DC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72" w:type="pct"/>
          </w:tcPr>
          <w:p w14:paraId="13209CE5" w14:textId="77777777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single" w:sz="12" w:space="0" w:color="auto"/>
            </w:tcBorders>
          </w:tcPr>
          <w:p w14:paraId="652FC25A" w14:textId="52165B7B" w:rsidR="00AB700F" w:rsidRPr="005B5482" w:rsidRDefault="00AB700F" w:rsidP="00AB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25,741</w:t>
            </w:r>
          </w:p>
        </w:tc>
      </w:tr>
      <w:bookmarkEnd w:id="2"/>
    </w:tbl>
    <w:p w14:paraId="50A598A1" w14:textId="77777777" w:rsidR="00F74D7E" w:rsidRPr="005B5482" w:rsidRDefault="00F74D7E" w:rsidP="00F74D7E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63BFE575" w14:textId="63D4BCCA" w:rsidR="00B718E4" w:rsidRDefault="00B718E4" w:rsidP="00312FBC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312FBC">
        <w:rPr>
          <w:rFonts w:ascii="BrowalliaUPC" w:hAnsi="BrowalliaUPC" w:cs="BrowalliaUPC"/>
          <w:sz w:val="28"/>
          <w:szCs w:val="28"/>
          <w:cs/>
          <w:lang w:val="en-GB"/>
        </w:rPr>
        <w:t xml:space="preserve">รายการเปลี่ยนแปลงของหนี้สินตามสัญญาเช่าสำหรับปีสิ้นสุดวันที่ </w:t>
      </w:r>
      <w:r w:rsidRPr="00312FBC">
        <w:rPr>
          <w:rFonts w:ascii="BrowalliaUPC" w:hAnsi="BrowalliaUPC" w:cs="BrowalliaUPC"/>
          <w:sz w:val="28"/>
          <w:szCs w:val="28"/>
          <w:lang w:val="en-GB"/>
        </w:rPr>
        <w:t>31</w:t>
      </w:r>
      <w:r w:rsidRPr="00312FBC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312FBC">
        <w:rPr>
          <w:rFonts w:ascii="BrowalliaUPC" w:hAnsi="BrowalliaUPC" w:cs="BrowalliaUPC"/>
          <w:sz w:val="28"/>
          <w:szCs w:val="28"/>
          <w:lang w:val="en-GB"/>
        </w:rPr>
        <w:t>256</w:t>
      </w:r>
      <w:r w:rsidR="00AB700F" w:rsidRPr="00312FBC">
        <w:rPr>
          <w:rFonts w:ascii="BrowalliaUPC" w:hAnsi="BrowalliaUPC" w:cs="BrowalliaUPC"/>
          <w:sz w:val="28"/>
          <w:szCs w:val="28"/>
          <w:lang w:val="en-GB"/>
        </w:rPr>
        <w:t>6</w:t>
      </w:r>
      <w:r w:rsidRPr="00312FBC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1243E6" w:rsidRPr="00312FBC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="001243E6" w:rsidRPr="00312FBC">
        <w:rPr>
          <w:rFonts w:ascii="BrowalliaUPC" w:hAnsi="BrowalliaUPC" w:cs="BrowalliaUPC"/>
          <w:sz w:val="28"/>
          <w:szCs w:val="28"/>
          <w:lang w:val="en-GB"/>
        </w:rPr>
        <w:t>256</w:t>
      </w:r>
      <w:r w:rsidR="00AB700F" w:rsidRPr="00312FBC">
        <w:rPr>
          <w:rFonts w:ascii="BrowalliaUPC" w:hAnsi="BrowalliaUPC" w:cs="BrowalliaUPC"/>
          <w:sz w:val="28"/>
          <w:szCs w:val="28"/>
          <w:lang w:val="en-GB"/>
        </w:rPr>
        <w:t>5</w:t>
      </w:r>
      <w:r w:rsidR="001243E6" w:rsidRPr="00312FBC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312FBC">
        <w:rPr>
          <w:rFonts w:ascii="BrowalliaUPC" w:hAnsi="BrowalliaUPC" w:cs="BrowalliaUPC"/>
          <w:sz w:val="28"/>
          <w:szCs w:val="28"/>
          <w:cs/>
          <w:lang w:val="en-GB"/>
        </w:rPr>
        <w:t>สรุปได้ดังนี้</w:t>
      </w:r>
    </w:p>
    <w:p w14:paraId="5C98530C" w14:textId="77777777" w:rsidR="00312FBC" w:rsidRPr="00312FBC" w:rsidRDefault="00312FBC" w:rsidP="00312FBC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4417" w:type="pct"/>
        <w:tblInd w:w="107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3"/>
        <w:gridCol w:w="1648"/>
        <w:gridCol w:w="285"/>
        <w:gridCol w:w="1694"/>
      </w:tblGrid>
      <w:tr w:rsidR="00312FBC" w:rsidRPr="005B5482" w14:paraId="7EE4A2FD" w14:textId="77777777" w:rsidTr="00137902">
        <w:trPr>
          <w:cantSplit/>
        </w:trPr>
        <w:tc>
          <w:tcPr>
            <w:tcW w:w="2812" w:type="pct"/>
          </w:tcPr>
          <w:p w14:paraId="748AA3BA" w14:textId="77777777" w:rsidR="00312FBC" w:rsidRPr="005B5482" w:rsidRDefault="00312FBC" w:rsidP="00137902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188" w:type="pct"/>
            <w:gridSpan w:val="3"/>
          </w:tcPr>
          <w:p w14:paraId="05B80000" w14:textId="77777777" w:rsidR="00312FBC" w:rsidRPr="005B5482" w:rsidRDefault="00312FBC" w:rsidP="00137902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312FBC" w:rsidRPr="005B5482" w14:paraId="4CDAE01D" w14:textId="77777777" w:rsidTr="00137902">
        <w:trPr>
          <w:cantSplit/>
        </w:trPr>
        <w:tc>
          <w:tcPr>
            <w:tcW w:w="2812" w:type="pct"/>
          </w:tcPr>
          <w:p w14:paraId="244DBD72" w14:textId="77777777" w:rsidR="00312FBC" w:rsidRPr="005B5482" w:rsidRDefault="00312FBC" w:rsidP="00137902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188" w:type="pct"/>
            <w:gridSpan w:val="3"/>
            <w:tcBorders>
              <w:bottom w:val="single" w:sz="4" w:space="0" w:color="auto"/>
            </w:tcBorders>
          </w:tcPr>
          <w:p w14:paraId="556989DE" w14:textId="77777777" w:rsidR="00312FBC" w:rsidRPr="005B5482" w:rsidRDefault="00312FBC" w:rsidP="00137902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งบการเงินเฉพาะของบริษัท</w:t>
            </w:r>
          </w:p>
        </w:tc>
      </w:tr>
      <w:tr w:rsidR="00312FBC" w:rsidRPr="005B5482" w14:paraId="650C98EF" w14:textId="77777777" w:rsidTr="00137902">
        <w:trPr>
          <w:cantSplit/>
        </w:trPr>
        <w:tc>
          <w:tcPr>
            <w:tcW w:w="2812" w:type="pct"/>
          </w:tcPr>
          <w:p w14:paraId="03D4A9E8" w14:textId="77777777" w:rsidR="00312FBC" w:rsidRPr="005B5482" w:rsidRDefault="00312FBC" w:rsidP="00137902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pct"/>
            <w:tcBorders>
              <w:bottom w:val="single" w:sz="4" w:space="0" w:color="auto"/>
            </w:tcBorders>
          </w:tcPr>
          <w:p w14:paraId="1086D5F1" w14:textId="77777777" w:rsidR="00312FBC" w:rsidRPr="005B5482" w:rsidRDefault="00312FBC" w:rsidP="0013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72" w:type="pct"/>
          </w:tcPr>
          <w:p w14:paraId="1FCA3BEB" w14:textId="77777777" w:rsidR="00312FBC" w:rsidRPr="005B5482" w:rsidRDefault="00312FBC" w:rsidP="0013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2C697725" w14:textId="77777777" w:rsidR="00312FBC" w:rsidRPr="005B5482" w:rsidRDefault="00312FBC" w:rsidP="0013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312FBC" w:rsidRPr="005B5482" w14:paraId="318B9AD5" w14:textId="77777777" w:rsidTr="00137902">
        <w:trPr>
          <w:cantSplit/>
        </w:trPr>
        <w:tc>
          <w:tcPr>
            <w:tcW w:w="2812" w:type="pct"/>
          </w:tcPr>
          <w:p w14:paraId="2F540881" w14:textId="71654218" w:rsidR="00312FBC" w:rsidRPr="00BF5272" w:rsidRDefault="00312FBC" w:rsidP="00137902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pct"/>
          </w:tcPr>
          <w:p w14:paraId="45D7041F" w14:textId="77777777" w:rsidR="00312FBC" w:rsidRPr="005B5482" w:rsidRDefault="00312FBC" w:rsidP="0013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2" w:type="pct"/>
          </w:tcPr>
          <w:p w14:paraId="64C5E922" w14:textId="77777777" w:rsidR="00312FBC" w:rsidRPr="005B5482" w:rsidRDefault="00312FBC" w:rsidP="00137902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022" w:type="pct"/>
          </w:tcPr>
          <w:p w14:paraId="178DAF52" w14:textId="77777777" w:rsidR="00312FBC" w:rsidRPr="005B5482" w:rsidRDefault="00312FBC" w:rsidP="00137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12FBC" w:rsidRPr="005B5482" w14:paraId="6C102DA2" w14:textId="77777777" w:rsidTr="00312FBC">
        <w:trPr>
          <w:cantSplit/>
        </w:trPr>
        <w:tc>
          <w:tcPr>
            <w:tcW w:w="2812" w:type="pct"/>
          </w:tcPr>
          <w:p w14:paraId="53BFA024" w14:textId="43A06D20" w:rsidR="00312FBC" w:rsidRPr="00BF5272" w:rsidRDefault="00312FBC" w:rsidP="00312FBC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994" w:type="pct"/>
          </w:tcPr>
          <w:p w14:paraId="796F58D8" w14:textId="34A83CC9" w:rsidR="00312FBC" w:rsidRPr="005B5482" w:rsidRDefault="003F4E0F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32,933</w:t>
            </w:r>
          </w:p>
        </w:tc>
        <w:tc>
          <w:tcPr>
            <w:tcW w:w="172" w:type="pct"/>
          </w:tcPr>
          <w:p w14:paraId="3FB05985" w14:textId="77777777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</w:tcPr>
          <w:p w14:paraId="6B671150" w14:textId="6E00BB02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41,106</w:t>
            </w:r>
          </w:p>
        </w:tc>
      </w:tr>
      <w:tr w:rsidR="00312FBC" w:rsidRPr="005B5482" w14:paraId="02DB18F4" w14:textId="77777777" w:rsidTr="00137902">
        <w:trPr>
          <w:cantSplit/>
        </w:trPr>
        <w:tc>
          <w:tcPr>
            <w:tcW w:w="2812" w:type="pct"/>
          </w:tcPr>
          <w:p w14:paraId="43B39E8E" w14:textId="5279930A" w:rsidR="00312FBC" w:rsidRPr="00BF5272" w:rsidRDefault="00312FBC" w:rsidP="00312FBC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994" w:type="pct"/>
          </w:tcPr>
          <w:p w14:paraId="5CD68D6B" w14:textId="227207F2" w:rsidR="00312FBC" w:rsidRPr="005B5482" w:rsidRDefault="003F4E0F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1,648</w:t>
            </w:r>
          </w:p>
        </w:tc>
        <w:tc>
          <w:tcPr>
            <w:tcW w:w="172" w:type="pct"/>
          </w:tcPr>
          <w:p w14:paraId="2DFC27ED" w14:textId="77777777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</w:tcPr>
          <w:p w14:paraId="3D9471B6" w14:textId="41FF42B0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2,107</w:t>
            </w:r>
          </w:p>
        </w:tc>
      </w:tr>
      <w:tr w:rsidR="00312FBC" w:rsidRPr="005B5482" w14:paraId="0D382549" w14:textId="77777777" w:rsidTr="00312FBC">
        <w:trPr>
          <w:cantSplit/>
          <w:trHeight w:val="306"/>
        </w:trPr>
        <w:tc>
          <w:tcPr>
            <w:tcW w:w="2812" w:type="pct"/>
          </w:tcPr>
          <w:p w14:paraId="34EA412E" w14:textId="79EF6E09" w:rsidR="00312FBC" w:rsidRPr="00BF5272" w:rsidRDefault="00312FBC" w:rsidP="00312FBC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ปรับปรุงจากการประเมินสัญญาเช่าใหม่</w:t>
            </w:r>
          </w:p>
        </w:tc>
        <w:tc>
          <w:tcPr>
            <w:tcW w:w="994" w:type="pct"/>
          </w:tcPr>
          <w:p w14:paraId="19D36465" w14:textId="35F6F458" w:rsidR="00312FBC" w:rsidRPr="005B5482" w:rsidRDefault="003F4E0F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67</w:t>
            </w:r>
          </w:p>
        </w:tc>
        <w:tc>
          <w:tcPr>
            <w:tcW w:w="172" w:type="pct"/>
          </w:tcPr>
          <w:p w14:paraId="5DBF32A2" w14:textId="77777777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</w:tcPr>
          <w:p w14:paraId="0B0656AF" w14:textId="1FF8D229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4,472</w:t>
            </w:r>
          </w:p>
        </w:tc>
      </w:tr>
      <w:tr w:rsidR="00312FBC" w:rsidRPr="005B5482" w14:paraId="230D3C3F" w14:textId="77777777" w:rsidTr="00312FBC">
        <w:trPr>
          <w:cantSplit/>
          <w:trHeight w:val="278"/>
        </w:trPr>
        <w:tc>
          <w:tcPr>
            <w:tcW w:w="2812" w:type="pct"/>
          </w:tcPr>
          <w:p w14:paraId="3DFB0D5A" w14:textId="27A32C90" w:rsidR="00312FBC" w:rsidRPr="00BF5272" w:rsidRDefault="00312FBC" w:rsidP="00312FBC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994" w:type="pct"/>
          </w:tcPr>
          <w:p w14:paraId="633C197F" w14:textId="5E08A0C5" w:rsidR="00312FBC" w:rsidRPr="005B5482" w:rsidRDefault="003F4E0F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72" w:type="pct"/>
          </w:tcPr>
          <w:p w14:paraId="13AB1B3E" w14:textId="77777777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</w:tcPr>
          <w:p w14:paraId="2640E7E6" w14:textId="7A93ED97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(5,400)</w:t>
            </w:r>
          </w:p>
        </w:tc>
      </w:tr>
      <w:tr w:rsidR="00312FBC" w:rsidRPr="005B5482" w14:paraId="29D084B3" w14:textId="77777777" w:rsidTr="00137902">
        <w:trPr>
          <w:cantSplit/>
          <w:trHeight w:val="287"/>
        </w:trPr>
        <w:tc>
          <w:tcPr>
            <w:tcW w:w="2812" w:type="pct"/>
          </w:tcPr>
          <w:p w14:paraId="4DCD009F" w14:textId="082A0172" w:rsidR="00312FBC" w:rsidRPr="00BF5272" w:rsidRDefault="00312FBC" w:rsidP="00312FBC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ชำระค่าเช่าระหว่างปี</w:t>
            </w:r>
          </w:p>
        </w:tc>
        <w:tc>
          <w:tcPr>
            <w:tcW w:w="994" w:type="pct"/>
          </w:tcPr>
          <w:p w14:paraId="4C9DB565" w14:textId="5F3F6047" w:rsidR="00312FBC" w:rsidRPr="005B5482" w:rsidRDefault="003F4E0F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8,84</w:t>
            </w:r>
            <w:r w:rsidR="00702CC6">
              <w:rPr>
                <w:rFonts w:ascii="BrowalliaUPC" w:hAnsi="BrowalliaUPC" w:cs="BrowalliaUPC"/>
                <w:sz w:val="28"/>
                <w:szCs w:val="28"/>
              </w:rPr>
              <w:t>8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72" w:type="pct"/>
          </w:tcPr>
          <w:p w14:paraId="5944B12B" w14:textId="77777777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</w:tcPr>
          <w:p w14:paraId="3B4D916B" w14:textId="090FA888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 w:hanging="8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(9,352)</w:t>
            </w:r>
          </w:p>
        </w:tc>
      </w:tr>
      <w:tr w:rsidR="00312FBC" w:rsidRPr="005B5482" w14:paraId="0DF63D41" w14:textId="77777777" w:rsidTr="00137902">
        <w:trPr>
          <w:cantSplit/>
          <w:trHeight w:val="280"/>
        </w:trPr>
        <w:tc>
          <w:tcPr>
            <w:tcW w:w="2812" w:type="pct"/>
          </w:tcPr>
          <w:p w14:paraId="3F7F7DCD" w14:textId="66049EAC" w:rsidR="00312FBC" w:rsidRPr="00BF5272" w:rsidRDefault="00312FBC" w:rsidP="00312FBC">
            <w:pPr>
              <w:pStyle w:val="CordiaNew"/>
              <w:tabs>
                <w:tab w:val="clear" w:pos="4153"/>
                <w:tab w:val="left" w:pos="426"/>
              </w:tabs>
              <w:ind w:left="66"/>
              <w:jc w:val="thaiDistribute"/>
              <w:rPr>
                <w:rFonts w:ascii="BrowalliaUPC" w:hAnsi="BrowalliaUPC" w:cs="BrowalliaUPC"/>
                <w:color w:val="auto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4" w:type="pct"/>
            <w:tcBorders>
              <w:top w:val="single" w:sz="4" w:space="0" w:color="auto"/>
              <w:bottom w:val="single" w:sz="12" w:space="0" w:color="auto"/>
            </w:tcBorders>
          </w:tcPr>
          <w:p w14:paraId="1909F2D9" w14:textId="1843D52E" w:rsidR="00312FBC" w:rsidRPr="005B5482" w:rsidRDefault="003F4E0F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25,</w:t>
            </w:r>
            <w:r w:rsidR="00702CC6">
              <w:rPr>
                <w:rFonts w:ascii="BrowalliaUPC" w:hAnsi="BrowalliaUPC" w:cs="BrowalliaUPC"/>
                <w:sz w:val="28"/>
                <w:szCs w:val="28"/>
              </w:rPr>
              <w:t>800</w:t>
            </w:r>
          </w:p>
        </w:tc>
        <w:tc>
          <w:tcPr>
            <w:tcW w:w="172" w:type="pct"/>
          </w:tcPr>
          <w:p w14:paraId="2DB62C59" w14:textId="77777777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single" w:sz="12" w:space="0" w:color="auto"/>
            </w:tcBorders>
          </w:tcPr>
          <w:p w14:paraId="40D0310B" w14:textId="1CDBD9A4" w:rsidR="00312FBC" w:rsidRPr="005B5482" w:rsidRDefault="00312FBC" w:rsidP="00312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32,933</w:t>
            </w:r>
          </w:p>
        </w:tc>
      </w:tr>
    </w:tbl>
    <w:p w14:paraId="23C817CE" w14:textId="77777777" w:rsidR="00312FBC" w:rsidRDefault="00312FBC" w:rsidP="0036450E">
      <w:pPr>
        <w:pStyle w:val="CordiaNew"/>
        <w:tabs>
          <w:tab w:val="clear" w:pos="4153"/>
          <w:tab w:val="left" w:pos="426"/>
        </w:tabs>
        <w:ind w:left="99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0A20BAA" w14:textId="77777777" w:rsidR="00F74D7E" w:rsidRPr="00312FBC" w:rsidRDefault="00F74D7E" w:rsidP="00312FBC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  <w:r w:rsidRPr="00312FBC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การชำระค่าเช่าที่ไม่ได้รับรู้เป็นหนี้สินตามสัญญาเช่า</w:t>
      </w:r>
    </w:p>
    <w:p w14:paraId="3FC3FD5B" w14:textId="6AB54214" w:rsidR="00F74D7E" w:rsidRPr="005B5482" w:rsidRDefault="00F74D7E" w:rsidP="00312FBC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</w:t>
      </w:r>
      <w:r w:rsidR="00A90884" w:rsidRPr="005B5482">
        <w:rPr>
          <w:rFonts w:ascii="BrowalliaUPC" w:hAnsi="BrowalliaUPC" w:cs="BrowalliaUPC"/>
          <w:sz w:val="28"/>
          <w:szCs w:val="28"/>
          <w:lang w:val="en-GB"/>
        </w:rPr>
        <w:br/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ไม่เกิน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12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เดือน)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หรือสัญญาเช่าซึ่งสินทรัพย์มีมูลค่าต่ำ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 นอกจากนี้ค่าเช่าผันแปรบางรายการ</w:t>
      </w:r>
      <w:r w:rsidR="009D487D" w:rsidRPr="005B5482">
        <w:rPr>
          <w:rFonts w:ascii="BrowalliaUPC" w:hAnsi="BrowalliaUPC" w:cs="BrowalliaUPC"/>
          <w:sz w:val="28"/>
          <w:szCs w:val="28"/>
          <w:cs/>
          <w:lang w:val="en-GB"/>
        </w:rPr>
        <w:t>ซึ่งไม่เข้าเงื่อนไข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ให้รับรู้เป็นหนี้สินตามสัญญาเช่าและจะ</w:t>
      </w:r>
      <w:r w:rsidR="008E0BD7" w:rsidRPr="005B5482">
        <w:rPr>
          <w:rFonts w:ascii="BrowalliaUPC" w:hAnsi="BrowalliaUPC" w:cs="BrowalliaUPC"/>
          <w:sz w:val="28"/>
          <w:szCs w:val="28"/>
          <w:cs/>
          <w:lang w:val="en-GB"/>
        </w:rPr>
        <w:t>ถูก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บันทึกเป็นค่าใช้จ่ายเมื่อเกิดขึ้น</w:t>
      </w:r>
    </w:p>
    <w:p w14:paraId="315FA3D7" w14:textId="1CBB2F6E" w:rsidR="007D6937" w:rsidRPr="005B5482" w:rsidRDefault="007D693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A7086A4" w14:textId="026CC9D9" w:rsidR="004324F3" w:rsidRPr="005B5482" w:rsidRDefault="0043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lang w:val="en-GB"/>
        </w:rPr>
        <w:br w:type="page"/>
      </w:r>
    </w:p>
    <w:p w14:paraId="687C333E" w14:textId="6AD26A28" w:rsidR="00F74D7E" w:rsidRPr="005B5482" w:rsidRDefault="00F74D7E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253F6F47" w14:textId="0D9CBC41" w:rsidR="00162217" w:rsidRPr="005B5482" w:rsidRDefault="0016221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391" w:type="dxa"/>
        <w:tblInd w:w="993" w:type="dxa"/>
        <w:tblLook w:val="01E0" w:firstRow="1" w:lastRow="1" w:firstColumn="1" w:lastColumn="1" w:noHBand="0" w:noVBand="0"/>
      </w:tblPr>
      <w:tblGrid>
        <w:gridCol w:w="3175"/>
        <w:gridCol w:w="1106"/>
        <w:gridCol w:w="236"/>
        <w:gridCol w:w="1134"/>
        <w:gridCol w:w="236"/>
        <w:gridCol w:w="1134"/>
        <w:gridCol w:w="236"/>
        <w:gridCol w:w="1134"/>
      </w:tblGrid>
      <w:tr w:rsidR="00162217" w:rsidRPr="005B5482" w14:paraId="5FA6FC96" w14:textId="77777777" w:rsidTr="00CE5B5B">
        <w:tc>
          <w:tcPr>
            <w:tcW w:w="3175" w:type="dxa"/>
          </w:tcPr>
          <w:p w14:paraId="740973CE" w14:textId="77777777" w:rsidR="00162217" w:rsidRPr="005B5482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hideMark/>
          </w:tcPr>
          <w:p w14:paraId="29ACA79D" w14:textId="77777777" w:rsidR="00162217" w:rsidRPr="005B5482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162217" w:rsidRPr="005B5482" w14:paraId="587D2277" w14:textId="77777777" w:rsidTr="00CE5B5B">
        <w:tc>
          <w:tcPr>
            <w:tcW w:w="3175" w:type="dxa"/>
          </w:tcPr>
          <w:p w14:paraId="2434FC6E" w14:textId="77777777" w:rsidR="00162217" w:rsidRPr="005B5482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4DE0E" w14:textId="77777777" w:rsidR="00162217" w:rsidRPr="005B5482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878D9C" w14:textId="77777777" w:rsidR="00162217" w:rsidRPr="005B5482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814D" w14:textId="77777777" w:rsidR="00162217" w:rsidRPr="005B5482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B700F" w:rsidRPr="005B5482" w14:paraId="3BF7FDB3" w14:textId="77777777" w:rsidTr="00CE5B5B">
        <w:trPr>
          <w:trHeight w:val="351"/>
        </w:trPr>
        <w:tc>
          <w:tcPr>
            <w:tcW w:w="3175" w:type="dxa"/>
          </w:tcPr>
          <w:p w14:paraId="53A0119C" w14:textId="77777777" w:rsidR="00AB700F" w:rsidRPr="005B5482" w:rsidRDefault="00AB700F" w:rsidP="00AB700F">
            <w:pPr>
              <w:tabs>
                <w:tab w:val="clear" w:pos="454"/>
                <w:tab w:val="clear" w:pos="680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07A78" w14:textId="6F89FA04" w:rsidR="00AB700F" w:rsidRPr="005B5482" w:rsidRDefault="00AB700F" w:rsidP="00AB70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EF71D8A" w14:textId="77777777" w:rsidR="00AB700F" w:rsidRPr="005B5482" w:rsidRDefault="00AB700F" w:rsidP="00AB70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353011" w14:textId="68105C18" w:rsidR="00AB700F" w:rsidRPr="005B5482" w:rsidRDefault="00AB700F" w:rsidP="00AB70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1881DC76" w14:textId="77777777" w:rsidR="00AB700F" w:rsidRPr="005B5482" w:rsidRDefault="00AB700F" w:rsidP="00AB70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35E01" w14:textId="59A2F1DE" w:rsidR="00AB700F" w:rsidRPr="005B5482" w:rsidRDefault="00AB700F" w:rsidP="00AB70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B6A1C9D" w14:textId="77777777" w:rsidR="00AB700F" w:rsidRPr="005B5482" w:rsidRDefault="00AB700F" w:rsidP="00AB70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87B1D" w14:textId="4EEE8F0E" w:rsidR="00AB700F" w:rsidRPr="005B5482" w:rsidRDefault="00AB700F" w:rsidP="00AB70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162217" w:rsidRPr="005B5482" w14:paraId="494D8242" w14:textId="77777777" w:rsidTr="00CE5B5B">
        <w:trPr>
          <w:trHeight w:val="203"/>
        </w:trPr>
        <w:tc>
          <w:tcPr>
            <w:tcW w:w="3175" w:type="dxa"/>
          </w:tcPr>
          <w:p w14:paraId="33CC80BD" w14:textId="77777777" w:rsidR="00162217" w:rsidRPr="005B5482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47739BCA" w14:textId="77777777" w:rsidR="00162217" w:rsidRPr="005B5482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2C7903" w14:textId="77777777" w:rsidR="00162217" w:rsidRPr="005B5482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A2B3FC1" w14:textId="77777777" w:rsidR="00162217" w:rsidRPr="005B5482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39BCE2" w14:textId="77777777" w:rsidR="00162217" w:rsidRPr="005B5482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1007FE" w14:textId="77777777" w:rsidR="00162217" w:rsidRPr="005B5482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0F3F3E" w14:textId="77777777" w:rsidR="00162217" w:rsidRPr="005B5482" w:rsidRDefault="00162217" w:rsidP="00CE5B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7F9E830" w14:textId="77777777" w:rsidR="00162217" w:rsidRPr="005B5482" w:rsidRDefault="00162217" w:rsidP="00CE5B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B700F" w:rsidRPr="005B5482" w14:paraId="7DC02B2A" w14:textId="77777777" w:rsidTr="005C205A">
        <w:trPr>
          <w:trHeight w:val="171"/>
        </w:trPr>
        <w:tc>
          <w:tcPr>
            <w:tcW w:w="3175" w:type="dxa"/>
          </w:tcPr>
          <w:p w14:paraId="5A5B7F81" w14:textId="587E31DE" w:rsidR="00AB700F" w:rsidRPr="005B5482" w:rsidRDefault="00AB700F" w:rsidP="005E685E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06" w:type="dxa"/>
            <w:shd w:val="clear" w:color="auto" w:fill="auto"/>
          </w:tcPr>
          <w:p w14:paraId="03376EDA" w14:textId="617766D2" w:rsidR="00AB700F" w:rsidRPr="005B5482" w:rsidRDefault="00A458A7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1,2</w:t>
            </w:r>
            <w:r w:rsidR="005C205A">
              <w:rPr>
                <w:rFonts w:ascii="BrowalliaUPC" w:hAnsi="BrowalliaUPC" w:cs="BrowalliaUPC"/>
                <w:sz w:val="28"/>
                <w:szCs w:val="28"/>
              </w:rPr>
              <w:t>75</w:t>
            </w:r>
          </w:p>
        </w:tc>
        <w:tc>
          <w:tcPr>
            <w:tcW w:w="236" w:type="dxa"/>
          </w:tcPr>
          <w:p w14:paraId="00A465C2" w14:textId="77777777" w:rsidR="00AB700F" w:rsidRPr="005B5482" w:rsidRDefault="00AB700F" w:rsidP="00AB70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E07EAC" w14:textId="7B48F290" w:rsidR="00AB700F" w:rsidRPr="005B5482" w:rsidRDefault="00AB700F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1,031</w:t>
            </w:r>
          </w:p>
        </w:tc>
        <w:tc>
          <w:tcPr>
            <w:tcW w:w="236" w:type="dxa"/>
          </w:tcPr>
          <w:p w14:paraId="686869FD" w14:textId="77777777" w:rsidR="00AB700F" w:rsidRPr="005B5482" w:rsidRDefault="00AB700F" w:rsidP="00AB70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B6F005" w14:textId="3D9D9288" w:rsidR="00AB700F" w:rsidRPr="005B5482" w:rsidRDefault="003F4E0F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154</w:t>
            </w:r>
          </w:p>
        </w:tc>
        <w:tc>
          <w:tcPr>
            <w:tcW w:w="236" w:type="dxa"/>
          </w:tcPr>
          <w:p w14:paraId="6D22B2E0" w14:textId="77777777" w:rsidR="00AB700F" w:rsidRPr="005B5482" w:rsidRDefault="00AB700F" w:rsidP="00AB70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352B04" w14:textId="7F982173" w:rsidR="00AB700F" w:rsidRPr="005B5482" w:rsidRDefault="00AB700F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167</w:t>
            </w:r>
          </w:p>
        </w:tc>
      </w:tr>
      <w:tr w:rsidR="00AB700F" w:rsidRPr="005B5482" w14:paraId="02CE7934" w14:textId="77777777" w:rsidTr="005C205A">
        <w:trPr>
          <w:trHeight w:val="173"/>
        </w:trPr>
        <w:tc>
          <w:tcPr>
            <w:tcW w:w="3175" w:type="dxa"/>
            <w:vAlign w:val="bottom"/>
            <w:hideMark/>
          </w:tcPr>
          <w:p w14:paraId="68CA320F" w14:textId="77777777" w:rsidR="00AB700F" w:rsidRPr="005B5482" w:rsidRDefault="00AB700F" w:rsidP="005E685E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ค่าใช้จ่ายเกี่ยวกับสัญญาเช่า</w:t>
            </w:r>
          </w:p>
          <w:p w14:paraId="5044EDFB" w14:textId="18DA1268" w:rsidR="00AB700F" w:rsidRPr="005B5482" w:rsidRDefault="00AB700F" w:rsidP="005E685E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ซึ่งสินทรัพย์มีมูลค่าต่ำ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FD0BE" w14:textId="77777777" w:rsidR="002E6044" w:rsidRDefault="002E6044" w:rsidP="003648CD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F6A9C9B" w14:textId="7831ACAE" w:rsidR="002E6044" w:rsidRPr="005B5482" w:rsidRDefault="002E6044" w:rsidP="003648CD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3806F220" w14:textId="77777777" w:rsidR="00AB700F" w:rsidRPr="005B5482" w:rsidRDefault="00AB700F" w:rsidP="00AB70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E70A7" w14:textId="77777777" w:rsidR="00AB700F" w:rsidRPr="005B5482" w:rsidRDefault="00AB700F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D838D5D" w14:textId="4B8497B3" w:rsidR="00AB700F" w:rsidRPr="005B5482" w:rsidRDefault="00AB700F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14:paraId="3AD31D86" w14:textId="77777777" w:rsidR="00AB700F" w:rsidRPr="005B5482" w:rsidRDefault="00AB700F" w:rsidP="00AB70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6A4B0" w14:textId="77777777" w:rsidR="008F4A35" w:rsidRDefault="008F4A35" w:rsidP="008F4A35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0207785" w14:textId="7808BAC4" w:rsidR="005C205A" w:rsidRPr="005B5482" w:rsidRDefault="008F4A35" w:rsidP="008F4A35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95FAFE" w14:textId="77777777" w:rsidR="00AB700F" w:rsidRPr="005B5482" w:rsidRDefault="00AB700F" w:rsidP="00AB70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83529" w14:textId="77777777" w:rsidR="00AB700F" w:rsidRPr="005B5482" w:rsidRDefault="00AB700F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CCA954C" w14:textId="0F2C2D74" w:rsidR="00AB700F" w:rsidRPr="005B5482" w:rsidRDefault="00AB700F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ab/>
              <w:t xml:space="preserve"> 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B700F" w:rsidRPr="005B5482" w14:paraId="37320749" w14:textId="77777777" w:rsidTr="005C205A">
        <w:trPr>
          <w:trHeight w:val="173"/>
        </w:trPr>
        <w:tc>
          <w:tcPr>
            <w:tcW w:w="3175" w:type="dxa"/>
            <w:hideMark/>
          </w:tcPr>
          <w:p w14:paraId="460C6548" w14:textId="6957C8FA" w:rsidR="00AB700F" w:rsidRPr="005B5482" w:rsidRDefault="00AB700F" w:rsidP="005E685E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4964722" w14:textId="5D029D8A" w:rsidR="00AB700F" w:rsidRPr="005B5482" w:rsidRDefault="0026639B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1,339</w:t>
            </w:r>
          </w:p>
        </w:tc>
        <w:tc>
          <w:tcPr>
            <w:tcW w:w="236" w:type="dxa"/>
          </w:tcPr>
          <w:p w14:paraId="7433DB3C" w14:textId="77777777" w:rsidR="00AB700F" w:rsidRPr="005B5482" w:rsidRDefault="00AB700F" w:rsidP="00AB70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46E7E9E" w14:textId="38BC907C" w:rsidR="00AB700F" w:rsidRPr="005B5482" w:rsidRDefault="00AB700F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1,068</w:t>
            </w:r>
          </w:p>
        </w:tc>
        <w:tc>
          <w:tcPr>
            <w:tcW w:w="236" w:type="dxa"/>
          </w:tcPr>
          <w:p w14:paraId="1DFC2394" w14:textId="77777777" w:rsidR="00AB700F" w:rsidRPr="005B5482" w:rsidRDefault="00AB700F" w:rsidP="00AB70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CEDB6BC" w14:textId="3CFC4EBD" w:rsidR="00AB700F" w:rsidRPr="005B5482" w:rsidRDefault="002B7440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154</w:t>
            </w:r>
          </w:p>
        </w:tc>
        <w:tc>
          <w:tcPr>
            <w:tcW w:w="236" w:type="dxa"/>
          </w:tcPr>
          <w:p w14:paraId="76883F8F" w14:textId="77777777" w:rsidR="00AB700F" w:rsidRPr="005B5482" w:rsidRDefault="00AB700F" w:rsidP="00AB70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FB3520" w14:textId="2CD88087" w:rsidR="00AB700F" w:rsidRPr="005B5482" w:rsidRDefault="00AB700F" w:rsidP="00AB700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167</w:t>
            </w:r>
          </w:p>
        </w:tc>
      </w:tr>
    </w:tbl>
    <w:p w14:paraId="50EECBB3" w14:textId="77777777" w:rsidR="00162217" w:rsidRPr="005B5482" w:rsidRDefault="0016221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8B6F1B3" w14:textId="77777777" w:rsidR="0091490F" w:rsidRPr="005B5482" w:rsidRDefault="0091490F" w:rsidP="00E750B9">
      <w:pPr>
        <w:pStyle w:val="CordiaNew"/>
        <w:numPr>
          <w:ilvl w:val="1"/>
          <w:numId w:val="30"/>
        </w:numPr>
        <w:tabs>
          <w:tab w:val="clear" w:pos="4153"/>
          <w:tab w:val="left" w:pos="426"/>
        </w:tabs>
        <w:ind w:left="993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t>ลูกหนี้ตามสัญญาเช่า</w:t>
      </w:r>
    </w:p>
    <w:p w14:paraId="0D633A2B" w14:textId="77777777" w:rsidR="0091490F" w:rsidRPr="005B5482" w:rsidRDefault="0091490F" w:rsidP="0091490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W w:w="8391" w:type="dxa"/>
        <w:tblInd w:w="993" w:type="dxa"/>
        <w:tblLook w:val="01E0" w:firstRow="1" w:lastRow="1" w:firstColumn="1" w:lastColumn="1" w:noHBand="0" w:noVBand="0"/>
      </w:tblPr>
      <w:tblGrid>
        <w:gridCol w:w="3175"/>
        <w:gridCol w:w="1106"/>
        <w:gridCol w:w="236"/>
        <w:gridCol w:w="1134"/>
        <w:gridCol w:w="236"/>
        <w:gridCol w:w="1134"/>
        <w:gridCol w:w="236"/>
        <w:gridCol w:w="1134"/>
      </w:tblGrid>
      <w:tr w:rsidR="006C1D50" w:rsidRPr="005B5482" w14:paraId="457E0DBF" w14:textId="77777777" w:rsidTr="00357E1A">
        <w:tc>
          <w:tcPr>
            <w:tcW w:w="3175" w:type="dxa"/>
          </w:tcPr>
          <w:p w14:paraId="32BB4ACE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hideMark/>
          </w:tcPr>
          <w:p w14:paraId="563189BD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6C1D50" w:rsidRPr="005B5482" w14:paraId="73E9F02D" w14:textId="77777777" w:rsidTr="00357E1A">
        <w:tc>
          <w:tcPr>
            <w:tcW w:w="3175" w:type="dxa"/>
          </w:tcPr>
          <w:p w14:paraId="0FE23C6B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49B27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310F8A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E2262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B700F" w:rsidRPr="005B5482" w14:paraId="3379C000" w14:textId="77777777" w:rsidTr="00CE5B5B">
        <w:trPr>
          <w:trHeight w:val="351"/>
        </w:trPr>
        <w:tc>
          <w:tcPr>
            <w:tcW w:w="3175" w:type="dxa"/>
          </w:tcPr>
          <w:p w14:paraId="70AFE1BC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3DF03" w14:textId="3A8F22AB" w:rsidR="00AB700F" w:rsidRPr="005B5482" w:rsidRDefault="00AB700F" w:rsidP="00533735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63F375A" w14:textId="77777777" w:rsidR="00AB700F" w:rsidRPr="005B5482" w:rsidRDefault="00AB700F" w:rsidP="00533735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B598E" w14:textId="3471E0F6" w:rsidR="00AB700F" w:rsidRPr="005B5482" w:rsidRDefault="00AB700F" w:rsidP="00533735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39E7589B" w14:textId="77777777" w:rsidR="00AB700F" w:rsidRPr="005B5482" w:rsidRDefault="00AB700F" w:rsidP="00533735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3EF8BE" w14:textId="2B2A466C" w:rsidR="00AB700F" w:rsidRPr="005B5482" w:rsidRDefault="00AB700F" w:rsidP="00533735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4D19DC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9D977FA" w14:textId="77777777" w:rsidR="00AB700F" w:rsidRPr="005B5482" w:rsidRDefault="00AB700F" w:rsidP="00533735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C7B79" w14:textId="1832A12E" w:rsidR="00AB700F" w:rsidRPr="005B5482" w:rsidRDefault="00AB700F" w:rsidP="00533735">
            <w:pPr>
              <w:tabs>
                <w:tab w:val="clear" w:pos="907"/>
                <w:tab w:val="left" w:pos="-136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4D19DC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6C1D50" w:rsidRPr="005B5482" w14:paraId="0DAEE4D4" w14:textId="77777777" w:rsidTr="00357E1A">
        <w:trPr>
          <w:trHeight w:val="203"/>
        </w:trPr>
        <w:tc>
          <w:tcPr>
            <w:tcW w:w="3175" w:type="dxa"/>
          </w:tcPr>
          <w:p w14:paraId="60C7A12E" w14:textId="77777777" w:rsidR="0091490F" w:rsidRPr="005B5482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57F521A" w14:textId="77777777" w:rsidR="0091490F" w:rsidRPr="005B5482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7D9AF7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DAEE8AC" w14:textId="77777777" w:rsidR="0091490F" w:rsidRPr="005B5482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20DA63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966E1E0" w14:textId="77777777" w:rsidR="0091490F" w:rsidRPr="005B5482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44D61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9495781" w14:textId="77777777" w:rsidR="0091490F" w:rsidRPr="005B5482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C1D50" w:rsidRPr="005B5482" w14:paraId="07AFBA68" w14:textId="77777777" w:rsidTr="00357E1A">
        <w:trPr>
          <w:trHeight w:val="113"/>
        </w:trPr>
        <w:tc>
          <w:tcPr>
            <w:tcW w:w="3175" w:type="dxa"/>
            <w:hideMark/>
          </w:tcPr>
          <w:p w14:paraId="098D6153" w14:textId="77777777" w:rsidR="0091490F" w:rsidRPr="00533735" w:rsidRDefault="0091490F" w:rsidP="00533735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33735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06" w:type="dxa"/>
            <w:shd w:val="clear" w:color="auto" w:fill="auto"/>
          </w:tcPr>
          <w:p w14:paraId="0FDB6B7F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B79F68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6B426D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E0544C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0EB576" w14:textId="77777777" w:rsidR="0091490F" w:rsidRPr="005B5482" w:rsidRDefault="009149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543F25" w14:textId="77777777" w:rsidR="0091490F" w:rsidRPr="005B5482" w:rsidRDefault="009149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0728AA" w14:textId="77777777" w:rsidR="0091490F" w:rsidRPr="005B5482" w:rsidRDefault="0091490F" w:rsidP="00533735">
            <w:pPr>
              <w:tabs>
                <w:tab w:val="clear" w:pos="227"/>
                <w:tab w:val="clear" w:pos="454"/>
                <w:tab w:val="clear" w:pos="680"/>
                <w:tab w:val="left" w:pos="-136"/>
                <w:tab w:val="left" w:pos="72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B700F" w:rsidRPr="005B5482" w14:paraId="75811015" w14:textId="77777777" w:rsidTr="00357E1A">
        <w:trPr>
          <w:trHeight w:val="171"/>
        </w:trPr>
        <w:tc>
          <w:tcPr>
            <w:tcW w:w="3175" w:type="dxa"/>
            <w:hideMark/>
          </w:tcPr>
          <w:p w14:paraId="7B8EE78B" w14:textId="77777777" w:rsidR="00AB700F" w:rsidRPr="005B5482" w:rsidRDefault="00AB700F" w:rsidP="00533735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106" w:type="dxa"/>
            <w:shd w:val="clear" w:color="auto" w:fill="auto"/>
          </w:tcPr>
          <w:p w14:paraId="3455AF71" w14:textId="0F5ED620" w:rsidR="00AB700F" w:rsidRPr="005B5482" w:rsidRDefault="001E5D29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11,357</w:t>
            </w:r>
          </w:p>
        </w:tc>
        <w:tc>
          <w:tcPr>
            <w:tcW w:w="236" w:type="dxa"/>
          </w:tcPr>
          <w:p w14:paraId="563843E9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9234E2" w14:textId="7C3ACB62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12,063</w:t>
            </w:r>
          </w:p>
        </w:tc>
        <w:tc>
          <w:tcPr>
            <w:tcW w:w="236" w:type="dxa"/>
          </w:tcPr>
          <w:p w14:paraId="4F03A9E0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98E62B" w14:textId="6A027FD7" w:rsidR="00AB700F" w:rsidRPr="005B5482" w:rsidRDefault="00C80C39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9,472</w:t>
            </w:r>
          </w:p>
        </w:tc>
        <w:tc>
          <w:tcPr>
            <w:tcW w:w="236" w:type="dxa"/>
          </w:tcPr>
          <w:p w14:paraId="36C2D9C3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28D505" w14:textId="1F4B4C54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10,178</w:t>
            </w:r>
          </w:p>
        </w:tc>
      </w:tr>
      <w:tr w:rsidR="00AB700F" w:rsidRPr="005B5482" w14:paraId="3C343B8D" w14:textId="77777777" w:rsidTr="00357E1A">
        <w:trPr>
          <w:trHeight w:val="173"/>
        </w:trPr>
        <w:tc>
          <w:tcPr>
            <w:tcW w:w="3175" w:type="dxa"/>
            <w:hideMark/>
          </w:tcPr>
          <w:p w14:paraId="7352EBCA" w14:textId="77777777" w:rsidR="00AB700F" w:rsidRPr="005B5482" w:rsidRDefault="00AB700F" w:rsidP="00533735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ปี แต่ไม่เกิน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5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C8F74" w14:textId="49FF8EBE" w:rsidR="00AB700F" w:rsidRPr="005B5482" w:rsidRDefault="001E5D29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4,167</w:t>
            </w:r>
          </w:p>
        </w:tc>
        <w:tc>
          <w:tcPr>
            <w:tcW w:w="236" w:type="dxa"/>
          </w:tcPr>
          <w:p w14:paraId="7B8844B5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0BF5A" w14:textId="76997745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10,624</w:t>
            </w:r>
          </w:p>
        </w:tc>
        <w:tc>
          <w:tcPr>
            <w:tcW w:w="236" w:type="dxa"/>
          </w:tcPr>
          <w:p w14:paraId="3E79B33E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E194E" w14:textId="4FB92283" w:rsidR="00AB700F" w:rsidRPr="005B5482" w:rsidRDefault="00C80C39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832</w:t>
            </w:r>
          </w:p>
        </w:tc>
        <w:tc>
          <w:tcPr>
            <w:tcW w:w="236" w:type="dxa"/>
          </w:tcPr>
          <w:p w14:paraId="2C7D9FA0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1923E" w14:textId="26BBEF82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5,549</w:t>
            </w:r>
          </w:p>
        </w:tc>
      </w:tr>
      <w:tr w:rsidR="00AB700F" w:rsidRPr="005B5482" w14:paraId="2EFBC3C2" w14:textId="77777777" w:rsidTr="00357E1A">
        <w:trPr>
          <w:trHeight w:val="173"/>
        </w:trPr>
        <w:tc>
          <w:tcPr>
            <w:tcW w:w="3175" w:type="dxa"/>
            <w:hideMark/>
          </w:tcPr>
          <w:p w14:paraId="3ADD60B2" w14:textId="77777777" w:rsidR="00AB700F" w:rsidRPr="005B5482" w:rsidRDefault="00AB700F" w:rsidP="00533735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369A6" w14:textId="5F40C4B8" w:rsidR="00AB700F" w:rsidRPr="005B5482" w:rsidRDefault="001E5D29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15,</w:t>
            </w:r>
            <w:r w:rsidR="005606E8">
              <w:rPr>
                <w:rFonts w:ascii="BrowalliaUPC" w:hAnsi="BrowalliaUPC" w:cs="BrowalliaUPC"/>
                <w:sz w:val="28"/>
                <w:szCs w:val="28"/>
              </w:rPr>
              <w:t>524</w:t>
            </w:r>
          </w:p>
        </w:tc>
        <w:tc>
          <w:tcPr>
            <w:tcW w:w="236" w:type="dxa"/>
          </w:tcPr>
          <w:p w14:paraId="1E88EF1B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649A492" w14:textId="788177E4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22,687</w:t>
            </w:r>
          </w:p>
        </w:tc>
        <w:tc>
          <w:tcPr>
            <w:tcW w:w="236" w:type="dxa"/>
          </w:tcPr>
          <w:p w14:paraId="523B2CA3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32C3A83" w14:textId="33628D24" w:rsidR="00AB700F" w:rsidRPr="005B5482" w:rsidRDefault="00C80C39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10,304</w:t>
            </w:r>
          </w:p>
        </w:tc>
        <w:tc>
          <w:tcPr>
            <w:tcW w:w="236" w:type="dxa"/>
          </w:tcPr>
          <w:p w14:paraId="12CD9081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32D6154" w14:textId="12E02286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15,727</w:t>
            </w:r>
          </w:p>
        </w:tc>
      </w:tr>
      <w:tr w:rsidR="00AB700F" w:rsidRPr="005B5482" w14:paraId="2889402B" w14:textId="77777777" w:rsidTr="00357E1A">
        <w:trPr>
          <w:trHeight w:val="173"/>
        </w:trPr>
        <w:tc>
          <w:tcPr>
            <w:tcW w:w="3175" w:type="dxa"/>
            <w:hideMark/>
          </w:tcPr>
          <w:p w14:paraId="0E38141B" w14:textId="1C5505F7" w:rsidR="00AB700F" w:rsidRPr="005B5482" w:rsidRDefault="00AB700F" w:rsidP="00533735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33735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ดอกเบี้ยรับรอตัดบัญชี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80B4E" w14:textId="4513421A" w:rsidR="00AB700F" w:rsidRPr="005B5482" w:rsidRDefault="005606E8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1,650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A866B5A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1D1487E" w14:textId="19E16057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(3,289)</w:t>
            </w:r>
          </w:p>
        </w:tc>
        <w:tc>
          <w:tcPr>
            <w:tcW w:w="236" w:type="dxa"/>
          </w:tcPr>
          <w:p w14:paraId="14D6D9BA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6B60C8" w14:textId="6E69E87A" w:rsidR="00AB700F" w:rsidRPr="005B5482" w:rsidRDefault="00C80C39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1,062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F6C9293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33FFAE6" w14:textId="3B992F6B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(2,279)</w:t>
            </w:r>
          </w:p>
        </w:tc>
      </w:tr>
      <w:tr w:rsidR="00AB700F" w:rsidRPr="005B5482" w14:paraId="447AEC08" w14:textId="77777777" w:rsidTr="00357E1A">
        <w:trPr>
          <w:trHeight w:val="173"/>
        </w:trPr>
        <w:tc>
          <w:tcPr>
            <w:tcW w:w="3175" w:type="dxa"/>
            <w:hideMark/>
          </w:tcPr>
          <w:p w14:paraId="346F79B4" w14:textId="77777777" w:rsidR="00AB700F" w:rsidRPr="005B5482" w:rsidRDefault="00AB700F" w:rsidP="00533735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CBE31" w14:textId="384C53F3" w:rsidR="00AB700F" w:rsidRPr="005B5482" w:rsidRDefault="005606E8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13,874</w:t>
            </w:r>
          </w:p>
        </w:tc>
        <w:tc>
          <w:tcPr>
            <w:tcW w:w="236" w:type="dxa"/>
          </w:tcPr>
          <w:p w14:paraId="1F392270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AE4D9" w14:textId="76399C7B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19,398</w:t>
            </w:r>
          </w:p>
        </w:tc>
        <w:tc>
          <w:tcPr>
            <w:tcW w:w="236" w:type="dxa"/>
          </w:tcPr>
          <w:p w14:paraId="675A4194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C893" w14:textId="369C05D9" w:rsidR="00AB700F" w:rsidRPr="005B5482" w:rsidRDefault="001E5D29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9,242</w:t>
            </w:r>
          </w:p>
        </w:tc>
        <w:tc>
          <w:tcPr>
            <w:tcW w:w="236" w:type="dxa"/>
          </w:tcPr>
          <w:p w14:paraId="762561E7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9C518" w14:textId="7EBCF34F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13,448</w:t>
            </w:r>
          </w:p>
        </w:tc>
      </w:tr>
      <w:tr w:rsidR="00AB700F" w:rsidRPr="005B5482" w14:paraId="56182C38" w14:textId="77777777" w:rsidTr="00357E1A">
        <w:trPr>
          <w:trHeight w:val="173"/>
        </w:trPr>
        <w:tc>
          <w:tcPr>
            <w:tcW w:w="3175" w:type="dxa"/>
            <w:hideMark/>
          </w:tcPr>
          <w:p w14:paraId="3ABDBF3B" w14:textId="77777777" w:rsidR="00AB700F" w:rsidRPr="005B5482" w:rsidRDefault="00AB700F" w:rsidP="00533735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right="-197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33735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E097C" w14:textId="07512726" w:rsidR="00AB700F" w:rsidRPr="005B5482" w:rsidRDefault="005606E8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9,981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E9EA5B9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89595" w14:textId="1B350157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(9,707)</w:t>
            </w:r>
          </w:p>
        </w:tc>
        <w:tc>
          <w:tcPr>
            <w:tcW w:w="236" w:type="dxa"/>
          </w:tcPr>
          <w:p w14:paraId="069F33C6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1E0B6" w14:textId="78C4B7FD" w:rsidR="00AB700F" w:rsidRPr="005B5482" w:rsidRDefault="001E5D29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8,433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B667F49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DCCD6" w14:textId="31CF1CEE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(8,275)</w:t>
            </w:r>
          </w:p>
        </w:tc>
      </w:tr>
      <w:tr w:rsidR="00AB700F" w:rsidRPr="005B5482" w14:paraId="24D0E56B" w14:textId="77777777" w:rsidTr="00357E1A">
        <w:trPr>
          <w:trHeight w:val="173"/>
        </w:trPr>
        <w:tc>
          <w:tcPr>
            <w:tcW w:w="3175" w:type="dxa"/>
            <w:hideMark/>
          </w:tcPr>
          <w:p w14:paraId="7865518F" w14:textId="77777777" w:rsidR="00AB700F" w:rsidRPr="005B5482" w:rsidRDefault="00AB700F" w:rsidP="00533735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1F6C665" w14:textId="36A5FD91" w:rsidR="00AB700F" w:rsidRPr="005B5482" w:rsidRDefault="005606E8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3,893</w:t>
            </w:r>
          </w:p>
        </w:tc>
        <w:tc>
          <w:tcPr>
            <w:tcW w:w="236" w:type="dxa"/>
          </w:tcPr>
          <w:p w14:paraId="5325FCD0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3609585" w14:textId="5B811463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9,691</w:t>
            </w:r>
          </w:p>
        </w:tc>
        <w:tc>
          <w:tcPr>
            <w:tcW w:w="236" w:type="dxa"/>
          </w:tcPr>
          <w:p w14:paraId="5B5506FA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F981CE" w14:textId="4EB2F862" w:rsidR="00AB700F" w:rsidRPr="005B5482" w:rsidRDefault="001E5D29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809</w:t>
            </w:r>
          </w:p>
        </w:tc>
        <w:tc>
          <w:tcPr>
            <w:tcW w:w="236" w:type="dxa"/>
          </w:tcPr>
          <w:p w14:paraId="69F5A5A2" w14:textId="77777777" w:rsidR="00AB700F" w:rsidRPr="005B5482" w:rsidRDefault="00AB700F" w:rsidP="00533735">
            <w:pPr>
              <w:tabs>
                <w:tab w:val="clear" w:pos="454"/>
                <w:tab w:val="clear" w:pos="680"/>
                <w:tab w:val="left" w:pos="-13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E023FA" w14:textId="71959A6B" w:rsidR="00AB700F" w:rsidRPr="005B5482" w:rsidRDefault="00AB700F" w:rsidP="00533735">
            <w:pPr>
              <w:tabs>
                <w:tab w:val="left" w:pos="-13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5,173</w:t>
            </w:r>
          </w:p>
        </w:tc>
      </w:tr>
    </w:tbl>
    <w:p w14:paraId="7CFE0B2A" w14:textId="77777777" w:rsidR="0091490F" w:rsidRPr="005B5482" w:rsidRDefault="0091490F" w:rsidP="0091490F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8FF4D88" w14:textId="77777777" w:rsidR="0091490F" w:rsidRPr="00533735" w:rsidRDefault="0091490F" w:rsidP="00533735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33735">
        <w:rPr>
          <w:rFonts w:ascii="BrowalliaUPC" w:hAnsi="BrowalliaUPC" w:cs="BrowalliaUPC"/>
          <w:sz w:val="28"/>
          <w:szCs w:val="28"/>
          <w:cs/>
          <w:lang w:val="en-GB"/>
        </w:rPr>
        <w:t xml:space="preserve">บริษัทได้ทำสัญญาให้เช่าเครื่องมือแพทย์กับลูกค้า มีระยะเวลา </w:t>
      </w:r>
      <w:r w:rsidRPr="00533735">
        <w:rPr>
          <w:rFonts w:ascii="BrowalliaUPC" w:hAnsi="BrowalliaUPC" w:cs="BrowalliaUPC"/>
          <w:sz w:val="28"/>
          <w:szCs w:val="28"/>
          <w:lang w:val="en-GB"/>
        </w:rPr>
        <w:t xml:space="preserve">2 - 4 </w:t>
      </w:r>
      <w:r w:rsidRPr="00533735">
        <w:rPr>
          <w:rFonts w:ascii="BrowalliaUPC" w:hAnsi="BrowalliaUPC" w:cs="BrowalliaUPC"/>
          <w:sz w:val="28"/>
          <w:szCs w:val="28"/>
          <w:cs/>
          <w:lang w:val="en-GB"/>
        </w:rPr>
        <w:t>ปี</w:t>
      </w:r>
    </w:p>
    <w:p w14:paraId="354E3D3D" w14:textId="77777777" w:rsidR="0091490F" w:rsidRPr="005B5482" w:rsidRDefault="0091490F" w:rsidP="00CF67C2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19FC8F84" w14:textId="1620F5BE" w:rsidR="00CC37C8" w:rsidRPr="005B5482" w:rsidRDefault="00CC37C8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9804302" w14:textId="1897540F" w:rsidR="00A22DB5" w:rsidRPr="005B5482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0807D00" w14:textId="3A782DD6" w:rsidR="00A22DB5" w:rsidRPr="005B5482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F834602" w14:textId="5A217758" w:rsidR="00246017" w:rsidRPr="005B5482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0EC42C9" w14:textId="12CAEE5E" w:rsidR="00246017" w:rsidRPr="005B5482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E273B5B" w14:textId="121CD62C" w:rsidR="00246017" w:rsidRPr="005B5482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7510DBA" w14:textId="7B889E2A" w:rsidR="00246017" w:rsidRPr="005B5482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328AC5D" w14:textId="0A695669" w:rsidR="00246017" w:rsidRPr="005B5482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624BFD5" w14:textId="4ADFFF02" w:rsidR="00246017" w:rsidRPr="005B5482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E46C526" w14:textId="60F08DCF" w:rsidR="00246017" w:rsidRPr="005B5482" w:rsidRDefault="00246017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77D2D66" w14:textId="68434472" w:rsidR="00D1087E" w:rsidRPr="005B5482" w:rsidRDefault="00D10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  <w:r w:rsidRPr="005B5482">
        <w:rPr>
          <w:rFonts w:ascii="BrowalliaUPC" w:hAnsi="BrowalliaUPC" w:cs="BrowalliaUPC"/>
          <w:b/>
          <w:bCs/>
          <w:sz w:val="28"/>
          <w:szCs w:val="28"/>
        </w:rPr>
        <w:br w:type="page"/>
      </w:r>
    </w:p>
    <w:p w14:paraId="4E412548" w14:textId="1930243F" w:rsidR="007B62A6" w:rsidRPr="005B5482" w:rsidRDefault="00474F48" w:rsidP="00337EA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337EA1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สินทรัพย์</w:t>
      </w: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ไม่มีตัวต</w:t>
      </w:r>
      <w:r w:rsidR="009060B2"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น</w:t>
      </w:r>
    </w:p>
    <w:p w14:paraId="6A090C01" w14:textId="77777777" w:rsidR="009060B2" w:rsidRPr="005B5482" w:rsidRDefault="009060B2" w:rsidP="009060B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pPr w:leftFromText="180" w:rightFromText="180" w:vertAnchor="text" w:horzAnchor="margin" w:tblpX="426" w:tblpY="158"/>
        <w:tblW w:w="480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648"/>
        <w:gridCol w:w="285"/>
        <w:gridCol w:w="1695"/>
      </w:tblGrid>
      <w:tr w:rsidR="00197F92" w:rsidRPr="005B5482" w14:paraId="367B737C" w14:textId="77777777" w:rsidTr="00E67407">
        <w:trPr>
          <w:cantSplit/>
        </w:trPr>
        <w:tc>
          <w:tcPr>
            <w:tcW w:w="2988" w:type="pct"/>
          </w:tcPr>
          <w:p w14:paraId="28FD7EF7" w14:textId="77777777" w:rsidR="00197F92" w:rsidRPr="005B5482" w:rsidRDefault="00197F92" w:rsidP="003D79D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012" w:type="pct"/>
            <w:gridSpan w:val="3"/>
          </w:tcPr>
          <w:p w14:paraId="1FFC8B5F" w14:textId="77777777" w:rsidR="00197F92" w:rsidRPr="005B5482" w:rsidRDefault="00197F92" w:rsidP="003D79D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3648CD" w:rsidRPr="005B5482" w14:paraId="02DA924C" w14:textId="77777777" w:rsidTr="00E67407">
        <w:trPr>
          <w:cantSplit/>
        </w:trPr>
        <w:tc>
          <w:tcPr>
            <w:tcW w:w="2988" w:type="pct"/>
          </w:tcPr>
          <w:p w14:paraId="21B4EF25" w14:textId="77777777" w:rsidR="003648CD" w:rsidRPr="005B5482" w:rsidRDefault="003648CD" w:rsidP="003648CD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12" w:type="pct"/>
            <w:gridSpan w:val="3"/>
            <w:tcBorders>
              <w:bottom w:val="single" w:sz="4" w:space="0" w:color="auto"/>
            </w:tcBorders>
          </w:tcPr>
          <w:p w14:paraId="35471417" w14:textId="492AA5C0" w:rsidR="003648CD" w:rsidRPr="005B5482" w:rsidRDefault="003648CD" w:rsidP="003648CD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9181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3648CD" w:rsidRPr="005B5482" w14:paraId="4958359C" w14:textId="77777777" w:rsidTr="00E67407">
        <w:trPr>
          <w:cantSplit/>
        </w:trPr>
        <w:tc>
          <w:tcPr>
            <w:tcW w:w="2988" w:type="pct"/>
          </w:tcPr>
          <w:p w14:paraId="68943063" w14:textId="77777777" w:rsidR="003648CD" w:rsidRPr="005B5482" w:rsidRDefault="003648CD" w:rsidP="003648CD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14:paraId="532673BC" w14:textId="77777777" w:rsidR="003648CD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18112FB1" w14:textId="4E6D536E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58" w:type="pct"/>
            <w:tcBorders>
              <w:top w:val="single" w:sz="4" w:space="0" w:color="auto"/>
            </w:tcBorders>
          </w:tcPr>
          <w:p w14:paraId="665F5817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14:paraId="210B6D50" w14:textId="77777777" w:rsidR="003648CD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งบการเงินเฉพาะ</w:t>
            </w:r>
          </w:p>
          <w:p w14:paraId="72C34C6F" w14:textId="20E58AD2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ของบริษัท</w:t>
            </w:r>
          </w:p>
        </w:tc>
      </w:tr>
      <w:tr w:rsidR="003648CD" w:rsidRPr="005B5482" w14:paraId="10019483" w14:textId="77777777" w:rsidTr="00E67407">
        <w:trPr>
          <w:cantSplit/>
        </w:trPr>
        <w:tc>
          <w:tcPr>
            <w:tcW w:w="2988" w:type="pct"/>
          </w:tcPr>
          <w:p w14:paraId="5E7D6004" w14:textId="77777777" w:rsidR="003648CD" w:rsidRPr="005B5482" w:rsidRDefault="003648CD" w:rsidP="003648CD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0AD95F49" w14:textId="77777777" w:rsidR="003648CD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8" w:type="pct"/>
          </w:tcPr>
          <w:p w14:paraId="5029213A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54EC8044" w14:textId="77777777" w:rsidR="003648CD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3648CD" w:rsidRPr="005B5482" w14:paraId="3131E21F" w14:textId="77777777" w:rsidTr="003D79DB">
        <w:trPr>
          <w:cantSplit/>
        </w:trPr>
        <w:tc>
          <w:tcPr>
            <w:tcW w:w="2988" w:type="pct"/>
          </w:tcPr>
          <w:p w14:paraId="580D821A" w14:textId="77777777" w:rsidR="003648CD" w:rsidRPr="003D79DB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D79D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914" w:type="pct"/>
          </w:tcPr>
          <w:p w14:paraId="194516E2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8" w:type="pct"/>
          </w:tcPr>
          <w:p w14:paraId="0A8BA41C" w14:textId="77777777" w:rsidR="003648CD" w:rsidRPr="005B5482" w:rsidRDefault="003648CD" w:rsidP="003648CD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940" w:type="pct"/>
          </w:tcPr>
          <w:p w14:paraId="2A238F01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648CD" w:rsidRPr="005B5482" w14:paraId="1D78B57B" w14:textId="77777777" w:rsidTr="00811A9A">
        <w:trPr>
          <w:cantSplit/>
        </w:trPr>
        <w:tc>
          <w:tcPr>
            <w:tcW w:w="2988" w:type="pct"/>
          </w:tcPr>
          <w:p w14:paraId="61BC810C" w14:textId="77777777" w:rsidR="003648CD" w:rsidRPr="003D79DB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914" w:type="pct"/>
            <w:vAlign w:val="center"/>
          </w:tcPr>
          <w:p w14:paraId="17AF95A2" w14:textId="5EB8A23D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3428">
              <w:rPr>
                <w:rFonts w:ascii="Browallia New" w:hAnsi="Browallia New" w:cs="Browallia New"/>
                <w:sz w:val="28"/>
                <w:szCs w:val="28"/>
                <w:lang w:val="en-GB"/>
              </w:rPr>
              <w:t>78,372</w:t>
            </w:r>
          </w:p>
        </w:tc>
        <w:tc>
          <w:tcPr>
            <w:tcW w:w="158" w:type="pct"/>
          </w:tcPr>
          <w:p w14:paraId="460C2D63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vAlign w:val="bottom"/>
          </w:tcPr>
          <w:p w14:paraId="5C35F805" w14:textId="454A350A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77,809</w:t>
            </w:r>
          </w:p>
        </w:tc>
      </w:tr>
      <w:tr w:rsidR="003648CD" w:rsidRPr="005B5482" w14:paraId="1D1F21C4" w14:textId="77777777" w:rsidTr="00811A9A">
        <w:trPr>
          <w:cantSplit/>
        </w:trPr>
        <w:tc>
          <w:tcPr>
            <w:tcW w:w="2988" w:type="pct"/>
          </w:tcPr>
          <w:p w14:paraId="3AD6E51C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center"/>
          </w:tcPr>
          <w:p w14:paraId="61202A34" w14:textId="6C34F43F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53428">
              <w:rPr>
                <w:rFonts w:ascii="Browallia New" w:hAnsi="Browallia New" w:cs="Browalli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158" w:type="pct"/>
          </w:tcPr>
          <w:p w14:paraId="29FFEE39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5A62D8AC" w14:textId="4AE1A868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5,000</w:t>
            </w:r>
          </w:p>
        </w:tc>
      </w:tr>
      <w:tr w:rsidR="003648CD" w:rsidRPr="005B5482" w14:paraId="66C15C0E" w14:textId="77777777" w:rsidTr="00811A9A">
        <w:trPr>
          <w:cantSplit/>
        </w:trPr>
        <w:tc>
          <w:tcPr>
            <w:tcW w:w="2988" w:type="pct"/>
          </w:tcPr>
          <w:p w14:paraId="4E5F2987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2565 </w:t>
            </w:r>
          </w:p>
        </w:tc>
        <w:tc>
          <w:tcPr>
            <w:tcW w:w="914" w:type="pct"/>
            <w:tcBorders>
              <w:top w:val="single" w:sz="4" w:space="0" w:color="auto"/>
            </w:tcBorders>
            <w:vAlign w:val="center"/>
          </w:tcPr>
          <w:p w14:paraId="33C90B44" w14:textId="468AF8EA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3428">
              <w:rPr>
                <w:rFonts w:ascii="Browallia New" w:hAnsi="Browallia New" w:cs="Browallia New"/>
                <w:sz w:val="28"/>
                <w:szCs w:val="28"/>
                <w:lang w:val="en-GB"/>
              </w:rPr>
              <w:t>83,372</w:t>
            </w:r>
          </w:p>
        </w:tc>
        <w:tc>
          <w:tcPr>
            <w:tcW w:w="158" w:type="pct"/>
          </w:tcPr>
          <w:p w14:paraId="42C206C5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288A8FF4" w14:textId="4E068D93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82,809</w:t>
            </w:r>
          </w:p>
        </w:tc>
      </w:tr>
      <w:tr w:rsidR="003648CD" w:rsidRPr="005B5482" w14:paraId="6408DCA7" w14:textId="77777777" w:rsidTr="00D2207C">
        <w:trPr>
          <w:cantSplit/>
          <w:trHeight w:val="306"/>
        </w:trPr>
        <w:tc>
          <w:tcPr>
            <w:tcW w:w="2988" w:type="pct"/>
          </w:tcPr>
          <w:p w14:paraId="22F56BD1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3C35E587" w14:textId="6D800BA5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2,500</w:t>
            </w:r>
          </w:p>
        </w:tc>
        <w:tc>
          <w:tcPr>
            <w:tcW w:w="158" w:type="pct"/>
          </w:tcPr>
          <w:p w14:paraId="7AB33326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47BE211B" w14:textId="3D3CC42E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2,500</w:t>
            </w:r>
          </w:p>
        </w:tc>
      </w:tr>
      <w:tr w:rsidR="003648CD" w:rsidRPr="005B5482" w14:paraId="12E6C82C" w14:textId="77777777" w:rsidTr="00D2207C">
        <w:trPr>
          <w:cantSplit/>
          <w:trHeight w:val="278"/>
        </w:trPr>
        <w:tc>
          <w:tcPr>
            <w:tcW w:w="2988" w:type="pct"/>
          </w:tcPr>
          <w:p w14:paraId="4305D653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14:paraId="51FBF7F5" w14:textId="102FE0A3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85,872</w:t>
            </w:r>
          </w:p>
        </w:tc>
        <w:tc>
          <w:tcPr>
            <w:tcW w:w="158" w:type="pct"/>
          </w:tcPr>
          <w:p w14:paraId="4A64489F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14:paraId="0442D4B5" w14:textId="581E5AF6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85,309</w:t>
            </w:r>
          </w:p>
        </w:tc>
      </w:tr>
      <w:tr w:rsidR="003648CD" w:rsidRPr="005B5482" w14:paraId="4FF0026E" w14:textId="77777777" w:rsidTr="00D2207C">
        <w:trPr>
          <w:cantSplit/>
          <w:trHeight w:val="278"/>
        </w:trPr>
        <w:tc>
          <w:tcPr>
            <w:tcW w:w="2988" w:type="pct"/>
          </w:tcPr>
          <w:p w14:paraId="3A99FE1A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40B5F52D" w14:textId="77777777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" w:type="pct"/>
          </w:tcPr>
          <w:p w14:paraId="1F8B8F00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47F9A9B3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648CD" w:rsidRPr="005B5482" w14:paraId="6C55B0E0" w14:textId="77777777" w:rsidTr="003D79DB">
        <w:trPr>
          <w:cantSplit/>
          <w:trHeight w:val="278"/>
        </w:trPr>
        <w:tc>
          <w:tcPr>
            <w:tcW w:w="2988" w:type="pct"/>
            <w:vAlign w:val="center"/>
          </w:tcPr>
          <w:p w14:paraId="459A1DF6" w14:textId="77777777" w:rsidR="003648CD" w:rsidRPr="003D79DB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D79D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914" w:type="pct"/>
          </w:tcPr>
          <w:p w14:paraId="447C44B4" w14:textId="77777777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" w:type="pct"/>
          </w:tcPr>
          <w:p w14:paraId="6E647B2A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1FD5E8EE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648CD" w:rsidRPr="005B5482" w14:paraId="11F5138A" w14:textId="77777777" w:rsidTr="00402270">
        <w:trPr>
          <w:cantSplit/>
          <w:trHeight w:val="278"/>
        </w:trPr>
        <w:tc>
          <w:tcPr>
            <w:tcW w:w="2988" w:type="pct"/>
            <w:vAlign w:val="center"/>
          </w:tcPr>
          <w:p w14:paraId="2E6F66FB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914" w:type="pct"/>
            <w:vAlign w:val="center"/>
          </w:tcPr>
          <w:p w14:paraId="02CE6A5A" w14:textId="5C1225E8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3428">
              <w:rPr>
                <w:rFonts w:ascii="Browallia New" w:hAnsi="Browallia New" w:cs="Browallia New"/>
                <w:sz w:val="28"/>
                <w:szCs w:val="28"/>
                <w:lang w:val="en-GB"/>
              </w:rPr>
              <w:t>60,398</w:t>
            </w:r>
          </w:p>
        </w:tc>
        <w:tc>
          <w:tcPr>
            <w:tcW w:w="158" w:type="pct"/>
          </w:tcPr>
          <w:p w14:paraId="43D2B6E4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vAlign w:val="bottom"/>
          </w:tcPr>
          <w:p w14:paraId="05BF2B84" w14:textId="547D2D4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59,835</w:t>
            </w:r>
          </w:p>
        </w:tc>
      </w:tr>
      <w:tr w:rsidR="003648CD" w:rsidRPr="005B5482" w14:paraId="6024A1E5" w14:textId="77777777" w:rsidTr="00402270">
        <w:trPr>
          <w:cantSplit/>
          <w:trHeight w:val="278"/>
        </w:trPr>
        <w:tc>
          <w:tcPr>
            <w:tcW w:w="2988" w:type="pct"/>
            <w:vAlign w:val="center"/>
          </w:tcPr>
          <w:p w14:paraId="01FB4B89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center"/>
          </w:tcPr>
          <w:p w14:paraId="208D754D" w14:textId="3F452A18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3428">
              <w:rPr>
                <w:rFonts w:ascii="Browallia New" w:hAnsi="Browallia New" w:cs="Browallia New"/>
                <w:sz w:val="28"/>
                <w:szCs w:val="28"/>
                <w:lang w:val="en-GB"/>
              </w:rPr>
              <w:t>7,535</w:t>
            </w:r>
          </w:p>
        </w:tc>
        <w:tc>
          <w:tcPr>
            <w:tcW w:w="158" w:type="pct"/>
          </w:tcPr>
          <w:p w14:paraId="6DD9DD18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5A03D58E" w14:textId="613EDC66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7,535</w:t>
            </w:r>
          </w:p>
        </w:tc>
      </w:tr>
      <w:tr w:rsidR="003648CD" w:rsidRPr="005B5482" w14:paraId="3812EE83" w14:textId="77777777" w:rsidTr="00402270">
        <w:trPr>
          <w:cantSplit/>
          <w:trHeight w:val="278"/>
        </w:trPr>
        <w:tc>
          <w:tcPr>
            <w:tcW w:w="2988" w:type="pct"/>
            <w:vAlign w:val="center"/>
          </w:tcPr>
          <w:p w14:paraId="7863AAF3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914" w:type="pct"/>
            <w:tcBorders>
              <w:top w:val="single" w:sz="4" w:space="0" w:color="auto"/>
            </w:tcBorders>
            <w:vAlign w:val="center"/>
          </w:tcPr>
          <w:p w14:paraId="22A22789" w14:textId="5B6CBB60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3428">
              <w:rPr>
                <w:rFonts w:ascii="Browallia New" w:hAnsi="Browallia New" w:cs="Browallia New"/>
                <w:sz w:val="28"/>
                <w:szCs w:val="28"/>
                <w:lang w:val="en-GB"/>
              </w:rPr>
              <w:t>67,933</w:t>
            </w:r>
          </w:p>
        </w:tc>
        <w:tc>
          <w:tcPr>
            <w:tcW w:w="158" w:type="pct"/>
          </w:tcPr>
          <w:p w14:paraId="41D384F7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6AA0DB88" w14:textId="439A2C91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  <w:lang w:val="en-GB"/>
              </w:rPr>
              <w:t>67,370</w:t>
            </w:r>
          </w:p>
        </w:tc>
      </w:tr>
      <w:tr w:rsidR="003648CD" w:rsidRPr="005B5482" w14:paraId="6A6FF41E" w14:textId="77777777" w:rsidTr="00D2207C">
        <w:trPr>
          <w:cantSplit/>
          <w:trHeight w:val="278"/>
        </w:trPr>
        <w:tc>
          <w:tcPr>
            <w:tcW w:w="2988" w:type="pct"/>
            <w:vAlign w:val="center"/>
          </w:tcPr>
          <w:p w14:paraId="4954E5F7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59070E6B" w14:textId="6B5629D3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6,790</w:t>
            </w:r>
          </w:p>
        </w:tc>
        <w:tc>
          <w:tcPr>
            <w:tcW w:w="158" w:type="pct"/>
          </w:tcPr>
          <w:p w14:paraId="7EC108F7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4E81F3BA" w14:textId="52C1232C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6,790</w:t>
            </w:r>
          </w:p>
        </w:tc>
      </w:tr>
      <w:tr w:rsidR="003648CD" w:rsidRPr="005B5482" w14:paraId="3634958E" w14:textId="77777777" w:rsidTr="00D2207C">
        <w:trPr>
          <w:cantSplit/>
          <w:trHeight w:val="278"/>
        </w:trPr>
        <w:tc>
          <w:tcPr>
            <w:tcW w:w="2988" w:type="pct"/>
            <w:vAlign w:val="center"/>
          </w:tcPr>
          <w:p w14:paraId="63F52306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14:paraId="4E4D8E3F" w14:textId="16329B11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74,723</w:t>
            </w:r>
          </w:p>
        </w:tc>
        <w:tc>
          <w:tcPr>
            <w:tcW w:w="158" w:type="pct"/>
          </w:tcPr>
          <w:p w14:paraId="1056E467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14:paraId="7084EAE7" w14:textId="353ADACC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74,160</w:t>
            </w:r>
          </w:p>
        </w:tc>
      </w:tr>
      <w:tr w:rsidR="003648CD" w:rsidRPr="005B5482" w14:paraId="12ABCAA3" w14:textId="77777777" w:rsidTr="00D2207C">
        <w:trPr>
          <w:cantSplit/>
          <w:trHeight w:val="278"/>
        </w:trPr>
        <w:tc>
          <w:tcPr>
            <w:tcW w:w="2988" w:type="pct"/>
            <w:vAlign w:val="center"/>
          </w:tcPr>
          <w:p w14:paraId="1A5A4952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14BB9560" w14:textId="77777777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" w:type="pct"/>
          </w:tcPr>
          <w:p w14:paraId="7B5E3B65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69198262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648CD" w:rsidRPr="005B5482" w14:paraId="780DF7A3" w14:textId="77777777" w:rsidTr="00D2207C">
        <w:trPr>
          <w:cantSplit/>
          <w:trHeight w:val="278"/>
        </w:trPr>
        <w:tc>
          <w:tcPr>
            <w:tcW w:w="2988" w:type="pct"/>
            <w:vAlign w:val="center"/>
          </w:tcPr>
          <w:p w14:paraId="63898B4E" w14:textId="77777777" w:rsidR="003648CD" w:rsidRPr="003D79DB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D79D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914" w:type="pct"/>
          </w:tcPr>
          <w:p w14:paraId="2EB2231A" w14:textId="77777777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" w:type="pct"/>
          </w:tcPr>
          <w:p w14:paraId="02F96847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35221860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648CD" w:rsidRPr="005B5482" w14:paraId="07D65E0F" w14:textId="77777777" w:rsidTr="00AF1D06">
        <w:trPr>
          <w:cantSplit/>
          <w:trHeight w:val="278"/>
        </w:trPr>
        <w:tc>
          <w:tcPr>
            <w:tcW w:w="2988" w:type="pct"/>
            <w:vAlign w:val="center"/>
          </w:tcPr>
          <w:p w14:paraId="4AE2141C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914" w:type="pct"/>
            <w:tcBorders>
              <w:bottom w:val="single" w:sz="12" w:space="0" w:color="auto"/>
            </w:tcBorders>
            <w:vAlign w:val="center"/>
          </w:tcPr>
          <w:p w14:paraId="5E2A6597" w14:textId="32C8EA7D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53428">
              <w:rPr>
                <w:rFonts w:ascii="Browallia New" w:hAnsi="Browallia New" w:cs="Browallia New"/>
                <w:sz w:val="28"/>
                <w:szCs w:val="28"/>
                <w:lang w:val="en-GB"/>
              </w:rPr>
              <w:t>15,439</w:t>
            </w:r>
          </w:p>
        </w:tc>
        <w:tc>
          <w:tcPr>
            <w:tcW w:w="158" w:type="pct"/>
          </w:tcPr>
          <w:p w14:paraId="1B882F85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12" w:space="0" w:color="auto"/>
            </w:tcBorders>
          </w:tcPr>
          <w:p w14:paraId="5293B6BD" w14:textId="4E2BA35D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15,439</w:t>
            </w:r>
          </w:p>
        </w:tc>
      </w:tr>
      <w:tr w:rsidR="003648CD" w:rsidRPr="005B5482" w14:paraId="70B72415" w14:textId="77777777" w:rsidTr="00D2207C">
        <w:trPr>
          <w:cantSplit/>
          <w:trHeight w:val="278"/>
        </w:trPr>
        <w:tc>
          <w:tcPr>
            <w:tcW w:w="2988" w:type="pct"/>
            <w:vAlign w:val="center"/>
          </w:tcPr>
          <w:p w14:paraId="45E3206B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914" w:type="pct"/>
            <w:tcBorders>
              <w:top w:val="single" w:sz="12" w:space="0" w:color="auto"/>
              <w:bottom w:val="single" w:sz="12" w:space="0" w:color="auto"/>
            </w:tcBorders>
          </w:tcPr>
          <w:p w14:paraId="355F80D6" w14:textId="73A09531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11,149</w:t>
            </w:r>
          </w:p>
        </w:tc>
        <w:tc>
          <w:tcPr>
            <w:tcW w:w="158" w:type="pct"/>
          </w:tcPr>
          <w:p w14:paraId="2BDE7506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12" w:space="0" w:color="auto"/>
              <w:bottom w:val="single" w:sz="12" w:space="0" w:color="auto"/>
            </w:tcBorders>
          </w:tcPr>
          <w:p w14:paraId="103C3482" w14:textId="6FE1B9FA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11,149</w:t>
            </w:r>
          </w:p>
        </w:tc>
      </w:tr>
      <w:tr w:rsidR="003648CD" w:rsidRPr="005B5482" w14:paraId="3631B859" w14:textId="77777777" w:rsidTr="00D2207C">
        <w:trPr>
          <w:cantSplit/>
          <w:trHeight w:val="278"/>
        </w:trPr>
        <w:tc>
          <w:tcPr>
            <w:tcW w:w="2988" w:type="pct"/>
            <w:vAlign w:val="center"/>
          </w:tcPr>
          <w:p w14:paraId="3CF0370F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12" w:space="0" w:color="auto"/>
            </w:tcBorders>
          </w:tcPr>
          <w:p w14:paraId="667D16FC" w14:textId="77777777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" w:type="pct"/>
          </w:tcPr>
          <w:p w14:paraId="67E7A7E6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12" w:space="0" w:color="auto"/>
            </w:tcBorders>
          </w:tcPr>
          <w:p w14:paraId="3D21010A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648CD" w:rsidRPr="005B5482" w14:paraId="7217AEB1" w14:textId="77777777" w:rsidTr="003D79DB">
        <w:trPr>
          <w:cantSplit/>
          <w:trHeight w:val="278"/>
        </w:trPr>
        <w:tc>
          <w:tcPr>
            <w:tcW w:w="2988" w:type="pct"/>
            <w:vAlign w:val="center"/>
          </w:tcPr>
          <w:p w14:paraId="18D3EDED" w14:textId="77777777" w:rsidR="003648CD" w:rsidRPr="003D79DB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D79D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3D79DB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14" w:type="pct"/>
          </w:tcPr>
          <w:p w14:paraId="155B5F6A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8" w:type="pct"/>
          </w:tcPr>
          <w:p w14:paraId="6D680F77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4C263DA5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648CD" w:rsidRPr="005B5482" w14:paraId="5F681827" w14:textId="77777777" w:rsidTr="00876350">
        <w:trPr>
          <w:cantSplit/>
          <w:trHeight w:val="278"/>
        </w:trPr>
        <w:tc>
          <w:tcPr>
            <w:tcW w:w="2988" w:type="pct"/>
            <w:vAlign w:val="center"/>
          </w:tcPr>
          <w:p w14:paraId="1195AEA5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14" w:type="pct"/>
            <w:vAlign w:val="center"/>
          </w:tcPr>
          <w:p w14:paraId="3659AA9C" w14:textId="56AC2771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3428">
              <w:rPr>
                <w:rFonts w:ascii="Browallia New" w:hAnsi="Browallia New" w:cs="Browallia New"/>
                <w:sz w:val="28"/>
                <w:szCs w:val="28"/>
              </w:rPr>
              <w:t>6,446</w:t>
            </w:r>
          </w:p>
        </w:tc>
        <w:tc>
          <w:tcPr>
            <w:tcW w:w="158" w:type="pct"/>
          </w:tcPr>
          <w:p w14:paraId="28F30521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0E189065" w14:textId="2AC1A38C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6,446</w:t>
            </w:r>
          </w:p>
        </w:tc>
      </w:tr>
      <w:tr w:rsidR="003648CD" w:rsidRPr="005B5482" w14:paraId="2655FF50" w14:textId="77777777" w:rsidTr="00876350">
        <w:trPr>
          <w:cantSplit/>
          <w:trHeight w:val="278"/>
        </w:trPr>
        <w:tc>
          <w:tcPr>
            <w:tcW w:w="2988" w:type="pct"/>
            <w:vAlign w:val="center"/>
          </w:tcPr>
          <w:p w14:paraId="3773897A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center"/>
          </w:tcPr>
          <w:p w14:paraId="666DEA14" w14:textId="2572026E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3428">
              <w:rPr>
                <w:rFonts w:ascii="Browallia New" w:hAnsi="Browallia New" w:cs="Browallia New"/>
                <w:sz w:val="28"/>
                <w:szCs w:val="28"/>
              </w:rPr>
              <w:t>1,089</w:t>
            </w:r>
          </w:p>
        </w:tc>
        <w:tc>
          <w:tcPr>
            <w:tcW w:w="158" w:type="pct"/>
          </w:tcPr>
          <w:p w14:paraId="21B9FC86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771972CC" w14:textId="61AC040E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1,089</w:t>
            </w:r>
          </w:p>
        </w:tc>
      </w:tr>
      <w:tr w:rsidR="003648CD" w:rsidRPr="005B5482" w14:paraId="253F76A4" w14:textId="77777777" w:rsidTr="00876350">
        <w:trPr>
          <w:cantSplit/>
          <w:trHeight w:val="278"/>
        </w:trPr>
        <w:tc>
          <w:tcPr>
            <w:tcW w:w="2988" w:type="pct"/>
            <w:vAlign w:val="center"/>
          </w:tcPr>
          <w:p w14:paraId="4C3055A3" w14:textId="77777777" w:rsidR="003648CD" w:rsidRPr="005B5482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D79DB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3D79D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552232E" w14:textId="21D3EA6A" w:rsidR="003648CD" w:rsidRPr="00C5342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53428">
              <w:rPr>
                <w:rFonts w:ascii="Browallia New" w:hAnsi="Browallia New" w:cs="Browallia New"/>
                <w:sz w:val="28"/>
                <w:szCs w:val="28"/>
              </w:rPr>
              <w:t>7,535</w:t>
            </w:r>
          </w:p>
        </w:tc>
        <w:tc>
          <w:tcPr>
            <w:tcW w:w="158" w:type="pct"/>
          </w:tcPr>
          <w:p w14:paraId="6B1C9B29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12" w:space="0" w:color="auto"/>
            </w:tcBorders>
          </w:tcPr>
          <w:p w14:paraId="4379730C" w14:textId="1F2470E5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649D8">
              <w:rPr>
                <w:rFonts w:ascii="Browallia New" w:hAnsi="Browallia New" w:cs="Browallia New"/>
                <w:sz w:val="28"/>
                <w:szCs w:val="28"/>
              </w:rPr>
              <w:t>7,535</w:t>
            </w:r>
          </w:p>
        </w:tc>
      </w:tr>
      <w:tr w:rsidR="003648CD" w:rsidRPr="005B5482" w14:paraId="6E6DDB2A" w14:textId="77777777" w:rsidTr="00876350">
        <w:trPr>
          <w:cantSplit/>
          <w:trHeight w:val="278"/>
        </w:trPr>
        <w:tc>
          <w:tcPr>
            <w:tcW w:w="2988" w:type="pct"/>
            <w:vAlign w:val="center"/>
          </w:tcPr>
          <w:p w14:paraId="0AAA9BF2" w14:textId="77777777" w:rsidR="003648CD" w:rsidRPr="003D79DB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12" w:space="0" w:color="auto"/>
            </w:tcBorders>
            <w:vAlign w:val="center"/>
          </w:tcPr>
          <w:p w14:paraId="4E2D4C29" w14:textId="77777777" w:rsidR="003648CD" w:rsidRPr="008649D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" w:type="pct"/>
          </w:tcPr>
          <w:p w14:paraId="3ACF920B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12" w:space="0" w:color="auto"/>
            </w:tcBorders>
          </w:tcPr>
          <w:p w14:paraId="48227EF8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648CD" w:rsidRPr="005B5482" w14:paraId="7B3A9C34" w14:textId="77777777" w:rsidTr="0058687C">
        <w:trPr>
          <w:cantSplit/>
          <w:trHeight w:val="278"/>
        </w:trPr>
        <w:tc>
          <w:tcPr>
            <w:tcW w:w="2988" w:type="pct"/>
            <w:vAlign w:val="center"/>
          </w:tcPr>
          <w:p w14:paraId="7E39E1E1" w14:textId="53DF7526" w:rsidR="003648CD" w:rsidRPr="003D79DB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D79DB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3D79DB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</w:t>
            </w:r>
            <w:r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914" w:type="pct"/>
            <w:vAlign w:val="center"/>
          </w:tcPr>
          <w:p w14:paraId="0D9B5F84" w14:textId="77777777" w:rsidR="003648CD" w:rsidRPr="008649D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" w:type="pct"/>
          </w:tcPr>
          <w:p w14:paraId="1CABF84A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0C60DE3E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648CD" w:rsidRPr="005B5482" w14:paraId="037A2474" w14:textId="77777777" w:rsidTr="0058687C">
        <w:trPr>
          <w:cantSplit/>
          <w:trHeight w:val="278"/>
        </w:trPr>
        <w:tc>
          <w:tcPr>
            <w:tcW w:w="2988" w:type="pct"/>
            <w:vAlign w:val="center"/>
          </w:tcPr>
          <w:p w14:paraId="06F748B0" w14:textId="012C83E3" w:rsidR="003648CD" w:rsidRPr="003D79DB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14" w:type="pct"/>
            <w:vAlign w:val="center"/>
          </w:tcPr>
          <w:p w14:paraId="57AC356B" w14:textId="1E9F4595" w:rsidR="003648CD" w:rsidRPr="00123AF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23AF8">
              <w:rPr>
                <w:rFonts w:ascii="BrowalliaUPC" w:hAnsi="BrowalliaUPC" w:cs="BrowalliaUPC"/>
                <w:sz w:val="28"/>
                <w:szCs w:val="28"/>
                <w:lang w:val="en-GB"/>
              </w:rPr>
              <w:t>6,790</w:t>
            </w:r>
          </w:p>
        </w:tc>
        <w:tc>
          <w:tcPr>
            <w:tcW w:w="158" w:type="pct"/>
          </w:tcPr>
          <w:p w14:paraId="048A2D88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</w:tcPr>
          <w:p w14:paraId="44015DD9" w14:textId="129980C4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6,790</w:t>
            </w:r>
          </w:p>
        </w:tc>
      </w:tr>
      <w:tr w:rsidR="003648CD" w:rsidRPr="005B5482" w14:paraId="535F970A" w14:textId="77777777" w:rsidTr="0058687C">
        <w:trPr>
          <w:cantSplit/>
          <w:trHeight w:val="278"/>
        </w:trPr>
        <w:tc>
          <w:tcPr>
            <w:tcW w:w="2988" w:type="pct"/>
            <w:vAlign w:val="center"/>
          </w:tcPr>
          <w:p w14:paraId="1828FAE2" w14:textId="704AE1BB" w:rsidR="003648CD" w:rsidRPr="003D79DB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center"/>
          </w:tcPr>
          <w:p w14:paraId="772D7ED9" w14:textId="5F3D2A96" w:rsidR="003648CD" w:rsidRPr="00123AF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23AF8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58" w:type="pct"/>
          </w:tcPr>
          <w:p w14:paraId="2768475D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6686906D" w14:textId="25ED9E4B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3648CD" w:rsidRPr="005B5482" w14:paraId="453CA70F" w14:textId="77777777" w:rsidTr="00D65670">
        <w:trPr>
          <w:cantSplit/>
          <w:trHeight w:val="278"/>
        </w:trPr>
        <w:tc>
          <w:tcPr>
            <w:tcW w:w="2988" w:type="pct"/>
            <w:vAlign w:val="center"/>
          </w:tcPr>
          <w:p w14:paraId="524F835F" w14:textId="6E46FA8B" w:rsidR="003648CD" w:rsidRPr="003D79DB" w:rsidRDefault="003648CD" w:rsidP="003648CD">
            <w:pPr>
              <w:pStyle w:val="CordiaNew"/>
              <w:tabs>
                <w:tab w:val="clear" w:pos="4153"/>
                <w:tab w:val="left" w:pos="-136"/>
                <w:tab w:val="left" w:pos="426"/>
              </w:tabs>
              <w:ind w:left="14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3D79DB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3D79DB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6FAAA7" w14:textId="08642526" w:rsidR="003648CD" w:rsidRPr="00123AF8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23AF8">
              <w:rPr>
                <w:rFonts w:ascii="BrowalliaUPC" w:hAnsi="BrowalliaUPC" w:cs="BrowalliaUPC"/>
                <w:sz w:val="28"/>
                <w:szCs w:val="28"/>
                <w:lang w:val="en-GB"/>
              </w:rPr>
              <w:t>6,790</w:t>
            </w:r>
          </w:p>
        </w:tc>
        <w:tc>
          <w:tcPr>
            <w:tcW w:w="158" w:type="pct"/>
          </w:tcPr>
          <w:p w14:paraId="09F2AC07" w14:textId="7777777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single" w:sz="12" w:space="0" w:color="auto"/>
            </w:tcBorders>
          </w:tcPr>
          <w:p w14:paraId="3DBE3679" w14:textId="28330A97" w:rsidR="003648CD" w:rsidRPr="005B5482" w:rsidRDefault="003648CD" w:rsidP="00364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6,790</w:t>
            </w:r>
          </w:p>
        </w:tc>
      </w:tr>
    </w:tbl>
    <w:p w14:paraId="46CCF949" w14:textId="77777777" w:rsidR="00BA2BCB" w:rsidRDefault="00BA2BCB" w:rsidP="00BA2BCB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7CB9347" w14:textId="0456B166" w:rsidR="001D0A1D" w:rsidRPr="005B5482" w:rsidRDefault="001D0A1D" w:rsidP="001D0A1D">
      <w:pPr>
        <w:pStyle w:val="CordiaNew"/>
        <w:tabs>
          <w:tab w:val="clear" w:pos="4153"/>
          <w:tab w:val="left" w:pos="426"/>
        </w:tabs>
        <w:ind w:left="450"/>
        <w:jc w:val="thaiDistribute"/>
        <w:rPr>
          <w:rStyle w:val="normaltextrun"/>
          <w:rFonts w:ascii="BrowalliaUPC" w:hAnsi="BrowalliaUPC" w:cs="BrowalliaUPC"/>
          <w:sz w:val="28"/>
          <w:szCs w:val="28"/>
        </w:rPr>
      </w:pP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ณ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วันที่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31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ธันวาคม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2566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กลุ่มบริษัทและบริษัทมี</w:t>
      </w:r>
      <w:r w:rsidRPr="005B5482">
        <w:rPr>
          <w:rFonts w:ascii="BrowalliaUPC" w:hAnsi="BrowalliaUPC" w:cs="BrowalliaUPC"/>
          <w:sz w:val="28"/>
          <w:szCs w:val="28"/>
          <w:cs/>
        </w:rPr>
        <w:t>โปรแกรมคอมพิวเตอร์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ที่</w:t>
      </w:r>
      <w:r w:rsidRPr="005B5482">
        <w:rPr>
          <w:rFonts w:ascii="BrowalliaUPC" w:hAnsi="BrowalliaUPC" w:cs="BrowalliaUPC"/>
          <w:sz w:val="28"/>
          <w:szCs w:val="28"/>
          <w:cs/>
        </w:rPr>
        <w:t>ตัดจำหน่ายเต็มมูลค่า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และยังใช้งานอยู่</w:t>
      </w:r>
      <w:r>
        <w:rPr>
          <w:rStyle w:val="normaltextrun"/>
          <w:rFonts w:ascii="BrowalliaUPC" w:hAnsi="BrowalliaUPC" w:cs="BrowalliaUPC" w:hint="cs"/>
          <w:sz w:val="28"/>
          <w:szCs w:val="28"/>
          <w:cs/>
        </w:rPr>
        <w:t xml:space="preserve">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โดยมีราคาทุนประมาณ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="007932B6">
        <w:rPr>
          <w:rStyle w:val="normaltextrun"/>
          <w:rFonts w:ascii="BrowalliaUPC" w:hAnsi="BrowalliaUPC" w:cs="BrowalliaUPC"/>
          <w:sz w:val="28"/>
          <w:szCs w:val="28"/>
        </w:rPr>
        <w:t>50.56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</w:t>
      </w:r>
      <w:r w:rsidRPr="00DD5565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และ </w:t>
      </w:r>
      <w:r w:rsidR="00DD5565" w:rsidRPr="00DD5565">
        <w:rPr>
          <w:rStyle w:val="normaltextrun"/>
          <w:rFonts w:ascii="BrowalliaUPC" w:hAnsi="BrowalliaUPC" w:cs="BrowalliaUPC"/>
          <w:sz w:val="28"/>
          <w:szCs w:val="28"/>
        </w:rPr>
        <w:t>62.01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</w:t>
      </w:r>
      <w:r w:rsidRPr="005B5482">
        <w:rPr>
          <w:rStyle w:val="normaltextrun"/>
          <w:rFonts w:ascii="BrowalliaUPC" w:hAnsi="BrowalliaUPC" w:cs="BrowalliaUPC"/>
          <w:sz w:val="28"/>
          <w:szCs w:val="28"/>
          <w:lang w:val="en-GB"/>
        </w:rPr>
        <w:t xml:space="preserve">(2565 : </w:t>
      </w:r>
      <w:r w:rsidRPr="005B5482">
        <w:rPr>
          <w:rFonts w:ascii="BrowalliaUPC" w:hAnsi="BrowalliaUPC" w:cs="BrowalliaUPC"/>
          <w:sz w:val="28"/>
          <w:szCs w:val="28"/>
        </w:rPr>
        <w:t xml:space="preserve">48.67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="002135E2" w:rsidRPr="008649D8">
        <w:rPr>
          <w:rFonts w:ascii="Browallia New" w:hAnsi="Browallia New" w:cs="Browallia New"/>
          <w:sz w:val="28"/>
          <w:szCs w:val="28"/>
        </w:rPr>
        <w:t xml:space="preserve">48.11 </w:t>
      </w:r>
      <w:r w:rsidRPr="005B5482">
        <w:rPr>
          <w:rStyle w:val="normaltextrun"/>
          <w:rFonts w:ascii="BrowalliaUPC" w:hAnsi="BrowalliaUPC" w:cs="BrowalliaUPC"/>
          <w:sz w:val="28"/>
          <w:szCs w:val="28"/>
          <w:cs/>
        </w:rPr>
        <w:t>ล้านบาท ตามลำดับ</w:t>
      </w:r>
      <w:r w:rsidRPr="005B5482">
        <w:rPr>
          <w:rStyle w:val="normaltextrun"/>
          <w:rFonts w:ascii="BrowalliaUPC" w:hAnsi="BrowalliaUPC" w:cs="BrowalliaUPC"/>
          <w:sz w:val="28"/>
          <w:szCs w:val="28"/>
        </w:rPr>
        <w:t>)</w:t>
      </w:r>
    </w:p>
    <w:p w14:paraId="69ED1856" w14:textId="77777777" w:rsidR="001D0A1D" w:rsidRPr="001D0A1D" w:rsidRDefault="001D0A1D" w:rsidP="00BA2BCB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5709500" w14:textId="289490C2" w:rsidR="00054311" w:rsidRPr="005B5482" w:rsidRDefault="00054311" w:rsidP="0005431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bookmarkStart w:id="3" w:name="_Hlk157035378"/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เงินกู้ยืมระยะสั้นจากสถาบันการเงิน</w:t>
      </w:r>
      <w:r w:rsidRPr="005B5482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bookmarkEnd w:id="3"/>
    <w:p w14:paraId="7B112A44" w14:textId="77777777" w:rsidR="00054311" w:rsidRPr="005B5482" w:rsidRDefault="00054311" w:rsidP="0005431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2"/>
        <w:gridCol w:w="1134"/>
        <w:gridCol w:w="141"/>
        <w:gridCol w:w="1134"/>
        <w:gridCol w:w="142"/>
        <w:gridCol w:w="1134"/>
        <w:gridCol w:w="142"/>
        <w:gridCol w:w="1138"/>
      </w:tblGrid>
      <w:tr w:rsidR="001B5C6E" w:rsidRPr="005B5482" w14:paraId="5AAC5B2A" w14:textId="77777777" w:rsidTr="00C717D4">
        <w:trPr>
          <w:cantSplit/>
          <w:trHeight w:val="20"/>
        </w:trPr>
        <w:tc>
          <w:tcPr>
            <w:tcW w:w="2551" w:type="dxa"/>
          </w:tcPr>
          <w:p w14:paraId="5C8F69EA" w14:textId="77777777" w:rsidR="00054311" w:rsidRPr="005B5482" w:rsidRDefault="00054311" w:rsidP="0096631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276" w:type="dxa"/>
            <w:tcBorders>
              <w:left w:val="nil"/>
            </w:tcBorders>
          </w:tcPr>
          <w:p w14:paraId="04DF0F8D" w14:textId="77777777" w:rsidR="00054311" w:rsidRPr="005B5482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C644A05" w14:textId="77777777" w:rsidR="00054311" w:rsidRPr="005B5482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2E788BB1" w14:textId="77777777" w:rsidR="00054311" w:rsidRPr="005B5482" w:rsidRDefault="00054311" w:rsidP="0096631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6193D21A" w14:textId="77777777" w:rsidR="00054311" w:rsidRPr="005B5482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14:paraId="7EF01040" w14:textId="77777777" w:rsidR="00054311" w:rsidRPr="005B5482" w:rsidRDefault="00054311" w:rsidP="0096631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1B5C6E" w:rsidRPr="005B5482" w14:paraId="310B6EB0" w14:textId="77777777" w:rsidTr="00C717D4">
        <w:trPr>
          <w:cantSplit/>
          <w:trHeight w:val="20"/>
        </w:trPr>
        <w:tc>
          <w:tcPr>
            <w:tcW w:w="2551" w:type="dxa"/>
          </w:tcPr>
          <w:p w14:paraId="21323419" w14:textId="77777777" w:rsidR="00054311" w:rsidRPr="005B5482" w:rsidRDefault="00054311" w:rsidP="0096631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E0574C2" w14:textId="1CC51392" w:rsidR="00054311" w:rsidRPr="005B5482" w:rsidRDefault="00BD5C6C" w:rsidP="0039019C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left w:val="nil"/>
            </w:tcBorders>
          </w:tcPr>
          <w:p w14:paraId="525CE980" w14:textId="77777777" w:rsidR="00054311" w:rsidRPr="005B5482" w:rsidRDefault="00054311" w:rsidP="0096631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5176C816" w14:textId="77777777" w:rsidR="00054311" w:rsidRPr="005B5482" w:rsidRDefault="00054311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4E6E61B" w14:textId="77777777" w:rsidR="00054311" w:rsidRPr="005B5482" w:rsidRDefault="00054311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168C26" w14:textId="77777777" w:rsidR="00054311" w:rsidRPr="005B5482" w:rsidRDefault="00054311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C7E25" w:rsidRPr="005B5482" w14:paraId="0D2D3C32" w14:textId="77777777" w:rsidTr="00CE5B5B">
        <w:trPr>
          <w:cantSplit/>
          <w:trHeight w:val="20"/>
        </w:trPr>
        <w:tc>
          <w:tcPr>
            <w:tcW w:w="2551" w:type="dxa"/>
          </w:tcPr>
          <w:p w14:paraId="1EA22A75" w14:textId="77777777" w:rsidR="002C7E25" w:rsidRPr="005B5482" w:rsidRDefault="002C7E25" w:rsidP="002C7E2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13639CE3" w14:textId="7EBC29B6" w:rsidR="002C7E25" w:rsidRPr="005B5482" w:rsidRDefault="002C7E25" w:rsidP="002C7E25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11BAA5F8" w14:textId="77777777" w:rsidR="002C7E25" w:rsidRPr="005B5482" w:rsidRDefault="002C7E25" w:rsidP="002C7E2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7DC5E1" w14:textId="03A94554" w:rsidR="002C7E25" w:rsidRPr="005B5482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41D17B7" w14:textId="77777777" w:rsidR="002C7E25" w:rsidRPr="005B5482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  <w:tab w:val="left" w:pos="540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238C30" w14:textId="07752F6C" w:rsidR="002C7E25" w:rsidRPr="005B5482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2" w:type="dxa"/>
            <w:vAlign w:val="bottom"/>
          </w:tcPr>
          <w:p w14:paraId="7DC5FCED" w14:textId="77777777" w:rsidR="002C7E25" w:rsidRPr="005B5482" w:rsidRDefault="002C7E25" w:rsidP="00832245">
            <w:pPr>
              <w:tabs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851B17" w14:textId="5FF3496B" w:rsidR="002C7E25" w:rsidRPr="00832245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06D1919" w14:textId="77777777" w:rsidR="002C7E25" w:rsidRPr="005B5482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  <w:tab w:val="left" w:pos="540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468A276" w14:textId="27B12793" w:rsidR="002C7E25" w:rsidRPr="005B5482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5526FF" w:rsidRPr="005B5482" w14:paraId="611A5118" w14:textId="77777777" w:rsidTr="002C7E25">
        <w:trPr>
          <w:cantSplit/>
          <w:trHeight w:val="341"/>
        </w:trPr>
        <w:tc>
          <w:tcPr>
            <w:tcW w:w="2551" w:type="dxa"/>
          </w:tcPr>
          <w:p w14:paraId="1B6B0DE7" w14:textId="77777777" w:rsidR="005526FF" w:rsidRPr="005B5482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7501122F" w14:textId="77777777" w:rsidR="005526FF" w:rsidRPr="005B5482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52388EA" w14:textId="77777777" w:rsidR="005526FF" w:rsidRPr="005B5482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F484BF3" w14:textId="77777777" w:rsidR="005526FF" w:rsidRPr="005B5482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396AC68" w14:textId="77777777" w:rsidR="005526FF" w:rsidRPr="005B5482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1660C077" w14:textId="77777777" w:rsidR="005526FF" w:rsidRPr="005B5482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18C44EEE" w14:textId="77777777" w:rsidR="005526FF" w:rsidRPr="005B5482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E14AEB1" w14:textId="77777777" w:rsidR="005526FF" w:rsidRPr="005B5482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3A7E98EA" w14:textId="77777777" w:rsidR="005526FF" w:rsidRPr="005B5482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25BD0FF8" w14:textId="77777777" w:rsidR="005526FF" w:rsidRPr="005B5482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2C7E25" w:rsidRPr="005B5482" w14:paraId="5DDCD498" w14:textId="77777777" w:rsidTr="00C717D4">
        <w:trPr>
          <w:cantSplit/>
          <w:trHeight w:val="20"/>
        </w:trPr>
        <w:tc>
          <w:tcPr>
            <w:tcW w:w="2551" w:type="dxa"/>
          </w:tcPr>
          <w:p w14:paraId="49A5E1CE" w14:textId="77777777" w:rsidR="002C7E25" w:rsidRPr="005B5482" w:rsidRDefault="002C7E25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left w:val="nil"/>
            </w:tcBorders>
          </w:tcPr>
          <w:p w14:paraId="7BD47EBD" w14:textId="3E73690F" w:rsidR="002C7E25" w:rsidRPr="005B5482" w:rsidRDefault="002C7E25" w:rsidP="002C7E2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1.375</w:t>
            </w:r>
          </w:p>
        </w:tc>
        <w:tc>
          <w:tcPr>
            <w:tcW w:w="142" w:type="dxa"/>
            <w:tcBorders>
              <w:left w:val="nil"/>
            </w:tcBorders>
          </w:tcPr>
          <w:p w14:paraId="220F0FE0" w14:textId="77777777" w:rsidR="002C7E25" w:rsidRPr="005B5482" w:rsidRDefault="002C7E25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6E0B78D" w14:textId="72533EFE" w:rsidR="002C7E25" w:rsidRPr="005B5482" w:rsidRDefault="00123AF8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5EE7862" w14:textId="77777777" w:rsidR="002C7E25" w:rsidRPr="005B5482" w:rsidRDefault="002C7E25" w:rsidP="002C7E2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88D317B" w14:textId="78D066F9" w:rsidR="002C7E25" w:rsidRPr="005B5482" w:rsidRDefault="002C7E25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9,278</w:t>
            </w:r>
          </w:p>
        </w:tc>
        <w:tc>
          <w:tcPr>
            <w:tcW w:w="142" w:type="dxa"/>
            <w:vAlign w:val="bottom"/>
          </w:tcPr>
          <w:p w14:paraId="2BAFE20C" w14:textId="77777777" w:rsidR="002C7E25" w:rsidRPr="005B5482" w:rsidRDefault="002C7E25" w:rsidP="002C7E2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57FC034" w14:textId="72A872DA" w:rsidR="002C7E25" w:rsidRPr="005B5482" w:rsidRDefault="00123AF8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FD3633" w14:textId="77777777" w:rsidR="002C7E25" w:rsidRPr="005B5482" w:rsidRDefault="002C7E25" w:rsidP="002C7E2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6D151BEA" w14:textId="20EBE38A" w:rsidR="002C7E25" w:rsidRPr="005B5482" w:rsidRDefault="002C7E25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2C7E25" w:rsidRPr="005B5482" w14:paraId="05335AF9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71B75F43" w14:textId="77777777" w:rsidR="002C7E25" w:rsidRPr="005B5482" w:rsidRDefault="002C7E25" w:rsidP="002C7E2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หนี้สินภายใต้สัญญาทรัสต์รีซีท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2CE81B5" w14:textId="77777777" w:rsidR="002C7E25" w:rsidRPr="005B5482" w:rsidRDefault="002C7E25" w:rsidP="002C7E2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2.00 - 4.00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752B3AD" w14:textId="77777777" w:rsidR="002C7E25" w:rsidRPr="005B5482" w:rsidRDefault="002C7E25" w:rsidP="002C7E2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AC3D327" w14:textId="0F3B38B7" w:rsidR="002C7E25" w:rsidRPr="005B5482" w:rsidRDefault="00123AF8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5,000</w:t>
            </w:r>
          </w:p>
        </w:tc>
        <w:tc>
          <w:tcPr>
            <w:tcW w:w="141" w:type="dxa"/>
          </w:tcPr>
          <w:p w14:paraId="7588812A" w14:textId="77777777" w:rsidR="002C7E25" w:rsidRPr="005B5482" w:rsidRDefault="002C7E25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D02E15" w14:textId="6E0B4628" w:rsidR="002C7E25" w:rsidRPr="005B5482" w:rsidRDefault="002C7E25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21,652</w:t>
            </w:r>
          </w:p>
        </w:tc>
        <w:tc>
          <w:tcPr>
            <w:tcW w:w="142" w:type="dxa"/>
          </w:tcPr>
          <w:p w14:paraId="1D849EFE" w14:textId="77777777" w:rsidR="002C7E25" w:rsidRPr="005B5482" w:rsidRDefault="002C7E25" w:rsidP="002C7E25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D43511" w14:textId="434B0F07" w:rsidR="002C7E25" w:rsidRPr="005B5482" w:rsidRDefault="00123AF8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0488E4" w14:textId="77777777" w:rsidR="002C7E25" w:rsidRPr="005B5482" w:rsidRDefault="002C7E25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C048A1D" w14:textId="1484E653" w:rsidR="002C7E25" w:rsidRPr="005B5482" w:rsidRDefault="002C7E25" w:rsidP="002C7E2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18,319</w:t>
            </w:r>
          </w:p>
        </w:tc>
      </w:tr>
      <w:tr w:rsidR="002C7E25" w:rsidRPr="005B5482" w14:paraId="68701EA9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1A56A994" w14:textId="77777777" w:rsidR="002C7E25" w:rsidRPr="005B5482" w:rsidRDefault="002C7E25" w:rsidP="002C7E25">
            <w:pPr>
              <w:pStyle w:val="Heading7"/>
              <w:ind w:left="294"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5B5482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9B44D70" w14:textId="77777777" w:rsidR="002C7E25" w:rsidRPr="005B5482" w:rsidRDefault="002C7E25" w:rsidP="002C7E25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50B7DC7" w14:textId="77777777" w:rsidR="002C7E25" w:rsidRPr="005B5482" w:rsidRDefault="002C7E25" w:rsidP="002C7E25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E52F10" w14:textId="1D710E3D" w:rsidR="002C7E25" w:rsidRPr="005B5482" w:rsidRDefault="00123AF8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5,000</w:t>
            </w:r>
          </w:p>
        </w:tc>
        <w:tc>
          <w:tcPr>
            <w:tcW w:w="141" w:type="dxa"/>
          </w:tcPr>
          <w:p w14:paraId="674B1E46" w14:textId="77777777" w:rsidR="002C7E25" w:rsidRPr="005B5482" w:rsidRDefault="002C7E25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7D55CBD" w14:textId="418F6325" w:rsidR="002C7E25" w:rsidRPr="005B5482" w:rsidRDefault="002C7E25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30,930</w:t>
            </w:r>
          </w:p>
        </w:tc>
        <w:tc>
          <w:tcPr>
            <w:tcW w:w="142" w:type="dxa"/>
          </w:tcPr>
          <w:p w14:paraId="5F539B6B" w14:textId="77777777" w:rsidR="002C7E25" w:rsidRPr="005B5482" w:rsidRDefault="002C7E25" w:rsidP="002C7E25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57E5321" w14:textId="318C66DF" w:rsidR="002C7E25" w:rsidRPr="005B5482" w:rsidRDefault="00123AF8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47EB1B" w14:textId="77777777" w:rsidR="002C7E25" w:rsidRPr="005B5482" w:rsidRDefault="002C7E25" w:rsidP="002C7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136E02" w14:textId="4984BE2E" w:rsidR="002C7E25" w:rsidRPr="005B5482" w:rsidRDefault="002C7E25" w:rsidP="002C7E2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18,319</w:t>
            </w:r>
          </w:p>
        </w:tc>
      </w:tr>
    </w:tbl>
    <w:p w14:paraId="31109655" w14:textId="77777777" w:rsidR="00815A99" w:rsidRPr="005B5482" w:rsidRDefault="00815A99" w:rsidP="0039019C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FD49CA9" w14:textId="3D2A9869" w:rsidR="00054311" w:rsidRPr="005B5482" w:rsidRDefault="00054311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การเปลี่ยนแปลงของเงินกู้ยืมระยะสั้น</w:t>
      </w:r>
      <w:r w:rsidR="007C0E0F" w:rsidRPr="005B5482">
        <w:rPr>
          <w:rFonts w:ascii="BrowalliaUPC" w:hAnsi="BrowalliaUPC" w:cs="BrowalliaUPC"/>
          <w:sz w:val="28"/>
          <w:szCs w:val="28"/>
          <w:cs/>
        </w:rPr>
        <w:t>จากสถาบันการเงิน</w:t>
      </w:r>
      <w:r w:rsidRPr="005B5482">
        <w:rPr>
          <w:rFonts w:ascii="BrowalliaUPC" w:hAnsi="BrowalliaUPC" w:cs="BrowalliaUPC"/>
          <w:sz w:val="28"/>
          <w:szCs w:val="28"/>
          <w:cs/>
        </w:rPr>
        <w:t>สำหรับ</w:t>
      </w:r>
      <w:r w:rsidR="00B1150A" w:rsidRPr="005B5482">
        <w:rPr>
          <w:rFonts w:ascii="BrowalliaUPC" w:hAnsi="BrowalliaUPC" w:cs="BrowalliaUPC"/>
          <w:sz w:val="28"/>
          <w:szCs w:val="28"/>
          <w:cs/>
        </w:rPr>
        <w:t>ปี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31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256</w:t>
      </w:r>
      <w:r w:rsidR="002C7E25" w:rsidRPr="005B5482">
        <w:rPr>
          <w:rFonts w:ascii="BrowalliaUPC" w:hAnsi="BrowalliaUPC" w:cs="BrowalliaUPC"/>
          <w:sz w:val="28"/>
          <w:szCs w:val="28"/>
          <w:lang w:val="en-GB"/>
        </w:rPr>
        <w:t>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7363E" w:rsidRPr="005B5482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37363E" w:rsidRPr="005B5482">
        <w:rPr>
          <w:rFonts w:ascii="BrowalliaUPC" w:hAnsi="BrowalliaUPC" w:cs="BrowalliaUPC"/>
          <w:sz w:val="28"/>
          <w:szCs w:val="28"/>
        </w:rPr>
        <w:t>256</w:t>
      </w:r>
      <w:r w:rsidR="002C7E25" w:rsidRPr="005B5482">
        <w:rPr>
          <w:rFonts w:ascii="BrowalliaUPC" w:hAnsi="BrowalliaUPC" w:cs="BrowalliaUPC"/>
          <w:sz w:val="28"/>
          <w:szCs w:val="28"/>
        </w:rPr>
        <w:t>5</w:t>
      </w:r>
      <w:r w:rsidR="0037363E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A8AD81C" w14:textId="3B46FB28" w:rsidR="00054311" w:rsidRPr="005B5482" w:rsidRDefault="00054311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134"/>
        <w:gridCol w:w="141"/>
        <w:gridCol w:w="1134"/>
        <w:gridCol w:w="142"/>
        <w:gridCol w:w="1134"/>
        <w:gridCol w:w="142"/>
        <w:gridCol w:w="1138"/>
      </w:tblGrid>
      <w:tr w:rsidR="005B1A3A" w:rsidRPr="005B5482" w14:paraId="63D7D2DF" w14:textId="77777777" w:rsidTr="00AB39F1">
        <w:trPr>
          <w:cantSplit/>
          <w:trHeight w:val="20"/>
        </w:trPr>
        <w:tc>
          <w:tcPr>
            <w:tcW w:w="567" w:type="dxa"/>
          </w:tcPr>
          <w:p w14:paraId="50A0C2A2" w14:textId="77777777" w:rsidR="005B1A3A" w:rsidRPr="005B5482" w:rsidRDefault="005B1A3A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4" w:name="_Hlk157084592"/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3402" w:type="dxa"/>
            <w:tcBorders>
              <w:left w:val="nil"/>
            </w:tcBorders>
          </w:tcPr>
          <w:p w14:paraId="3446BBF3" w14:textId="77777777" w:rsidR="005B1A3A" w:rsidRPr="005B5482" w:rsidRDefault="005B1A3A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18A5300C" w14:textId="77777777" w:rsidR="005B1A3A" w:rsidRPr="005B5482" w:rsidRDefault="005B1A3A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1430FCE0" w14:textId="77777777" w:rsidR="005B1A3A" w:rsidRPr="005B5482" w:rsidRDefault="005B1A3A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14:paraId="3661DFEA" w14:textId="77777777" w:rsidR="005B1A3A" w:rsidRPr="005B5482" w:rsidRDefault="005B1A3A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5B1A3A" w:rsidRPr="005B5482" w14:paraId="4C817AE4" w14:textId="77777777" w:rsidTr="00AB39F1">
        <w:trPr>
          <w:cantSplit/>
          <w:trHeight w:val="20"/>
        </w:trPr>
        <w:tc>
          <w:tcPr>
            <w:tcW w:w="567" w:type="dxa"/>
          </w:tcPr>
          <w:p w14:paraId="69C19E0F" w14:textId="77777777" w:rsidR="005B1A3A" w:rsidRPr="005B5482" w:rsidRDefault="005B1A3A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0DC09FD9" w14:textId="77777777" w:rsidR="005B1A3A" w:rsidRPr="005B5482" w:rsidRDefault="005B1A3A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31C0EF05" w14:textId="77777777" w:rsidR="005B1A3A" w:rsidRPr="005B5482" w:rsidRDefault="005B1A3A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19E6C94" w14:textId="77777777" w:rsidR="005B1A3A" w:rsidRPr="005B5482" w:rsidRDefault="005B1A3A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B85AD5" w14:textId="77777777" w:rsidR="005B1A3A" w:rsidRPr="005B5482" w:rsidRDefault="005B1A3A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C7E25" w:rsidRPr="005B5482" w14:paraId="113BD732" w14:textId="77777777" w:rsidTr="00AB39F1">
        <w:trPr>
          <w:cantSplit/>
          <w:trHeight w:val="20"/>
        </w:trPr>
        <w:tc>
          <w:tcPr>
            <w:tcW w:w="567" w:type="dxa"/>
          </w:tcPr>
          <w:p w14:paraId="1E544AAE" w14:textId="77777777" w:rsidR="002C7E25" w:rsidRPr="005B5482" w:rsidRDefault="002C7E25" w:rsidP="002C7E2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7E9BA9A0" w14:textId="77777777" w:rsidR="002C7E25" w:rsidRPr="005B5482" w:rsidRDefault="002C7E25" w:rsidP="002C7E25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C76480" w14:textId="7EDF2101" w:rsidR="002C7E25" w:rsidRPr="005B5482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0674243" w14:textId="77777777" w:rsidR="002C7E25" w:rsidRPr="005B5482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  <w:tab w:val="left" w:pos="540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65F448" w14:textId="56CB5509" w:rsidR="002C7E25" w:rsidRPr="005B5482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2" w:type="dxa"/>
            <w:vAlign w:val="bottom"/>
          </w:tcPr>
          <w:p w14:paraId="0659563C" w14:textId="77777777" w:rsidR="002C7E25" w:rsidRPr="005B5482" w:rsidRDefault="002C7E25" w:rsidP="00832245">
            <w:pPr>
              <w:tabs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4DFAD0" w14:textId="366C8323" w:rsidR="002C7E25" w:rsidRPr="00832245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69BCE2F" w14:textId="77777777" w:rsidR="002C7E25" w:rsidRPr="005B5482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  <w:tab w:val="left" w:pos="540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241CBFF" w14:textId="315D583B" w:rsidR="002C7E25" w:rsidRPr="005B5482" w:rsidRDefault="002C7E25" w:rsidP="00832245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5B1A3A" w:rsidRPr="005B5482" w14:paraId="65FD862C" w14:textId="77777777" w:rsidTr="00AB39F1">
        <w:trPr>
          <w:cantSplit/>
          <w:trHeight w:val="20"/>
        </w:trPr>
        <w:tc>
          <w:tcPr>
            <w:tcW w:w="567" w:type="dxa"/>
          </w:tcPr>
          <w:p w14:paraId="3FBB5FAC" w14:textId="77777777" w:rsidR="005B1A3A" w:rsidRPr="005B5482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14:paraId="73B1DDDD" w14:textId="77777777" w:rsidR="005B1A3A" w:rsidRPr="005B5482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9996E4F" w14:textId="77777777" w:rsidR="005B1A3A" w:rsidRPr="005B5482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5E298C76" w14:textId="77777777" w:rsidR="005B1A3A" w:rsidRPr="005B5482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7AFE7ACF" w14:textId="77777777" w:rsidR="005B1A3A" w:rsidRPr="005B5482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0FBA3F47" w14:textId="77777777" w:rsidR="005B1A3A" w:rsidRPr="005B5482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71A45CE" w14:textId="77777777" w:rsidR="005B1A3A" w:rsidRPr="005B5482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5F4E6D2" w14:textId="77777777" w:rsidR="005B1A3A" w:rsidRPr="005B5482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5F47F136" w14:textId="77777777" w:rsidR="005B1A3A" w:rsidRPr="005B5482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5B1A3A" w:rsidRPr="005B5482" w14:paraId="1E18F0F1" w14:textId="77777777" w:rsidTr="00AB39F1">
        <w:trPr>
          <w:cantSplit/>
          <w:trHeight w:val="20"/>
        </w:trPr>
        <w:tc>
          <w:tcPr>
            <w:tcW w:w="3969" w:type="dxa"/>
            <w:gridSpan w:val="2"/>
          </w:tcPr>
          <w:p w14:paraId="690F60C5" w14:textId="4495807A" w:rsidR="005B1A3A" w:rsidRPr="005B5482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E00463A" w14:textId="4452B4AB" w:rsidR="005B1A3A" w:rsidRPr="005B5482" w:rsidRDefault="00C0659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30,930</w:t>
            </w:r>
          </w:p>
        </w:tc>
        <w:tc>
          <w:tcPr>
            <w:tcW w:w="141" w:type="dxa"/>
            <w:vAlign w:val="bottom"/>
          </w:tcPr>
          <w:p w14:paraId="3B92DEAF" w14:textId="77777777" w:rsidR="005B1A3A" w:rsidRPr="005B5482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C75C195" w14:textId="5460DAE9" w:rsidR="005B1A3A" w:rsidRPr="005B5482" w:rsidRDefault="00D726A1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142" w:type="dxa"/>
            <w:vAlign w:val="bottom"/>
          </w:tcPr>
          <w:p w14:paraId="1C903B16" w14:textId="77777777" w:rsidR="005B1A3A" w:rsidRPr="005B5482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437792E" w14:textId="4099C11F" w:rsidR="005B1A3A" w:rsidRPr="005B5482" w:rsidRDefault="00300181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18,319</w:t>
            </w:r>
          </w:p>
        </w:tc>
        <w:tc>
          <w:tcPr>
            <w:tcW w:w="142" w:type="dxa"/>
            <w:shd w:val="clear" w:color="auto" w:fill="auto"/>
          </w:tcPr>
          <w:p w14:paraId="3F30D0C6" w14:textId="77777777" w:rsidR="005B1A3A" w:rsidRPr="005B5482" w:rsidRDefault="005B1A3A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4EC60775" w14:textId="27FFF8C6" w:rsidR="005B1A3A" w:rsidRPr="005B5482" w:rsidRDefault="00D726A1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</w:tr>
      <w:tr w:rsidR="005B1A3A" w:rsidRPr="005B5482" w14:paraId="2498684D" w14:textId="77777777" w:rsidTr="00AB39F1">
        <w:trPr>
          <w:cantSplit/>
          <w:trHeight w:val="20"/>
        </w:trPr>
        <w:tc>
          <w:tcPr>
            <w:tcW w:w="567" w:type="dxa"/>
            <w:vAlign w:val="bottom"/>
          </w:tcPr>
          <w:p w14:paraId="3DE0146F" w14:textId="37395E19" w:rsidR="005B1A3A" w:rsidRPr="005B5482" w:rsidRDefault="005B1A3A" w:rsidP="00CE5B5B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43EDA80D" w14:textId="33FFF4FE" w:rsidR="005B1A3A" w:rsidRPr="005B5482" w:rsidRDefault="005B1A3A" w:rsidP="005B1A3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134" w:type="dxa"/>
            <w:shd w:val="clear" w:color="auto" w:fill="auto"/>
          </w:tcPr>
          <w:p w14:paraId="0F54DD42" w14:textId="0B485CA6" w:rsidR="005B1A3A" w:rsidRPr="005B5482" w:rsidRDefault="00300181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122,011</w:t>
            </w:r>
          </w:p>
        </w:tc>
        <w:tc>
          <w:tcPr>
            <w:tcW w:w="141" w:type="dxa"/>
          </w:tcPr>
          <w:p w14:paraId="45B8DAFC" w14:textId="77777777" w:rsidR="005B1A3A" w:rsidRPr="005B5482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B5BD40" w14:textId="4F69AEF9" w:rsidR="005B1A3A" w:rsidRPr="005B5482" w:rsidRDefault="00D726A1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C06598">
              <w:rPr>
                <w:rFonts w:ascii="BrowalliaUPC" w:hAnsi="BrowalliaUPC" w:cs="BrowalliaUPC"/>
                <w:sz w:val="28"/>
                <w:szCs w:val="28"/>
              </w:rPr>
              <w:t>65,658</w:t>
            </w:r>
          </w:p>
        </w:tc>
        <w:tc>
          <w:tcPr>
            <w:tcW w:w="142" w:type="dxa"/>
          </w:tcPr>
          <w:p w14:paraId="5A2A39EF" w14:textId="77777777" w:rsidR="005B1A3A" w:rsidRPr="005B5482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FD5F11" w14:textId="50E62BC2" w:rsidR="005B1A3A" w:rsidRPr="005B5482" w:rsidRDefault="00300181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90,991</w:t>
            </w:r>
          </w:p>
        </w:tc>
        <w:tc>
          <w:tcPr>
            <w:tcW w:w="142" w:type="dxa"/>
            <w:shd w:val="clear" w:color="auto" w:fill="auto"/>
          </w:tcPr>
          <w:p w14:paraId="3334CF77" w14:textId="77777777" w:rsidR="005B1A3A" w:rsidRPr="005B5482" w:rsidRDefault="005B1A3A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0C07DC3B" w14:textId="298ECAF1" w:rsidR="005B1A3A" w:rsidRPr="005B5482" w:rsidRDefault="00D726A1" w:rsidP="00CE5B5B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116,216</w:t>
            </w:r>
          </w:p>
        </w:tc>
      </w:tr>
      <w:tr w:rsidR="00AB39F1" w:rsidRPr="005B5482" w14:paraId="723BD2BA" w14:textId="77777777" w:rsidTr="00AB39F1">
        <w:trPr>
          <w:cantSplit/>
          <w:trHeight w:val="20"/>
        </w:trPr>
        <w:tc>
          <w:tcPr>
            <w:tcW w:w="567" w:type="dxa"/>
            <w:vAlign w:val="bottom"/>
          </w:tcPr>
          <w:p w14:paraId="403FE8F4" w14:textId="30E4BA79" w:rsidR="00AB39F1" w:rsidRPr="005B5482" w:rsidRDefault="00AB39F1" w:rsidP="00AB39F1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402" w:type="dxa"/>
            <w:tcBorders>
              <w:left w:val="nil"/>
            </w:tcBorders>
            <w:vAlign w:val="bottom"/>
          </w:tcPr>
          <w:p w14:paraId="6ED8B998" w14:textId="3CE0228B" w:rsidR="00AB39F1" w:rsidRPr="005B5482" w:rsidRDefault="00AB39F1" w:rsidP="00AB39F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34" w:type="dxa"/>
            <w:shd w:val="clear" w:color="auto" w:fill="auto"/>
          </w:tcPr>
          <w:p w14:paraId="0B54FE13" w14:textId="2407515C" w:rsidR="00AB39F1" w:rsidRPr="005B5482" w:rsidRDefault="0030018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C06598">
              <w:rPr>
                <w:rFonts w:ascii="BrowalliaUPC" w:hAnsi="BrowalliaUPC" w:cs="BrowalliaUPC"/>
                <w:sz w:val="28"/>
                <w:szCs w:val="28"/>
              </w:rPr>
              <w:t>47,942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56A3CA23" w14:textId="77777777" w:rsidR="00AB39F1" w:rsidRPr="005B5482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8E7322" w14:textId="1B61E0EC" w:rsidR="00AB39F1" w:rsidRPr="005B5482" w:rsidRDefault="00D726A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(235,720)</w:t>
            </w:r>
          </w:p>
        </w:tc>
        <w:tc>
          <w:tcPr>
            <w:tcW w:w="142" w:type="dxa"/>
          </w:tcPr>
          <w:p w14:paraId="47E3D810" w14:textId="77777777" w:rsidR="00AB39F1" w:rsidRPr="005B5482" w:rsidRDefault="00AB39F1" w:rsidP="00AB39F1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E4A932" w14:textId="76753C96" w:rsidR="00AB39F1" w:rsidRPr="005B5482" w:rsidRDefault="0030018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109,311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13B8C4E" w14:textId="77777777" w:rsidR="00AB39F1" w:rsidRPr="005B5482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4823518" w14:textId="0B973A31" w:rsidR="00AB39F1" w:rsidRPr="005B5482" w:rsidRDefault="00D726A1" w:rsidP="00AB39F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(161,125)</w:t>
            </w:r>
          </w:p>
        </w:tc>
      </w:tr>
      <w:tr w:rsidR="00AB39F1" w:rsidRPr="005B5482" w14:paraId="6052331A" w14:textId="557732A2" w:rsidTr="00FE5B75">
        <w:trPr>
          <w:cantSplit/>
          <w:trHeight w:val="371"/>
        </w:trPr>
        <w:tc>
          <w:tcPr>
            <w:tcW w:w="3969" w:type="dxa"/>
            <w:gridSpan w:val="2"/>
            <w:vAlign w:val="bottom"/>
          </w:tcPr>
          <w:p w14:paraId="6BDC56D6" w14:textId="1EC1124A" w:rsidR="00AB39F1" w:rsidRPr="005B5482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ปรับปรุงอัตราแลกเปลี่ยน</w:t>
            </w:r>
            <w:r w:rsidR="009F3049"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สำหรับหนี้สิน</w:t>
            </w:r>
            <w:r w:rsidR="00223539" w:rsidRPr="005B5482">
              <w:rPr>
                <w:rFonts w:ascii="BrowalliaUPC" w:hAnsi="BrowalliaUPC" w:cs="BrowalliaUPC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C43BA" w14:textId="5B018F12" w:rsidR="00AB39F1" w:rsidRPr="005B5482" w:rsidRDefault="0030018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141" w:type="dxa"/>
            <w:vAlign w:val="bottom"/>
          </w:tcPr>
          <w:p w14:paraId="2EBF3DAB" w14:textId="77777777" w:rsidR="00AB39F1" w:rsidRPr="005B5482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9AD8FC6" w14:textId="409F1328" w:rsidR="00AB39F1" w:rsidRPr="005B5482" w:rsidRDefault="00D726A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560</w:t>
            </w:r>
          </w:p>
        </w:tc>
        <w:tc>
          <w:tcPr>
            <w:tcW w:w="142" w:type="dxa"/>
            <w:vAlign w:val="bottom"/>
          </w:tcPr>
          <w:p w14:paraId="1271AA26" w14:textId="77777777" w:rsidR="00AB39F1" w:rsidRPr="005B5482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993A2A" w14:textId="0AA22E92" w:rsidR="009B0E25" w:rsidRPr="005B5482" w:rsidRDefault="0030018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59263C" w14:textId="77777777" w:rsidR="00AB39F1" w:rsidRPr="005B5482" w:rsidRDefault="00AB39F1" w:rsidP="00FE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91CC8D9" w14:textId="7A8AB72B" w:rsidR="00AB39F1" w:rsidRPr="005B5482" w:rsidRDefault="00D726A1" w:rsidP="00FE5B7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</w:tr>
      <w:tr w:rsidR="00AB39F1" w:rsidRPr="005B5482" w14:paraId="6F5D6808" w14:textId="174E4658" w:rsidTr="00AB39F1">
        <w:trPr>
          <w:cantSplit/>
          <w:trHeight w:val="20"/>
        </w:trPr>
        <w:tc>
          <w:tcPr>
            <w:tcW w:w="3969" w:type="dxa"/>
            <w:gridSpan w:val="2"/>
            <w:vAlign w:val="bottom"/>
          </w:tcPr>
          <w:p w14:paraId="00878534" w14:textId="366E9AE4" w:rsidR="00AB39F1" w:rsidRPr="005B5482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0DD6EF" w14:textId="70C7FEA3" w:rsidR="00AB39F1" w:rsidRPr="005B5482" w:rsidRDefault="0030018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5,000</w:t>
            </w:r>
          </w:p>
        </w:tc>
        <w:tc>
          <w:tcPr>
            <w:tcW w:w="141" w:type="dxa"/>
          </w:tcPr>
          <w:p w14:paraId="2FFB6DC3" w14:textId="77777777" w:rsidR="00AB39F1" w:rsidRPr="005B5482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BAE9619" w14:textId="21C1AD33" w:rsidR="00AB39F1" w:rsidRPr="005B5482" w:rsidRDefault="00C06598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30,930</w:t>
            </w:r>
          </w:p>
        </w:tc>
        <w:tc>
          <w:tcPr>
            <w:tcW w:w="142" w:type="dxa"/>
          </w:tcPr>
          <w:p w14:paraId="53C12921" w14:textId="77777777" w:rsidR="00AB39F1" w:rsidRPr="005B5482" w:rsidRDefault="00AB39F1" w:rsidP="00AB39F1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53ADFB" w14:textId="0AE1560F" w:rsidR="00AB39F1" w:rsidRPr="005B5482" w:rsidRDefault="0030018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464B9B" w14:textId="77777777" w:rsidR="00AB39F1" w:rsidRPr="005B5482" w:rsidRDefault="00AB39F1" w:rsidP="00AB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8CF2F7B" w14:textId="242E8F68" w:rsidR="00AB39F1" w:rsidRPr="005B5482" w:rsidRDefault="00D726A1" w:rsidP="00AB39F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18,319</w:t>
            </w:r>
          </w:p>
        </w:tc>
      </w:tr>
      <w:bookmarkEnd w:id="4"/>
    </w:tbl>
    <w:p w14:paraId="3B2500D5" w14:textId="77777777" w:rsidR="005318A7" w:rsidRPr="005B5482" w:rsidRDefault="00531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1901356" w14:textId="77777777" w:rsidR="003A1D70" w:rsidRPr="005B5482" w:rsidRDefault="003A1D70" w:rsidP="007A0CFF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เงินกู้ยืมระยะสั้นจากบุคคลอื่น</w:t>
      </w:r>
    </w:p>
    <w:p w14:paraId="6FEAD2B9" w14:textId="77777777" w:rsidR="003A1D70" w:rsidRPr="005B5482" w:rsidRDefault="003A1D70" w:rsidP="003A1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b/>
          <w:bCs/>
          <w:sz w:val="28"/>
          <w:szCs w:val="28"/>
        </w:rPr>
      </w:pPr>
    </w:p>
    <w:p w14:paraId="56A98518" w14:textId="77777777" w:rsidR="00855A8B" w:rsidRDefault="003A1D70" w:rsidP="007A0CF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ในระหว่าง</w:t>
      </w:r>
      <w:r w:rsidR="007E5639" w:rsidRPr="005B5482">
        <w:rPr>
          <w:rFonts w:ascii="BrowalliaUPC" w:hAnsi="BrowalliaUPC" w:cs="BrowalliaUPC"/>
          <w:sz w:val="28"/>
          <w:szCs w:val="28"/>
          <w:cs/>
        </w:rPr>
        <w:t xml:space="preserve">ปี บริษัทได้กู้ยืมเงินจากบุคคลอื่นเป็นจำนวนรวม </w:t>
      </w:r>
      <w:r w:rsidR="007E5639" w:rsidRPr="005B5482">
        <w:rPr>
          <w:rFonts w:ascii="BrowalliaUPC" w:hAnsi="BrowalliaUPC" w:cs="BrowalliaUPC"/>
          <w:sz w:val="28"/>
          <w:szCs w:val="28"/>
        </w:rPr>
        <w:t xml:space="preserve">50 </w:t>
      </w:r>
      <w:r w:rsidR="007E5639" w:rsidRPr="005B5482">
        <w:rPr>
          <w:rFonts w:ascii="BrowalliaUPC" w:hAnsi="BrowalliaUPC" w:cs="BrowalliaUPC"/>
          <w:sz w:val="28"/>
          <w:szCs w:val="28"/>
          <w:cs/>
        </w:rPr>
        <w:t>ล้านบาท โดยมีอัตรา</w:t>
      </w:r>
      <w:r w:rsidR="003F035E" w:rsidRPr="005B5482">
        <w:rPr>
          <w:rFonts w:ascii="BrowalliaUPC" w:hAnsi="BrowalliaUPC" w:cs="BrowalliaUPC"/>
          <w:sz w:val="28"/>
          <w:szCs w:val="28"/>
          <w:cs/>
        </w:rPr>
        <w:t xml:space="preserve">ดอกเบี้ยร้อยละ </w:t>
      </w:r>
      <w:r w:rsidR="003F035E" w:rsidRPr="005B5482">
        <w:rPr>
          <w:rFonts w:ascii="BrowalliaUPC" w:hAnsi="BrowalliaUPC" w:cs="BrowalliaUPC"/>
          <w:sz w:val="28"/>
          <w:szCs w:val="28"/>
        </w:rPr>
        <w:t xml:space="preserve">14.00 </w:t>
      </w:r>
      <w:r w:rsidR="003F035E" w:rsidRPr="005B5482">
        <w:rPr>
          <w:rFonts w:ascii="BrowalliaUPC" w:hAnsi="BrowalliaUPC" w:cs="BrowalliaUPC"/>
          <w:sz w:val="28"/>
          <w:szCs w:val="28"/>
          <w:cs/>
        </w:rPr>
        <w:t>ต่อปี กำหนดชำระคืน</w:t>
      </w:r>
      <w:r w:rsidR="00626753" w:rsidRPr="005B5482">
        <w:rPr>
          <w:rFonts w:ascii="BrowalliaUPC" w:hAnsi="BrowalliaUPC" w:cs="BrowalliaUPC"/>
          <w:sz w:val="28"/>
          <w:szCs w:val="28"/>
          <w:cs/>
        </w:rPr>
        <w:t xml:space="preserve">เงินต้นภายใน </w:t>
      </w:r>
      <w:r w:rsidR="00626753" w:rsidRPr="005B5482">
        <w:rPr>
          <w:rFonts w:ascii="BrowalliaUPC" w:hAnsi="BrowalliaUPC" w:cs="BrowalliaUPC"/>
          <w:sz w:val="28"/>
          <w:szCs w:val="28"/>
        </w:rPr>
        <w:t xml:space="preserve">1 </w:t>
      </w:r>
      <w:r w:rsidR="00626753" w:rsidRPr="005B5482">
        <w:rPr>
          <w:rFonts w:ascii="BrowalliaUPC" w:hAnsi="BrowalliaUPC" w:cs="BrowalliaUPC"/>
          <w:sz w:val="28"/>
          <w:szCs w:val="28"/>
          <w:cs/>
        </w:rPr>
        <w:t>ปี นับจากวันที่ทำสัญญา เงินกู้ยืมดังกล่าวค้ำประกันโดย</w:t>
      </w:r>
      <w:r w:rsidR="00371759" w:rsidRPr="005B5482">
        <w:rPr>
          <w:rFonts w:ascii="BrowalliaUPC" w:hAnsi="BrowalliaUPC" w:cs="BrowalliaUPC"/>
          <w:sz w:val="28"/>
          <w:szCs w:val="28"/>
          <w:cs/>
        </w:rPr>
        <w:t xml:space="preserve">บุคคลอื่น โดยมีค่าธรรมเนียมการค้ำประกันร้อยละ </w:t>
      </w:r>
      <w:r w:rsidR="00371759" w:rsidRPr="005B5482">
        <w:rPr>
          <w:rFonts w:ascii="BrowalliaUPC" w:hAnsi="BrowalliaUPC" w:cs="BrowalliaUPC"/>
          <w:sz w:val="28"/>
          <w:szCs w:val="28"/>
        </w:rPr>
        <w:t xml:space="preserve">2.00 </w:t>
      </w:r>
      <w:r w:rsidR="00371759" w:rsidRPr="005B5482">
        <w:rPr>
          <w:rFonts w:ascii="BrowalliaUPC" w:hAnsi="BrowalliaUPC" w:cs="BrowalliaUPC"/>
          <w:sz w:val="28"/>
          <w:szCs w:val="28"/>
          <w:cs/>
        </w:rPr>
        <w:t>ต่อปี</w:t>
      </w:r>
      <w:r w:rsidR="004B1FC4" w:rsidRPr="005B5482">
        <w:rPr>
          <w:rFonts w:ascii="BrowalliaUPC" w:hAnsi="BrowalliaUPC" w:cs="BrowalliaUPC"/>
          <w:sz w:val="28"/>
          <w:szCs w:val="28"/>
        </w:rPr>
        <w:t xml:space="preserve"> </w:t>
      </w:r>
    </w:p>
    <w:p w14:paraId="59812E2C" w14:textId="77777777" w:rsidR="00EA0B4E" w:rsidRDefault="00EA0B4E" w:rsidP="007A0CF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0BFEB3D" w14:textId="3CE98ED2" w:rsidR="003A1D70" w:rsidRPr="005B5482" w:rsidRDefault="00855A8B" w:rsidP="007A0CF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 xml:space="preserve">ในระหว่างปี </w:t>
      </w:r>
      <w:r w:rsidR="0027567D">
        <w:rPr>
          <w:rFonts w:ascii="BrowalliaUPC" w:hAnsi="BrowalliaUPC" w:cs="BrowalliaUPC" w:hint="cs"/>
          <w:sz w:val="28"/>
          <w:szCs w:val="28"/>
          <w:cs/>
        </w:rPr>
        <w:t>บริษัท</w:t>
      </w:r>
      <w:r>
        <w:rPr>
          <w:rFonts w:ascii="BrowalliaUPC" w:hAnsi="BrowalliaUPC" w:cs="BrowalliaUPC" w:hint="cs"/>
          <w:sz w:val="28"/>
          <w:szCs w:val="28"/>
          <w:cs/>
        </w:rPr>
        <w:t>ย่อย</w:t>
      </w:r>
      <w:r w:rsidR="0027567D">
        <w:rPr>
          <w:rFonts w:ascii="BrowalliaUPC" w:hAnsi="BrowalliaUPC" w:cs="BrowalliaUPC" w:hint="cs"/>
          <w:sz w:val="28"/>
          <w:szCs w:val="28"/>
          <w:cs/>
        </w:rPr>
        <w:t>ได้กู้ยืมเงินจากบุคคลอื่น</w:t>
      </w:r>
      <w:r w:rsidR="00BC180E">
        <w:rPr>
          <w:rFonts w:ascii="BrowalliaUPC" w:hAnsi="BrowalliaUPC" w:cs="BrowalliaUPC" w:hint="cs"/>
          <w:sz w:val="28"/>
          <w:szCs w:val="28"/>
          <w:cs/>
        </w:rPr>
        <w:t>ในรูปตั๋วสัญญาใช้เงิน เป็นจำนวน</w:t>
      </w:r>
      <w:r w:rsidR="0092255F">
        <w:rPr>
          <w:rFonts w:ascii="BrowalliaUPC" w:hAnsi="BrowalliaUPC" w:cs="BrowalliaUPC"/>
          <w:sz w:val="28"/>
          <w:szCs w:val="28"/>
        </w:rPr>
        <w:t xml:space="preserve"> </w:t>
      </w:r>
      <w:r w:rsidR="00BC180E">
        <w:rPr>
          <w:rFonts w:ascii="BrowalliaUPC" w:hAnsi="BrowalliaUPC" w:cs="BrowalliaUPC"/>
          <w:sz w:val="28"/>
          <w:szCs w:val="28"/>
        </w:rPr>
        <w:t xml:space="preserve">5 </w:t>
      </w:r>
      <w:r w:rsidR="00BC180E">
        <w:rPr>
          <w:rFonts w:ascii="BrowalliaUPC" w:hAnsi="BrowalliaUPC" w:cs="BrowalliaUPC" w:hint="cs"/>
          <w:sz w:val="28"/>
          <w:szCs w:val="28"/>
          <w:cs/>
        </w:rPr>
        <w:t>ล้านบาท โดยมีอัตรา</w:t>
      </w:r>
      <w:r w:rsidR="00173316">
        <w:rPr>
          <w:rFonts w:ascii="BrowalliaUPC" w:hAnsi="BrowalliaUPC" w:cs="BrowalliaUPC" w:hint="cs"/>
          <w:sz w:val="28"/>
          <w:szCs w:val="28"/>
          <w:cs/>
        </w:rPr>
        <w:t xml:space="preserve">ดอกเบี้ยร้อยละ </w:t>
      </w:r>
      <w:r w:rsidR="00173316">
        <w:rPr>
          <w:rFonts w:ascii="BrowalliaUPC" w:hAnsi="BrowalliaUPC" w:cs="BrowalliaUPC"/>
          <w:sz w:val="28"/>
          <w:szCs w:val="28"/>
        </w:rPr>
        <w:t xml:space="preserve">12.00 </w:t>
      </w:r>
      <w:r w:rsidR="00173316">
        <w:rPr>
          <w:rFonts w:ascii="BrowalliaUPC" w:hAnsi="BrowalliaUPC" w:cs="BrowalliaUPC" w:hint="cs"/>
          <w:sz w:val="28"/>
          <w:szCs w:val="28"/>
          <w:cs/>
        </w:rPr>
        <w:t>ต่อปี กำหนดชำระคืนเงินต้นพร้อมดอกเบี้ย</w:t>
      </w:r>
      <w:r w:rsidR="00944588">
        <w:rPr>
          <w:rFonts w:ascii="BrowalliaUPC" w:hAnsi="BrowalliaUPC" w:cs="BrowalliaUPC" w:hint="cs"/>
          <w:sz w:val="28"/>
          <w:szCs w:val="28"/>
          <w:cs/>
        </w:rPr>
        <w:t xml:space="preserve">ภายในวันที่ </w:t>
      </w:r>
      <w:r w:rsidR="00944588">
        <w:rPr>
          <w:rFonts w:ascii="BrowalliaUPC" w:hAnsi="BrowalliaUPC" w:cs="BrowalliaUPC"/>
          <w:sz w:val="28"/>
          <w:szCs w:val="28"/>
        </w:rPr>
        <w:t xml:space="preserve">31 </w:t>
      </w:r>
      <w:r w:rsidR="00944588">
        <w:rPr>
          <w:rFonts w:ascii="BrowalliaUPC" w:hAnsi="BrowalliaUPC" w:cs="BrowalliaUPC" w:hint="cs"/>
          <w:sz w:val="28"/>
          <w:szCs w:val="28"/>
          <w:cs/>
        </w:rPr>
        <w:t xml:space="preserve">มีนาคม </w:t>
      </w:r>
      <w:r w:rsidR="00944588">
        <w:rPr>
          <w:rFonts w:ascii="BrowalliaUPC" w:hAnsi="BrowalliaUPC" w:cs="BrowalliaUPC"/>
          <w:sz w:val="28"/>
          <w:szCs w:val="28"/>
        </w:rPr>
        <w:t>2567</w:t>
      </w:r>
    </w:p>
    <w:p w14:paraId="746F7C9A" w14:textId="4FAAACE0" w:rsidR="001B72E3" w:rsidRPr="005B5482" w:rsidRDefault="001B72E3" w:rsidP="003A1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11703260" w14:textId="63EA1E9D" w:rsidR="006C2ABD" w:rsidRPr="005B5482" w:rsidRDefault="006C2ABD" w:rsidP="006C2ABD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เงินกู้ยืมระยะยาวจากผู้ถือหุ้นและบุคคลอื่น</w:t>
      </w:r>
    </w:p>
    <w:p w14:paraId="4E50C1FC" w14:textId="2A0381C7" w:rsidR="006C2ABD" w:rsidRPr="005B5482" w:rsidRDefault="006C2ABD" w:rsidP="006C2AB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BFDD1DB" w14:textId="456801C7" w:rsidR="000A5D29" w:rsidRPr="005B5482" w:rsidRDefault="000A5D29" w:rsidP="007A0CF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5B5482">
        <w:rPr>
          <w:rFonts w:ascii="BrowalliaUPC" w:hAnsi="BrowalliaUPC" w:cs="BrowalliaUPC"/>
          <w:sz w:val="28"/>
          <w:szCs w:val="28"/>
        </w:rPr>
        <w:t>22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Pr="005B5482">
        <w:rPr>
          <w:rFonts w:ascii="BrowalliaUPC" w:hAnsi="BrowalliaUPC" w:cs="BrowalliaUPC"/>
          <w:sz w:val="28"/>
          <w:szCs w:val="28"/>
        </w:rPr>
        <w:t>2564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บริษัทได้กู้ยืมเงินจากผู้ถือหุ้นรายหนึ่ง และจากบุคคลอื่นเป็นจำนวนเงินรวม </w:t>
      </w:r>
      <w:r w:rsidRPr="005B5482">
        <w:rPr>
          <w:rFonts w:ascii="BrowalliaUPC" w:hAnsi="BrowalliaUPC" w:cs="BrowalliaUPC"/>
          <w:sz w:val="28"/>
          <w:szCs w:val="28"/>
        </w:rPr>
        <w:t>251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ล้านบาท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โดยไม่มีหลักประกัน 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5B5482">
        <w:rPr>
          <w:rFonts w:ascii="BrowalliaUPC" w:hAnsi="BrowalliaUPC" w:cs="BrowalliaUPC"/>
          <w:sz w:val="28"/>
          <w:szCs w:val="28"/>
        </w:rPr>
        <w:t xml:space="preserve"> 84 </w:t>
      </w:r>
      <w:r w:rsidRPr="005B5482">
        <w:rPr>
          <w:rFonts w:ascii="BrowalliaUPC" w:hAnsi="BrowalliaUPC" w:cs="BrowalliaUPC"/>
          <w:sz w:val="28"/>
          <w:szCs w:val="28"/>
          <w:cs/>
        </w:rPr>
        <w:t>งวดรายเดือน งวดละ</w:t>
      </w:r>
      <w:r w:rsidRPr="005B5482">
        <w:rPr>
          <w:rFonts w:ascii="BrowalliaUPC" w:hAnsi="BrowalliaUPC" w:cs="BrowalliaUPC"/>
          <w:sz w:val="28"/>
          <w:szCs w:val="28"/>
        </w:rPr>
        <w:t xml:space="preserve"> 2.99 </w:t>
      </w:r>
      <w:r w:rsidRPr="005B5482">
        <w:rPr>
          <w:rFonts w:ascii="BrowalliaUPC" w:hAnsi="BrowalliaUPC" w:cs="BrowalliaUPC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 ภายในวันที่</w:t>
      </w:r>
      <w:r w:rsidRPr="005B5482">
        <w:rPr>
          <w:rFonts w:ascii="BrowalliaUPC" w:hAnsi="BrowalliaUPC" w:cs="BrowalliaUPC"/>
          <w:sz w:val="28"/>
          <w:szCs w:val="28"/>
        </w:rPr>
        <w:t xml:space="preserve"> 25 </w:t>
      </w:r>
      <w:r w:rsidRPr="005B5482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5B5482">
        <w:rPr>
          <w:rFonts w:ascii="BrowalliaUPC" w:hAnsi="BrowalliaUPC" w:cs="BrowalliaUPC"/>
          <w:sz w:val="28"/>
          <w:szCs w:val="28"/>
        </w:rPr>
        <w:t xml:space="preserve"> 2571</w:t>
      </w:r>
    </w:p>
    <w:p w14:paraId="47BB2F30" w14:textId="77777777" w:rsidR="00E26C17" w:rsidRDefault="00E26C17" w:rsidP="007A0CF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315A087" w14:textId="77777777" w:rsidR="00A45E14" w:rsidRDefault="00A45E14" w:rsidP="007A0CF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4299062" w14:textId="77777777" w:rsidR="00A45E14" w:rsidRPr="005B5482" w:rsidRDefault="00A45E14" w:rsidP="00855A8B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2725B87" w14:textId="2E7193DA" w:rsidR="00E26C17" w:rsidRPr="005B5482" w:rsidRDefault="00E26C17" w:rsidP="007A0CF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5B5482">
        <w:rPr>
          <w:rFonts w:ascii="BrowalliaUPC" w:hAnsi="BrowalliaUPC" w:cs="BrowalliaUPC"/>
          <w:sz w:val="28"/>
          <w:szCs w:val="28"/>
        </w:rPr>
        <w:t xml:space="preserve">31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5B5482">
        <w:rPr>
          <w:rFonts w:ascii="BrowalliaUPC" w:hAnsi="BrowalliaUPC" w:cs="BrowalliaUPC"/>
          <w:sz w:val="28"/>
          <w:szCs w:val="28"/>
        </w:rPr>
        <w:t>2566</w:t>
      </w:r>
      <w:r w:rsidR="00855A8B">
        <w:rPr>
          <w:rFonts w:ascii="BrowalliaUPC" w:hAnsi="BrowalliaUPC" w:cs="BrowalliaUPC"/>
          <w:sz w:val="28"/>
          <w:szCs w:val="28"/>
        </w:rPr>
        <w:t xml:space="preserve"> </w:t>
      </w:r>
      <w:r w:rsidR="00855A8B">
        <w:rPr>
          <w:rFonts w:ascii="BrowalliaUPC" w:hAnsi="BrowalliaUPC" w:cs="BrowalliaUPC" w:hint="cs"/>
          <w:sz w:val="28"/>
          <w:szCs w:val="28"/>
          <w:cs/>
        </w:rPr>
        <w:t xml:space="preserve">และ </w:t>
      </w:r>
      <w:r w:rsidR="00855A8B">
        <w:rPr>
          <w:rFonts w:ascii="BrowalliaUPC" w:hAnsi="BrowalliaUPC" w:cs="BrowalliaUPC"/>
          <w:sz w:val="28"/>
          <w:szCs w:val="28"/>
        </w:rPr>
        <w:t>2565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เงินกู้ยืมดังกล่าว</w:t>
      </w:r>
      <w:r w:rsidR="002746EF" w:rsidRPr="005B5482">
        <w:rPr>
          <w:rFonts w:ascii="BrowalliaUPC" w:hAnsi="BrowalliaUPC" w:cs="BrowalliaUPC"/>
          <w:sz w:val="28"/>
          <w:szCs w:val="28"/>
          <w:cs/>
        </w:rPr>
        <w:t xml:space="preserve">จำแนกดังนี้ </w:t>
      </w:r>
    </w:p>
    <w:p w14:paraId="53F0A100" w14:textId="77777777" w:rsidR="000A5D29" w:rsidRPr="005B5482" w:rsidRDefault="000A5D29" w:rsidP="000A5D29">
      <w:pPr>
        <w:tabs>
          <w:tab w:val="left" w:pos="9214"/>
        </w:tabs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tbl>
      <w:tblPr>
        <w:tblW w:w="8900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8"/>
        <w:gridCol w:w="1579"/>
        <w:gridCol w:w="167"/>
        <w:gridCol w:w="1352"/>
        <w:gridCol w:w="162"/>
        <w:gridCol w:w="1302"/>
      </w:tblGrid>
      <w:tr w:rsidR="006C2ABD" w:rsidRPr="005B5482" w14:paraId="67FB5FAB" w14:textId="77777777" w:rsidTr="00CE679F">
        <w:trPr>
          <w:cantSplit/>
          <w:trHeight w:val="20"/>
        </w:trPr>
        <w:tc>
          <w:tcPr>
            <w:tcW w:w="4338" w:type="dxa"/>
          </w:tcPr>
          <w:p w14:paraId="00447CC1" w14:textId="77777777" w:rsidR="006C2ABD" w:rsidRPr="005B5482" w:rsidRDefault="006C2ABD" w:rsidP="00CE5B5B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579" w:type="dxa"/>
            <w:tcBorders>
              <w:left w:val="nil"/>
            </w:tcBorders>
          </w:tcPr>
          <w:p w14:paraId="5E7297F5" w14:textId="77777777" w:rsidR="006C2ABD" w:rsidRPr="005B5482" w:rsidRDefault="006C2ABD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6D3C7369" w14:textId="77777777" w:rsidR="006C2ABD" w:rsidRPr="005B5482" w:rsidRDefault="006C2ABD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43247077" w14:textId="77777777" w:rsidR="006C2ABD" w:rsidRPr="005B5482" w:rsidRDefault="006C2ABD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3D27D8" w:rsidRPr="005B5482" w14:paraId="2E5247EC" w14:textId="77777777" w:rsidTr="00CE679F">
        <w:trPr>
          <w:cantSplit/>
          <w:trHeight w:val="20"/>
        </w:trPr>
        <w:tc>
          <w:tcPr>
            <w:tcW w:w="4338" w:type="dxa"/>
          </w:tcPr>
          <w:p w14:paraId="3192062D" w14:textId="77777777" w:rsidR="003D27D8" w:rsidRPr="005B5482" w:rsidRDefault="003D27D8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vMerge w:val="restart"/>
            <w:tcBorders>
              <w:left w:val="nil"/>
            </w:tcBorders>
            <w:vAlign w:val="bottom"/>
          </w:tcPr>
          <w:p w14:paraId="45AEEF92" w14:textId="77777777" w:rsidR="003D27D8" w:rsidRPr="005B5482" w:rsidRDefault="003D27D8" w:rsidP="006A760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4A03CB22" w14:textId="63298F3A" w:rsidR="003D27D8" w:rsidRPr="005B5482" w:rsidRDefault="003D27D8" w:rsidP="006A7606">
            <w:pPr>
              <w:tabs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0E94A894" w14:textId="77777777" w:rsidR="003D27D8" w:rsidRPr="005B5482" w:rsidRDefault="003D27D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13E558" w14:textId="470D4670" w:rsidR="003D27D8" w:rsidRPr="005B5482" w:rsidRDefault="003D27D8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งบการเงินเฉพาะของบริษัท</w:t>
            </w:r>
          </w:p>
        </w:tc>
      </w:tr>
      <w:tr w:rsidR="003D27D8" w:rsidRPr="005B5482" w14:paraId="0C4F868C" w14:textId="77777777" w:rsidTr="00CE679F">
        <w:trPr>
          <w:cantSplit/>
          <w:trHeight w:val="321"/>
        </w:trPr>
        <w:tc>
          <w:tcPr>
            <w:tcW w:w="4338" w:type="dxa"/>
          </w:tcPr>
          <w:p w14:paraId="259DF264" w14:textId="77777777" w:rsidR="003D27D8" w:rsidRPr="005B5482" w:rsidRDefault="003D27D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9" w:type="dxa"/>
            <w:vMerge/>
            <w:tcBorders>
              <w:left w:val="nil"/>
              <w:bottom w:val="single" w:sz="4" w:space="0" w:color="auto"/>
            </w:tcBorders>
          </w:tcPr>
          <w:p w14:paraId="460EC0E9" w14:textId="403D73C6" w:rsidR="003D27D8" w:rsidRPr="005B5482" w:rsidRDefault="003D27D8" w:rsidP="00CE5B5B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587D602" w14:textId="77777777" w:rsidR="003D27D8" w:rsidRPr="005B5482" w:rsidRDefault="003D27D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9D74E" w14:textId="6579AF03" w:rsidR="003D27D8" w:rsidRPr="005B5482" w:rsidRDefault="003D27D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CE679F" w:rsidRPr="005B5482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5B35973D" w14:textId="77777777" w:rsidR="003D27D8" w:rsidRPr="005B5482" w:rsidRDefault="003D27D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7D913" w14:textId="7D608FBD" w:rsidR="003D27D8" w:rsidRPr="005B5482" w:rsidRDefault="003D27D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CE679F"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6C2ABD" w:rsidRPr="005B5482" w14:paraId="035F233A" w14:textId="77777777" w:rsidTr="00CE679F">
        <w:trPr>
          <w:cantSplit/>
          <w:trHeight w:val="20"/>
        </w:trPr>
        <w:tc>
          <w:tcPr>
            <w:tcW w:w="4338" w:type="dxa"/>
          </w:tcPr>
          <w:p w14:paraId="61E957C3" w14:textId="77777777" w:rsidR="006C2ABD" w:rsidRPr="005B5482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</w:tcBorders>
          </w:tcPr>
          <w:p w14:paraId="4FD8C8CD" w14:textId="77777777" w:rsidR="006C2ABD" w:rsidRPr="005B5482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A9C4F11" w14:textId="77777777" w:rsidR="006C2ABD" w:rsidRPr="005B5482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69921CE9" w14:textId="77777777" w:rsidR="006C2ABD" w:rsidRPr="005B5482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256BF967" w14:textId="77777777" w:rsidR="006C2ABD" w:rsidRPr="005B5482" w:rsidRDefault="006C2ABD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3A4BA754" w14:textId="77777777" w:rsidR="006C2ABD" w:rsidRPr="005B5482" w:rsidRDefault="006C2ABD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CE679F" w:rsidRPr="005B5482" w14:paraId="1160FC69" w14:textId="77777777" w:rsidTr="00CE679F">
        <w:trPr>
          <w:cantSplit/>
          <w:trHeight w:val="20"/>
        </w:trPr>
        <w:tc>
          <w:tcPr>
            <w:tcW w:w="4338" w:type="dxa"/>
          </w:tcPr>
          <w:p w14:paraId="73D71626" w14:textId="47242B38" w:rsidR="00CE679F" w:rsidRPr="005B5482" w:rsidRDefault="00CE679F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เงินกู้ยืมจากผู้ถือหุ้น</w:t>
            </w:r>
          </w:p>
        </w:tc>
        <w:tc>
          <w:tcPr>
            <w:tcW w:w="1579" w:type="dxa"/>
            <w:tcBorders>
              <w:left w:val="nil"/>
            </w:tcBorders>
          </w:tcPr>
          <w:p w14:paraId="1D79A4D8" w14:textId="77777777" w:rsidR="00CE679F" w:rsidRPr="005B5482" w:rsidRDefault="00CE679F" w:rsidP="00CE6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5EB5C1D1" w14:textId="77777777" w:rsidR="00CE679F" w:rsidRPr="005B5482" w:rsidRDefault="00CE679F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DD95679" w14:textId="21E8347E" w:rsidR="00CE679F" w:rsidRPr="005B5482" w:rsidRDefault="00300181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121,652</w:t>
            </w:r>
          </w:p>
        </w:tc>
        <w:tc>
          <w:tcPr>
            <w:tcW w:w="162" w:type="dxa"/>
            <w:shd w:val="clear" w:color="auto" w:fill="auto"/>
          </w:tcPr>
          <w:p w14:paraId="15D76136" w14:textId="77777777" w:rsidR="00CE679F" w:rsidRPr="005B5482" w:rsidRDefault="00CE679F" w:rsidP="00CE679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02B914D6" w14:textId="47179AE2" w:rsidR="00CE679F" w:rsidRPr="005B5482" w:rsidRDefault="00CE679F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129,620</w:t>
            </w:r>
          </w:p>
        </w:tc>
      </w:tr>
      <w:tr w:rsidR="00CE679F" w:rsidRPr="005B5482" w14:paraId="7BE7F16C" w14:textId="77777777" w:rsidTr="00CE679F">
        <w:trPr>
          <w:cantSplit/>
          <w:trHeight w:val="20"/>
        </w:trPr>
        <w:tc>
          <w:tcPr>
            <w:tcW w:w="4338" w:type="dxa"/>
            <w:vAlign w:val="bottom"/>
          </w:tcPr>
          <w:p w14:paraId="50BFF122" w14:textId="1CFF5FCD" w:rsidR="00CE679F" w:rsidRPr="005B5482" w:rsidRDefault="00CE679F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1579" w:type="dxa"/>
            <w:tcBorders>
              <w:left w:val="nil"/>
            </w:tcBorders>
            <w:vAlign w:val="bottom"/>
          </w:tcPr>
          <w:p w14:paraId="6E927D8A" w14:textId="77777777" w:rsidR="00CE679F" w:rsidRPr="005B5482" w:rsidRDefault="00CE679F" w:rsidP="00CE6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4E70F52" w14:textId="77777777" w:rsidR="00CE679F" w:rsidRPr="005B5482" w:rsidRDefault="00CE679F" w:rsidP="00CE6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F437DC1" w14:textId="1AD37514" w:rsidR="00CE679F" w:rsidRPr="005B5482" w:rsidRDefault="00300181" w:rsidP="00B10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60,</w:t>
            </w:r>
            <w:r w:rsidR="00B10A79">
              <w:rPr>
                <w:rFonts w:ascii="BrowalliaUPC" w:hAnsi="BrowalliaUPC" w:cs="BrowalliaUPC"/>
                <w:sz w:val="28"/>
                <w:szCs w:val="28"/>
              </w:rPr>
              <w:t>826</w:t>
            </w:r>
          </w:p>
        </w:tc>
        <w:tc>
          <w:tcPr>
            <w:tcW w:w="162" w:type="dxa"/>
            <w:shd w:val="clear" w:color="auto" w:fill="auto"/>
          </w:tcPr>
          <w:p w14:paraId="4B3C1B19" w14:textId="77777777" w:rsidR="00CE679F" w:rsidRPr="005B5482" w:rsidRDefault="00CE679F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BE85A95" w14:textId="6F9DB40E" w:rsidR="00CE679F" w:rsidRPr="005B5482" w:rsidRDefault="00CE679F" w:rsidP="00CE679F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  64,810</w:t>
            </w:r>
          </w:p>
        </w:tc>
      </w:tr>
      <w:tr w:rsidR="00CE679F" w:rsidRPr="005B5482" w14:paraId="5FBDBAD0" w14:textId="77777777" w:rsidTr="00CE679F">
        <w:trPr>
          <w:cantSplit/>
          <w:trHeight w:val="20"/>
        </w:trPr>
        <w:tc>
          <w:tcPr>
            <w:tcW w:w="4338" w:type="dxa"/>
            <w:vAlign w:val="bottom"/>
          </w:tcPr>
          <w:p w14:paraId="0C25C0A3" w14:textId="77777777" w:rsidR="00CE679F" w:rsidRPr="005B5482" w:rsidRDefault="00CE679F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579" w:type="dxa"/>
            <w:tcBorders>
              <w:left w:val="nil"/>
            </w:tcBorders>
            <w:vAlign w:val="bottom"/>
          </w:tcPr>
          <w:p w14:paraId="1F5BDF32" w14:textId="77777777" w:rsidR="00CE679F" w:rsidRPr="005B5482" w:rsidRDefault="00CE679F" w:rsidP="00CE6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28E3A90" w14:textId="77777777" w:rsidR="00CE679F" w:rsidRPr="005B5482" w:rsidRDefault="00CE679F" w:rsidP="00CE6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45695F09" w14:textId="15631912" w:rsidR="00CE679F" w:rsidRPr="005B5482" w:rsidRDefault="00B10A79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182,478</w:t>
            </w:r>
          </w:p>
        </w:tc>
        <w:tc>
          <w:tcPr>
            <w:tcW w:w="162" w:type="dxa"/>
            <w:shd w:val="clear" w:color="auto" w:fill="auto"/>
          </w:tcPr>
          <w:p w14:paraId="766FA300" w14:textId="77777777" w:rsidR="00CE679F" w:rsidRPr="005B5482" w:rsidRDefault="00CE679F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3CD22D3" w14:textId="101162C4" w:rsidR="00CE679F" w:rsidRPr="005B5482" w:rsidRDefault="00CE679F" w:rsidP="00CE679F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194,430</w:t>
            </w:r>
          </w:p>
        </w:tc>
      </w:tr>
      <w:tr w:rsidR="00CE679F" w:rsidRPr="005B5482" w14:paraId="0E1DE00B" w14:textId="77777777" w:rsidTr="00CE679F">
        <w:trPr>
          <w:cantSplit/>
          <w:trHeight w:val="20"/>
        </w:trPr>
        <w:tc>
          <w:tcPr>
            <w:tcW w:w="4338" w:type="dxa"/>
            <w:vAlign w:val="bottom"/>
          </w:tcPr>
          <w:p w14:paraId="0CB4A651" w14:textId="77777777" w:rsidR="00CE679F" w:rsidRPr="005B5482" w:rsidRDefault="00CE679F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79" w:type="dxa"/>
            <w:tcBorders>
              <w:left w:val="nil"/>
            </w:tcBorders>
            <w:vAlign w:val="bottom"/>
          </w:tcPr>
          <w:p w14:paraId="095D225C" w14:textId="77777777" w:rsidR="00CE679F" w:rsidRPr="005B5482" w:rsidRDefault="00CE679F" w:rsidP="00CE6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54FBC7FC" w14:textId="77777777" w:rsidR="00CE679F" w:rsidRPr="005B5482" w:rsidRDefault="00CE679F" w:rsidP="00CE6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A3400F6" w14:textId="46977F83" w:rsidR="00CE679F" w:rsidRPr="005B5482" w:rsidRDefault="00B10A79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35,856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1815C538" w14:textId="77777777" w:rsidR="00CE679F" w:rsidRPr="005B5482" w:rsidRDefault="00CE679F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163BC5BF" w14:textId="0606BF6A" w:rsidR="00CE679F" w:rsidRPr="005B5482" w:rsidRDefault="00CE679F" w:rsidP="00CE679F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(35,856)</w:t>
            </w:r>
          </w:p>
        </w:tc>
      </w:tr>
      <w:tr w:rsidR="00CE679F" w:rsidRPr="005B5482" w14:paraId="1B187E68" w14:textId="77777777" w:rsidTr="00CE679F">
        <w:trPr>
          <w:cantSplit/>
          <w:trHeight w:val="20"/>
        </w:trPr>
        <w:tc>
          <w:tcPr>
            <w:tcW w:w="4338" w:type="dxa"/>
            <w:vAlign w:val="bottom"/>
          </w:tcPr>
          <w:p w14:paraId="2B28CD8E" w14:textId="77777777" w:rsidR="00CE679F" w:rsidRPr="005B5482" w:rsidRDefault="00CE679F" w:rsidP="00CE679F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579" w:type="dxa"/>
            <w:tcBorders>
              <w:left w:val="nil"/>
            </w:tcBorders>
            <w:vAlign w:val="bottom"/>
          </w:tcPr>
          <w:p w14:paraId="576285F8" w14:textId="77777777" w:rsidR="00CE679F" w:rsidRPr="005B5482" w:rsidRDefault="00CE679F" w:rsidP="00CE6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79BA5C92" w14:textId="77777777" w:rsidR="00CE679F" w:rsidRPr="005B5482" w:rsidRDefault="00CE679F" w:rsidP="00CE679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7E594D" w14:textId="750D558E" w:rsidR="00CE679F" w:rsidRPr="005B5482" w:rsidRDefault="00B10A79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146,622</w:t>
            </w:r>
          </w:p>
        </w:tc>
        <w:tc>
          <w:tcPr>
            <w:tcW w:w="162" w:type="dxa"/>
            <w:shd w:val="clear" w:color="auto" w:fill="auto"/>
          </w:tcPr>
          <w:p w14:paraId="7334E05F" w14:textId="77777777" w:rsidR="00CE679F" w:rsidRPr="005B5482" w:rsidRDefault="00CE679F" w:rsidP="00CE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909106" w14:textId="4BEA008D" w:rsidR="00CE679F" w:rsidRPr="005B5482" w:rsidRDefault="00CE679F" w:rsidP="00CE679F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158,574</w:t>
            </w:r>
          </w:p>
        </w:tc>
      </w:tr>
    </w:tbl>
    <w:p w14:paraId="06F5C325" w14:textId="77777777" w:rsidR="007F5BC8" w:rsidRPr="005B5482" w:rsidRDefault="007F5BC8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156BDCE" w14:textId="65E6E33C" w:rsidR="00A84314" w:rsidRPr="005B5482" w:rsidRDefault="00A84314" w:rsidP="00907E3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bookmarkStart w:id="5" w:name="_Hlk157035918"/>
      <w:r w:rsidRPr="005B5482">
        <w:rPr>
          <w:rFonts w:ascii="BrowalliaUPC" w:hAnsi="BrowalliaUPC" w:cs="BrowalliaUPC"/>
          <w:sz w:val="28"/>
          <w:szCs w:val="28"/>
          <w:cs/>
        </w:rPr>
        <w:t>การเปลี่ยนแปลงของ</w:t>
      </w:r>
      <w:r w:rsidR="00907E31" w:rsidRPr="005B5482">
        <w:rPr>
          <w:rFonts w:ascii="BrowalliaUPC" w:hAnsi="BrowalliaUPC" w:cs="BrowalliaUPC"/>
          <w:sz w:val="28"/>
          <w:szCs w:val="28"/>
          <w:cs/>
        </w:rPr>
        <w:t>เงินกู้ยืมระยะยาวจากผู้ถือหุ้นและบุคคลอื่น</w:t>
      </w:r>
      <w:r w:rsidR="00907E31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สำหรับปีสิ้นสุดวันที่ </w:t>
      </w:r>
      <w:r w:rsidRPr="005B5482">
        <w:rPr>
          <w:rFonts w:ascii="BrowalliaUPC" w:hAnsi="BrowalliaUPC" w:cs="BrowalliaUPC"/>
          <w:sz w:val="28"/>
          <w:szCs w:val="28"/>
        </w:rPr>
        <w:t>31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767AC6" w:rsidRPr="005B5482">
        <w:rPr>
          <w:rFonts w:ascii="BrowalliaUPC" w:hAnsi="BrowalliaUPC" w:cs="BrowalliaUPC"/>
          <w:sz w:val="28"/>
          <w:szCs w:val="28"/>
        </w:rPr>
        <w:t>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767AC6" w:rsidRPr="005B5482">
        <w:rPr>
          <w:rFonts w:ascii="BrowalliaUPC" w:hAnsi="BrowalliaUPC" w:cs="BrowalliaUPC"/>
          <w:sz w:val="28"/>
          <w:szCs w:val="28"/>
        </w:rPr>
        <w:t>5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3320F5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มีดังนี้</w:t>
      </w:r>
    </w:p>
    <w:bookmarkEnd w:id="5"/>
    <w:p w14:paraId="5F94579F" w14:textId="58F24826" w:rsidR="00C32FA8" w:rsidRPr="005B5482" w:rsidRDefault="00C32FA8" w:rsidP="00907E31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1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350"/>
        <w:gridCol w:w="144"/>
        <w:gridCol w:w="1352"/>
        <w:gridCol w:w="162"/>
        <w:gridCol w:w="1302"/>
      </w:tblGrid>
      <w:tr w:rsidR="00C32FA8" w:rsidRPr="005B5482" w14:paraId="43FEBE5C" w14:textId="77777777" w:rsidTr="00EC5D2D">
        <w:trPr>
          <w:cantSplit/>
          <w:trHeight w:val="20"/>
        </w:trPr>
        <w:tc>
          <w:tcPr>
            <w:tcW w:w="4608" w:type="dxa"/>
          </w:tcPr>
          <w:p w14:paraId="22E8C472" w14:textId="77777777" w:rsidR="00C32FA8" w:rsidRPr="005B5482" w:rsidRDefault="00C32FA8" w:rsidP="00CE5B5B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6" w:name="_Hlk157074801"/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50" w:type="dxa"/>
            <w:tcBorders>
              <w:left w:val="nil"/>
            </w:tcBorders>
          </w:tcPr>
          <w:p w14:paraId="56C51564" w14:textId="77777777" w:rsidR="00C32FA8" w:rsidRPr="005B5482" w:rsidRDefault="00C32FA8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1D27E35" w14:textId="77777777" w:rsidR="00C32FA8" w:rsidRPr="005B5482" w:rsidRDefault="00C32FA8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6340B222" w14:textId="77777777" w:rsidR="00C32FA8" w:rsidRPr="005B5482" w:rsidRDefault="00C32FA8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C32FA8" w:rsidRPr="005B5482" w14:paraId="5B3BB7C7" w14:textId="77777777" w:rsidTr="00EC5D2D">
        <w:trPr>
          <w:cantSplit/>
          <w:trHeight w:val="20"/>
        </w:trPr>
        <w:tc>
          <w:tcPr>
            <w:tcW w:w="4608" w:type="dxa"/>
          </w:tcPr>
          <w:p w14:paraId="1ED99A81" w14:textId="77777777" w:rsidR="00C32FA8" w:rsidRPr="005B5482" w:rsidRDefault="00C32FA8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D08FA7E" w14:textId="77777777" w:rsidR="00C32FA8" w:rsidRPr="005B5482" w:rsidRDefault="00C32FA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C7E6D04" w14:textId="77777777" w:rsidR="00C32FA8" w:rsidRPr="005B5482" w:rsidRDefault="00C32FA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929F7" w14:textId="2B023D1B" w:rsidR="00C32FA8" w:rsidRPr="005B5482" w:rsidRDefault="00C32FA8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="000E53DF" w:rsidRPr="005B5482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32FA8" w:rsidRPr="005B5482" w14:paraId="55F60181" w14:textId="77777777" w:rsidTr="00EC5D2D">
        <w:trPr>
          <w:cantSplit/>
          <w:trHeight w:val="20"/>
        </w:trPr>
        <w:tc>
          <w:tcPr>
            <w:tcW w:w="4608" w:type="dxa"/>
          </w:tcPr>
          <w:p w14:paraId="1D063F56" w14:textId="77777777" w:rsidR="00C32FA8" w:rsidRPr="005B5482" w:rsidRDefault="00C32FA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9C2FB41" w14:textId="58DA7AE6" w:rsidR="00C32FA8" w:rsidRPr="005B5482" w:rsidRDefault="00C32FA8" w:rsidP="00E97F22">
            <w:pPr>
              <w:tabs>
                <w:tab w:val="clear" w:pos="227"/>
                <w:tab w:val="left" w:pos="141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E48ABA4" w14:textId="77777777" w:rsidR="00C32FA8" w:rsidRPr="005B5482" w:rsidRDefault="00C32FA8" w:rsidP="00CE5B5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D9243" w14:textId="0A1358E2" w:rsidR="00C32FA8" w:rsidRPr="005B5482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767AC6" w:rsidRPr="005B5482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3910EC75" w14:textId="77777777" w:rsidR="00C32FA8" w:rsidRPr="005B5482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C0F5B" w14:textId="3E907ADE" w:rsidR="00C32FA8" w:rsidRPr="005B5482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767AC6"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C32FA8" w:rsidRPr="005B5482" w14:paraId="7C889233" w14:textId="77777777" w:rsidTr="00EC5D2D">
        <w:trPr>
          <w:cantSplit/>
          <w:trHeight w:val="20"/>
        </w:trPr>
        <w:tc>
          <w:tcPr>
            <w:tcW w:w="4608" w:type="dxa"/>
          </w:tcPr>
          <w:p w14:paraId="59A49DD5" w14:textId="77777777" w:rsidR="00C32FA8" w:rsidRPr="005B5482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B47EAC5" w14:textId="77777777" w:rsidR="00C32FA8" w:rsidRPr="005B5482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1063ABE" w14:textId="77777777" w:rsidR="00C32FA8" w:rsidRPr="005B5482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708672F" w14:textId="77777777" w:rsidR="00C32FA8" w:rsidRPr="005B5482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786B5FF2" w14:textId="77777777" w:rsidR="00C32FA8" w:rsidRPr="005B5482" w:rsidRDefault="00C32FA8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A4CBA01" w14:textId="77777777" w:rsidR="00C32FA8" w:rsidRPr="005B5482" w:rsidRDefault="00C32FA8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767AC6" w:rsidRPr="005B5482" w14:paraId="350EBD7C" w14:textId="77777777" w:rsidTr="00EC5D2D">
        <w:trPr>
          <w:cantSplit/>
          <w:trHeight w:val="20"/>
        </w:trPr>
        <w:tc>
          <w:tcPr>
            <w:tcW w:w="4608" w:type="dxa"/>
          </w:tcPr>
          <w:p w14:paraId="1E5DA691" w14:textId="7EA02DC5" w:rsidR="00767AC6" w:rsidRPr="005B5482" w:rsidRDefault="00767AC6" w:rsidP="00767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350" w:type="dxa"/>
            <w:tcBorders>
              <w:left w:val="nil"/>
            </w:tcBorders>
          </w:tcPr>
          <w:p w14:paraId="09CBBBDB" w14:textId="50A9A258" w:rsidR="00767AC6" w:rsidRPr="005B5482" w:rsidRDefault="00767AC6" w:rsidP="00767AC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7F2765B" w14:textId="77777777" w:rsidR="00767AC6" w:rsidRPr="005B5482" w:rsidRDefault="00767AC6" w:rsidP="00767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BB36AEE" w14:textId="6E5ADC09" w:rsidR="00767AC6" w:rsidRPr="005B5482" w:rsidRDefault="00B10A79" w:rsidP="00767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194,430</w:t>
            </w:r>
          </w:p>
        </w:tc>
        <w:tc>
          <w:tcPr>
            <w:tcW w:w="162" w:type="dxa"/>
            <w:shd w:val="clear" w:color="auto" w:fill="auto"/>
          </w:tcPr>
          <w:p w14:paraId="0D1A1F8E" w14:textId="77777777" w:rsidR="00767AC6" w:rsidRPr="005B5482" w:rsidRDefault="00767AC6" w:rsidP="00767AC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3E393E10" w14:textId="75F0A036" w:rsidR="00767AC6" w:rsidRPr="005B5482" w:rsidRDefault="00767AC6" w:rsidP="00767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242,286</w:t>
            </w:r>
          </w:p>
        </w:tc>
      </w:tr>
      <w:tr w:rsidR="00767AC6" w:rsidRPr="005B5482" w14:paraId="088A847F" w14:textId="77777777" w:rsidTr="00EC5D2D">
        <w:trPr>
          <w:cantSplit/>
          <w:trHeight w:val="20"/>
        </w:trPr>
        <w:tc>
          <w:tcPr>
            <w:tcW w:w="4608" w:type="dxa"/>
            <w:vAlign w:val="bottom"/>
          </w:tcPr>
          <w:p w14:paraId="39ECD373" w14:textId="0C80195E" w:rsidR="00767AC6" w:rsidRPr="005B5482" w:rsidRDefault="00767AC6" w:rsidP="00767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D78AED4" w14:textId="77777777" w:rsidR="00767AC6" w:rsidRPr="005B5482" w:rsidRDefault="00767AC6" w:rsidP="00767AC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29D7E2DE" w14:textId="77777777" w:rsidR="00767AC6" w:rsidRPr="005B5482" w:rsidRDefault="00767AC6" w:rsidP="00767AC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A272F0C" w14:textId="101D4243" w:rsidR="00767AC6" w:rsidRPr="005B5482" w:rsidRDefault="00B10A79" w:rsidP="00767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11,952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2C44B561" w14:textId="77777777" w:rsidR="00767AC6" w:rsidRPr="005B5482" w:rsidRDefault="00767AC6" w:rsidP="00767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62EF11CB" w14:textId="34361A7D" w:rsidR="00767AC6" w:rsidRPr="005B5482" w:rsidRDefault="00767AC6" w:rsidP="00767AC6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(47,856)</w:t>
            </w:r>
          </w:p>
        </w:tc>
      </w:tr>
      <w:tr w:rsidR="00767AC6" w:rsidRPr="005B5482" w14:paraId="2B4A4E56" w14:textId="77777777" w:rsidTr="00EC5D2D">
        <w:trPr>
          <w:cantSplit/>
          <w:trHeight w:val="20"/>
        </w:trPr>
        <w:tc>
          <w:tcPr>
            <w:tcW w:w="4608" w:type="dxa"/>
            <w:vAlign w:val="bottom"/>
          </w:tcPr>
          <w:p w14:paraId="4509B741" w14:textId="67BE36B4" w:rsidR="00767AC6" w:rsidRPr="005B5482" w:rsidRDefault="00767AC6" w:rsidP="00767AC6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0C81E85" w14:textId="77777777" w:rsidR="00767AC6" w:rsidRPr="005B5482" w:rsidRDefault="00767AC6" w:rsidP="00767AC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384788FE" w14:textId="77777777" w:rsidR="00767AC6" w:rsidRPr="005B5482" w:rsidRDefault="00767AC6" w:rsidP="00767AC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B5F465A" w14:textId="44C84BF7" w:rsidR="00767AC6" w:rsidRPr="005B5482" w:rsidRDefault="00B10A79" w:rsidP="00767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182,478</w:t>
            </w:r>
          </w:p>
        </w:tc>
        <w:tc>
          <w:tcPr>
            <w:tcW w:w="162" w:type="dxa"/>
            <w:shd w:val="clear" w:color="auto" w:fill="auto"/>
          </w:tcPr>
          <w:p w14:paraId="011AA884" w14:textId="77777777" w:rsidR="00767AC6" w:rsidRPr="005B5482" w:rsidRDefault="00767AC6" w:rsidP="00767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BF7DCE" w14:textId="1AA2EBE7" w:rsidR="00767AC6" w:rsidRPr="005B5482" w:rsidRDefault="00767AC6" w:rsidP="00767AC6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194,430</w:t>
            </w:r>
          </w:p>
        </w:tc>
      </w:tr>
      <w:bookmarkEnd w:id="6"/>
    </w:tbl>
    <w:p w14:paraId="3044527E" w14:textId="2B144140" w:rsidR="00A84314" w:rsidRPr="005B5482" w:rsidRDefault="00A84314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3D06E81B" w14:textId="6DB6EE87" w:rsidR="00F411CF" w:rsidRPr="00CC2760" w:rsidRDefault="002746EF" w:rsidP="00CC2760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ในระหว่างไตรมาสที่สองของปี </w:t>
      </w:r>
      <w:r w:rsidRPr="005B5482">
        <w:rPr>
          <w:rFonts w:ascii="BrowalliaUPC" w:hAnsi="BrowalliaUPC" w:cs="BrowalliaUPC"/>
          <w:sz w:val="28"/>
          <w:szCs w:val="28"/>
        </w:rPr>
        <w:t xml:space="preserve">2566 </w:t>
      </w:r>
      <w:r w:rsidRPr="005B5482">
        <w:rPr>
          <w:rFonts w:ascii="BrowalliaUPC" w:hAnsi="BrowalliaUPC" w:cs="BrowalliaUPC"/>
          <w:sz w:val="28"/>
          <w:szCs w:val="28"/>
          <w:cs/>
        </w:rPr>
        <w:t>บริษัททำบันทึกข้อตกลงเปลี่ยนแปลงเงื่อนไขการชำระหนี้เงินต้น สำหรับงวดเดือน</w:t>
      </w:r>
      <w:r w:rsidR="00747346" w:rsidRPr="005B5482">
        <w:rPr>
          <w:rFonts w:ascii="BrowalliaUPC" w:hAnsi="BrowalliaUPC" w:cs="BrowalliaUPC"/>
          <w:sz w:val="28"/>
          <w:szCs w:val="28"/>
          <w:cs/>
        </w:rPr>
        <w:t xml:space="preserve">พฤษภาคม ถึงเดือนธันวาคม </w:t>
      </w:r>
      <w:r w:rsidR="00747346" w:rsidRPr="005B5482">
        <w:rPr>
          <w:rFonts w:ascii="BrowalliaUPC" w:hAnsi="BrowalliaUPC" w:cs="BrowalliaUPC"/>
          <w:sz w:val="28"/>
          <w:szCs w:val="28"/>
        </w:rPr>
        <w:t xml:space="preserve">2566 </w:t>
      </w:r>
      <w:r w:rsidR="00747346" w:rsidRPr="005B5482">
        <w:rPr>
          <w:rFonts w:ascii="BrowalliaUPC" w:hAnsi="BrowalliaUPC" w:cs="BrowalliaUPC"/>
          <w:sz w:val="28"/>
          <w:szCs w:val="28"/>
          <w:cs/>
        </w:rPr>
        <w:t xml:space="preserve">รวม </w:t>
      </w:r>
      <w:r w:rsidR="00747346" w:rsidRPr="005B5482">
        <w:rPr>
          <w:rFonts w:ascii="BrowalliaUPC" w:hAnsi="BrowalliaUPC" w:cs="BrowalliaUPC"/>
          <w:sz w:val="28"/>
          <w:szCs w:val="28"/>
        </w:rPr>
        <w:t xml:space="preserve">8 </w:t>
      </w:r>
      <w:r w:rsidR="00747346" w:rsidRPr="005B5482">
        <w:rPr>
          <w:rFonts w:ascii="BrowalliaUPC" w:hAnsi="BrowalliaUPC" w:cs="BrowalliaUPC"/>
          <w:sz w:val="28"/>
          <w:szCs w:val="28"/>
          <w:cs/>
        </w:rPr>
        <w:t xml:space="preserve">งวด จำนวน </w:t>
      </w:r>
      <w:r w:rsidR="00747346" w:rsidRPr="005B5482">
        <w:rPr>
          <w:rFonts w:ascii="BrowalliaUPC" w:hAnsi="BrowalliaUPC" w:cs="BrowalliaUPC"/>
          <w:sz w:val="28"/>
          <w:szCs w:val="28"/>
        </w:rPr>
        <w:t xml:space="preserve">23.90 </w:t>
      </w:r>
      <w:r w:rsidR="00747346" w:rsidRPr="005B5482">
        <w:rPr>
          <w:rFonts w:ascii="BrowalliaUPC" w:hAnsi="BrowalliaUPC" w:cs="BrowalliaUPC"/>
          <w:sz w:val="28"/>
          <w:szCs w:val="28"/>
          <w:cs/>
        </w:rPr>
        <w:t>ล้านบาท โดย</w:t>
      </w:r>
      <w:r w:rsidR="006B2131" w:rsidRPr="005B5482">
        <w:rPr>
          <w:rFonts w:ascii="BrowalliaUPC" w:hAnsi="BrowalliaUPC" w:cs="BrowalliaUPC"/>
          <w:sz w:val="28"/>
          <w:szCs w:val="28"/>
          <w:cs/>
        </w:rPr>
        <w:t>ผู้ให้กู้ยินยอมให้บริษัทชำระเฉพาะดอกเบี้ยให้แก่ผู้</w:t>
      </w:r>
      <w:r w:rsidR="00EA6CB1" w:rsidRPr="005B5482">
        <w:rPr>
          <w:rFonts w:ascii="BrowalliaUPC" w:hAnsi="BrowalliaUPC" w:cs="BrowalliaUPC"/>
          <w:sz w:val="28"/>
          <w:szCs w:val="28"/>
          <w:cs/>
        </w:rPr>
        <w:t>ให้กู้ ซึ่งบริษัท</w:t>
      </w:r>
      <w:r w:rsidR="00685935" w:rsidRPr="005B5482">
        <w:rPr>
          <w:rFonts w:ascii="BrowalliaUPC" w:hAnsi="BrowalliaUPC" w:cs="BrowalliaUPC"/>
          <w:sz w:val="28"/>
          <w:szCs w:val="28"/>
          <w:cs/>
        </w:rPr>
        <w:t>จะชำระหนี้ทั้งจำนวนตามสัญญาเงินกู้ให้แก่ผู้ให้กู้</w:t>
      </w:r>
      <w:r w:rsidR="000C3BC2" w:rsidRPr="005B5482">
        <w:rPr>
          <w:rFonts w:ascii="BrowalliaUPC" w:hAnsi="BrowalliaUPC" w:cs="BrowalliaUPC"/>
          <w:sz w:val="28"/>
          <w:szCs w:val="28"/>
          <w:cs/>
        </w:rPr>
        <w:t xml:space="preserve">ภายในปี </w:t>
      </w:r>
      <w:r w:rsidR="000C3BC2" w:rsidRPr="005B5482">
        <w:rPr>
          <w:rFonts w:ascii="BrowalliaUPC" w:hAnsi="BrowalliaUPC" w:cs="BrowalliaUPC"/>
          <w:sz w:val="28"/>
          <w:szCs w:val="28"/>
        </w:rPr>
        <w:t xml:space="preserve">2571 </w:t>
      </w:r>
      <w:r w:rsidR="00F411CF" w:rsidRPr="005B5482">
        <w:rPr>
          <w:rFonts w:ascii="BrowalliaUPC" w:hAnsi="BrowalliaUPC" w:cs="BrowalliaUPC"/>
          <w:sz w:val="28"/>
          <w:szCs w:val="28"/>
        </w:rPr>
        <w:br w:type="page"/>
      </w:r>
    </w:p>
    <w:p w14:paraId="34C00033" w14:textId="36F11EC4" w:rsidR="00463174" w:rsidRPr="005B5482" w:rsidRDefault="00D76D04" w:rsidP="00F018B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หนี้สินจาก</w:t>
      </w:r>
      <w:r w:rsidR="00501CE0" w:rsidRPr="005B5482">
        <w:rPr>
          <w:rFonts w:ascii="BrowalliaUPC" w:hAnsi="BrowalliaUPC" w:cs="BrowalliaUPC"/>
          <w:b/>
          <w:bCs/>
          <w:sz w:val="28"/>
          <w:szCs w:val="28"/>
          <w:cs/>
        </w:rPr>
        <w:t>ภาระ</w:t>
      </w: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ค้ำประกันเง</w:t>
      </w:r>
      <w:r w:rsidR="005368E9" w:rsidRPr="005B5482">
        <w:rPr>
          <w:rFonts w:ascii="BrowalliaUPC" w:hAnsi="BrowalliaUPC" w:cs="BrowalliaUPC"/>
          <w:b/>
          <w:bCs/>
          <w:sz w:val="28"/>
          <w:szCs w:val="28"/>
          <w:cs/>
        </w:rPr>
        <w:t xml:space="preserve">ินกู้ยืมของบริษัทอื่น </w:t>
      </w:r>
    </w:p>
    <w:p w14:paraId="25C30C1D" w14:textId="77777777" w:rsidR="00463174" w:rsidRPr="005B5482" w:rsidRDefault="00463174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BDBA7EB" w14:textId="0F31630C" w:rsidR="00D76D04" w:rsidRPr="005B5482" w:rsidRDefault="000833D0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หนี้สินจาก</w:t>
      </w:r>
      <w:r w:rsidR="00501CE0" w:rsidRPr="005B5482">
        <w:rPr>
          <w:rFonts w:ascii="BrowalliaUPC" w:hAnsi="BrowalliaUPC" w:cs="BrowalliaUPC"/>
          <w:sz w:val="28"/>
          <w:szCs w:val="28"/>
          <w:cs/>
        </w:rPr>
        <w:t>ภาระ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ค้ำประกันเงินกู้ยืมของบริษัทอื่น </w:t>
      </w:r>
      <w:r w:rsidR="005368E9" w:rsidRPr="005B5482">
        <w:rPr>
          <w:rFonts w:ascii="BrowalliaUPC" w:hAnsi="BrowalliaUPC" w:cs="BrowalliaUPC"/>
          <w:sz w:val="28"/>
          <w:szCs w:val="28"/>
          <w:cs/>
        </w:rPr>
        <w:t>เป็นการค้ำประกันเงินกู้ยืมของบริษัทอื่นซึ่งเคย</w:t>
      </w:r>
      <w:r w:rsidR="00463174" w:rsidRPr="005B5482">
        <w:rPr>
          <w:rFonts w:ascii="BrowalliaUPC" w:hAnsi="BrowalliaUPC" w:cs="BrowalliaUPC"/>
          <w:sz w:val="28"/>
          <w:szCs w:val="28"/>
          <w:cs/>
        </w:rPr>
        <w:t>เป็น</w:t>
      </w:r>
      <w:r w:rsidR="005368E9" w:rsidRPr="005B5482">
        <w:rPr>
          <w:rFonts w:ascii="BrowalliaUPC" w:hAnsi="BrowalliaUPC" w:cs="BrowalliaUPC"/>
          <w:sz w:val="28"/>
          <w:szCs w:val="28"/>
          <w:cs/>
        </w:rPr>
        <w:t>บริษัทย่อย</w:t>
      </w:r>
      <w:r w:rsidR="00463174" w:rsidRPr="005B5482">
        <w:rPr>
          <w:rFonts w:ascii="BrowalliaUPC" w:hAnsi="BrowalliaUPC" w:cs="BrowalliaUPC"/>
          <w:sz w:val="28"/>
          <w:szCs w:val="28"/>
          <w:cs/>
        </w:rPr>
        <w:t>ของบริษัทมาก่อน โดยมีรายละเอียดดังนี้</w:t>
      </w:r>
    </w:p>
    <w:p w14:paraId="1586EFEA" w14:textId="77777777" w:rsidR="008E730E" w:rsidRPr="005B5482" w:rsidRDefault="008E730E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993"/>
        <w:gridCol w:w="992"/>
        <w:gridCol w:w="1133"/>
        <w:gridCol w:w="993"/>
        <w:gridCol w:w="851"/>
        <w:gridCol w:w="1134"/>
        <w:gridCol w:w="850"/>
      </w:tblGrid>
      <w:tr w:rsidR="00EB750A" w:rsidRPr="005B5482" w14:paraId="01C0AE03" w14:textId="7DC93215" w:rsidTr="00B51892">
        <w:tc>
          <w:tcPr>
            <w:tcW w:w="1984" w:type="dxa"/>
            <w:shd w:val="clear" w:color="auto" w:fill="auto"/>
          </w:tcPr>
          <w:p w14:paraId="771ED699" w14:textId="77777777" w:rsidR="00EB750A" w:rsidRPr="005B5482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1BA3FD" w14:textId="77777777" w:rsidR="00EB750A" w:rsidRPr="005B5482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14:paraId="2A9349B0" w14:textId="0D21DCB0" w:rsidR="00EB750A" w:rsidRPr="005B5482" w:rsidRDefault="00EB750A" w:rsidP="00B51892">
            <w:pPr>
              <w:tabs>
                <w:tab w:val="clear" w:pos="454"/>
                <w:tab w:val="clear" w:pos="5613"/>
                <w:tab w:val="left" w:pos="459"/>
                <w:tab w:val="left" w:pos="5737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B750A" w:rsidRPr="005B5482" w14:paraId="5492A162" w14:textId="69CFEC06" w:rsidTr="00B51892">
        <w:tc>
          <w:tcPr>
            <w:tcW w:w="1984" w:type="dxa"/>
            <w:shd w:val="clear" w:color="auto" w:fill="auto"/>
          </w:tcPr>
          <w:p w14:paraId="57E05333" w14:textId="77777777" w:rsidR="00EB750A" w:rsidRPr="005B5482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E4A884" w14:textId="77777777" w:rsidR="00EB750A" w:rsidRPr="005B5482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14:paraId="689E829C" w14:textId="23BC65E5" w:rsidR="00EB750A" w:rsidRPr="005B5482" w:rsidRDefault="00FD3DF4" w:rsidP="004C40D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EB750A" w:rsidRPr="005B5482" w14:paraId="722E8E4D" w14:textId="4884218B" w:rsidTr="00B51892">
        <w:tc>
          <w:tcPr>
            <w:tcW w:w="1984" w:type="dxa"/>
            <w:shd w:val="clear" w:color="auto" w:fill="auto"/>
          </w:tcPr>
          <w:p w14:paraId="18460B63" w14:textId="77777777" w:rsidR="00EB750A" w:rsidRPr="005B5482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2FA630" w14:textId="77777777" w:rsidR="00EB750A" w:rsidRPr="005B5482" w:rsidRDefault="00EB750A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09075562" w14:textId="6D6F5A35" w:rsidR="00EB750A" w:rsidRPr="005B5482" w:rsidRDefault="00FD3DF4" w:rsidP="004C40D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2835" w:type="dxa"/>
            <w:gridSpan w:val="3"/>
          </w:tcPr>
          <w:p w14:paraId="10079A41" w14:textId="30918C09" w:rsidR="00EB750A" w:rsidRPr="005B5482" w:rsidRDefault="00FD3DF4" w:rsidP="004C40D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  <w:tr w:rsidR="00EB750A" w:rsidRPr="005B5482" w14:paraId="7742C149" w14:textId="7419560C" w:rsidTr="00B51892">
        <w:tc>
          <w:tcPr>
            <w:tcW w:w="1984" w:type="dxa"/>
            <w:shd w:val="clear" w:color="auto" w:fill="auto"/>
          </w:tcPr>
          <w:p w14:paraId="7F162784" w14:textId="77777777" w:rsidR="00EB750A" w:rsidRPr="005B5482" w:rsidRDefault="00EB750A" w:rsidP="00EB750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F6E36C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0D7F7271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D56021C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79BDAB2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3" w:type="dxa"/>
            <w:shd w:val="clear" w:color="auto" w:fill="auto"/>
          </w:tcPr>
          <w:p w14:paraId="51218F24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0F7D45ED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53F05383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5C0AE31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BE77355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851" w:type="dxa"/>
          </w:tcPr>
          <w:p w14:paraId="25735AD2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56FFE5C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F675B42" w14:textId="447DE19E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</w:tcPr>
          <w:p w14:paraId="2C454E34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07E62521" w14:textId="79D5F8A1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850" w:type="dxa"/>
          </w:tcPr>
          <w:p w14:paraId="20B02D3B" w14:textId="77777777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1C3E3E9" w14:textId="77777777" w:rsidR="00EB750A" w:rsidRPr="005B5482" w:rsidRDefault="00EB750A" w:rsidP="00B5189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B06F9C8" w14:textId="730B3350" w:rsidR="00EB750A" w:rsidRPr="005B5482" w:rsidRDefault="00EB750A" w:rsidP="00EB750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C15BC3" w:rsidRPr="005B5482" w14:paraId="6556F15C" w14:textId="0DC12CE3" w:rsidTr="00B51892">
        <w:tc>
          <w:tcPr>
            <w:tcW w:w="1984" w:type="dxa"/>
            <w:shd w:val="clear" w:color="auto" w:fill="auto"/>
          </w:tcPr>
          <w:p w14:paraId="56FDF8F7" w14:textId="77777777" w:rsidR="00C15BC3" w:rsidRPr="005B5482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4507DA" w14:textId="77777777" w:rsidR="00C15BC3" w:rsidRPr="005B5482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B4B1428" w14:textId="77777777" w:rsidR="00C15BC3" w:rsidRPr="005B5482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A5113D4" w14:textId="77777777" w:rsidR="00C15BC3" w:rsidRPr="005B5482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237288EE" w14:textId="77777777" w:rsidR="00C15BC3" w:rsidRPr="005B5482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0CFAAC" w14:textId="77777777" w:rsidR="00C15BC3" w:rsidRPr="005B5482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406E80" w14:textId="77777777" w:rsidR="00C15BC3" w:rsidRPr="005B5482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E3BBCF" w14:textId="77777777" w:rsidR="00C15BC3" w:rsidRPr="005B5482" w:rsidRDefault="00C15BC3" w:rsidP="004C40D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D3DF4" w:rsidRPr="005B5482" w14:paraId="21474E71" w14:textId="4A133C1A" w:rsidTr="00B51892">
        <w:tc>
          <w:tcPr>
            <w:tcW w:w="1984" w:type="dxa"/>
            <w:shd w:val="clear" w:color="auto" w:fill="auto"/>
          </w:tcPr>
          <w:p w14:paraId="3A8F4EA3" w14:textId="77777777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3" w:type="dxa"/>
          </w:tcPr>
          <w:p w14:paraId="26C88873" w14:textId="77777777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76277752" w14:textId="54C94ECA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23,844</w:t>
            </w:r>
          </w:p>
        </w:tc>
        <w:tc>
          <w:tcPr>
            <w:tcW w:w="1133" w:type="dxa"/>
            <w:shd w:val="clear" w:color="auto" w:fill="auto"/>
          </w:tcPr>
          <w:p w14:paraId="631972EF" w14:textId="20BDFC4B" w:rsidR="00FD3DF4" w:rsidRPr="005B5482" w:rsidRDefault="00FD3DF4" w:rsidP="00FD3DF4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474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625B1543" w14:textId="0F3128A7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23,370</w:t>
            </w:r>
          </w:p>
        </w:tc>
        <w:tc>
          <w:tcPr>
            <w:tcW w:w="851" w:type="dxa"/>
          </w:tcPr>
          <w:p w14:paraId="763964B7" w14:textId="62F746E4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41,963</w:t>
            </w:r>
          </w:p>
        </w:tc>
        <w:tc>
          <w:tcPr>
            <w:tcW w:w="1134" w:type="dxa"/>
          </w:tcPr>
          <w:p w14:paraId="478C6C55" w14:textId="7467479D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(911)</w:t>
            </w:r>
          </w:p>
        </w:tc>
        <w:tc>
          <w:tcPr>
            <w:tcW w:w="850" w:type="dxa"/>
          </w:tcPr>
          <w:p w14:paraId="5EF587C3" w14:textId="0239F0A7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41,052</w:t>
            </w:r>
          </w:p>
        </w:tc>
      </w:tr>
      <w:tr w:rsidR="00FD3DF4" w:rsidRPr="005B5482" w14:paraId="7501E750" w14:textId="23F2427F" w:rsidTr="00B51892">
        <w:tc>
          <w:tcPr>
            <w:tcW w:w="1984" w:type="dxa"/>
            <w:shd w:val="clear" w:color="auto" w:fill="auto"/>
          </w:tcPr>
          <w:p w14:paraId="479905A4" w14:textId="77777777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</w:tcPr>
          <w:p w14:paraId="547A2E15" w14:textId="77777777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E46BCBC" w14:textId="286FC592" w:rsidR="00FD3DF4" w:rsidRPr="005B5482" w:rsidRDefault="00FD3DF4" w:rsidP="00FD3DF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27,008</w:t>
            </w:r>
          </w:p>
        </w:tc>
        <w:tc>
          <w:tcPr>
            <w:tcW w:w="1133" w:type="dxa"/>
            <w:shd w:val="clear" w:color="auto" w:fill="auto"/>
          </w:tcPr>
          <w:p w14:paraId="2AC361B9" w14:textId="4B605964" w:rsidR="00FD3DF4" w:rsidRPr="005B5482" w:rsidRDefault="00FD3DF4" w:rsidP="00FD3DF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89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2488BF90" w14:textId="2491C895" w:rsidR="00FD3DF4" w:rsidRPr="005B5482" w:rsidRDefault="00FD3DF4" w:rsidP="00B0588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26,919</w:t>
            </w:r>
          </w:p>
        </w:tc>
        <w:tc>
          <w:tcPr>
            <w:tcW w:w="851" w:type="dxa"/>
          </w:tcPr>
          <w:p w14:paraId="6BA23ADC" w14:textId="2427E09D" w:rsidR="00FD3DF4" w:rsidRPr="005B5482" w:rsidRDefault="00FD3DF4" w:rsidP="00FD3DF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50,082</w:t>
            </w:r>
          </w:p>
        </w:tc>
        <w:tc>
          <w:tcPr>
            <w:tcW w:w="1134" w:type="dxa"/>
          </w:tcPr>
          <w:p w14:paraId="639DC5FC" w14:textId="4DEFAE21" w:rsidR="00FD3DF4" w:rsidRPr="005B5482" w:rsidRDefault="00FD3DF4" w:rsidP="00FD3DF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(172)</w:t>
            </w:r>
          </w:p>
        </w:tc>
        <w:tc>
          <w:tcPr>
            <w:tcW w:w="850" w:type="dxa"/>
          </w:tcPr>
          <w:p w14:paraId="1FEDD9F4" w14:textId="0B38A5EB" w:rsidR="00FD3DF4" w:rsidRPr="005B5482" w:rsidRDefault="00FD3DF4" w:rsidP="00FD3DF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49,910</w:t>
            </w:r>
          </w:p>
        </w:tc>
      </w:tr>
      <w:tr w:rsidR="00FD3DF4" w:rsidRPr="005B5482" w14:paraId="728958EA" w14:textId="77AF6202" w:rsidTr="00B51892">
        <w:tc>
          <w:tcPr>
            <w:tcW w:w="1984" w:type="dxa"/>
            <w:shd w:val="clear" w:color="auto" w:fill="auto"/>
          </w:tcPr>
          <w:p w14:paraId="6513E0B2" w14:textId="77777777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3" w:type="dxa"/>
          </w:tcPr>
          <w:p w14:paraId="469FF796" w14:textId="77777777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1EA170E" w14:textId="6C9213C4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50,852</w:t>
            </w:r>
          </w:p>
        </w:tc>
        <w:tc>
          <w:tcPr>
            <w:tcW w:w="1133" w:type="dxa"/>
            <w:shd w:val="clear" w:color="auto" w:fill="auto"/>
          </w:tcPr>
          <w:p w14:paraId="0C83143C" w14:textId="7C9BE2D7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563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1BABF25B" w14:textId="5FDBB1AC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50,289</w:t>
            </w:r>
          </w:p>
        </w:tc>
        <w:tc>
          <w:tcPr>
            <w:tcW w:w="851" w:type="dxa"/>
          </w:tcPr>
          <w:p w14:paraId="79AE3312" w14:textId="5359F3FD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92,045</w:t>
            </w:r>
          </w:p>
        </w:tc>
        <w:tc>
          <w:tcPr>
            <w:tcW w:w="1134" w:type="dxa"/>
          </w:tcPr>
          <w:p w14:paraId="61CAA5B5" w14:textId="2CAFF821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(1,083)</w:t>
            </w:r>
          </w:p>
        </w:tc>
        <w:tc>
          <w:tcPr>
            <w:tcW w:w="850" w:type="dxa"/>
          </w:tcPr>
          <w:p w14:paraId="1E4FDBD8" w14:textId="1C889361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90,962</w:t>
            </w:r>
          </w:p>
        </w:tc>
      </w:tr>
      <w:tr w:rsidR="00FD3DF4" w:rsidRPr="005B5482" w14:paraId="78EF7D5C" w14:textId="5E78BA47" w:rsidTr="00B51892">
        <w:tc>
          <w:tcPr>
            <w:tcW w:w="1984" w:type="dxa"/>
            <w:shd w:val="clear" w:color="auto" w:fill="auto"/>
          </w:tcPr>
          <w:p w14:paraId="1A24F2CF" w14:textId="77777777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br/>
              <w:t xml:space="preserve">  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993" w:type="dxa"/>
          </w:tcPr>
          <w:p w14:paraId="1683B4F6" w14:textId="77777777" w:rsidR="00FD3DF4" w:rsidRPr="005B5482" w:rsidRDefault="00FD3DF4" w:rsidP="00FD3DF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84A774F" w14:textId="77777777" w:rsidR="00FD3DF4" w:rsidRPr="005B5482" w:rsidRDefault="00FD3DF4" w:rsidP="00FD3D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D78ED08" w14:textId="1CC7F82A" w:rsidR="00FD3DF4" w:rsidRPr="005B5482" w:rsidRDefault="00FD3DF4" w:rsidP="00FD3D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46,904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09A952F" w14:textId="77777777" w:rsidR="00FD3DF4" w:rsidRPr="005B5482" w:rsidRDefault="00FD3DF4" w:rsidP="00FD3DF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DACFEF9" w14:textId="3C63DF1E" w:rsidR="00FD3DF4" w:rsidRPr="005B5482" w:rsidRDefault="00FD3DF4" w:rsidP="00FD3DF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520</w:t>
            </w:r>
          </w:p>
        </w:tc>
        <w:tc>
          <w:tcPr>
            <w:tcW w:w="993" w:type="dxa"/>
            <w:shd w:val="clear" w:color="auto" w:fill="auto"/>
          </w:tcPr>
          <w:p w14:paraId="216C7238" w14:textId="77777777" w:rsidR="00FD3DF4" w:rsidRPr="005B5482" w:rsidRDefault="00FD3DF4" w:rsidP="00FD3D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28580B4" w14:textId="3A53E092" w:rsidR="00FD3DF4" w:rsidRPr="005B5482" w:rsidRDefault="00FD3DF4" w:rsidP="00FD3D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46,384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14:paraId="6BD9458F" w14:textId="77777777" w:rsidR="00FD3DF4" w:rsidRPr="005B5482" w:rsidRDefault="00FD3DF4" w:rsidP="00FD3D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FDFBB6A" w14:textId="094E6A53" w:rsidR="00FD3DF4" w:rsidRPr="005B5482" w:rsidRDefault="00FD3DF4" w:rsidP="00FD3D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(41,193)</w:t>
            </w:r>
          </w:p>
        </w:tc>
        <w:tc>
          <w:tcPr>
            <w:tcW w:w="1134" w:type="dxa"/>
          </w:tcPr>
          <w:p w14:paraId="78FB0FC2" w14:textId="77777777" w:rsidR="00FD3DF4" w:rsidRPr="005B5482" w:rsidRDefault="00FD3DF4" w:rsidP="00FD3DF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E560887" w14:textId="529880E2" w:rsidR="00FD3DF4" w:rsidRPr="005B5482" w:rsidRDefault="00FD3DF4" w:rsidP="00FD3D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520</w:t>
            </w:r>
          </w:p>
        </w:tc>
        <w:tc>
          <w:tcPr>
            <w:tcW w:w="850" w:type="dxa"/>
          </w:tcPr>
          <w:p w14:paraId="5B815F5C" w14:textId="77777777" w:rsidR="00FD3DF4" w:rsidRPr="005B5482" w:rsidRDefault="00FD3DF4" w:rsidP="00FD3D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88F2656" w14:textId="0D3424EA" w:rsidR="00FD3DF4" w:rsidRPr="005B5482" w:rsidRDefault="00FD3DF4" w:rsidP="00FD3D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(40,673)</w:t>
            </w:r>
          </w:p>
        </w:tc>
      </w:tr>
      <w:tr w:rsidR="00FD3DF4" w:rsidRPr="005B5482" w14:paraId="7F521F9C" w14:textId="37080734" w:rsidTr="00B51892">
        <w:tc>
          <w:tcPr>
            <w:tcW w:w="1984" w:type="dxa"/>
            <w:shd w:val="clear" w:color="auto" w:fill="auto"/>
          </w:tcPr>
          <w:p w14:paraId="16A93147" w14:textId="0571C51B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3" w:type="dxa"/>
          </w:tcPr>
          <w:p w14:paraId="73D43832" w14:textId="77777777" w:rsidR="00FD3DF4" w:rsidRPr="005B5482" w:rsidRDefault="00FD3DF4" w:rsidP="00FD3DF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F7CDA57" w14:textId="3411F6B9" w:rsidR="00FD3DF4" w:rsidRPr="005B5482" w:rsidRDefault="00FD3DF4" w:rsidP="00FD3DF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3,948</w:t>
            </w:r>
          </w:p>
        </w:tc>
        <w:tc>
          <w:tcPr>
            <w:tcW w:w="1133" w:type="dxa"/>
            <w:shd w:val="clear" w:color="auto" w:fill="auto"/>
          </w:tcPr>
          <w:p w14:paraId="63D0FEF7" w14:textId="2479E3C9" w:rsidR="00FD3DF4" w:rsidRPr="005B5482" w:rsidRDefault="00FD3DF4" w:rsidP="00FD3DF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43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63D22EE2" w14:textId="30BBA819" w:rsidR="00FD3DF4" w:rsidRPr="005B5482" w:rsidRDefault="00FD3DF4" w:rsidP="00FD3DF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3,905</w:t>
            </w:r>
          </w:p>
        </w:tc>
        <w:tc>
          <w:tcPr>
            <w:tcW w:w="851" w:type="dxa"/>
          </w:tcPr>
          <w:p w14:paraId="363F2044" w14:textId="4E0F9C72" w:rsidR="00FD3DF4" w:rsidRPr="005B5482" w:rsidRDefault="00FD3DF4" w:rsidP="00FD3DF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50,852</w:t>
            </w:r>
          </w:p>
        </w:tc>
        <w:tc>
          <w:tcPr>
            <w:tcW w:w="1134" w:type="dxa"/>
          </w:tcPr>
          <w:p w14:paraId="42142C8B" w14:textId="1DDD5BC2" w:rsidR="00FD3DF4" w:rsidRPr="005B5482" w:rsidRDefault="00FD3DF4" w:rsidP="00FD3DF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(563)</w:t>
            </w:r>
          </w:p>
        </w:tc>
        <w:tc>
          <w:tcPr>
            <w:tcW w:w="850" w:type="dxa"/>
          </w:tcPr>
          <w:p w14:paraId="4A0928C3" w14:textId="725AB201" w:rsidR="00FD3DF4" w:rsidRPr="005B5482" w:rsidRDefault="00FD3DF4" w:rsidP="00FD3DF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50,289</w:t>
            </w:r>
          </w:p>
        </w:tc>
      </w:tr>
      <w:tr w:rsidR="004C467B" w:rsidRPr="005B5482" w14:paraId="3D2CBD96" w14:textId="77777777" w:rsidTr="00B51892">
        <w:tc>
          <w:tcPr>
            <w:tcW w:w="1984" w:type="dxa"/>
            <w:shd w:val="clear" w:color="auto" w:fill="auto"/>
          </w:tcPr>
          <w:p w14:paraId="3C3054F6" w14:textId="77777777" w:rsidR="004C467B" w:rsidRPr="005B5482" w:rsidRDefault="004C467B" w:rsidP="00EB750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5383CB5" w14:textId="77777777" w:rsidR="004C467B" w:rsidRPr="005B5482" w:rsidRDefault="004C467B" w:rsidP="00EB750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97DAF56" w14:textId="77777777" w:rsidR="004C467B" w:rsidRPr="005B5482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5BC704C" w14:textId="77777777" w:rsidR="004C467B" w:rsidRPr="005B5482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92D0FC5" w14:textId="77777777" w:rsidR="004C467B" w:rsidRPr="005B5482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C2AB38" w14:textId="77777777" w:rsidR="004C467B" w:rsidRPr="005B5482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2F5517" w14:textId="77777777" w:rsidR="004C467B" w:rsidRPr="005B5482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E033B7" w14:textId="77777777" w:rsidR="004C467B" w:rsidRPr="005B5482" w:rsidRDefault="004C467B" w:rsidP="004C467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</w:tbl>
    <w:p w14:paraId="6E5E45AB" w14:textId="01BCD492" w:rsidR="00CC15B8" w:rsidRPr="005B5482" w:rsidRDefault="00CC15B8" w:rsidP="00A72D5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413E685" w14:textId="11EB3C0F" w:rsidR="006321BA" w:rsidRDefault="006321BA" w:rsidP="00A72D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การเปลี่ยนแปลงของหนี้สินจากการค้ำประกันเงินกู้ยืมของบริษัทอื่นสำหรับปีสิ้นสุดวันที่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31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256</w:t>
      </w:r>
      <w:r w:rsidR="009C09D7" w:rsidRPr="005B5482">
        <w:rPr>
          <w:rFonts w:ascii="BrowalliaUPC" w:hAnsi="BrowalliaUPC" w:cs="BrowalliaUPC"/>
          <w:sz w:val="28"/>
          <w:szCs w:val="28"/>
          <w:lang w:val="en-GB"/>
        </w:rPr>
        <w:t>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9C09D7" w:rsidRPr="005B5482">
        <w:rPr>
          <w:rFonts w:ascii="BrowalliaUPC" w:hAnsi="BrowalliaUPC" w:cs="BrowalliaUPC"/>
          <w:sz w:val="28"/>
          <w:szCs w:val="28"/>
        </w:rPr>
        <w:t>5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C1A2614" w14:textId="77777777" w:rsidR="009E6921" w:rsidRPr="005B5482" w:rsidRDefault="009E6921" w:rsidP="00A72D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1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350"/>
        <w:gridCol w:w="144"/>
        <w:gridCol w:w="1352"/>
        <w:gridCol w:w="162"/>
        <w:gridCol w:w="1302"/>
      </w:tblGrid>
      <w:tr w:rsidR="009E6921" w:rsidRPr="005B5482" w14:paraId="0FAFD121" w14:textId="77777777" w:rsidTr="002A2C68">
        <w:trPr>
          <w:cantSplit/>
          <w:trHeight w:val="20"/>
        </w:trPr>
        <w:tc>
          <w:tcPr>
            <w:tcW w:w="4608" w:type="dxa"/>
          </w:tcPr>
          <w:p w14:paraId="77B11DAC" w14:textId="77777777" w:rsidR="009E6921" w:rsidRPr="005B5482" w:rsidRDefault="009E6921" w:rsidP="002A2C68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50" w:type="dxa"/>
            <w:tcBorders>
              <w:left w:val="nil"/>
            </w:tcBorders>
          </w:tcPr>
          <w:p w14:paraId="60CC5A7A" w14:textId="77777777" w:rsidR="009E6921" w:rsidRPr="005B5482" w:rsidRDefault="009E6921" w:rsidP="002A2C68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AB7D210" w14:textId="77777777" w:rsidR="009E6921" w:rsidRPr="005B5482" w:rsidRDefault="009E6921" w:rsidP="002A2C68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19027E31" w14:textId="77777777" w:rsidR="009E6921" w:rsidRPr="005B5482" w:rsidRDefault="009E6921" w:rsidP="002A2C68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9E6921" w:rsidRPr="005B5482" w14:paraId="354651EC" w14:textId="77777777" w:rsidTr="002A2C68">
        <w:trPr>
          <w:cantSplit/>
          <w:trHeight w:val="20"/>
        </w:trPr>
        <w:tc>
          <w:tcPr>
            <w:tcW w:w="4608" w:type="dxa"/>
          </w:tcPr>
          <w:p w14:paraId="66F6A2B9" w14:textId="77777777" w:rsidR="009E6921" w:rsidRPr="005B5482" w:rsidRDefault="009E6921" w:rsidP="002A2C68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ECD74D7" w14:textId="77777777" w:rsidR="009E6921" w:rsidRPr="005B5482" w:rsidRDefault="009E6921" w:rsidP="002A2C6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B082995" w14:textId="77777777" w:rsidR="009E6921" w:rsidRPr="005B5482" w:rsidRDefault="009E6921" w:rsidP="002A2C6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300BED" w14:textId="77777777" w:rsidR="009E6921" w:rsidRPr="005B5482" w:rsidRDefault="009E6921" w:rsidP="002A2C6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งบการเงินเฉพาะของบริษัท</w:t>
            </w:r>
          </w:p>
        </w:tc>
      </w:tr>
      <w:tr w:rsidR="009E6921" w:rsidRPr="005B5482" w14:paraId="3D639166" w14:textId="77777777" w:rsidTr="002A2C68">
        <w:trPr>
          <w:cantSplit/>
          <w:trHeight w:val="20"/>
        </w:trPr>
        <w:tc>
          <w:tcPr>
            <w:tcW w:w="4608" w:type="dxa"/>
          </w:tcPr>
          <w:p w14:paraId="65C1A7DE" w14:textId="77777777" w:rsidR="009E6921" w:rsidRPr="005B5482" w:rsidRDefault="009E6921" w:rsidP="002A2C6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5151E762" w14:textId="77777777" w:rsidR="009E6921" w:rsidRPr="005B5482" w:rsidRDefault="009E6921" w:rsidP="002A2C68">
            <w:pPr>
              <w:tabs>
                <w:tab w:val="clear" w:pos="227"/>
                <w:tab w:val="left" w:pos="141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E267E7B" w14:textId="77777777" w:rsidR="009E6921" w:rsidRPr="005B5482" w:rsidRDefault="009E6921" w:rsidP="002A2C6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F1365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427D3F2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AC4FA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9E6921" w:rsidRPr="005B5482" w14:paraId="56F30B45" w14:textId="77777777" w:rsidTr="002A2C68">
        <w:trPr>
          <w:cantSplit/>
          <w:trHeight w:val="20"/>
        </w:trPr>
        <w:tc>
          <w:tcPr>
            <w:tcW w:w="4608" w:type="dxa"/>
          </w:tcPr>
          <w:p w14:paraId="2FCDC315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03C1CBFB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CBB1D5F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62A066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6FB04F8E" w14:textId="77777777" w:rsidR="009E6921" w:rsidRPr="005B5482" w:rsidRDefault="009E6921" w:rsidP="002A2C6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9E8E702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9E6921" w:rsidRPr="005B5482" w14:paraId="5EA79FC2" w14:textId="77777777" w:rsidTr="002A2C68">
        <w:trPr>
          <w:cantSplit/>
          <w:trHeight w:val="20"/>
        </w:trPr>
        <w:tc>
          <w:tcPr>
            <w:tcW w:w="4608" w:type="dxa"/>
          </w:tcPr>
          <w:p w14:paraId="45044436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350" w:type="dxa"/>
            <w:tcBorders>
              <w:left w:val="nil"/>
            </w:tcBorders>
          </w:tcPr>
          <w:p w14:paraId="4FB9A5E8" w14:textId="77777777" w:rsidR="009E6921" w:rsidRPr="005B5482" w:rsidRDefault="009E6921" w:rsidP="002A2C6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01E8A67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EB05215" w14:textId="76CD89DF" w:rsidR="009E6921" w:rsidRPr="005B5482" w:rsidRDefault="00435E2C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90,962</w:t>
            </w:r>
          </w:p>
        </w:tc>
        <w:tc>
          <w:tcPr>
            <w:tcW w:w="162" w:type="dxa"/>
            <w:shd w:val="clear" w:color="auto" w:fill="auto"/>
          </w:tcPr>
          <w:p w14:paraId="5D49C01A" w14:textId="77777777" w:rsidR="009E6921" w:rsidRPr="005B5482" w:rsidRDefault="009E6921" w:rsidP="002A2C6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715B826E" w14:textId="00EA0B78" w:rsidR="009E6921" w:rsidRPr="005B5482" w:rsidRDefault="00435E2C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123,800</w:t>
            </w:r>
          </w:p>
        </w:tc>
      </w:tr>
      <w:tr w:rsidR="009E6921" w:rsidRPr="005B5482" w14:paraId="37492001" w14:textId="77777777" w:rsidTr="002A2C68">
        <w:trPr>
          <w:cantSplit/>
          <w:trHeight w:val="20"/>
        </w:trPr>
        <w:tc>
          <w:tcPr>
            <w:tcW w:w="4608" w:type="dxa"/>
          </w:tcPr>
          <w:p w14:paraId="68F171F3" w14:textId="0D253129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บวก</w:t>
            </w:r>
            <w:r w:rsidRPr="009E692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left w:val="nil"/>
            </w:tcBorders>
          </w:tcPr>
          <w:p w14:paraId="11AD78FB" w14:textId="77777777" w:rsidR="009E6921" w:rsidRPr="005B5482" w:rsidRDefault="009E6921" w:rsidP="002A2C6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706F8C5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827142" w14:textId="59B08A3C" w:rsidR="009E6921" w:rsidRDefault="00435E2C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7,101</w:t>
            </w:r>
          </w:p>
        </w:tc>
        <w:tc>
          <w:tcPr>
            <w:tcW w:w="162" w:type="dxa"/>
            <w:shd w:val="clear" w:color="auto" w:fill="auto"/>
          </w:tcPr>
          <w:p w14:paraId="343FED0F" w14:textId="77777777" w:rsidR="009E6921" w:rsidRPr="005B5482" w:rsidRDefault="009E6921" w:rsidP="002A2C6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13762A80" w14:textId="18FAA5AC" w:rsidR="009E6921" w:rsidRPr="005B5482" w:rsidRDefault="00435E2C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10,507</w:t>
            </w:r>
          </w:p>
        </w:tc>
      </w:tr>
      <w:tr w:rsidR="009E6921" w:rsidRPr="005B5482" w14:paraId="029CFCB8" w14:textId="77777777" w:rsidTr="002A2C68">
        <w:trPr>
          <w:cantSplit/>
          <w:trHeight w:val="20"/>
        </w:trPr>
        <w:tc>
          <w:tcPr>
            <w:tcW w:w="4608" w:type="dxa"/>
            <w:vAlign w:val="bottom"/>
          </w:tcPr>
          <w:p w14:paraId="5FA8C199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817E88A" w14:textId="77777777" w:rsidR="009E6921" w:rsidRPr="005B5482" w:rsidRDefault="009E6921" w:rsidP="002A2C6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7840EDCA" w14:textId="77777777" w:rsidR="009E6921" w:rsidRPr="005B5482" w:rsidRDefault="009E6921" w:rsidP="002A2C6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6DEF61A8" w14:textId="671DC1A0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 w:rsidR="00435E2C">
              <w:rPr>
                <w:rFonts w:ascii="BrowalliaUPC" w:hAnsi="BrowalliaUPC" w:cs="BrowalliaUPC"/>
                <w:sz w:val="28"/>
                <w:szCs w:val="28"/>
              </w:rPr>
              <w:t>48,294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13824CDD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08CB843E" w14:textId="05E6CD58" w:rsidR="009E6921" w:rsidRPr="005B5482" w:rsidRDefault="009E6921" w:rsidP="002A2C6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(4</w:t>
            </w:r>
            <w:r w:rsidR="00435E2C">
              <w:rPr>
                <w:rFonts w:ascii="BrowalliaUPC" w:hAnsi="BrowalliaUPC" w:cs="BrowalliaUPC"/>
                <w:sz w:val="28"/>
                <w:szCs w:val="28"/>
              </w:rPr>
              <w:t>3,865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9E6921" w:rsidRPr="005B5482" w14:paraId="40C22745" w14:textId="77777777" w:rsidTr="002A2C68">
        <w:trPr>
          <w:cantSplit/>
          <w:trHeight w:val="20"/>
        </w:trPr>
        <w:tc>
          <w:tcPr>
            <w:tcW w:w="4608" w:type="dxa"/>
            <w:vAlign w:val="bottom"/>
          </w:tcPr>
          <w:p w14:paraId="71CB79FD" w14:textId="34AFE551" w:rsidR="009E6921" w:rsidRPr="009E6921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613C171" w14:textId="77777777" w:rsidR="009E6921" w:rsidRPr="005B5482" w:rsidRDefault="009E6921" w:rsidP="002A2C6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5EF0E07E" w14:textId="77777777" w:rsidR="009E6921" w:rsidRPr="005B5482" w:rsidRDefault="009E6921" w:rsidP="002A2C6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9E136CF" w14:textId="3395AEE6" w:rsidR="009E6921" w:rsidRDefault="00435E2C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520</w:t>
            </w:r>
          </w:p>
        </w:tc>
        <w:tc>
          <w:tcPr>
            <w:tcW w:w="162" w:type="dxa"/>
            <w:shd w:val="clear" w:color="auto" w:fill="auto"/>
          </w:tcPr>
          <w:p w14:paraId="300098C3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1F14A75" w14:textId="46292F55" w:rsidR="009E6921" w:rsidRPr="005B5482" w:rsidRDefault="00435E2C" w:rsidP="002A2C6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520</w:t>
            </w:r>
          </w:p>
        </w:tc>
      </w:tr>
      <w:tr w:rsidR="009E6921" w:rsidRPr="005B5482" w14:paraId="6021E5B1" w14:textId="77777777" w:rsidTr="002A2C68">
        <w:trPr>
          <w:cantSplit/>
          <w:trHeight w:val="20"/>
        </w:trPr>
        <w:tc>
          <w:tcPr>
            <w:tcW w:w="4608" w:type="dxa"/>
            <w:vAlign w:val="bottom"/>
          </w:tcPr>
          <w:p w14:paraId="5B97C92D" w14:textId="77777777" w:rsidR="009E6921" w:rsidRPr="005B5482" w:rsidRDefault="009E6921" w:rsidP="002A2C6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90DB53D" w14:textId="77777777" w:rsidR="009E6921" w:rsidRPr="005B5482" w:rsidRDefault="009E6921" w:rsidP="002A2C6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4DEED999" w14:textId="77777777" w:rsidR="009E6921" w:rsidRPr="005B5482" w:rsidRDefault="009E6921" w:rsidP="002A2C6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F1EA6C2" w14:textId="6AF5BA18" w:rsidR="009E6921" w:rsidRPr="005B5482" w:rsidRDefault="00435E2C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50,289</w:t>
            </w:r>
          </w:p>
        </w:tc>
        <w:tc>
          <w:tcPr>
            <w:tcW w:w="162" w:type="dxa"/>
            <w:shd w:val="clear" w:color="auto" w:fill="auto"/>
          </w:tcPr>
          <w:p w14:paraId="35F05B0F" w14:textId="77777777" w:rsidR="009E6921" w:rsidRPr="005B5482" w:rsidRDefault="009E6921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E22E95" w14:textId="4AF96BCF" w:rsidR="009E6921" w:rsidRPr="005B5482" w:rsidRDefault="00435E2C" w:rsidP="002A2C68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90,962</w:t>
            </w:r>
          </w:p>
        </w:tc>
      </w:tr>
    </w:tbl>
    <w:p w14:paraId="29DBFF5B" w14:textId="192AD1B8" w:rsidR="0076569A" w:rsidRPr="005B5482" w:rsidRDefault="0076569A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00CADD8" w14:textId="77777777" w:rsidR="00206FFA" w:rsidRPr="005B5482" w:rsidRDefault="00206FFA" w:rsidP="00296C26">
      <w:pPr>
        <w:tabs>
          <w:tab w:val="clear" w:pos="454"/>
          <w:tab w:val="left" w:pos="567"/>
        </w:tabs>
        <w:spacing w:line="240" w:lineRule="auto"/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ค่าธรรมเนียมทางการเงินรอตัดบัญชีตัดจำหน่ายคำนวณโดยวิธีอัตราดอกเบี้ยที่แท้จริงตามอายุสัญญาที่เกี่ยวข้อง</w:t>
      </w:r>
    </w:p>
    <w:p w14:paraId="1ABC2CBA" w14:textId="77777777" w:rsidR="00206FFA" w:rsidRPr="005B5482" w:rsidRDefault="00206FFA" w:rsidP="00296C26">
      <w:pPr>
        <w:pStyle w:val="CordiaNew"/>
        <w:tabs>
          <w:tab w:val="clear" w:pos="4153"/>
          <w:tab w:val="left" w:pos="426"/>
          <w:tab w:val="left" w:pos="567"/>
        </w:tabs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</w:p>
    <w:p w14:paraId="01C4777C" w14:textId="722B1FEA" w:rsidR="00677E79" w:rsidRPr="00E655CF" w:rsidRDefault="00D768F7" w:rsidP="00E655CF">
      <w:pPr>
        <w:tabs>
          <w:tab w:val="clear" w:pos="454"/>
          <w:tab w:val="left" w:pos="810"/>
          <w:tab w:val="left" w:pos="993"/>
        </w:tabs>
        <w:spacing w:line="240" w:lineRule="auto"/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5B5482">
        <w:rPr>
          <w:rFonts w:ascii="BrowalliaUPC" w:hAnsi="BrowalliaUPC" w:cs="BrowalliaUPC"/>
          <w:sz w:val="28"/>
          <w:szCs w:val="28"/>
        </w:rPr>
        <w:t xml:space="preserve">30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5B5482">
        <w:rPr>
          <w:rFonts w:ascii="BrowalliaUPC" w:hAnsi="BrowalliaUPC" w:cs="BrowalliaUPC"/>
          <w:sz w:val="28"/>
          <w:szCs w:val="28"/>
        </w:rPr>
        <w:t xml:space="preserve">2564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บริษัททำบันทึกข้อตกลงเปลี่ยนแปลงเงื่อนไขการชำระหนี้กับบริษัทหลักทรัพย์จัดการกองทุน เพื่อขยายระยะเวลาชำระหนี้ โดยตกลงผ่อนจ่ายชำระเงินต้นคงเหลือ ณ วันที่ </w:t>
      </w:r>
      <w:r w:rsidR="00265A44" w:rsidRPr="005B5482">
        <w:rPr>
          <w:rFonts w:ascii="BrowalliaUPC" w:hAnsi="BrowalliaUPC" w:cs="BrowalliaUPC"/>
          <w:sz w:val="28"/>
          <w:szCs w:val="28"/>
        </w:rPr>
        <w:t>30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="00265A44" w:rsidRPr="005B5482">
        <w:rPr>
          <w:rFonts w:ascii="BrowalliaUPC" w:hAnsi="BrowalliaUPC" w:cs="BrowalliaUPC"/>
          <w:sz w:val="28"/>
          <w:szCs w:val="28"/>
        </w:rPr>
        <w:t>2564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จำนวน </w:t>
      </w:r>
      <w:r w:rsidR="00265A44" w:rsidRPr="005B5482">
        <w:rPr>
          <w:rFonts w:ascii="BrowalliaUPC" w:hAnsi="BrowalliaUPC" w:cs="BrowalliaUPC"/>
          <w:sz w:val="28"/>
          <w:szCs w:val="28"/>
        </w:rPr>
        <w:t>139</w:t>
      </w:r>
      <w:r w:rsidRPr="005B5482">
        <w:rPr>
          <w:rFonts w:ascii="BrowalliaUPC" w:hAnsi="BrowalliaUPC" w:cs="BrowalliaUPC"/>
          <w:sz w:val="28"/>
          <w:szCs w:val="28"/>
          <w:cs/>
        </w:rPr>
        <w:t>.</w:t>
      </w:r>
      <w:r w:rsidR="00265A44" w:rsidRPr="005B5482">
        <w:rPr>
          <w:rFonts w:ascii="BrowalliaUPC" w:hAnsi="BrowalliaUPC" w:cs="BrowalliaUPC"/>
          <w:sz w:val="28"/>
          <w:szCs w:val="28"/>
        </w:rPr>
        <w:t>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ล้านบาท และดอกเบี้ยเป็นระยะเวลา </w:t>
      </w:r>
      <w:r w:rsidRPr="005B5482">
        <w:rPr>
          <w:rFonts w:ascii="BrowalliaUPC" w:hAnsi="BrowalliaUPC" w:cs="BrowalliaUPC"/>
          <w:sz w:val="28"/>
          <w:szCs w:val="28"/>
        </w:rPr>
        <w:t xml:space="preserve">43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งวด งวดที่ </w:t>
      </w:r>
      <w:r w:rsidRPr="005B5482">
        <w:rPr>
          <w:rFonts w:ascii="BrowalliaUPC" w:hAnsi="BrowalliaUPC" w:cs="BrowalliaUPC"/>
          <w:sz w:val="28"/>
          <w:szCs w:val="28"/>
        </w:rPr>
        <w:t xml:space="preserve">1 - 10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5B5482">
        <w:rPr>
          <w:rFonts w:ascii="BrowalliaUPC" w:hAnsi="BrowalliaUPC" w:cs="BrowalliaUPC"/>
          <w:sz w:val="28"/>
          <w:szCs w:val="28"/>
        </w:rPr>
        <w:t xml:space="preserve">3.4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5B5482">
        <w:rPr>
          <w:rFonts w:ascii="BrowalliaUPC" w:hAnsi="BrowalliaUPC" w:cs="BrowalliaUPC"/>
          <w:sz w:val="28"/>
          <w:szCs w:val="28"/>
        </w:rPr>
        <w:t xml:space="preserve">11 - 22 </w:t>
      </w:r>
      <w:r w:rsidR="00296C26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5B5482">
        <w:rPr>
          <w:rFonts w:ascii="BrowalliaUPC" w:hAnsi="BrowalliaUPC" w:cs="BrowalliaUPC"/>
          <w:sz w:val="28"/>
          <w:szCs w:val="28"/>
        </w:rPr>
        <w:t xml:space="preserve">3.8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5B5482">
        <w:rPr>
          <w:rFonts w:ascii="BrowalliaUPC" w:hAnsi="BrowalliaUPC" w:cs="BrowalliaUPC"/>
          <w:sz w:val="28"/>
          <w:szCs w:val="28"/>
        </w:rPr>
        <w:t xml:space="preserve">23 - 42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5B5482">
        <w:rPr>
          <w:rFonts w:ascii="BrowalliaUPC" w:hAnsi="BrowalliaUPC" w:cs="BrowalliaUPC"/>
          <w:sz w:val="28"/>
          <w:szCs w:val="28"/>
        </w:rPr>
        <w:t xml:space="preserve">4.2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ล้านบาท และชำระเงินต้นพร้อมดอกเบี้ยส่วนที่เหลือทั้งจำนวนงวดสุดท้าย ภายใน วันที่ </w:t>
      </w:r>
      <w:r w:rsidRPr="005B5482">
        <w:rPr>
          <w:rFonts w:ascii="BrowalliaUPC" w:hAnsi="BrowalliaUPC" w:cs="BrowalliaUPC"/>
          <w:sz w:val="28"/>
          <w:szCs w:val="28"/>
        </w:rPr>
        <w:t xml:space="preserve">31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5B5482">
        <w:rPr>
          <w:rFonts w:ascii="BrowalliaUPC" w:hAnsi="BrowalliaUPC" w:cs="BrowalliaUPC"/>
          <w:sz w:val="28"/>
          <w:szCs w:val="28"/>
        </w:rPr>
        <w:t>2568</w:t>
      </w:r>
    </w:p>
    <w:p w14:paraId="793D4E72" w14:textId="180BE84E" w:rsidR="00F018B8" w:rsidRPr="005B5482" w:rsidRDefault="00F018B8" w:rsidP="00F018B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 xml:space="preserve">เงินกู้ยืมระยะยาวจากสถาบันการเงิน </w:t>
      </w:r>
    </w:p>
    <w:p w14:paraId="3FF761F3" w14:textId="77777777" w:rsidR="00F018B8" w:rsidRPr="005B5482" w:rsidRDefault="00F018B8" w:rsidP="00BE27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1DD94FAC" w14:textId="16CA64F7" w:rsidR="00294ACC" w:rsidRPr="005B5482" w:rsidRDefault="00294ACC" w:rsidP="00294ACC">
      <w:pPr>
        <w:ind w:left="426"/>
        <w:jc w:val="thaiDistribute"/>
        <w:rPr>
          <w:rFonts w:ascii="BrowalliaUPC" w:hAnsi="BrowalliaUPC" w:cs="BrowalliaUPC"/>
          <w:sz w:val="20"/>
          <w:szCs w:val="20"/>
        </w:rPr>
      </w:pPr>
      <w:r w:rsidRPr="005B5482">
        <w:rPr>
          <w:rFonts w:ascii="BrowalliaUPC" w:hAnsi="BrowalliaUPC" w:cs="BrowalliaUPC"/>
          <w:spacing w:val="-4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เงินกู้ยืมระยะยาวเป็นเงินกู้ยืมที่มีหลักประกันซึ่งบริษัทได้รับจากธนาคารพาณิชย์ในประเทศสองแห่ง</w:t>
      </w:r>
      <w:r w:rsidRPr="005B5482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pacing w:val="-4"/>
          <w:sz w:val="28"/>
          <w:szCs w:val="28"/>
          <w:cs/>
        </w:rPr>
        <w:t>โดยมีรายละเอียดดังนี้</w:t>
      </w:r>
    </w:p>
    <w:p w14:paraId="3E59A84A" w14:textId="77777777" w:rsidR="00A904F5" w:rsidRPr="005B5482" w:rsidRDefault="00A904F5" w:rsidP="00A904F5">
      <w:pPr>
        <w:tabs>
          <w:tab w:val="left" w:pos="42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1417"/>
        <w:gridCol w:w="167"/>
        <w:gridCol w:w="1352"/>
        <w:gridCol w:w="162"/>
        <w:gridCol w:w="1302"/>
      </w:tblGrid>
      <w:tr w:rsidR="008F27AD" w:rsidRPr="005B5482" w14:paraId="5F1E3223" w14:textId="77777777" w:rsidTr="00685723">
        <w:trPr>
          <w:cantSplit/>
          <w:trHeight w:val="20"/>
        </w:trPr>
        <w:tc>
          <w:tcPr>
            <w:tcW w:w="4572" w:type="dxa"/>
          </w:tcPr>
          <w:p w14:paraId="581DE588" w14:textId="77777777" w:rsidR="008F27AD" w:rsidRPr="005B5482" w:rsidRDefault="008F27AD" w:rsidP="00CC13E7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0DFB8A4B" w14:textId="77777777" w:rsidR="008F27AD" w:rsidRPr="005B5482" w:rsidRDefault="008F27AD" w:rsidP="00CC13E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5F52AB4" w14:textId="77777777" w:rsidR="008F27AD" w:rsidRPr="005B5482" w:rsidRDefault="008F27AD" w:rsidP="00CC13E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2973EB7F" w14:textId="77777777" w:rsidR="008F27AD" w:rsidRPr="005B5482" w:rsidRDefault="008F27AD" w:rsidP="00CC13E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8F27AD" w:rsidRPr="005B5482" w14:paraId="48EFB4B7" w14:textId="77777777" w:rsidTr="00685723">
        <w:trPr>
          <w:cantSplit/>
          <w:trHeight w:val="20"/>
        </w:trPr>
        <w:tc>
          <w:tcPr>
            <w:tcW w:w="4572" w:type="dxa"/>
          </w:tcPr>
          <w:p w14:paraId="2476621A" w14:textId="77777777" w:rsidR="008F27AD" w:rsidRPr="005B5482" w:rsidRDefault="008F27AD" w:rsidP="00CC13E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C9E3CCF" w14:textId="77777777" w:rsidR="008F27AD" w:rsidRPr="005B5482" w:rsidRDefault="008F27AD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D8FC857" w14:textId="77777777" w:rsidR="008F27AD" w:rsidRPr="005B5482" w:rsidRDefault="008F27AD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055DE3" w14:textId="658C4262" w:rsidR="008F27AD" w:rsidRPr="005B5482" w:rsidRDefault="008F27AD" w:rsidP="00CC13E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="00A767CC" w:rsidRPr="005B5482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96C26" w:rsidRPr="005B5482" w14:paraId="7A6991D7" w14:textId="77777777" w:rsidTr="00685723">
        <w:trPr>
          <w:cantSplit/>
          <w:trHeight w:val="20"/>
        </w:trPr>
        <w:tc>
          <w:tcPr>
            <w:tcW w:w="4572" w:type="dxa"/>
          </w:tcPr>
          <w:p w14:paraId="2EF4B5DC" w14:textId="77777777" w:rsidR="00296C26" w:rsidRPr="005B5482" w:rsidRDefault="00296C26" w:rsidP="00296C2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7CF1898B" w14:textId="77777777" w:rsidR="00296C26" w:rsidRPr="005B5482" w:rsidRDefault="00296C26" w:rsidP="00296C2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936846B" w14:textId="77777777" w:rsidR="00296C26" w:rsidRPr="005B5482" w:rsidRDefault="00296C26" w:rsidP="00296C26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B82DE81" w14:textId="77777777" w:rsidR="00296C26" w:rsidRPr="005B5482" w:rsidRDefault="00296C26" w:rsidP="0029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69EC858" w14:textId="77777777" w:rsidR="00296C26" w:rsidRPr="005B5482" w:rsidRDefault="00296C26" w:rsidP="00296C2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88467" w14:textId="27CC2A2E" w:rsidR="00296C26" w:rsidRPr="005B5482" w:rsidRDefault="00296C26" w:rsidP="0029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E7C323D" w14:textId="77777777" w:rsidR="00296C26" w:rsidRPr="005B5482" w:rsidRDefault="00296C26" w:rsidP="0029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051A9" w14:textId="2DF9881B" w:rsidR="00296C26" w:rsidRPr="005B5482" w:rsidRDefault="00296C26" w:rsidP="0029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8F27AD" w:rsidRPr="005B5482" w14:paraId="6F2336C0" w14:textId="77777777" w:rsidTr="00685723">
        <w:trPr>
          <w:cantSplit/>
          <w:trHeight w:val="20"/>
        </w:trPr>
        <w:tc>
          <w:tcPr>
            <w:tcW w:w="4572" w:type="dxa"/>
          </w:tcPr>
          <w:p w14:paraId="3F0CCFF4" w14:textId="77777777" w:rsidR="008F27AD" w:rsidRPr="005B5482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69929E60" w14:textId="77777777" w:rsidR="008F27AD" w:rsidRPr="005B5482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8D2C7CE" w14:textId="77777777" w:rsidR="008F27AD" w:rsidRPr="005B5482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947F824" w14:textId="77777777" w:rsidR="008F27AD" w:rsidRPr="005B5482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29072970" w14:textId="77777777" w:rsidR="008F27AD" w:rsidRPr="005B5482" w:rsidRDefault="008F27AD" w:rsidP="00CC13E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12CD758C" w14:textId="77777777" w:rsidR="008F27AD" w:rsidRPr="005B5482" w:rsidRDefault="008F27AD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296C26" w:rsidRPr="005B5482" w14:paraId="11E4F9A3" w14:textId="77777777" w:rsidTr="00685723">
        <w:trPr>
          <w:cantSplit/>
          <w:trHeight w:val="20"/>
        </w:trPr>
        <w:tc>
          <w:tcPr>
            <w:tcW w:w="4572" w:type="dxa"/>
            <w:vAlign w:val="bottom"/>
          </w:tcPr>
          <w:p w14:paraId="4903B7A6" w14:textId="494AD49A" w:rsidR="00296C26" w:rsidRPr="005B5482" w:rsidRDefault="00296C26" w:rsidP="0029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EA941A8" w14:textId="4231C320" w:rsidR="00296C26" w:rsidRPr="005B5482" w:rsidRDefault="00296C26" w:rsidP="00296C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MLR - 1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E48A884" w14:textId="77777777" w:rsidR="00296C26" w:rsidRPr="005B5482" w:rsidRDefault="00296C26" w:rsidP="00296C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3475ABAB" w14:textId="72001DAB" w:rsidR="00296C26" w:rsidRPr="005B5482" w:rsidRDefault="00600610" w:rsidP="0029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38,073</w:t>
            </w:r>
          </w:p>
        </w:tc>
        <w:tc>
          <w:tcPr>
            <w:tcW w:w="162" w:type="dxa"/>
            <w:shd w:val="clear" w:color="auto" w:fill="auto"/>
          </w:tcPr>
          <w:p w14:paraId="21477F30" w14:textId="77777777" w:rsidR="00296C26" w:rsidRPr="005B5482" w:rsidRDefault="00296C26" w:rsidP="0029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4EE71387" w14:textId="02C28402" w:rsidR="00296C26" w:rsidRPr="005B5482" w:rsidRDefault="00296C26" w:rsidP="00296C26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100,473</w:t>
            </w:r>
          </w:p>
        </w:tc>
      </w:tr>
      <w:tr w:rsidR="00296C26" w:rsidRPr="005B5482" w14:paraId="55B00F76" w14:textId="77777777" w:rsidTr="00685723">
        <w:trPr>
          <w:cantSplit/>
          <w:trHeight w:val="20"/>
        </w:trPr>
        <w:tc>
          <w:tcPr>
            <w:tcW w:w="4572" w:type="dxa"/>
            <w:vAlign w:val="bottom"/>
          </w:tcPr>
          <w:p w14:paraId="7842EFC5" w14:textId="77777777" w:rsidR="00296C26" w:rsidRPr="005B5482" w:rsidRDefault="00296C26" w:rsidP="0065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8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AF54B82" w14:textId="77777777" w:rsidR="00296C26" w:rsidRPr="005B5482" w:rsidRDefault="00296C26" w:rsidP="00296C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F5E8647" w14:textId="77777777" w:rsidR="00296C26" w:rsidRPr="005B5482" w:rsidRDefault="00296C26" w:rsidP="00296C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185239A5" w14:textId="31DB88F5" w:rsidR="00296C26" w:rsidRPr="005B5482" w:rsidRDefault="00600610" w:rsidP="0029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38,073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257A3F7E" w14:textId="77777777" w:rsidR="00296C26" w:rsidRPr="005B5482" w:rsidRDefault="00296C26" w:rsidP="0029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DE2825D" w14:textId="7B4EF1BA" w:rsidR="00296C26" w:rsidRPr="005B5482" w:rsidRDefault="00296C26" w:rsidP="00296C26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(62,400)</w:t>
            </w:r>
          </w:p>
        </w:tc>
      </w:tr>
      <w:tr w:rsidR="00296C26" w:rsidRPr="005B5482" w14:paraId="7CC433C9" w14:textId="77777777" w:rsidTr="00685723">
        <w:trPr>
          <w:cantSplit/>
          <w:trHeight w:val="20"/>
        </w:trPr>
        <w:tc>
          <w:tcPr>
            <w:tcW w:w="4572" w:type="dxa"/>
            <w:vAlign w:val="bottom"/>
          </w:tcPr>
          <w:p w14:paraId="5E4E0E5D" w14:textId="77777777" w:rsidR="00296C26" w:rsidRPr="005B5482" w:rsidRDefault="00296C26" w:rsidP="00296C26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389E039" w14:textId="77777777" w:rsidR="00296C26" w:rsidRPr="005B5482" w:rsidRDefault="00296C26" w:rsidP="00296C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B6BCDC4" w14:textId="77777777" w:rsidR="00296C26" w:rsidRPr="005B5482" w:rsidRDefault="00296C26" w:rsidP="00296C2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C190C6" w14:textId="54ACF0DE" w:rsidR="00296C26" w:rsidRPr="005B5482" w:rsidRDefault="00600610" w:rsidP="0029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9DBDB17" w14:textId="77777777" w:rsidR="00296C26" w:rsidRPr="005B5482" w:rsidRDefault="00296C26" w:rsidP="0029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270CF0E" w14:textId="1E9C64D6" w:rsidR="00296C26" w:rsidRPr="005B5482" w:rsidRDefault="00296C26" w:rsidP="00296C26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38,073</w:t>
            </w:r>
          </w:p>
        </w:tc>
      </w:tr>
    </w:tbl>
    <w:p w14:paraId="11D6A5F9" w14:textId="77777777" w:rsidR="006A218A" w:rsidRPr="005B5482" w:rsidRDefault="006A218A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C1194D8" w14:textId="077EE21E" w:rsidR="00E7293A" w:rsidRPr="005B5482" w:rsidRDefault="00E7293A" w:rsidP="00206FFA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5B5482">
        <w:rPr>
          <w:rFonts w:ascii="BrowalliaUPC" w:hAnsi="BrowalliaUPC" w:cs="BrowalliaUPC"/>
          <w:sz w:val="28"/>
          <w:szCs w:val="28"/>
        </w:rPr>
        <w:t xml:space="preserve">30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กันยายน </w:t>
      </w:r>
      <w:r w:rsidRPr="005B5482">
        <w:rPr>
          <w:rFonts w:ascii="BrowalliaUPC" w:hAnsi="BrowalliaUPC" w:cs="BrowalliaUPC"/>
          <w:sz w:val="28"/>
          <w:szCs w:val="28"/>
        </w:rPr>
        <w:t xml:space="preserve">2564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บริษัททำสัญญาขยายระยะเวลาการผ่อนชำระหนี้จำนวน </w:t>
      </w:r>
      <w:r w:rsidRPr="005B5482">
        <w:rPr>
          <w:rFonts w:ascii="BrowalliaUPC" w:hAnsi="BrowalliaUPC" w:cs="BrowalliaUPC"/>
          <w:sz w:val="28"/>
          <w:szCs w:val="28"/>
        </w:rPr>
        <w:t xml:space="preserve">215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ล้านบาท (วงเงินกู้ </w:t>
      </w:r>
      <w:r w:rsidRPr="005B5482">
        <w:rPr>
          <w:rFonts w:ascii="BrowalliaUPC" w:hAnsi="BrowalliaUPC" w:cs="BrowalliaUPC"/>
          <w:sz w:val="28"/>
          <w:szCs w:val="28"/>
        </w:rPr>
        <w:t xml:space="preserve">1,400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ล้านบาท) โดยผ่อนชำระเป็นรายเดือนๆ ละ </w:t>
      </w:r>
      <w:r w:rsidRPr="005B5482">
        <w:rPr>
          <w:rFonts w:ascii="BrowalliaUPC" w:hAnsi="BrowalliaUPC" w:cs="BrowalliaUPC"/>
          <w:sz w:val="28"/>
          <w:szCs w:val="28"/>
        </w:rPr>
        <w:t xml:space="preserve">5.2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ล้านบาท ตั้งแต่เดือนมีนาคม </w:t>
      </w:r>
      <w:r w:rsidRPr="005B5482">
        <w:rPr>
          <w:rFonts w:ascii="BrowalliaUPC" w:hAnsi="BrowalliaUPC" w:cs="BrowalliaUPC"/>
          <w:sz w:val="28"/>
          <w:szCs w:val="28"/>
        </w:rPr>
        <w:t xml:space="preserve">2564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จนถึงเดือนกรกฎาคม </w:t>
      </w:r>
      <w:r w:rsidRPr="005B5482">
        <w:rPr>
          <w:rFonts w:ascii="BrowalliaUPC" w:hAnsi="BrowalliaUPC" w:cs="BrowalliaUPC"/>
          <w:sz w:val="28"/>
          <w:szCs w:val="28"/>
        </w:rPr>
        <w:t xml:space="preserve">2567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และชำระเงินต้นพร้อมดอกเบี้ยส่วนที่เหลือทั้งจำนวนในเดือนสิงหาคม </w:t>
      </w:r>
      <w:r w:rsidRPr="005B5482">
        <w:rPr>
          <w:rFonts w:ascii="BrowalliaUPC" w:hAnsi="BrowalliaUPC" w:cs="BrowalliaUPC"/>
          <w:sz w:val="28"/>
          <w:szCs w:val="28"/>
        </w:rPr>
        <w:t xml:space="preserve">2567 </w:t>
      </w:r>
      <w:r w:rsidRPr="005B5482">
        <w:rPr>
          <w:rFonts w:ascii="BrowalliaUPC" w:hAnsi="BrowalliaUPC" w:cs="BrowalliaUPC"/>
          <w:sz w:val="28"/>
          <w:szCs w:val="28"/>
          <w:cs/>
        </w:rPr>
        <w:t>เงินกู้ยืมดังกล่าวค้ำประกันโดย</w:t>
      </w:r>
      <w:r w:rsidR="0000230B" w:rsidRPr="005B5482">
        <w:rPr>
          <w:rFonts w:ascii="BrowalliaUPC" w:hAnsi="BrowalliaUPC" w:cs="BrowalliaUPC"/>
          <w:sz w:val="28"/>
          <w:szCs w:val="28"/>
          <w:cs/>
        </w:rPr>
        <w:t>บริษัท</w:t>
      </w:r>
      <w:r w:rsidR="00203036" w:rsidRPr="005B5482">
        <w:rPr>
          <w:rFonts w:ascii="BrowalliaUPC" w:hAnsi="BrowalliaUPC" w:cs="BrowalliaUPC"/>
          <w:sz w:val="28"/>
          <w:szCs w:val="28"/>
          <w:cs/>
        </w:rPr>
        <w:t>ที่เกี่ยวข้องกันแห่งหนึ่งและ</w:t>
      </w:r>
      <w:r w:rsidRPr="005B5482">
        <w:rPr>
          <w:rFonts w:ascii="BrowalliaUPC" w:hAnsi="BrowalliaUPC" w:cs="BrowalliaUPC"/>
          <w:sz w:val="28"/>
          <w:szCs w:val="28"/>
          <w:cs/>
        </w:rPr>
        <w:t>กรรมการ</w:t>
      </w:r>
      <w:r w:rsidR="005F78CD" w:rsidRPr="005B5482">
        <w:rPr>
          <w:rFonts w:ascii="BrowalliaUPC" w:hAnsi="BrowalliaUPC" w:cs="BrowalliaUPC"/>
          <w:sz w:val="28"/>
          <w:szCs w:val="28"/>
          <w:cs/>
        </w:rPr>
        <w:t>สอง</w:t>
      </w:r>
      <w:r w:rsidRPr="005B5482">
        <w:rPr>
          <w:rFonts w:ascii="BrowalliaUPC" w:hAnsi="BrowalliaUPC" w:cs="BrowalliaUPC"/>
          <w:sz w:val="28"/>
          <w:szCs w:val="28"/>
          <w:cs/>
        </w:rPr>
        <w:t>ท่านของบริษัท</w:t>
      </w:r>
    </w:p>
    <w:p w14:paraId="163D0810" w14:textId="77777777" w:rsidR="00E7293A" w:rsidRPr="005B5482" w:rsidRDefault="00E7293A" w:rsidP="00206FFA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CD33FE7" w14:textId="12164995" w:rsidR="00206FFA" w:rsidRPr="005B5482" w:rsidRDefault="00206FFA" w:rsidP="00206FFA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เช่น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การดำรงอัตราส่วนสินทรัพย์หมุนเวียนต่อหนี้สินหมุนเวียน และอัตราส่วนความสามารถในการชำระหนี้ เป็นต้น</w:t>
      </w:r>
    </w:p>
    <w:p w14:paraId="49082E19" w14:textId="39488B17" w:rsidR="00BF7F9F" w:rsidRPr="005B5482" w:rsidRDefault="00BF7F9F" w:rsidP="00BF7F9F">
      <w:pPr>
        <w:tabs>
          <w:tab w:val="clear" w:pos="454"/>
          <w:tab w:val="left" w:pos="810"/>
        </w:tabs>
        <w:spacing w:line="240" w:lineRule="auto"/>
        <w:ind w:left="459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5D0D8947" w14:textId="45F6673A" w:rsidR="00BF6F68" w:rsidRPr="005B5482" w:rsidRDefault="00BF6F68" w:rsidP="00BF6F68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</w:t>
      </w:r>
      <w:r w:rsidR="005F78CD" w:rsidRPr="005B5482">
        <w:rPr>
          <w:rFonts w:ascii="BrowalliaUPC" w:hAnsi="BrowalliaUPC" w:cs="BrowalliaUPC"/>
          <w:sz w:val="28"/>
          <w:szCs w:val="28"/>
          <w:cs/>
        </w:rPr>
        <w:t>ยาว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จากสถาบันการเงินสำหรับปีสิ้นสุดวันที่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31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256</w:t>
      </w:r>
      <w:r w:rsidR="00443B55" w:rsidRPr="005B5482">
        <w:rPr>
          <w:rFonts w:ascii="BrowalliaUPC" w:hAnsi="BrowalliaUPC" w:cs="BrowalliaUPC"/>
          <w:sz w:val="28"/>
          <w:szCs w:val="28"/>
        </w:rPr>
        <w:t>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443B55" w:rsidRPr="005B5482">
        <w:rPr>
          <w:rFonts w:ascii="BrowalliaUPC" w:hAnsi="BrowalliaUPC" w:cs="BrowalliaUPC"/>
          <w:sz w:val="28"/>
          <w:szCs w:val="28"/>
        </w:rPr>
        <w:t>5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B583DE9" w14:textId="77777777" w:rsidR="00BF6F68" w:rsidRPr="005B5482" w:rsidRDefault="00BF6F68" w:rsidP="00BF6F68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5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53"/>
        <w:gridCol w:w="1417"/>
        <w:gridCol w:w="176"/>
        <w:gridCol w:w="1382"/>
      </w:tblGrid>
      <w:tr w:rsidR="0024384C" w:rsidRPr="005B5482" w14:paraId="5044B7B4" w14:textId="77777777" w:rsidTr="00650970">
        <w:trPr>
          <w:cantSplit/>
          <w:trHeight w:val="20"/>
        </w:trPr>
        <w:tc>
          <w:tcPr>
            <w:tcW w:w="425" w:type="dxa"/>
          </w:tcPr>
          <w:p w14:paraId="334BFAAC" w14:textId="77777777" w:rsidR="0024384C" w:rsidRPr="005B5482" w:rsidRDefault="0024384C" w:rsidP="00CC13E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7" w:name="_Hlk159462083"/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5653" w:type="dxa"/>
            <w:tcBorders>
              <w:left w:val="nil"/>
            </w:tcBorders>
          </w:tcPr>
          <w:p w14:paraId="04DC6909" w14:textId="77777777" w:rsidR="0024384C" w:rsidRPr="005B5482" w:rsidRDefault="0024384C" w:rsidP="00CC13E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2D3E7614" w14:textId="77777777" w:rsidR="0024384C" w:rsidRPr="005B5482" w:rsidRDefault="0024384C" w:rsidP="00CC13E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24384C" w:rsidRPr="005B5482" w14:paraId="58482B65" w14:textId="77777777" w:rsidTr="00650970">
        <w:trPr>
          <w:cantSplit/>
          <w:trHeight w:val="20"/>
        </w:trPr>
        <w:tc>
          <w:tcPr>
            <w:tcW w:w="425" w:type="dxa"/>
          </w:tcPr>
          <w:p w14:paraId="77485771" w14:textId="77777777" w:rsidR="0024384C" w:rsidRPr="005B5482" w:rsidRDefault="0024384C" w:rsidP="00CC13E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5653" w:type="dxa"/>
            <w:tcBorders>
              <w:left w:val="nil"/>
            </w:tcBorders>
          </w:tcPr>
          <w:p w14:paraId="2D4F8F33" w14:textId="77777777" w:rsidR="0024384C" w:rsidRPr="005B5482" w:rsidRDefault="0024384C" w:rsidP="00CC13E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43CE25" w14:textId="3CEA81B6" w:rsidR="0024384C" w:rsidRPr="005B5482" w:rsidRDefault="009204A7" w:rsidP="00CC13E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24384C"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01566" w:rsidRPr="005B5482" w14:paraId="1F2980F9" w14:textId="77777777" w:rsidTr="00650970">
        <w:trPr>
          <w:cantSplit/>
          <w:trHeight w:val="20"/>
        </w:trPr>
        <w:tc>
          <w:tcPr>
            <w:tcW w:w="425" w:type="dxa"/>
          </w:tcPr>
          <w:p w14:paraId="63B5A63E" w14:textId="77777777" w:rsidR="00B01566" w:rsidRPr="005B5482" w:rsidRDefault="00B01566" w:rsidP="00B0156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53" w:type="dxa"/>
            <w:tcBorders>
              <w:left w:val="nil"/>
            </w:tcBorders>
          </w:tcPr>
          <w:p w14:paraId="4AB78F96" w14:textId="77777777" w:rsidR="00B01566" w:rsidRPr="005B5482" w:rsidRDefault="00B01566" w:rsidP="00B0156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37881" w14:textId="4A97BEDE" w:rsidR="00B01566" w:rsidRPr="005B5482" w:rsidRDefault="00B01566" w:rsidP="00B01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0FE2CFC6" w14:textId="77777777" w:rsidR="00B01566" w:rsidRPr="005B5482" w:rsidRDefault="00B01566" w:rsidP="00B01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9896B" w14:textId="2D6864F7" w:rsidR="00B01566" w:rsidRPr="005B5482" w:rsidRDefault="00B01566" w:rsidP="00B01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24384C" w:rsidRPr="005B5482" w14:paraId="32481650" w14:textId="77777777" w:rsidTr="00650970">
        <w:trPr>
          <w:cantSplit/>
          <w:trHeight w:val="377"/>
        </w:trPr>
        <w:tc>
          <w:tcPr>
            <w:tcW w:w="425" w:type="dxa"/>
          </w:tcPr>
          <w:p w14:paraId="1645A5A7" w14:textId="77777777" w:rsidR="0024384C" w:rsidRPr="005B5482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5653" w:type="dxa"/>
            <w:tcBorders>
              <w:left w:val="nil"/>
            </w:tcBorders>
          </w:tcPr>
          <w:p w14:paraId="08F0BF4E" w14:textId="77777777" w:rsidR="0024384C" w:rsidRPr="005B5482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D73E018" w14:textId="77777777" w:rsidR="0024384C" w:rsidRPr="005B5482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76" w:type="dxa"/>
            <w:shd w:val="clear" w:color="auto" w:fill="auto"/>
          </w:tcPr>
          <w:p w14:paraId="5168B868" w14:textId="77777777" w:rsidR="0024384C" w:rsidRPr="005B5482" w:rsidRDefault="0024384C" w:rsidP="00CC13E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397756C2" w14:textId="77777777" w:rsidR="0024384C" w:rsidRPr="005B5482" w:rsidRDefault="0024384C" w:rsidP="00CC1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D35F4E" w:rsidRPr="005B5482" w14:paraId="4577D34B" w14:textId="77777777" w:rsidTr="00EA0B4E">
        <w:trPr>
          <w:cantSplit/>
          <w:trHeight w:val="20"/>
        </w:trPr>
        <w:tc>
          <w:tcPr>
            <w:tcW w:w="6078" w:type="dxa"/>
            <w:gridSpan w:val="2"/>
          </w:tcPr>
          <w:p w14:paraId="128CB9A1" w14:textId="77777777" w:rsidR="00D35F4E" w:rsidRPr="005B5482" w:rsidRDefault="00D35F4E" w:rsidP="00D3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0B190EA" w14:textId="79B21A0A" w:rsidR="00D35F4E" w:rsidRPr="005B5482" w:rsidRDefault="00600610" w:rsidP="00D3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100,473</w:t>
            </w:r>
          </w:p>
        </w:tc>
        <w:tc>
          <w:tcPr>
            <w:tcW w:w="176" w:type="dxa"/>
            <w:shd w:val="clear" w:color="auto" w:fill="auto"/>
          </w:tcPr>
          <w:p w14:paraId="17114A96" w14:textId="77777777" w:rsidR="00D35F4E" w:rsidRPr="005B5482" w:rsidRDefault="00D35F4E" w:rsidP="00D35F4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0D670D59" w14:textId="7BFD48D6" w:rsidR="00D35F4E" w:rsidRPr="005B5482" w:rsidRDefault="00D35F4E" w:rsidP="00D3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162,873</w:t>
            </w:r>
          </w:p>
        </w:tc>
      </w:tr>
      <w:tr w:rsidR="00D35F4E" w:rsidRPr="005B5482" w14:paraId="553E7D9F" w14:textId="77777777" w:rsidTr="00650970">
        <w:trPr>
          <w:cantSplit/>
          <w:trHeight w:val="20"/>
        </w:trPr>
        <w:tc>
          <w:tcPr>
            <w:tcW w:w="425" w:type="dxa"/>
            <w:vAlign w:val="bottom"/>
          </w:tcPr>
          <w:p w14:paraId="739C6254" w14:textId="77777777" w:rsidR="00D35F4E" w:rsidRPr="005B5482" w:rsidRDefault="00D35F4E" w:rsidP="00D35F4E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653" w:type="dxa"/>
            <w:tcBorders>
              <w:left w:val="nil"/>
            </w:tcBorders>
            <w:vAlign w:val="bottom"/>
          </w:tcPr>
          <w:p w14:paraId="517524F4" w14:textId="77777777" w:rsidR="00D35F4E" w:rsidRPr="005B5482" w:rsidRDefault="00D35F4E" w:rsidP="00D35F4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</w:tcPr>
          <w:p w14:paraId="523BD5C6" w14:textId="0EF7B630" w:rsidR="00D35F4E" w:rsidRPr="005B5482" w:rsidRDefault="00600610" w:rsidP="00D3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 w:rsidR="001768CA">
              <w:rPr>
                <w:rFonts w:ascii="BrowalliaUPC" w:hAnsi="BrowalliaUPC" w:cs="BrowalliaUPC"/>
                <w:sz w:val="28"/>
                <w:szCs w:val="28"/>
              </w:rPr>
              <w:t>62,400</w:t>
            </w:r>
            <w:r w:rsidR="001768CA"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76" w:type="dxa"/>
            <w:shd w:val="clear" w:color="auto" w:fill="auto"/>
          </w:tcPr>
          <w:p w14:paraId="5C84F7DA" w14:textId="51FF4E23" w:rsidR="00D35F4E" w:rsidRPr="005B5482" w:rsidRDefault="00D35F4E" w:rsidP="00D3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"/>
                <w:tab w:val="left" w:pos="540"/>
              </w:tabs>
              <w:spacing w:line="240" w:lineRule="auto"/>
              <w:ind w:right="5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42547C0" w14:textId="4A65882E" w:rsidR="00D35F4E" w:rsidRPr="005B5482" w:rsidRDefault="00D35F4E" w:rsidP="00D35F4E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(62,400)</w:t>
            </w:r>
          </w:p>
        </w:tc>
      </w:tr>
      <w:tr w:rsidR="00D35F4E" w:rsidRPr="005B5482" w14:paraId="3F18B850" w14:textId="77777777" w:rsidTr="00EA0B4E">
        <w:trPr>
          <w:cantSplit/>
          <w:trHeight w:val="20"/>
        </w:trPr>
        <w:tc>
          <w:tcPr>
            <w:tcW w:w="6078" w:type="dxa"/>
            <w:gridSpan w:val="2"/>
            <w:vAlign w:val="bottom"/>
          </w:tcPr>
          <w:p w14:paraId="77A73FD5" w14:textId="77777777" w:rsidR="00D35F4E" w:rsidRPr="005B5482" w:rsidRDefault="00D35F4E" w:rsidP="00D3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563AA3A" w14:textId="0750D80F" w:rsidR="00D35F4E" w:rsidRPr="005B5482" w:rsidRDefault="001768CA" w:rsidP="00D3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38,073</w:t>
            </w:r>
          </w:p>
        </w:tc>
        <w:tc>
          <w:tcPr>
            <w:tcW w:w="176" w:type="dxa"/>
            <w:shd w:val="clear" w:color="auto" w:fill="auto"/>
          </w:tcPr>
          <w:p w14:paraId="1B864A84" w14:textId="77777777" w:rsidR="00D35F4E" w:rsidRPr="005B5482" w:rsidRDefault="00D35F4E" w:rsidP="00D3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9E55C75" w14:textId="37D190A1" w:rsidR="00D35F4E" w:rsidRPr="005B5482" w:rsidRDefault="00D35F4E" w:rsidP="00D35F4E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100,473</w:t>
            </w:r>
          </w:p>
        </w:tc>
      </w:tr>
      <w:bookmarkEnd w:id="7"/>
    </w:tbl>
    <w:p w14:paraId="23B1F041" w14:textId="378479B8" w:rsidR="00EB5C0D" w:rsidRDefault="00EB5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u w:val="single"/>
        </w:rPr>
      </w:pPr>
    </w:p>
    <w:p w14:paraId="018EA4DA" w14:textId="77777777" w:rsidR="00E655CF" w:rsidRDefault="00E65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u w:val="single"/>
        </w:rPr>
      </w:pPr>
    </w:p>
    <w:p w14:paraId="1AB9C162" w14:textId="77777777" w:rsidR="00E655CF" w:rsidRDefault="00E65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u w:val="single"/>
        </w:rPr>
      </w:pPr>
    </w:p>
    <w:p w14:paraId="26BC0664" w14:textId="77777777" w:rsidR="00E655CF" w:rsidRDefault="00E65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u w:val="single"/>
        </w:rPr>
      </w:pPr>
    </w:p>
    <w:p w14:paraId="47FA6EB3" w14:textId="77777777" w:rsidR="00E655CF" w:rsidRDefault="00E65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u w:val="single"/>
        </w:rPr>
      </w:pPr>
    </w:p>
    <w:p w14:paraId="577133BD" w14:textId="77777777" w:rsidR="00E655CF" w:rsidRPr="005B5482" w:rsidRDefault="00E65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77A628D6" w14:textId="4766A56D" w:rsidR="00ED0B2B" w:rsidRPr="005B5482" w:rsidRDefault="00ED0B2B" w:rsidP="00983A60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50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รายได้ร</w:t>
      </w:r>
      <w:r w:rsidR="00172076" w:rsidRPr="005B5482">
        <w:rPr>
          <w:rFonts w:ascii="BrowalliaUPC" w:hAnsi="BrowalliaUPC" w:cs="BrowalliaUPC"/>
          <w:b/>
          <w:bCs/>
          <w:sz w:val="28"/>
          <w:szCs w:val="28"/>
          <w:cs/>
        </w:rPr>
        <w:t>อการ</w:t>
      </w:r>
      <w:r w:rsidR="00AB40A3" w:rsidRPr="005B5482">
        <w:rPr>
          <w:rFonts w:ascii="BrowalliaUPC" w:hAnsi="BrowalliaUPC" w:cs="BrowalliaUPC"/>
          <w:b/>
          <w:bCs/>
          <w:sz w:val="28"/>
          <w:szCs w:val="28"/>
          <w:cs/>
        </w:rPr>
        <w:t>รับร</w:t>
      </w:r>
      <w:r w:rsidR="00375365" w:rsidRPr="005B5482">
        <w:rPr>
          <w:rFonts w:ascii="BrowalliaUPC" w:hAnsi="BrowalliaUPC" w:cs="BrowalliaUPC"/>
          <w:b/>
          <w:bCs/>
          <w:sz w:val="28"/>
          <w:szCs w:val="28"/>
          <w:cs/>
        </w:rPr>
        <w:t>ู้</w:t>
      </w:r>
      <w:r w:rsidR="00AB40A3" w:rsidRPr="005B5482">
        <w:rPr>
          <w:rFonts w:ascii="BrowalliaUPC" w:hAnsi="BrowalliaUPC" w:cs="BrowalliaUPC"/>
          <w:b/>
          <w:bCs/>
          <w:sz w:val="28"/>
          <w:szCs w:val="28"/>
          <w:cs/>
        </w:rPr>
        <w:t>ที่มีภาระที่ต้องปฏิบัติ</w:t>
      </w:r>
    </w:p>
    <w:p w14:paraId="072B6FDD" w14:textId="3E0E331D" w:rsidR="00BC7AE0" w:rsidRDefault="00BC7AE0" w:rsidP="00356349">
      <w:pPr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72"/>
        <w:gridCol w:w="1417"/>
        <w:gridCol w:w="176"/>
        <w:gridCol w:w="1382"/>
      </w:tblGrid>
      <w:tr w:rsidR="00356349" w:rsidRPr="005B5482" w14:paraId="14290FF7" w14:textId="77777777" w:rsidTr="001675D7">
        <w:trPr>
          <w:cantSplit/>
          <w:trHeight w:val="20"/>
        </w:trPr>
        <w:tc>
          <w:tcPr>
            <w:tcW w:w="425" w:type="dxa"/>
          </w:tcPr>
          <w:p w14:paraId="1BFC2845" w14:textId="77777777" w:rsidR="00356349" w:rsidRPr="005B5482" w:rsidRDefault="00356349" w:rsidP="002A2C68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8" w:name="_Hlk159462834"/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5672" w:type="dxa"/>
            <w:tcBorders>
              <w:left w:val="nil"/>
            </w:tcBorders>
          </w:tcPr>
          <w:p w14:paraId="33A19085" w14:textId="77777777" w:rsidR="00356349" w:rsidRPr="005B5482" w:rsidRDefault="00356349" w:rsidP="002A2C68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583213A9" w14:textId="77777777" w:rsidR="00356349" w:rsidRPr="005B5482" w:rsidRDefault="00356349" w:rsidP="002A2C68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bookmarkEnd w:id="8"/>
      <w:tr w:rsidR="00356349" w:rsidRPr="005B5482" w14:paraId="68B203A6" w14:textId="77777777" w:rsidTr="001675D7">
        <w:trPr>
          <w:cantSplit/>
          <w:trHeight w:val="20"/>
        </w:trPr>
        <w:tc>
          <w:tcPr>
            <w:tcW w:w="425" w:type="dxa"/>
          </w:tcPr>
          <w:p w14:paraId="06563AD8" w14:textId="77777777" w:rsidR="00356349" w:rsidRPr="005B5482" w:rsidRDefault="00356349" w:rsidP="002A2C68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5672" w:type="dxa"/>
            <w:tcBorders>
              <w:left w:val="nil"/>
            </w:tcBorders>
          </w:tcPr>
          <w:p w14:paraId="351C2837" w14:textId="77777777" w:rsidR="00356349" w:rsidRPr="005B5482" w:rsidRDefault="00356349" w:rsidP="002A2C6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3FA538" w14:textId="77777777" w:rsidR="00356349" w:rsidRPr="005B5482" w:rsidRDefault="00356349" w:rsidP="002A2C6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งบการเงินเฉพาะของบริษัท</w:t>
            </w:r>
          </w:p>
        </w:tc>
      </w:tr>
      <w:tr w:rsidR="00356349" w:rsidRPr="005B5482" w14:paraId="3B2923FD" w14:textId="77777777" w:rsidTr="001675D7">
        <w:trPr>
          <w:cantSplit/>
          <w:trHeight w:val="20"/>
        </w:trPr>
        <w:tc>
          <w:tcPr>
            <w:tcW w:w="425" w:type="dxa"/>
          </w:tcPr>
          <w:p w14:paraId="1042DAE3" w14:textId="77777777" w:rsidR="00356349" w:rsidRPr="005B5482" w:rsidRDefault="00356349" w:rsidP="002A2C6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72" w:type="dxa"/>
            <w:tcBorders>
              <w:left w:val="nil"/>
            </w:tcBorders>
          </w:tcPr>
          <w:p w14:paraId="6FD3F94C" w14:textId="77777777" w:rsidR="00356349" w:rsidRPr="005B5482" w:rsidRDefault="00356349" w:rsidP="002A2C6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FD9B6" w14:textId="77777777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251FF3C2" w14:textId="77777777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72EBE" w14:textId="77777777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356349" w:rsidRPr="005B5482" w14:paraId="68BE0185" w14:textId="77777777" w:rsidTr="001675D7">
        <w:trPr>
          <w:cantSplit/>
          <w:trHeight w:val="377"/>
        </w:trPr>
        <w:tc>
          <w:tcPr>
            <w:tcW w:w="425" w:type="dxa"/>
          </w:tcPr>
          <w:p w14:paraId="34566924" w14:textId="77777777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5672" w:type="dxa"/>
            <w:tcBorders>
              <w:left w:val="nil"/>
            </w:tcBorders>
          </w:tcPr>
          <w:p w14:paraId="720C67D0" w14:textId="77777777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0F77951" w14:textId="77777777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76" w:type="dxa"/>
            <w:shd w:val="clear" w:color="auto" w:fill="auto"/>
          </w:tcPr>
          <w:p w14:paraId="10F601DA" w14:textId="77777777" w:rsidR="00356349" w:rsidRPr="005B5482" w:rsidRDefault="00356349" w:rsidP="002A2C6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48B1D17A" w14:textId="77777777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356349" w:rsidRPr="005B5482" w14:paraId="269C8911" w14:textId="77777777" w:rsidTr="00B725EB">
        <w:trPr>
          <w:cantSplit/>
          <w:trHeight w:val="20"/>
        </w:trPr>
        <w:tc>
          <w:tcPr>
            <w:tcW w:w="6097" w:type="dxa"/>
            <w:gridSpan w:val="2"/>
          </w:tcPr>
          <w:p w14:paraId="5C4D411A" w14:textId="28B72CBF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รายได้รอการรับรู้ที่มีภาระที่ต้องปฏิบัติ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AC770F8" w14:textId="25FA660E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6" w:type="dxa"/>
            <w:shd w:val="clear" w:color="auto" w:fill="auto"/>
          </w:tcPr>
          <w:p w14:paraId="70458A7F" w14:textId="77777777" w:rsidR="00356349" w:rsidRPr="005B5482" w:rsidRDefault="00356349" w:rsidP="002A2C6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36DF1104" w14:textId="31A5F162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356349" w:rsidRPr="005B5482" w14:paraId="3331EFB0" w14:textId="77777777" w:rsidTr="001675D7">
        <w:trPr>
          <w:cantSplit/>
          <w:trHeight w:val="20"/>
        </w:trPr>
        <w:tc>
          <w:tcPr>
            <w:tcW w:w="425" w:type="dxa"/>
            <w:vAlign w:val="bottom"/>
          </w:tcPr>
          <w:p w14:paraId="5E431702" w14:textId="4E66840F" w:rsidR="00356349" w:rsidRPr="005B5482" w:rsidRDefault="00356349" w:rsidP="002A2C6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tcBorders>
              <w:left w:val="nil"/>
            </w:tcBorders>
            <w:vAlign w:val="bottom"/>
          </w:tcPr>
          <w:p w14:paraId="4ED68CA8" w14:textId="127BF838" w:rsidR="00356349" w:rsidRPr="005B5482" w:rsidRDefault="00356349" w:rsidP="002A2C68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17DED636" w14:textId="6DC698E2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5,656</w:t>
            </w:r>
          </w:p>
        </w:tc>
        <w:tc>
          <w:tcPr>
            <w:tcW w:w="176" w:type="dxa"/>
            <w:shd w:val="clear" w:color="auto" w:fill="auto"/>
          </w:tcPr>
          <w:p w14:paraId="5ACC8C8A" w14:textId="77777777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"/>
                <w:tab w:val="left" w:pos="540"/>
              </w:tabs>
              <w:spacing w:line="240" w:lineRule="auto"/>
              <w:ind w:right="5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4386970" w14:textId="29E4CDA4" w:rsidR="00356349" w:rsidRPr="005B5482" w:rsidRDefault="00356349" w:rsidP="002A2C6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8,557</w:t>
            </w:r>
          </w:p>
        </w:tc>
      </w:tr>
      <w:tr w:rsidR="00356349" w:rsidRPr="005B5482" w14:paraId="1B1AB517" w14:textId="77777777" w:rsidTr="001675D7">
        <w:trPr>
          <w:cantSplit/>
          <w:trHeight w:val="20"/>
        </w:trPr>
        <w:tc>
          <w:tcPr>
            <w:tcW w:w="425" w:type="dxa"/>
            <w:vAlign w:val="bottom"/>
          </w:tcPr>
          <w:p w14:paraId="449C339D" w14:textId="77777777" w:rsidR="00356349" w:rsidRPr="005B5482" w:rsidRDefault="00356349" w:rsidP="002A2C6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5672" w:type="dxa"/>
            <w:tcBorders>
              <w:left w:val="nil"/>
            </w:tcBorders>
            <w:vAlign w:val="bottom"/>
          </w:tcPr>
          <w:p w14:paraId="3774F42A" w14:textId="70F954B1" w:rsidR="00356349" w:rsidRPr="005B5482" w:rsidRDefault="00356349" w:rsidP="002A2C68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2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ปี ขึ้นไป</w:t>
            </w:r>
          </w:p>
        </w:tc>
        <w:tc>
          <w:tcPr>
            <w:tcW w:w="1417" w:type="dxa"/>
            <w:shd w:val="clear" w:color="auto" w:fill="auto"/>
          </w:tcPr>
          <w:p w14:paraId="1CC7B8D7" w14:textId="4DD87F14" w:rsidR="00356349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7,308</w:t>
            </w:r>
          </w:p>
        </w:tc>
        <w:tc>
          <w:tcPr>
            <w:tcW w:w="176" w:type="dxa"/>
            <w:shd w:val="clear" w:color="auto" w:fill="auto"/>
          </w:tcPr>
          <w:p w14:paraId="350AD1D2" w14:textId="77777777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"/>
                <w:tab w:val="left" w:pos="540"/>
              </w:tabs>
              <w:spacing w:line="240" w:lineRule="auto"/>
              <w:ind w:right="5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B20243A" w14:textId="21C01AD3" w:rsidR="00356349" w:rsidRPr="005B5482" w:rsidRDefault="00356349" w:rsidP="002A2C6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10,337</w:t>
            </w:r>
          </w:p>
        </w:tc>
      </w:tr>
      <w:tr w:rsidR="00356349" w:rsidRPr="005B5482" w14:paraId="5277BE35" w14:textId="77777777" w:rsidTr="00B725EB">
        <w:trPr>
          <w:cantSplit/>
          <w:trHeight w:val="20"/>
        </w:trPr>
        <w:tc>
          <w:tcPr>
            <w:tcW w:w="6097" w:type="dxa"/>
            <w:gridSpan w:val="2"/>
            <w:vAlign w:val="bottom"/>
          </w:tcPr>
          <w:p w14:paraId="1DC51279" w14:textId="3DF901FA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C627623" w14:textId="0F2ADC31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12,964</w:t>
            </w:r>
          </w:p>
        </w:tc>
        <w:tc>
          <w:tcPr>
            <w:tcW w:w="176" w:type="dxa"/>
            <w:shd w:val="clear" w:color="auto" w:fill="auto"/>
          </w:tcPr>
          <w:p w14:paraId="585AEFCF" w14:textId="77777777" w:rsidR="00356349" w:rsidRPr="005B5482" w:rsidRDefault="00356349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AEC2E6" w14:textId="56C91B73" w:rsidR="00356349" w:rsidRPr="005B5482" w:rsidRDefault="00356349" w:rsidP="002A2C6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</w:t>
            </w:r>
            <w:r>
              <w:rPr>
                <w:rFonts w:ascii="BrowalliaUPC" w:hAnsi="BrowalliaUPC" w:cs="BrowalliaUPC"/>
                <w:sz w:val="28"/>
                <w:szCs w:val="28"/>
              </w:rPr>
              <w:t>8,894</w:t>
            </w:r>
          </w:p>
        </w:tc>
      </w:tr>
    </w:tbl>
    <w:p w14:paraId="77FE78B3" w14:textId="77777777" w:rsidR="00356349" w:rsidRPr="005B5482" w:rsidRDefault="00356349" w:rsidP="004457C0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3E19CA72" w14:textId="019AF1BA" w:rsidR="00D35F4E" w:rsidRPr="005B5482" w:rsidRDefault="00423053" w:rsidP="00E655C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ภาระที่ต้องปฏิบัติตามสัญญาดังกล่าว</w:t>
      </w:r>
      <w:r w:rsidR="00766D4F" w:rsidRPr="005B5482">
        <w:rPr>
          <w:rFonts w:ascii="BrowalliaUPC" w:hAnsi="BrowalliaUPC" w:cs="BrowalliaUPC"/>
          <w:sz w:val="28"/>
          <w:szCs w:val="28"/>
          <w:cs/>
        </w:rPr>
        <w:t>เกี่ยวข้องกับการให้บริการบำรุงรักษาเครื่องมือแพทย</w:t>
      </w:r>
      <w:r w:rsidR="003D3544" w:rsidRPr="005B5482">
        <w:rPr>
          <w:rFonts w:ascii="BrowalliaUPC" w:hAnsi="BrowalliaUPC" w:cs="BrowalliaUPC"/>
          <w:sz w:val="28"/>
          <w:szCs w:val="28"/>
          <w:cs/>
        </w:rPr>
        <w:t>์</w:t>
      </w:r>
      <w:r w:rsidR="00766D4F" w:rsidRPr="005B5482">
        <w:rPr>
          <w:rFonts w:ascii="BrowalliaUPC" w:hAnsi="BrowalliaUPC" w:cs="BrowalliaUPC"/>
          <w:sz w:val="28"/>
          <w:szCs w:val="28"/>
          <w:cs/>
        </w:rPr>
        <w:t xml:space="preserve">ที่จะเสร็จสิ้นภายใน </w:t>
      </w:r>
      <w:r w:rsidR="005C744E">
        <w:rPr>
          <w:rFonts w:ascii="BrowalliaUPC" w:hAnsi="BrowalliaUPC" w:cs="BrowalliaUPC"/>
          <w:sz w:val="28"/>
          <w:szCs w:val="28"/>
        </w:rPr>
        <w:t>6</w:t>
      </w:r>
      <w:r w:rsidR="00766D4F"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766D4F" w:rsidRPr="005B5482">
        <w:rPr>
          <w:rFonts w:ascii="BrowalliaUPC" w:hAnsi="BrowalliaUPC" w:cs="BrowalliaUPC"/>
          <w:sz w:val="28"/>
          <w:szCs w:val="28"/>
          <w:cs/>
        </w:rPr>
        <w:t>ปี</w:t>
      </w:r>
    </w:p>
    <w:p w14:paraId="6A4A8B57" w14:textId="77777777" w:rsidR="00D35F4E" w:rsidRPr="005B5482" w:rsidRDefault="00D35F4E" w:rsidP="00766D4F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AC58FAC" w14:textId="5738E312" w:rsidR="00C2679F" w:rsidRDefault="004457C0" w:rsidP="00D30CE5">
      <w:pPr>
        <w:tabs>
          <w:tab w:val="clear" w:pos="454"/>
          <w:tab w:val="clear" w:pos="907"/>
          <w:tab w:val="left" w:pos="426"/>
          <w:tab w:val="left" w:pos="99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การเปลี่ยนแปลงของรายได้รอการรับรู้ที่มีภาระที่ต้องปฏิบัติ สำหรับปีสิ้นสุดวันที่ </w:t>
      </w:r>
      <w:r w:rsidRPr="005B5482">
        <w:rPr>
          <w:rFonts w:ascii="BrowalliaUPC" w:hAnsi="BrowalliaUPC" w:cs="BrowalliaUPC"/>
          <w:sz w:val="28"/>
          <w:szCs w:val="28"/>
        </w:rPr>
        <w:t xml:space="preserve">31 </w:t>
      </w:r>
      <w:r w:rsidRPr="005B5482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5B5482">
        <w:rPr>
          <w:rFonts w:ascii="BrowalliaUPC" w:hAnsi="BrowalliaUPC" w:cs="BrowalliaUPC"/>
          <w:sz w:val="28"/>
          <w:szCs w:val="28"/>
        </w:rPr>
        <w:t xml:space="preserve"> 256</w:t>
      </w:r>
      <w:r w:rsidR="00D35F4E" w:rsidRPr="005B5482">
        <w:rPr>
          <w:rFonts w:ascii="BrowalliaUPC" w:hAnsi="BrowalliaUPC" w:cs="BrowalliaUPC"/>
          <w:sz w:val="28"/>
          <w:szCs w:val="28"/>
        </w:rPr>
        <w:t>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96AF6" w:rsidRPr="005B5482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E96AF6" w:rsidRPr="005B5482">
        <w:rPr>
          <w:rFonts w:ascii="BrowalliaUPC" w:hAnsi="BrowalliaUPC" w:cs="BrowalliaUPC"/>
          <w:sz w:val="28"/>
          <w:szCs w:val="28"/>
        </w:rPr>
        <w:t>256</w:t>
      </w:r>
      <w:r w:rsidR="00D35F4E" w:rsidRPr="005B5482">
        <w:rPr>
          <w:rFonts w:ascii="BrowalliaUPC" w:hAnsi="BrowalliaUPC" w:cs="BrowalliaUPC"/>
          <w:sz w:val="28"/>
          <w:szCs w:val="28"/>
        </w:rPr>
        <w:t>5</w:t>
      </w:r>
      <w:r w:rsidR="00E96AF6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0210820C" w14:textId="77777777" w:rsidR="00B725EB" w:rsidRPr="005B5482" w:rsidRDefault="00B725EB" w:rsidP="00D30CE5">
      <w:pPr>
        <w:tabs>
          <w:tab w:val="clear" w:pos="454"/>
          <w:tab w:val="clear" w:pos="907"/>
          <w:tab w:val="left" w:pos="426"/>
          <w:tab w:val="left" w:pos="99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530"/>
        <w:gridCol w:w="1417"/>
        <w:gridCol w:w="176"/>
        <w:gridCol w:w="1382"/>
      </w:tblGrid>
      <w:tr w:rsidR="00B725EB" w:rsidRPr="005B5482" w14:paraId="4F151905" w14:textId="77777777" w:rsidTr="001675D7">
        <w:trPr>
          <w:cantSplit/>
          <w:trHeight w:val="20"/>
        </w:trPr>
        <w:tc>
          <w:tcPr>
            <w:tcW w:w="567" w:type="dxa"/>
          </w:tcPr>
          <w:p w14:paraId="780DA3A1" w14:textId="77777777" w:rsidR="00B725EB" w:rsidRPr="005B5482" w:rsidRDefault="00B725EB" w:rsidP="002A2C68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B725EB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       </w:t>
            </w:r>
          </w:p>
        </w:tc>
        <w:tc>
          <w:tcPr>
            <w:tcW w:w="5530" w:type="dxa"/>
            <w:tcBorders>
              <w:left w:val="nil"/>
            </w:tcBorders>
          </w:tcPr>
          <w:p w14:paraId="3E4B439C" w14:textId="77777777" w:rsidR="00B725EB" w:rsidRPr="005B5482" w:rsidRDefault="00B725EB" w:rsidP="00B725EB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6D95B4" w14:textId="77777777" w:rsidR="00B725EB" w:rsidRPr="00B725EB" w:rsidRDefault="00B725EB" w:rsidP="00B725E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B725EB">
              <w:rPr>
                <w:rFonts w:ascii="BrowalliaUPC" w:hAnsi="BrowalliaUPC" w:cs="BrowalliaUPC"/>
                <w:sz w:val="28"/>
                <w:szCs w:val="28"/>
              </w:rPr>
              <w:t>:</w:t>
            </w:r>
            <w:r w:rsidRPr="00B725EB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พันบาท</w:t>
            </w:r>
            <w:r w:rsidRPr="00B725EB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B725EB" w:rsidRPr="005B5482" w14:paraId="08D3F6D6" w14:textId="77777777" w:rsidTr="001675D7">
        <w:trPr>
          <w:cantSplit/>
          <w:trHeight w:val="20"/>
        </w:trPr>
        <w:tc>
          <w:tcPr>
            <w:tcW w:w="567" w:type="dxa"/>
          </w:tcPr>
          <w:p w14:paraId="69A181EA" w14:textId="77777777" w:rsidR="00B725EB" w:rsidRPr="005B5482" w:rsidRDefault="00B725EB" w:rsidP="002A2C68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5530" w:type="dxa"/>
            <w:tcBorders>
              <w:left w:val="nil"/>
            </w:tcBorders>
          </w:tcPr>
          <w:p w14:paraId="7401EFEE" w14:textId="77777777" w:rsidR="00B725EB" w:rsidRPr="005B5482" w:rsidRDefault="00B725EB" w:rsidP="002A2C6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5E7C51" w14:textId="77777777" w:rsidR="00B725EB" w:rsidRPr="005B5482" w:rsidRDefault="00B725EB" w:rsidP="002A2C6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br/>
              <w:t>งบการเงินเฉพาะของบริษัท</w:t>
            </w:r>
          </w:p>
        </w:tc>
      </w:tr>
      <w:tr w:rsidR="00B725EB" w:rsidRPr="005B5482" w14:paraId="0A7289E5" w14:textId="77777777" w:rsidTr="001675D7">
        <w:trPr>
          <w:cantSplit/>
          <w:trHeight w:val="20"/>
        </w:trPr>
        <w:tc>
          <w:tcPr>
            <w:tcW w:w="567" w:type="dxa"/>
          </w:tcPr>
          <w:p w14:paraId="46B12730" w14:textId="77777777" w:rsidR="00B725EB" w:rsidRPr="005B5482" w:rsidRDefault="00B725EB" w:rsidP="002A2C6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530" w:type="dxa"/>
            <w:tcBorders>
              <w:left w:val="nil"/>
            </w:tcBorders>
          </w:tcPr>
          <w:p w14:paraId="1539462A" w14:textId="77777777" w:rsidR="00B725EB" w:rsidRPr="005B5482" w:rsidRDefault="00B725EB" w:rsidP="002A2C68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5780C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711B4670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A2DF9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B725EB" w:rsidRPr="005B5482" w14:paraId="51508821" w14:textId="77777777" w:rsidTr="001675D7">
        <w:trPr>
          <w:cantSplit/>
          <w:trHeight w:val="377"/>
        </w:trPr>
        <w:tc>
          <w:tcPr>
            <w:tcW w:w="567" w:type="dxa"/>
          </w:tcPr>
          <w:p w14:paraId="6720C0E6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5530" w:type="dxa"/>
            <w:tcBorders>
              <w:left w:val="nil"/>
            </w:tcBorders>
          </w:tcPr>
          <w:p w14:paraId="6E9525EC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ADCBDED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76" w:type="dxa"/>
            <w:shd w:val="clear" w:color="auto" w:fill="auto"/>
          </w:tcPr>
          <w:p w14:paraId="316F1C38" w14:textId="77777777" w:rsidR="00B725EB" w:rsidRPr="005B5482" w:rsidRDefault="00B725EB" w:rsidP="002A2C6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0E9A5236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B725EB" w:rsidRPr="005B5482" w14:paraId="53A86569" w14:textId="77777777" w:rsidTr="00B725EB">
        <w:trPr>
          <w:cantSplit/>
          <w:trHeight w:val="20"/>
        </w:trPr>
        <w:tc>
          <w:tcPr>
            <w:tcW w:w="6097" w:type="dxa"/>
            <w:gridSpan w:val="2"/>
          </w:tcPr>
          <w:p w14:paraId="198341C4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B7EC5A2" w14:textId="253236D2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18,894</w:t>
            </w:r>
          </w:p>
        </w:tc>
        <w:tc>
          <w:tcPr>
            <w:tcW w:w="176" w:type="dxa"/>
            <w:shd w:val="clear" w:color="auto" w:fill="auto"/>
          </w:tcPr>
          <w:p w14:paraId="2970B1FE" w14:textId="77777777" w:rsidR="00B725EB" w:rsidRPr="005B5482" w:rsidRDefault="00B725EB" w:rsidP="002A2C6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63692474" w14:textId="1AB520B9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20,412</w:t>
            </w:r>
          </w:p>
        </w:tc>
      </w:tr>
      <w:tr w:rsidR="00B725EB" w:rsidRPr="005B5482" w14:paraId="2E20C423" w14:textId="77777777" w:rsidTr="001675D7">
        <w:trPr>
          <w:cantSplit/>
          <w:trHeight w:val="20"/>
        </w:trPr>
        <w:tc>
          <w:tcPr>
            <w:tcW w:w="567" w:type="dxa"/>
            <w:vAlign w:val="bottom"/>
          </w:tcPr>
          <w:p w14:paraId="7E473CDD" w14:textId="79C53683" w:rsidR="00B725EB" w:rsidRPr="005B5482" w:rsidRDefault="00B725EB" w:rsidP="002A2C6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530" w:type="dxa"/>
            <w:tcBorders>
              <w:left w:val="nil"/>
            </w:tcBorders>
            <w:vAlign w:val="bottom"/>
          </w:tcPr>
          <w:p w14:paraId="0DF6F4AE" w14:textId="3F55B7B2" w:rsidR="00B725EB" w:rsidRPr="005B5482" w:rsidRDefault="00B725EB" w:rsidP="002A2C68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56157D91" w14:textId="3D2FB735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6,272</w:t>
            </w:r>
          </w:p>
        </w:tc>
        <w:tc>
          <w:tcPr>
            <w:tcW w:w="176" w:type="dxa"/>
            <w:shd w:val="clear" w:color="auto" w:fill="auto"/>
          </w:tcPr>
          <w:p w14:paraId="117F1306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"/>
                <w:tab w:val="left" w:pos="540"/>
              </w:tabs>
              <w:spacing w:line="240" w:lineRule="auto"/>
              <w:ind w:right="5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53097D82" w14:textId="0AF84912" w:rsidR="00B725EB" w:rsidRPr="005B5482" w:rsidRDefault="00B725EB" w:rsidP="002A2C6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8,598</w:t>
            </w:r>
          </w:p>
        </w:tc>
      </w:tr>
      <w:tr w:rsidR="00B725EB" w:rsidRPr="005B5482" w14:paraId="6AD616FD" w14:textId="77777777" w:rsidTr="001675D7">
        <w:trPr>
          <w:cantSplit/>
          <w:trHeight w:val="20"/>
        </w:trPr>
        <w:tc>
          <w:tcPr>
            <w:tcW w:w="567" w:type="dxa"/>
            <w:vAlign w:val="bottom"/>
          </w:tcPr>
          <w:p w14:paraId="24C3BC6B" w14:textId="71F2A03C" w:rsidR="00B725EB" w:rsidRPr="005B5482" w:rsidRDefault="00B725EB" w:rsidP="002A2C6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530" w:type="dxa"/>
            <w:tcBorders>
              <w:left w:val="nil"/>
            </w:tcBorders>
            <w:vAlign w:val="bottom"/>
          </w:tcPr>
          <w:p w14:paraId="04200847" w14:textId="7C4601BC" w:rsidR="00B725EB" w:rsidRPr="005B5482" w:rsidRDefault="00B725EB" w:rsidP="002A2C68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รับรู้เป็นรายได้ระหว่างปี</w:t>
            </w:r>
          </w:p>
        </w:tc>
        <w:tc>
          <w:tcPr>
            <w:tcW w:w="1417" w:type="dxa"/>
            <w:shd w:val="clear" w:color="auto" w:fill="auto"/>
          </w:tcPr>
          <w:p w14:paraId="5BEA3022" w14:textId="10B8EAC9" w:rsidR="00B725EB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12,202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76" w:type="dxa"/>
            <w:shd w:val="clear" w:color="auto" w:fill="auto"/>
          </w:tcPr>
          <w:p w14:paraId="424565DD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22"/>
                <w:tab w:val="left" w:pos="540"/>
              </w:tabs>
              <w:spacing w:line="240" w:lineRule="auto"/>
              <w:ind w:right="54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B619D22" w14:textId="69001903" w:rsidR="00B725EB" w:rsidRPr="005B5482" w:rsidRDefault="00B725EB" w:rsidP="002A2C6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10,116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</w:tr>
      <w:tr w:rsidR="00B725EB" w:rsidRPr="005B5482" w14:paraId="0629922B" w14:textId="77777777" w:rsidTr="00B725EB">
        <w:trPr>
          <w:cantSplit/>
          <w:trHeight w:val="20"/>
        </w:trPr>
        <w:tc>
          <w:tcPr>
            <w:tcW w:w="6097" w:type="dxa"/>
            <w:gridSpan w:val="2"/>
            <w:vAlign w:val="bottom"/>
          </w:tcPr>
          <w:p w14:paraId="3A11395F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D2D65E" w14:textId="512A18B2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12,964</w:t>
            </w:r>
          </w:p>
        </w:tc>
        <w:tc>
          <w:tcPr>
            <w:tcW w:w="176" w:type="dxa"/>
            <w:shd w:val="clear" w:color="auto" w:fill="auto"/>
          </w:tcPr>
          <w:p w14:paraId="50769A5B" w14:textId="77777777" w:rsidR="00B725EB" w:rsidRPr="005B5482" w:rsidRDefault="00B725EB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10C7676" w14:textId="52EE3E41" w:rsidR="00B725EB" w:rsidRPr="005B5482" w:rsidRDefault="00B725EB" w:rsidP="002A2C6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B04377">
              <w:rPr>
                <w:rFonts w:ascii="BrowalliaUPC" w:hAnsi="BrowalliaUPC" w:cs="BrowalliaUPC"/>
                <w:sz w:val="28"/>
                <w:szCs w:val="28"/>
              </w:rPr>
              <w:t>8,894</w:t>
            </w:r>
          </w:p>
        </w:tc>
      </w:tr>
    </w:tbl>
    <w:p w14:paraId="60762F7B" w14:textId="77777777" w:rsidR="00B725EB" w:rsidRPr="005B5482" w:rsidRDefault="00B725EB" w:rsidP="009F7E60">
      <w:pPr>
        <w:pStyle w:val="CordiaNew"/>
        <w:tabs>
          <w:tab w:val="clear" w:pos="4153"/>
          <w:tab w:val="left" w:pos="810"/>
        </w:tabs>
        <w:jc w:val="thaiDistribute"/>
        <w:rPr>
          <w:rFonts w:ascii="BrowalliaUPC" w:hAnsi="BrowalliaUPC" w:cs="BrowalliaUPC"/>
          <w:b/>
          <w:bCs/>
        </w:rPr>
      </w:pPr>
    </w:p>
    <w:p w14:paraId="49D49FDD" w14:textId="498710E7" w:rsidR="00D8341E" w:rsidRPr="005B5482" w:rsidRDefault="00D819A3" w:rsidP="00421E2E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หนี้สิ</w:t>
      </w:r>
      <w:r w:rsidR="00D8341E" w:rsidRPr="005B5482">
        <w:rPr>
          <w:rFonts w:ascii="BrowalliaUPC" w:hAnsi="BrowalliaUPC" w:cs="BrowalliaUPC"/>
          <w:b/>
          <w:bCs/>
          <w:sz w:val="28"/>
          <w:szCs w:val="28"/>
          <w:cs/>
        </w:rPr>
        <w:t>นหมุนเวียนอื่น</w:t>
      </w:r>
    </w:p>
    <w:p w14:paraId="4F0A2392" w14:textId="0E717A94" w:rsidR="00566E70" w:rsidRPr="005B5482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2"/>
        <w:gridCol w:w="1134"/>
        <w:gridCol w:w="141"/>
        <w:gridCol w:w="1134"/>
        <w:gridCol w:w="142"/>
        <w:gridCol w:w="1134"/>
        <w:gridCol w:w="142"/>
        <w:gridCol w:w="1195"/>
      </w:tblGrid>
      <w:tr w:rsidR="009627CF" w:rsidRPr="005B5482" w14:paraId="668786C1" w14:textId="77777777" w:rsidTr="00D03E90">
        <w:trPr>
          <w:cantSplit/>
          <w:trHeight w:val="20"/>
        </w:trPr>
        <w:tc>
          <w:tcPr>
            <w:tcW w:w="3912" w:type="dxa"/>
          </w:tcPr>
          <w:p w14:paraId="2FAB5211" w14:textId="77777777" w:rsidR="009627CF" w:rsidRPr="005B5482" w:rsidRDefault="009627CF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5A781C75" w14:textId="77777777" w:rsidR="009627CF" w:rsidRPr="005B5482" w:rsidRDefault="009627CF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4CE89CE1" w14:textId="77777777" w:rsidR="009627CF" w:rsidRPr="005B5482" w:rsidRDefault="009627CF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14:paraId="12D73E8E" w14:textId="77777777" w:rsidR="009627CF" w:rsidRPr="005B5482" w:rsidRDefault="009627CF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9627CF" w:rsidRPr="005B5482" w14:paraId="0118779A" w14:textId="77777777" w:rsidTr="00D03E90">
        <w:trPr>
          <w:cantSplit/>
          <w:trHeight w:val="20"/>
        </w:trPr>
        <w:tc>
          <w:tcPr>
            <w:tcW w:w="3912" w:type="dxa"/>
          </w:tcPr>
          <w:p w14:paraId="78498AA7" w14:textId="77777777" w:rsidR="009627CF" w:rsidRPr="005B5482" w:rsidRDefault="009627CF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38592221" w14:textId="77777777" w:rsidR="009627CF" w:rsidRPr="005B5482" w:rsidRDefault="009627CF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E7F1066" w14:textId="77777777" w:rsidR="009627CF" w:rsidRPr="005B5482" w:rsidRDefault="009627CF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A4ECAC" w14:textId="77777777" w:rsidR="009627CF" w:rsidRPr="005B5482" w:rsidRDefault="009627CF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27837" w:rsidRPr="005B5482" w14:paraId="33B4C77D" w14:textId="77777777" w:rsidTr="00D03E90">
        <w:trPr>
          <w:cantSplit/>
          <w:trHeight w:val="20"/>
        </w:trPr>
        <w:tc>
          <w:tcPr>
            <w:tcW w:w="3912" w:type="dxa"/>
          </w:tcPr>
          <w:p w14:paraId="22B0FED4" w14:textId="77777777" w:rsidR="00727837" w:rsidRPr="005B5482" w:rsidRDefault="00727837" w:rsidP="0072783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CC11D" w14:textId="12BCBA0F" w:rsidR="00727837" w:rsidRPr="005B5482" w:rsidRDefault="00727837" w:rsidP="00CE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E0DC7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EF9606B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4DA3D" w14:textId="7C5D237C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" w:type="dxa"/>
            <w:vAlign w:val="bottom"/>
          </w:tcPr>
          <w:p w14:paraId="2F652942" w14:textId="77777777" w:rsidR="00727837" w:rsidRPr="005B5482" w:rsidRDefault="00727837" w:rsidP="00727837">
            <w:pPr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C8D4F" w14:textId="38659334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F602B7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2F95A" w14:textId="721FEF6F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" w:right="-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9627CF" w:rsidRPr="005B5482" w14:paraId="1C84ECE7" w14:textId="77777777" w:rsidTr="00727837">
        <w:trPr>
          <w:cantSplit/>
          <w:trHeight w:val="332"/>
        </w:trPr>
        <w:tc>
          <w:tcPr>
            <w:tcW w:w="3912" w:type="dxa"/>
          </w:tcPr>
          <w:p w14:paraId="3955DF6D" w14:textId="77777777" w:rsidR="009627CF" w:rsidRPr="005B5482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E692A59" w14:textId="77777777" w:rsidR="009627CF" w:rsidRPr="005B5482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38A5254" w14:textId="77777777" w:rsidR="009627CF" w:rsidRPr="005B5482" w:rsidRDefault="009627C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3C852A9F" w14:textId="77777777" w:rsidR="009627CF" w:rsidRPr="005B5482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5BC0E1E3" w14:textId="77777777" w:rsidR="009627CF" w:rsidRPr="005B5482" w:rsidRDefault="009627C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1A6B049" w14:textId="77777777" w:rsidR="009627CF" w:rsidRPr="005B5482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2C5ACCC" w14:textId="77777777" w:rsidR="009627CF" w:rsidRPr="005B5482" w:rsidRDefault="009627C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3482E481" w14:textId="77777777" w:rsidR="009627CF" w:rsidRPr="005B5482" w:rsidRDefault="009627C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727837" w:rsidRPr="005B5482" w14:paraId="0DE0282B" w14:textId="77777777" w:rsidTr="00D03E90">
        <w:trPr>
          <w:cantSplit/>
          <w:trHeight w:val="20"/>
        </w:trPr>
        <w:tc>
          <w:tcPr>
            <w:tcW w:w="3912" w:type="dxa"/>
            <w:vAlign w:val="center"/>
          </w:tcPr>
          <w:p w14:paraId="32810AB3" w14:textId="0026FF05" w:rsidR="00727837" w:rsidRPr="005B5482" w:rsidRDefault="00727837" w:rsidP="00727837">
            <w:pPr>
              <w:tabs>
                <w:tab w:val="clear" w:pos="227"/>
                <w:tab w:val="clear" w:pos="454"/>
                <w:tab w:val="left" w:pos="141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1B843206" w14:textId="29C07E7D" w:rsidR="00727837" w:rsidRPr="005B5482" w:rsidRDefault="00536496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15,471</w:t>
            </w:r>
          </w:p>
        </w:tc>
        <w:tc>
          <w:tcPr>
            <w:tcW w:w="141" w:type="dxa"/>
          </w:tcPr>
          <w:p w14:paraId="397FBE1D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AD1F45" w14:textId="6E6F658B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15,963</w:t>
            </w:r>
          </w:p>
        </w:tc>
        <w:tc>
          <w:tcPr>
            <w:tcW w:w="142" w:type="dxa"/>
          </w:tcPr>
          <w:p w14:paraId="309597DF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F01EF3" w14:textId="32C16C4D" w:rsidR="00727837" w:rsidRPr="005B5482" w:rsidRDefault="007C6926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14,314</w:t>
            </w:r>
          </w:p>
        </w:tc>
        <w:tc>
          <w:tcPr>
            <w:tcW w:w="142" w:type="dxa"/>
            <w:shd w:val="clear" w:color="auto" w:fill="auto"/>
          </w:tcPr>
          <w:p w14:paraId="17E0416C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113A8A81" w14:textId="6ABF3513" w:rsidR="00727837" w:rsidRPr="005B5482" w:rsidRDefault="00727837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14,000</w:t>
            </w:r>
          </w:p>
        </w:tc>
      </w:tr>
      <w:tr w:rsidR="00727837" w:rsidRPr="005B5482" w14:paraId="4166DF9B" w14:textId="77777777" w:rsidTr="00D03E90">
        <w:trPr>
          <w:cantSplit/>
          <w:trHeight w:val="20"/>
        </w:trPr>
        <w:tc>
          <w:tcPr>
            <w:tcW w:w="3912" w:type="dxa"/>
          </w:tcPr>
          <w:p w14:paraId="69E56FC8" w14:textId="75ACE3C2" w:rsidR="00727837" w:rsidRPr="005B5482" w:rsidRDefault="00727837" w:rsidP="0072783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5B5482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21FE4741" w14:textId="5C6279AD" w:rsidR="00727837" w:rsidRPr="005B5482" w:rsidRDefault="00536496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1,367</w:t>
            </w:r>
          </w:p>
        </w:tc>
        <w:tc>
          <w:tcPr>
            <w:tcW w:w="141" w:type="dxa"/>
          </w:tcPr>
          <w:p w14:paraId="33004083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BB7A866" w14:textId="429786BF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342</w:t>
            </w:r>
          </w:p>
        </w:tc>
        <w:tc>
          <w:tcPr>
            <w:tcW w:w="142" w:type="dxa"/>
          </w:tcPr>
          <w:p w14:paraId="3FC41D7B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ABDC03" w14:textId="58339B8B" w:rsidR="00727837" w:rsidRPr="005B5482" w:rsidRDefault="007C6926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1,330</w:t>
            </w:r>
          </w:p>
        </w:tc>
        <w:tc>
          <w:tcPr>
            <w:tcW w:w="142" w:type="dxa"/>
            <w:shd w:val="clear" w:color="auto" w:fill="auto"/>
          </w:tcPr>
          <w:p w14:paraId="19244140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1EE7E5C8" w14:textId="4463FC6F" w:rsidR="00727837" w:rsidRPr="005B5482" w:rsidRDefault="00727837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314</w:t>
            </w:r>
          </w:p>
        </w:tc>
      </w:tr>
      <w:tr w:rsidR="00727837" w:rsidRPr="005B5482" w14:paraId="74839D46" w14:textId="77777777" w:rsidTr="00D03E90">
        <w:trPr>
          <w:cantSplit/>
          <w:trHeight w:val="20"/>
        </w:trPr>
        <w:tc>
          <w:tcPr>
            <w:tcW w:w="3912" w:type="dxa"/>
          </w:tcPr>
          <w:p w14:paraId="3B4AF32C" w14:textId="1A181080" w:rsidR="00727837" w:rsidRPr="005B5482" w:rsidRDefault="00727837" w:rsidP="0072783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5B5482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34" w:type="dxa"/>
            <w:shd w:val="clear" w:color="auto" w:fill="auto"/>
          </w:tcPr>
          <w:p w14:paraId="455FB1A1" w14:textId="491A5F93" w:rsidR="00727837" w:rsidRPr="005B5482" w:rsidRDefault="00536496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25,552</w:t>
            </w:r>
          </w:p>
        </w:tc>
        <w:tc>
          <w:tcPr>
            <w:tcW w:w="141" w:type="dxa"/>
          </w:tcPr>
          <w:p w14:paraId="032E54BE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75BC0A" w14:textId="4A1933F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25,552</w:t>
            </w:r>
          </w:p>
        </w:tc>
        <w:tc>
          <w:tcPr>
            <w:tcW w:w="142" w:type="dxa"/>
          </w:tcPr>
          <w:p w14:paraId="76BB9C41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666B8B" w14:textId="6BE1D681" w:rsidR="00727837" w:rsidRPr="005B5482" w:rsidRDefault="007C6926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22,177</w:t>
            </w:r>
          </w:p>
        </w:tc>
        <w:tc>
          <w:tcPr>
            <w:tcW w:w="142" w:type="dxa"/>
            <w:shd w:val="clear" w:color="auto" w:fill="auto"/>
          </w:tcPr>
          <w:p w14:paraId="723865C5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78A53232" w14:textId="4AD802B1" w:rsidR="00727837" w:rsidRPr="005B5482" w:rsidRDefault="00727837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22,177</w:t>
            </w:r>
          </w:p>
        </w:tc>
      </w:tr>
      <w:tr w:rsidR="00727837" w:rsidRPr="005B5482" w14:paraId="660E72A9" w14:textId="77777777" w:rsidTr="00D03E90">
        <w:trPr>
          <w:cantSplit/>
          <w:trHeight w:val="20"/>
        </w:trPr>
        <w:tc>
          <w:tcPr>
            <w:tcW w:w="3912" w:type="dxa"/>
          </w:tcPr>
          <w:p w14:paraId="0CF11EA2" w14:textId="3560BB2D" w:rsidR="00727837" w:rsidRPr="005B5482" w:rsidRDefault="00727837" w:rsidP="0072783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5B5482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ค่าส่งเสริมการขายค้างจ่าย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930DB29" w14:textId="24544FC8" w:rsidR="00727837" w:rsidRPr="005B5482" w:rsidRDefault="00536496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13,</w:t>
            </w:r>
            <w:r w:rsidR="00561B58">
              <w:rPr>
                <w:rFonts w:ascii="BrowalliaUPC" w:hAnsi="BrowalliaUPC" w:cs="BrowalliaUPC"/>
                <w:sz w:val="28"/>
                <w:szCs w:val="28"/>
              </w:rPr>
              <w:t>853</w:t>
            </w:r>
          </w:p>
        </w:tc>
        <w:tc>
          <w:tcPr>
            <w:tcW w:w="141" w:type="dxa"/>
          </w:tcPr>
          <w:p w14:paraId="02547C9E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3D6484" w14:textId="43EB57C2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14,914</w:t>
            </w:r>
          </w:p>
        </w:tc>
        <w:tc>
          <w:tcPr>
            <w:tcW w:w="142" w:type="dxa"/>
          </w:tcPr>
          <w:p w14:paraId="14461D79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E560FB" w14:textId="13FA4EB0" w:rsidR="00727837" w:rsidRPr="005B5482" w:rsidRDefault="007C6926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13,</w:t>
            </w:r>
            <w:r w:rsidR="00536496">
              <w:rPr>
                <w:rFonts w:ascii="BrowalliaUPC" w:hAnsi="BrowalliaUPC" w:cs="BrowalliaUPC"/>
                <w:sz w:val="28"/>
                <w:szCs w:val="28"/>
              </w:rPr>
              <w:t>834</w:t>
            </w:r>
          </w:p>
        </w:tc>
        <w:tc>
          <w:tcPr>
            <w:tcW w:w="142" w:type="dxa"/>
            <w:shd w:val="clear" w:color="auto" w:fill="auto"/>
          </w:tcPr>
          <w:p w14:paraId="5AC65599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05CEB550" w14:textId="5BEC2E5E" w:rsidR="00727837" w:rsidRPr="005B5482" w:rsidRDefault="00727837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14,915</w:t>
            </w:r>
          </w:p>
        </w:tc>
      </w:tr>
      <w:tr w:rsidR="00727837" w:rsidRPr="005B5482" w14:paraId="23DF6BD0" w14:textId="77777777" w:rsidTr="00D03E90">
        <w:trPr>
          <w:cantSplit/>
          <w:trHeight w:val="20"/>
        </w:trPr>
        <w:tc>
          <w:tcPr>
            <w:tcW w:w="3912" w:type="dxa"/>
          </w:tcPr>
          <w:p w14:paraId="399C2858" w14:textId="0F529E07" w:rsidR="00727837" w:rsidRPr="005B5482" w:rsidRDefault="00727837" w:rsidP="0072783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36C480BA" w14:textId="550E25B7" w:rsidR="00727837" w:rsidRPr="005B5482" w:rsidRDefault="00561B58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7,36</w:t>
            </w:r>
            <w:r w:rsidR="00E53557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2B8B215C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8B8C55" w14:textId="36927CD4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8,624</w:t>
            </w:r>
          </w:p>
        </w:tc>
        <w:tc>
          <w:tcPr>
            <w:tcW w:w="142" w:type="dxa"/>
          </w:tcPr>
          <w:p w14:paraId="6B935E69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99D191" w14:textId="041917AE" w:rsidR="00727837" w:rsidRPr="005B5482" w:rsidRDefault="00536496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6,57</w:t>
            </w:r>
            <w:r w:rsidR="0092795C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1B095F0D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5190321D" w14:textId="0EBBC5D6" w:rsidR="00727837" w:rsidRPr="005B5482" w:rsidRDefault="00727837" w:rsidP="00727837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8,208</w:t>
            </w:r>
          </w:p>
        </w:tc>
      </w:tr>
      <w:tr w:rsidR="00727837" w:rsidRPr="005B5482" w14:paraId="5CD27F4C" w14:textId="77777777" w:rsidTr="00D03E90">
        <w:trPr>
          <w:cantSplit/>
          <w:trHeight w:val="20"/>
        </w:trPr>
        <w:tc>
          <w:tcPr>
            <w:tcW w:w="3912" w:type="dxa"/>
          </w:tcPr>
          <w:p w14:paraId="4D37C5E8" w14:textId="607DF198" w:rsidR="00727837" w:rsidRPr="005B5482" w:rsidRDefault="00727837" w:rsidP="00727837">
            <w:pPr>
              <w:spacing w:line="240" w:lineRule="auto"/>
              <w:ind w:left="114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5B5482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B029B9" w14:textId="4BAC66DE" w:rsidR="00727837" w:rsidRPr="005B5482" w:rsidRDefault="00561B58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63,60</w:t>
            </w:r>
            <w:r w:rsidR="00E53557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543D933E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946A73C" w14:textId="2CCB9234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65,395</w:t>
            </w:r>
          </w:p>
        </w:tc>
        <w:tc>
          <w:tcPr>
            <w:tcW w:w="142" w:type="dxa"/>
          </w:tcPr>
          <w:p w14:paraId="068A905A" w14:textId="77777777" w:rsidR="00727837" w:rsidRPr="005B5482" w:rsidRDefault="00727837" w:rsidP="00727837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D08139" w14:textId="20A84A9A" w:rsidR="00727837" w:rsidRPr="005B5482" w:rsidRDefault="00536496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58,23</w:t>
            </w:r>
            <w:r w:rsidR="0092795C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35FA27D9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D775E4" w14:textId="54A1559E" w:rsidR="00727837" w:rsidRPr="005B5482" w:rsidRDefault="00727837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59,614</w:t>
            </w:r>
          </w:p>
        </w:tc>
      </w:tr>
    </w:tbl>
    <w:p w14:paraId="20A470B4" w14:textId="77777777" w:rsidR="00E655CF" w:rsidRPr="005B5482" w:rsidRDefault="00E655CF" w:rsidP="00B725EB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010390AE" w14:textId="7B035625" w:rsidR="00893A1E" w:rsidRPr="005B5482" w:rsidRDefault="00893A1E" w:rsidP="0071441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ภาระผูกพันผลประโยชน์พนักงาน</w:t>
      </w:r>
    </w:p>
    <w:p w14:paraId="4A0CBE41" w14:textId="77777777" w:rsidR="006E4E1F" w:rsidRPr="005B5482" w:rsidRDefault="006E4E1F" w:rsidP="006E4E1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8934" w:type="dxa"/>
        <w:tblInd w:w="4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2"/>
        <w:gridCol w:w="1134"/>
        <w:gridCol w:w="141"/>
        <w:gridCol w:w="1134"/>
        <w:gridCol w:w="142"/>
        <w:gridCol w:w="1134"/>
        <w:gridCol w:w="142"/>
        <w:gridCol w:w="1195"/>
      </w:tblGrid>
      <w:tr w:rsidR="006E4E1F" w:rsidRPr="005B5482" w14:paraId="0F7BACDE" w14:textId="77777777" w:rsidTr="00D03E90">
        <w:trPr>
          <w:cantSplit/>
          <w:trHeight w:val="20"/>
        </w:trPr>
        <w:tc>
          <w:tcPr>
            <w:tcW w:w="3912" w:type="dxa"/>
          </w:tcPr>
          <w:p w14:paraId="72E0AFEF" w14:textId="77777777" w:rsidR="006E4E1F" w:rsidRPr="005B5482" w:rsidRDefault="006E4E1F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30CA4CE0" w14:textId="77777777" w:rsidR="006E4E1F" w:rsidRPr="005B5482" w:rsidRDefault="006E4E1F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5BF3FA53" w14:textId="77777777" w:rsidR="006E4E1F" w:rsidRPr="005B5482" w:rsidRDefault="006E4E1F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14:paraId="39D730E6" w14:textId="77777777" w:rsidR="006E4E1F" w:rsidRPr="005B5482" w:rsidRDefault="006E4E1F" w:rsidP="00CE5B5B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6E4E1F" w:rsidRPr="005B5482" w14:paraId="2F268F38" w14:textId="77777777" w:rsidTr="00D03E90">
        <w:trPr>
          <w:cantSplit/>
          <w:trHeight w:val="20"/>
        </w:trPr>
        <w:tc>
          <w:tcPr>
            <w:tcW w:w="3912" w:type="dxa"/>
          </w:tcPr>
          <w:p w14:paraId="16A374CD" w14:textId="77777777" w:rsidR="006E4E1F" w:rsidRPr="005B5482" w:rsidRDefault="006E4E1F" w:rsidP="00CE5B5B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17C4A023" w14:textId="77777777" w:rsidR="006E4E1F" w:rsidRPr="005B5482" w:rsidRDefault="006E4E1F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D401303" w14:textId="77777777" w:rsidR="006E4E1F" w:rsidRPr="005B5482" w:rsidRDefault="006E4E1F" w:rsidP="00CE5B5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26520D" w14:textId="77777777" w:rsidR="006E4E1F" w:rsidRPr="005B5482" w:rsidRDefault="006E4E1F" w:rsidP="00CE5B5B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27837" w:rsidRPr="005B5482" w14:paraId="3C4D34F1" w14:textId="77777777" w:rsidTr="00D03E90">
        <w:trPr>
          <w:cantSplit/>
          <w:trHeight w:val="20"/>
        </w:trPr>
        <w:tc>
          <w:tcPr>
            <w:tcW w:w="3912" w:type="dxa"/>
          </w:tcPr>
          <w:p w14:paraId="755130A8" w14:textId="77777777" w:rsidR="00727837" w:rsidRPr="005B5482" w:rsidRDefault="00727837" w:rsidP="00727837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48AA7" w14:textId="11D1885D" w:rsidR="00727837" w:rsidRPr="005B5482" w:rsidRDefault="00727837" w:rsidP="00CE0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E0DC7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D07F89D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997F8" w14:textId="1279B1A1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" w:type="dxa"/>
            <w:vAlign w:val="bottom"/>
          </w:tcPr>
          <w:p w14:paraId="77A7E586" w14:textId="77777777" w:rsidR="00727837" w:rsidRPr="005B5482" w:rsidRDefault="00727837" w:rsidP="0072783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D3D1D" w14:textId="4BEAD66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BE700F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D9FED" w14:textId="4E312E06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6E4E1F" w:rsidRPr="005B5482" w14:paraId="5FE70CAB" w14:textId="77777777" w:rsidTr="00727837">
        <w:trPr>
          <w:cantSplit/>
          <w:trHeight w:val="287"/>
        </w:trPr>
        <w:tc>
          <w:tcPr>
            <w:tcW w:w="3912" w:type="dxa"/>
          </w:tcPr>
          <w:p w14:paraId="78F4E654" w14:textId="77777777" w:rsidR="006E4E1F" w:rsidRPr="005B5482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6350A1E" w14:textId="77777777" w:rsidR="006E4E1F" w:rsidRPr="005B5482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BD2066E" w14:textId="77777777" w:rsidR="006E4E1F" w:rsidRPr="005B5482" w:rsidRDefault="006E4E1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634D6228" w14:textId="77777777" w:rsidR="006E4E1F" w:rsidRPr="005B5482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2ABB7B37" w14:textId="77777777" w:rsidR="006E4E1F" w:rsidRPr="005B5482" w:rsidRDefault="006E4E1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72A8EC" w14:textId="77777777" w:rsidR="006E4E1F" w:rsidRPr="005B5482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4AC74B90" w14:textId="77777777" w:rsidR="006E4E1F" w:rsidRPr="005B5482" w:rsidRDefault="006E4E1F" w:rsidP="00CE5B5B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5AAAA775" w14:textId="77777777" w:rsidR="006E4E1F" w:rsidRPr="005B5482" w:rsidRDefault="006E4E1F" w:rsidP="00CE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727837" w:rsidRPr="005B5482" w14:paraId="387AD2F4" w14:textId="77777777" w:rsidTr="00D03E90">
        <w:trPr>
          <w:cantSplit/>
          <w:trHeight w:val="20"/>
        </w:trPr>
        <w:tc>
          <w:tcPr>
            <w:tcW w:w="3912" w:type="dxa"/>
          </w:tcPr>
          <w:p w14:paraId="66D0DEAF" w14:textId="3E22623A" w:rsidR="00727837" w:rsidRPr="005B5482" w:rsidRDefault="00727837" w:rsidP="0072783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</w:tcPr>
          <w:p w14:paraId="75FBC540" w14:textId="42AA34AF" w:rsidR="00727837" w:rsidRPr="005B5482" w:rsidRDefault="00DC7F2E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18,484</w:t>
            </w:r>
          </w:p>
        </w:tc>
        <w:tc>
          <w:tcPr>
            <w:tcW w:w="141" w:type="dxa"/>
          </w:tcPr>
          <w:p w14:paraId="56CB14BF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E7BDD3" w14:textId="37B4E703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20,446</w:t>
            </w:r>
          </w:p>
        </w:tc>
        <w:tc>
          <w:tcPr>
            <w:tcW w:w="142" w:type="dxa"/>
          </w:tcPr>
          <w:p w14:paraId="206A2AB6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3F5408A" w14:textId="1DD8B172" w:rsidR="00727837" w:rsidRPr="005B5482" w:rsidRDefault="00561B58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18,1</w:t>
            </w:r>
            <w:r w:rsidR="00F25562">
              <w:rPr>
                <w:rFonts w:ascii="BrowalliaUPC" w:hAnsi="BrowalliaUPC" w:cs="BrowalliaUPC"/>
                <w:sz w:val="28"/>
                <w:szCs w:val="28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12B9BF5C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AEEDC00" w14:textId="675C5554" w:rsidR="00727837" w:rsidRPr="005B5482" w:rsidRDefault="00727837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19,694</w:t>
            </w:r>
          </w:p>
        </w:tc>
      </w:tr>
      <w:tr w:rsidR="00727837" w:rsidRPr="005B5482" w14:paraId="157B1024" w14:textId="77777777" w:rsidTr="00D03E90">
        <w:trPr>
          <w:cantSplit/>
          <w:trHeight w:val="20"/>
        </w:trPr>
        <w:tc>
          <w:tcPr>
            <w:tcW w:w="3912" w:type="dxa"/>
          </w:tcPr>
          <w:p w14:paraId="5AFBA44B" w14:textId="6E0E6DDB" w:rsidR="00727837" w:rsidRPr="005B5482" w:rsidRDefault="00727837" w:rsidP="00727837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02DAC04B" w14:textId="02D18617" w:rsidR="00727837" w:rsidRPr="005B5482" w:rsidRDefault="00DC7F2E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1,884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1D0FB811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152E34" w14:textId="320F2A11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(617)</w:t>
            </w:r>
          </w:p>
        </w:tc>
        <w:tc>
          <w:tcPr>
            <w:tcW w:w="142" w:type="dxa"/>
          </w:tcPr>
          <w:p w14:paraId="6A9A836A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B06388" w14:textId="4684E7DE" w:rsidR="00727837" w:rsidRPr="005B5482" w:rsidRDefault="00561B58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1,884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DE73312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99F0B22" w14:textId="5C426249" w:rsidR="00727837" w:rsidRPr="005B5482" w:rsidRDefault="00727837" w:rsidP="00727837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(617)</w:t>
            </w:r>
          </w:p>
        </w:tc>
      </w:tr>
      <w:tr w:rsidR="00727837" w:rsidRPr="005B5482" w14:paraId="2ECF11F3" w14:textId="77777777" w:rsidTr="00D03E90">
        <w:trPr>
          <w:cantSplit/>
          <w:trHeight w:val="20"/>
        </w:trPr>
        <w:tc>
          <w:tcPr>
            <w:tcW w:w="3912" w:type="dxa"/>
          </w:tcPr>
          <w:p w14:paraId="2D26E110" w14:textId="2A53F001" w:rsidR="00727837" w:rsidRPr="005B5482" w:rsidRDefault="00727837" w:rsidP="00727837">
            <w:pPr>
              <w:spacing w:line="240" w:lineRule="auto"/>
              <w:ind w:left="114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94EE31" w14:textId="43EC8891" w:rsidR="00727837" w:rsidRPr="005B5482" w:rsidRDefault="00DC7F2E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16,600</w:t>
            </w:r>
          </w:p>
        </w:tc>
        <w:tc>
          <w:tcPr>
            <w:tcW w:w="141" w:type="dxa"/>
          </w:tcPr>
          <w:p w14:paraId="37829D4D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28D96219" w14:textId="0ACDAF10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19,829</w:t>
            </w:r>
          </w:p>
        </w:tc>
        <w:tc>
          <w:tcPr>
            <w:tcW w:w="142" w:type="dxa"/>
          </w:tcPr>
          <w:p w14:paraId="36952BBB" w14:textId="77777777" w:rsidR="00727837" w:rsidRPr="005B5482" w:rsidRDefault="00727837" w:rsidP="00727837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3BB65D3" w14:textId="5A32D57B" w:rsidR="00727837" w:rsidRPr="005B5482" w:rsidRDefault="00561B58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16,29</w:t>
            </w:r>
            <w:r w:rsidR="00F25562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173E0EAB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2C586BE" w14:textId="79C18480" w:rsidR="00727837" w:rsidRPr="005B5482" w:rsidRDefault="00727837" w:rsidP="00727837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19,077</w:t>
            </w:r>
          </w:p>
        </w:tc>
      </w:tr>
    </w:tbl>
    <w:p w14:paraId="2627181F" w14:textId="77777777" w:rsidR="00727837" w:rsidRPr="005B5482" w:rsidRDefault="00727837" w:rsidP="00B04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jc w:val="thaiDistribute"/>
        <w:rPr>
          <w:rFonts w:ascii="BrowalliaUPC" w:hAnsi="BrowalliaUPC" w:cs="BrowalliaUPC"/>
          <w:spacing w:val="-6"/>
          <w:sz w:val="28"/>
          <w:szCs w:val="28"/>
          <w:lang w:eastAsia="th-TH"/>
        </w:rPr>
      </w:pPr>
    </w:p>
    <w:p w14:paraId="16D42E94" w14:textId="0814A492" w:rsidR="00893A1E" w:rsidRPr="005B5482" w:rsidRDefault="00893A1E" w:rsidP="002F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firstLine="426"/>
        <w:jc w:val="thaiDistribute"/>
        <w:rPr>
          <w:rFonts w:ascii="BrowalliaUPC" w:hAnsi="BrowalliaUPC" w:cs="BrowalliaUPC"/>
          <w:spacing w:val="-6"/>
          <w:sz w:val="28"/>
          <w:szCs w:val="28"/>
          <w:lang w:eastAsia="th-TH"/>
        </w:rPr>
      </w:pPr>
      <w:r w:rsidRPr="005B5482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รายการ</w:t>
      </w:r>
      <w:r w:rsidRPr="005B5482">
        <w:rPr>
          <w:rFonts w:ascii="BrowalliaUPC" w:hAnsi="BrowalliaUPC" w:cs="BrowalliaUPC"/>
          <w:spacing w:val="-6"/>
          <w:sz w:val="28"/>
          <w:szCs w:val="28"/>
          <w:cs/>
        </w:rPr>
        <w:t>เคลื่อนไหวภาระผูกพันหนี้สินผลประโยชน์พนักงาน สำหรับ</w:t>
      </w:r>
      <w:r w:rsidRPr="005B5482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Pr="005B5482">
        <w:rPr>
          <w:rFonts w:ascii="BrowalliaUPC" w:hAnsi="BrowalliaUPC" w:cs="BrowalliaUPC"/>
          <w:spacing w:val="-6"/>
          <w:sz w:val="28"/>
          <w:szCs w:val="28"/>
        </w:rPr>
        <w:t>31</w:t>
      </w:r>
      <w:r w:rsidRPr="005B5482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 ธันวาคม </w:t>
      </w:r>
      <w:r w:rsidRPr="005B5482">
        <w:rPr>
          <w:rFonts w:ascii="BrowalliaUPC" w:hAnsi="BrowalliaUPC" w:cs="BrowalliaUPC"/>
          <w:spacing w:val="-6"/>
          <w:sz w:val="28"/>
          <w:szCs w:val="28"/>
          <w:lang w:val="en-GB"/>
        </w:rPr>
        <w:t>25</w:t>
      </w:r>
      <w:r w:rsidR="003D2504" w:rsidRPr="005B5482">
        <w:rPr>
          <w:rFonts w:ascii="BrowalliaUPC" w:hAnsi="BrowalliaUPC" w:cs="BrowalliaUPC"/>
          <w:spacing w:val="-6"/>
          <w:sz w:val="28"/>
          <w:szCs w:val="28"/>
          <w:lang w:val="en-GB"/>
        </w:rPr>
        <w:t>6</w:t>
      </w:r>
      <w:r w:rsidR="00727837" w:rsidRPr="005B5482">
        <w:rPr>
          <w:rFonts w:ascii="BrowalliaUPC" w:hAnsi="BrowalliaUPC" w:cs="BrowalliaUPC"/>
          <w:spacing w:val="-6"/>
          <w:sz w:val="28"/>
          <w:szCs w:val="28"/>
          <w:lang w:val="en-GB"/>
        </w:rPr>
        <w:t>6</w:t>
      </w:r>
      <w:r w:rsidRPr="005B5482">
        <w:rPr>
          <w:rFonts w:ascii="BrowalliaUPC" w:hAnsi="BrowalliaUPC" w:cs="BrowalliaUPC"/>
          <w:spacing w:val="-6"/>
          <w:sz w:val="28"/>
          <w:szCs w:val="28"/>
          <w:lang w:val="en-GB"/>
        </w:rPr>
        <w:t xml:space="preserve"> </w:t>
      </w:r>
      <w:r w:rsidRPr="005B5482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และ </w:t>
      </w:r>
      <w:r w:rsidRPr="005B5482">
        <w:rPr>
          <w:rFonts w:ascii="BrowalliaUPC" w:hAnsi="BrowalliaUPC" w:cs="BrowalliaUPC"/>
          <w:spacing w:val="-6"/>
          <w:sz w:val="28"/>
          <w:szCs w:val="28"/>
        </w:rPr>
        <w:t>25</w:t>
      </w:r>
      <w:r w:rsidR="00320017" w:rsidRPr="005B5482">
        <w:rPr>
          <w:rFonts w:ascii="BrowalliaUPC" w:hAnsi="BrowalliaUPC" w:cs="BrowalliaUPC"/>
          <w:spacing w:val="-6"/>
          <w:sz w:val="28"/>
          <w:szCs w:val="28"/>
        </w:rPr>
        <w:t>6</w:t>
      </w:r>
      <w:r w:rsidR="00727837" w:rsidRPr="005B5482">
        <w:rPr>
          <w:rFonts w:ascii="BrowalliaUPC" w:hAnsi="BrowalliaUPC" w:cs="BrowalliaUPC"/>
          <w:spacing w:val="-6"/>
          <w:sz w:val="28"/>
          <w:szCs w:val="28"/>
        </w:rPr>
        <w:t>5</w:t>
      </w:r>
      <w:r w:rsidRPr="005B5482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pacing w:val="-6"/>
          <w:sz w:val="28"/>
          <w:szCs w:val="28"/>
          <w:cs/>
        </w:rPr>
        <w:t>มีดังนี้</w:t>
      </w:r>
    </w:p>
    <w:p w14:paraId="650BA7AF" w14:textId="77777777" w:rsidR="00893A1E" w:rsidRPr="005B5482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827"/>
        <w:gridCol w:w="1237"/>
        <w:gridCol w:w="1251"/>
        <w:gridCol w:w="1323"/>
        <w:gridCol w:w="1292"/>
      </w:tblGrid>
      <w:tr w:rsidR="00BC7478" w:rsidRPr="005B5482" w14:paraId="0264C482" w14:textId="77777777" w:rsidTr="00727837">
        <w:trPr>
          <w:trHeight w:val="301"/>
        </w:trPr>
        <w:tc>
          <w:tcPr>
            <w:tcW w:w="3827" w:type="dxa"/>
            <w:shd w:val="clear" w:color="auto" w:fill="auto"/>
            <w:hideMark/>
          </w:tcPr>
          <w:p w14:paraId="6BF86D44" w14:textId="77777777" w:rsidR="00BC7478" w:rsidRPr="005B5482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2488" w:type="dxa"/>
            <w:gridSpan w:val="2"/>
            <w:shd w:val="clear" w:color="auto" w:fill="auto"/>
            <w:vAlign w:val="bottom"/>
          </w:tcPr>
          <w:p w14:paraId="3484C809" w14:textId="77777777" w:rsidR="00BC7478" w:rsidRPr="005B5482" w:rsidRDefault="00BC7478" w:rsidP="00BC747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15" w:type="dxa"/>
            <w:gridSpan w:val="2"/>
            <w:shd w:val="clear" w:color="auto" w:fill="auto"/>
            <w:vAlign w:val="bottom"/>
            <w:hideMark/>
          </w:tcPr>
          <w:p w14:paraId="64FABE56" w14:textId="77777777" w:rsidR="00BC7478" w:rsidRPr="005B5482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BC7478" w:rsidRPr="005B5482" w14:paraId="059A5A06" w14:textId="77777777" w:rsidTr="00727837">
        <w:trPr>
          <w:trHeight w:val="326"/>
        </w:trPr>
        <w:tc>
          <w:tcPr>
            <w:tcW w:w="3827" w:type="dxa"/>
            <w:shd w:val="clear" w:color="auto" w:fill="auto"/>
            <w:hideMark/>
          </w:tcPr>
          <w:p w14:paraId="6ED36BD7" w14:textId="77777777" w:rsidR="00BC7478" w:rsidRPr="005B5482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2488" w:type="dxa"/>
            <w:gridSpan w:val="2"/>
            <w:shd w:val="clear" w:color="auto" w:fill="auto"/>
            <w:vAlign w:val="bottom"/>
            <w:hideMark/>
          </w:tcPr>
          <w:p w14:paraId="3FDD154A" w14:textId="77777777" w:rsidR="00BC7478" w:rsidRPr="005B5482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15" w:type="dxa"/>
            <w:gridSpan w:val="2"/>
            <w:shd w:val="clear" w:color="auto" w:fill="auto"/>
            <w:vAlign w:val="bottom"/>
            <w:hideMark/>
          </w:tcPr>
          <w:p w14:paraId="1F867DF1" w14:textId="77777777" w:rsidR="00BC7478" w:rsidRPr="005B5482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727837" w:rsidRPr="005B5482" w14:paraId="7A8E4EC5" w14:textId="77777777" w:rsidTr="00727837">
        <w:trPr>
          <w:trHeight w:val="338"/>
        </w:trPr>
        <w:tc>
          <w:tcPr>
            <w:tcW w:w="3827" w:type="dxa"/>
            <w:shd w:val="clear" w:color="auto" w:fill="auto"/>
          </w:tcPr>
          <w:p w14:paraId="0D7C58FF" w14:textId="77777777" w:rsidR="00727837" w:rsidRPr="005B5482" w:rsidRDefault="00727837" w:rsidP="0072783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hideMark/>
          </w:tcPr>
          <w:p w14:paraId="766EE6AE" w14:textId="3D6F3E66" w:rsidR="00727837" w:rsidRPr="005B5482" w:rsidRDefault="00727837" w:rsidP="00727837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51" w:type="dxa"/>
            <w:shd w:val="clear" w:color="auto" w:fill="auto"/>
            <w:hideMark/>
          </w:tcPr>
          <w:p w14:paraId="17949C52" w14:textId="3E7A82EB" w:rsidR="00727837" w:rsidRPr="005B5482" w:rsidRDefault="00727837" w:rsidP="0072783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65</w:t>
            </w:r>
          </w:p>
        </w:tc>
        <w:tc>
          <w:tcPr>
            <w:tcW w:w="1323" w:type="dxa"/>
            <w:shd w:val="clear" w:color="auto" w:fill="auto"/>
            <w:hideMark/>
          </w:tcPr>
          <w:p w14:paraId="3B3DBA0D" w14:textId="56E5E463" w:rsidR="00727837" w:rsidRPr="005B5482" w:rsidRDefault="00727837" w:rsidP="00727837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2" w:type="dxa"/>
            <w:shd w:val="clear" w:color="auto" w:fill="auto"/>
            <w:hideMark/>
          </w:tcPr>
          <w:p w14:paraId="4A174A68" w14:textId="23162455" w:rsidR="00727837" w:rsidRPr="005B5482" w:rsidRDefault="00727837" w:rsidP="0072783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65</w:t>
            </w:r>
          </w:p>
        </w:tc>
      </w:tr>
      <w:tr w:rsidR="00BC7478" w:rsidRPr="005B5482" w14:paraId="1C90AAE8" w14:textId="77777777" w:rsidTr="00727837">
        <w:trPr>
          <w:trHeight w:val="301"/>
        </w:trPr>
        <w:tc>
          <w:tcPr>
            <w:tcW w:w="3827" w:type="dxa"/>
            <w:shd w:val="clear" w:color="auto" w:fill="auto"/>
          </w:tcPr>
          <w:p w14:paraId="4070D759" w14:textId="77777777" w:rsidR="00BC7478" w:rsidRPr="005B5482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4024DDE" w14:textId="77777777" w:rsidR="00BC7478" w:rsidRPr="005B5482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7722401" w14:textId="77777777" w:rsidR="00BC7478" w:rsidRPr="005B5482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0DBF27C" w14:textId="77777777" w:rsidR="00BC7478" w:rsidRPr="005B5482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0F25AC2" w14:textId="77777777" w:rsidR="00BC7478" w:rsidRPr="005B5482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27837" w:rsidRPr="005B5482" w14:paraId="57464B6A" w14:textId="77777777" w:rsidTr="00727837">
        <w:trPr>
          <w:trHeight w:val="301"/>
        </w:trPr>
        <w:tc>
          <w:tcPr>
            <w:tcW w:w="3827" w:type="dxa"/>
            <w:shd w:val="clear" w:color="auto" w:fill="auto"/>
            <w:hideMark/>
          </w:tcPr>
          <w:p w14:paraId="74F94571" w14:textId="5589FCF5" w:rsidR="00727837" w:rsidRPr="005B5482" w:rsidRDefault="00727837" w:rsidP="00727837">
            <w:pPr>
              <w:tabs>
                <w:tab w:val="clear" w:pos="227"/>
                <w:tab w:val="left" w:pos="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ภาระผูกพันผลประโยชน์พนักงาน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br/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9EA04FA" w14:textId="33554FE9" w:rsidR="00727837" w:rsidRPr="005B5482" w:rsidRDefault="00B44229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20,446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1CDA74A" w14:textId="2C83801B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20,751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9978BC4" w14:textId="540E3AA4" w:rsidR="00727837" w:rsidRPr="005B5482" w:rsidRDefault="004B384D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19,69</w:t>
            </w:r>
            <w:r w:rsidR="00E07214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5D9956E" w14:textId="79B4A7A2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19,990</w:t>
            </w:r>
          </w:p>
        </w:tc>
      </w:tr>
      <w:tr w:rsidR="00727837" w:rsidRPr="005B5482" w14:paraId="26CD98D6" w14:textId="77777777" w:rsidTr="00727837">
        <w:trPr>
          <w:trHeight w:val="301"/>
        </w:trPr>
        <w:tc>
          <w:tcPr>
            <w:tcW w:w="3827" w:type="dxa"/>
            <w:shd w:val="clear" w:color="auto" w:fill="auto"/>
            <w:hideMark/>
          </w:tcPr>
          <w:p w14:paraId="3EC81306" w14:textId="77777777" w:rsidR="00727837" w:rsidRPr="005B5482" w:rsidRDefault="00727837" w:rsidP="0072783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ต้นทุนบริการปีปัจจุบัน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C8EAE24" w14:textId="3E4C9EE2" w:rsidR="00727837" w:rsidRPr="005B5482" w:rsidRDefault="00B44229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3,10</w:t>
            </w:r>
            <w:r w:rsidR="00FA25AF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8BB5034" w14:textId="4BD64893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4,237</w:t>
            </w:r>
          </w:p>
        </w:tc>
        <w:tc>
          <w:tcPr>
            <w:tcW w:w="1323" w:type="dxa"/>
            <w:shd w:val="clear" w:color="auto" w:fill="auto"/>
          </w:tcPr>
          <w:p w14:paraId="3500AC6A" w14:textId="72819E19" w:rsidR="00727837" w:rsidRPr="005B5482" w:rsidRDefault="004B384D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3,00</w:t>
            </w:r>
            <w:r w:rsidR="00FA25AF">
              <w:rPr>
                <w:rFonts w:ascii="BrowalliaUPC" w:hAnsi="BrowalliaUPC" w:cs="BrowalliaUPC"/>
                <w:sz w:val="28"/>
                <w:szCs w:val="28"/>
              </w:rPr>
              <w:t>9</w:t>
            </w:r>
          </w:p>
        </w:tc>
        <w:tc>
          <w:tcPr>
            <w:tcW w:w="1292" w:type="dxa"/>
            <w:shd w:val="clear" w:color="auto" w:fill="auto"/>
          </w:tcPr>
          <w:p w14:paraId="75E329F5" w14:textId="228FDD00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4,129</w:t>
            </w:r>
          </w:p>
        </w:tc>
      </w:tr>
      <w:tr w:rsidR="00727837" w:rsidRPr="005B5482" w14:paraId="5682185C" w14:textId="77777777" w:rsidTr="00727837">
        <w:trPr>
          <w:trHeight w:val="301"/>
        </w:trPr>
        <w:tc>
          <w:tcPr>
            <w:tcW w:w="3827" w:type="dxa"/>
            <w:shd w:val="clear" w:color="auto" w:fill="auto"/>
            <w:hideMark/>
          </w:tcPr>
          <w:p w14:paraId="386D14E5" w14:textId="77777777" w:rsidR="00727837" w:rsidRPr="005B5482" w:rsidRDefault="00727837" w:rsidP="0072783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BC77626" w14:textId="0A0D44C7" w:rsidR="00727837" w:rsidRPr="005B5482" w:rsidRDefault="00B44229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376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E0C6B4B" w14:textId="76AB1527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399</w:t>
            </w:r>
          </w:p>
        </w:tc>
        <w:tc>
          <w:tcPr>
            <w:tcW w:w="1323" w:type="dxa"/>
            <w:shd w:val="clear" w:color="auto" w:fill="auto"/>
          </w:tcPr>
          <w:p w14:paraId="7D7CEDC4" w14:textId="64B65883" w:rsidR="00727837" w:rsidRPr="005B5482" w:rsidRDefault="004B384D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36</w:t>
            </w:r>
            <w:r w:rsidR="00FA25AF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292" w:type="dxa"/>
            <w:shd w:val="clear" w:color="auto" w:fill="auto"/>
          </w:tcPr>
          <w:p w14:paraId="3CBA6A05" w14:textId="041E1941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385</w:t>
            </w:r>
          </w:p>
        </w:tc>
      </w:tr>
      <w:tr w:rsidR="005F7CBD" w:rsidRPr="005B5482" w14:paraId="452D1E5E" w14:textId="77777777" w:rsidTr="00727837">
        <w:trPr>
          <w:trHeight w:val="301"/>
        </w:trPr>
        <w:tc>
          <w:tcPr>
            <w:tcW w:w="3827" w:type="dxa"/>
            <w:shd w:val="clear" w:color="auto" w:fill="auto"/>
          </w:tcPr>
          <w:p w14:paraId="2222495F" w14:textId="08EC60D7" w:rsidR="005F7CBD" w:rsidRDefault="005F7CBD" w:rsidP="005F7CBD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กำไรตามหลักคณิตศาสตร์ประกันภัย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86576A3" w14:textId="2C74314A" w:rsidR="005F7CBD" w:rsidRDefault="005F7CBD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4,824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7851CBE" w14:textId="738AD82B" w:rsidR="005F7CBD" w:rsidRDefault="005F7CBD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18AC4A1E" w14:textId="4456DD32" w:rsidR="005F7CBD" w:rsidRDefault="005F7CBD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4,268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292" w:type="dxa"/>
            <w:shd w:val="clear" w:color="auto" w:fill="auto"/>
          </w:tcPr>
          <w:p w14:paraId="24A41101" w14:textId="5370B1F0" w:rsidR="005F7CBD" w:rsidRDefault="005F7CBD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727837" w:rsidRPr="005B5482" w14:paraId="7F8920E1" w14:textId="77777777" w:rsidTr="00727837">
        <w:trPr>
          <w:trHeight w:val="326"/>
        </w:trPr>
        <w:tc>
          <w:tcPr>
            <w:tcW w:w="3827" w:type="dxa"/>
            <w:shd w:val="clear" w:color="auto" w:fill="auto"/>
            <w:hideMark/>
          </w:tcPr>
          <w:p w14:paraId="6E795150" w14:textId="7FD53B0A" w:rsidR="00727837" w:rsidRPr="005B5482" w:rsidRDefault="00727837" w:rsidP="0072783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ผลประโยชน์จ่ายระหว่างปี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F3154D6" w14:textId="48475E4D" w:rsidR="00727837" w:rsidRPr="005B5482" w:rsidRDefault="00B44229" w:rsidP="007278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619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290696F" w14:textId="1C576CA3" w:rsidR="00727837" w:rsidRPr="005B5482" w:rsidRDefault="00727837" w:rsidP="007278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(4,941)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929C367" w14:textId="3E6D8015" w:rsidR="00727837" w:rsidRPr="005B5482" w:rsidRDefault="00831276" w:rsidP="007278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619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23A3ED4" w14:textId="11BB7456" w:rsidR="00727837" w:rsidRPr="005B5482" w:rsidRDefault="00727837" w:rsidP="007278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(4,810)</w:t>
            </w:r>
          </w:p>
        </w:tc>
      </w:tr>
      <w:tr w:rsidR="00727837" w:rsidRPr="005B5482" w14:paraId="2B146E1C" w14:textId="77777777" w:rsidTr="00727837">
        <w:trPr>
          <w:trHeight w:val="326"/>
        </w:trPr>
        <w:tc>
          <w:tcPr>
            <w:tcW w:w="3827" w:type="dxa"/>
            <w:shd w:val="clear" w:color="auto" w:fill="auto"/>
          </w:tcPr>
          <w:p w14:paraId="44149A18" w14:textId="1301DCE3" w:rsidR="00727837" w:rsidRPr="005B5482" w:rsidRDefault="00727837" w:rsidP="0072783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5685785" w14:textId="2FC8A53E" w:rsidR="00727837" w:rsidRPr="005B5482" w:rsidRDefault="00B44229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</w:t>
            </w:r>
            <w:r w:rsidR="008E58FC">
              <w:rPr>
                <w:rFonts w:ascii="BrowalliaUPC" w:hAnsi="BrowalliaUPC" w:cs="BrowalliaUPC"/>
                <w:sz w:val="28"/>
                <w:szCs w:val="28"/>
              </w:rPr>
              <w:t>484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EF26A1F" w14:textId="60EF593E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20,446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4DE1B2D" w14:textId="1750F65E" w:rsidR="00727837" w:rsidRPr="00567500" w:rsidRDefault="00831276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500">
              <w:rPr>
                <w:rFonts w:ascii="BrowalliaUPC" w:hAnsi="BrowalliaUPC" w:cs="BrowalliaUPC"/>
                <w:sz w:val="28"/>
                <w:szCs w:val="28"/>
              </w:rPr>
              <w:t>18,</w:t>
            </w:r>
            <w:r w:rsidR="0084303E" w:rsidRPr="0056750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8863EA">
              <w:rPr>
                <w:rFonts w:ascii="BrowalliaUPC" w:hAnsi="BrowalliaUPC" w:cs="BrowalliaUPC"/>
                <w:sz w:val="28"/>
                <w:szCs w:val="28"/>
              </w:rPr>
              <w:t>80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7C56730" w14:textId="5F6AB0AD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19,694</w:t>
            </w:r>
          </w:p>
        </w:tc>
      </w:tr>
      <w:tr w:rsidR="00727837" w:rsidRPr="005B5482" w14:paraId="536DA5E7" w14:textId="77777777" w:rsidTr="00727837">
        <w:trPr>
          <w:trHeight w:val="326"/>
        </w:trPr>
        <w:tc>
          <w:tcPr>
            <w:tcW w:w="3827" w:type="dxa"/>
            <w:shd w:val="clear" w:color="auto" w:fill="auto"/>
          </w:tcPr>
          <w:p w14:paraId="7A73706D" w14:textId="2FCC2672" w:rsidR="00727837" w:rsidRPr="005B5482" w:rsidRDefault="00727837" w:rsidP="0072783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ส่วนที่ชำระภายในหนึ่งปี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9AD0D72" w14:textId="00F4F7BD" w:rsidR="00727837" w:rsidRPr="005B5482" w:rsidRDefault="008E58FC" w:rsidP="007278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1,884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EE98E07" w14:textId="593F89EC" w:rsidR="00727837" w:rsidRPr="005B5482" w:rsidRDefault="00727837" w:rsidP="007278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(617)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0FA848D" w14:textId="787D9681" w:rsidR="00727837" w:rsidRPr="00567500" w:rsidRDefault="0084303E" w:rsidP="007278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500"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 w:rsidRPr="00567500">
              <w:rPr>
                <w:rFonts w:ascii="BrowalliaUPC" w:hAnsi="BrowalliaUPC" w:cs="BrowalliaUPC"/>
                <w:sz w:val="28"/>
                <w:szCs w:val="28"/>
              </w:rPr>
              <w:t>1,884</w:t>
            </w:r>
            <w:r w:rsidRPr="00567500"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5BBDF2D" w14:textId="1B08C7D9" w:rsidR="00727837" w:rsidRPr="005B5482" w:rsidRDefault="00727837" w:rsidP="0072783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(617)</w:t>
            </w:r>
          </w:p>
        </w:tc>
      </w:tr>
      <w:tr w:rsidR="00727837" w:rsidRPr="005B5482" w14:paraId="434880B0" w14:textId="77777777" w:rsidTr="00727837">
        <w:trPr>
          <w:trHeight w:val="362"/>
        </w:trPr>
        <w:tc>
          <w:tcPr>
            <w:tcW w:w="3827" w:type="dxa"/>
            <w:shd w:val="clear" w:color="auto" w:fill="auto"/>
            <w:hideMark/>
          </w:tcPr>
          <w:p w14:paraId="4ABF5E16" w14:textId="715BAB66" w:rsidR="00727837" w:rsidRPr="005B5482" w:rsidRDefault="00727837" w:rsidP="0072783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ภาระผูกพันผลประโยชน์พนักงาน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br/>
              <w:t xml:space="preserve">ณ วันที่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A893FB2" w14:textId="25683709" w:rsidR="00727837" w:rsidRPr="005B5482" w:rsidRDefault="008E58FC" w:rsidP="0072783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16,600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E5D5100" w14:textId="759AF9DF" w:rsidR="00727837" w:rsidRPr="005B5482" w:rsidRDefault="00727837" w:rsidP="0072783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19,829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CF955D4" w14:textId="0CC24CD8" w:rsidR="00727837" w:rsidRPr="00567500" w:rsidRDefault="0084303E" w:rsidP="0072783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500">
              <w:rPr>
                <w:rFonts w:ascii="BrowalliaUPC" w:hAnsi="BrowalliaUPC" w:cs="BrowalliaUPC"/>
                <w:sz w:val="28"/>
                <w:szCs w:val="28"/>
              </w:rPr>
              <w:t>16,29</w:t>
            </w:r>
            <w:r w:rsidR="008863EA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45E5DFC" w14:textId="3AE791FF" w:rsidR="00727837" w:rsidRPr="005B5482" w:rsidRDefault="00727837" w:rsidP="0072783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19,077</w:t>
            </w:r>
          </w:p>
        </w:tc>
      </w:tr>
      <w:tr w:rsidR="00727837" w:rsidRPr="005B5482" w14:paraId="67F7EE20" w14:textId="77777777" w:rsidTr="00727837">
        <w:trPr>
          <w:trHeight w:val="301"/>
        </w:trPr>
        <w:tc>
          <w:tcPr>
            <w:tcW w:w="3827" w:type="dxa"/>
            <w:shd w:val="clear" w:color="auto" w:fill="auto"/>
          </w:tcPr>
          <w:p w14:paraId="4F7DA83E" w14:textId="77777777" w:rsidR="00727837" w:rsidRPr="005B5482" w:rsidRDefault="00727837" w:rsidP="0072783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2AC373B" w14:textId="77777777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3CF8AB4" w14:textId="77777777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0C09050B" w14:textId="77777777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51132ED1" w14:textId="77777777" w:rsidR="00727837" w:rsidRPr="005B5482" w:rsidRDefault="00727837" w:rsidP="0072783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27837" w:rsidRPr="005B5482" w14:paraId="09AB2DF3" w14:textId="77777777" w:rsidTr="00727837">
        <w:trPr>
          <w:trHeight w:val="350"/>
        </w:trPr>
        <w:tc>
          <w:tcPr>
            <w:tcW w:w="3827" w:type="dxa"/>
            <w:shd w:val="clear" w:color="auto" w:fill="auto"/>
            <w:hideMark/>
          </w:tcPr>
          <w:p w14:paraId="2D77388A" w14:textId="77777777" w:rsidR="00727837" w:rsidRPr="005B5482" w:rsidRDefault="00727837" w:rsidP="0072783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ไม่ได้จัดตั้งเป็นกองทุนทั้งหมด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C0C3B9" w14:textId="490D040B" w:rsidR="00727837" w:rsidRPr="005B5482" w:rsidRDefault="008E58FC" w:rsidP="0072783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18,484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B2175E2" w14:textId="5570E9BB" w:rsidR="00727837" w:rsidRPr="005B5482" w:rsidRDefault="00727837" w:rsidP="0072783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20,446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DB44B98" w14:textId="6F8443EC" w:rsidR="00727837" w:rsidRPr="005B5482" w:rsidRDefault="0084303E" w:rsidP="0072783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18,1</w:t>
            </w:r>
            <w:r w:rsidR="008863EA">
              <w:rPr>
                <w:rFonts w:ascii="BrowalliaUPC" w:hAnsi="BrowalliaUPC" w:cs="BrowalliaUPC"/>
                <w:sz w:val="28"/>
                <w:szCs w:val="28"/>
              </w:rPr>
              <w:t>80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8C50706" w14:textId="60D8A606" w:rsidR="00727837" w:rsidRPr="005B5482" w:rsidRDefault="00727837" w:rsidP="0072783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19,694</w:t>
            </w:r>
          </w:p>
        </w:tc>
      </w:tr>
    </w:tbl>
    <w:p w14:paraId="3A6A45B7" w14:textId="77777777" w:rsidR="00C1042A" w:rsidRDefault="00C1042A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6A72796" w14:textId="77777777" w:rsidR="00B04377" w:rsidRDefault="00B04377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A650B9E" w14:textId="77777777" w:rsidR="00B04377" w:rsidRDefault="00B04377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C1E7538" w14:textId="77777777" w:rsidR="00B04377" w:rsidRDefault="00B04377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36CE9B5" w14:textId="77777777" w:rsidR="00B04377" w:rsidRDefault="00B04377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2E86FC6" w14:textId="77777777" w:rsidR="00B04377" w:rsidRDefault="00B04377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036A7EC" w14:textId="77777777" w:rsidR="00B04377" w:rsidRDefault="00B04377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2A5D40A" w14:textId="77777777" w:rsidR="007B739E" w:rsidRDefault="007B739E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2ED9D17" w14:textId="77777777" w:rsidR="00B04377" w:rsidRDefault="00B04377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62EC2F1" w14:textId="77777777" w:rsidR="00B04377" w:rsidRPr="005B5482" w:rsidRDefault="00B04377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96DA5AE" w14:textId="10D1F222" w:rsidR="00B4033D" w:rsidRPr="005B5482" w:rsidRDefault="00893A1E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ข้อสมมติ</w:t>
      </w:r>
      <w:r w:rsidR="009D3029" w:rsidRPr="005B5482">
        <w:rPr>
          <w:rFonts w:ascii="BrowalliaUPC" w:hAnsi="BrowalliaUPC" w:cs="BrowalliaUPC"/>
          <w:sz w:val="28"/>
          <w:szCs w:val="28"/>
          <w:cs/>
          <w:lang w:val="en-GB"/>
        </w:rPr>
        <w:t>ฐาน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Pr="005B5482">
        <w:rPr>
          <w:rFonts w:ascii="BrowalliaUPC" w:hAnsi="BrowalliaUPC" w:cs="BrowalliaUPC"/>
          <w:sz w:val="28"/>
          <w:szCs w:val="28"/>
        </w:rPr>
        <w:t>31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25</w:t>
      </w:r>
      <w:r w:rsidR="001D026C" w:rsidRPr="005B5482">
        <w:rPr>
          <w:rFonts w:ascii="BrowalliaUPC" w:hAnsi="BrowalliaUPC" w:cs="BrowalliaUPC"/>
          <w:sz w:val="28"/>
          <w:szCs w:val="28"/>
          <w:lang w:val="en-GB"/>
        </w:rPr>
        <w:t>6</w:t>
      </w:r>
      <w:r w:rsidR="00727837" w:rsidRPr="005B5482">
        <w:rPr>
          <w:rFonts w:ascii="BrowalliaUPC" w:hAnsi="BrowalliaUPC" w:cs="BrowalliaUPC"/>
          <w:sz w:val="28"/>
          <w:szCs w:val="28"/>
          <w:lang w:val="en-GB"/>
        </w:rPr>
        <w:t>6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5B5482">
        <w:rPr>
          <w:rFonts w:ascii="BrowalliaUPC" w:hAnsi="BrowalliaUPC" w:cs="BrowalliaUPC"/>
          <w:sz w:val="28"/>
          <w:szCs w:val="28"/>
        </w:rPr>
        <w:t>25</w:t>
      </w:r>
      <w:r w:rsidR="00320017" w:rsidRPr="005B5482">
        <w:rPr>
          <w:rFonts w:ascii="BrowalliaUPC" w:hAnsi="BrowalliaUPC" w:cs="BrowalliaUPC"/>
          <w:sz w:val="28"/>
          <w:szCs w:val="28"/>
        </w:rPr>
        <w:t>6</w:t>
      </w:r>
      <w:r w:rsidR="00727837" w:rsidRPr="005B5482">
        <w:rPr>
          <w:rFonts w:ascii="BrowalliaUPC" w:hAnsi="BrowalliaUPC" w:cs="BrowalliaUPC"/>
          <w:sz w:val="28"/>
          <w:szCs w:val="28"/>
        </w:rPr>
        <w:t>5</w:t>
      </w:r>
      <w:r w:rsidR="00BF3E29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1A5B9F50" w14:textId="77777777" w:rsidR="00B4033D" w:rsidRPr="005B5482" w:rsidRDefault="00B4033D" w:rsidP="00CA778C">
      <w:p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eastAsia="th-TH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7"/>
        <w:gridCol w:w="1559"/>
        <w:gridCol w:w="1559"/>
        <w:gridCol w:w="1560"/>
        <w:gridCol w:w="1595"/>
      </w:tblGrid>
      <w:tr w:rsidR="00893A1E" w:rsidRPr="005B5482" w14:paraId="0388AF64" w14:textId="77777777" w:rsidTr="00727837">
        <w:tc>
          <w:tcPr>
            <w:tcW w:w="2907" w:type="dxa"/>
            <w:hideMark/>
          </w:tcPr>
          <w:p w14:paraId="1F9618D1" w14:textId="77777777" w:rsidR="00893A1E" w:rsidRPr="007102BF" w:rsidRDefault="00893A1E" w:rsidP="00AE6BB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</w:rPr>
              <w:tab/>
            </w:r>
            <w:r w:rsidRPr="007102BF">
              <w:rPr>
                <w:rFonts w:ascii="BrowalliaUPC" w:hAnsi="BrowalliaUPC" w:cs="BrowalliaUPC"/>
                <w:sz w:val="24"/>
                <w:szCs w:val="24"/>
              </w:rPr>
              <w:tab/>
            </w:r>
            <w:r w:rsidRPr="007102BF">
              <w:rPr>
                <w:rFonts w:ascii="BrowalliaUPC" w:hAnsi="BrowalliaUPC" w:cs="BrowalliaUPC"/>
                <w:sz w:val="24"/>
                <w:szCs w:val="24"/>
              </w:rPr>
              <w:tab/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5C42DD2B" w14:textId="77777777" w:rsidR="00893A1E" w:rsidRPr="007102BF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155" w:type="dxa"/>
            <w:gridSpan w:val="2"/>
            <w:shd w:val="clear" w:color="auto" w:fill="auto"/>
            <w:vAlign w:val="bottom"/>
            <w:hideMark/>
          </w:tcPr>
          <w:p w14:paraId="0C2BB342" w14:textId="77777777" w:rsidR="00893A1E" w:rsidRPr="007102BF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727837" w:rsidRPr="005B5482" w14:paraId="6F7E647A" w14:textId="77777777" w:rsidTr="00727837">
        <w:tc>
          <w:tcPr>
            <w:tcW w:w="2907" w:type="dxa"/>
          </w:tcPr>
          <w:p w14:paraId="2DBD3C96" w14:textId="77777777" w:rsidR="00727837" w:rsidRPr="007102BF" w:rsidRDefault="00727837" w:rsidP="0072783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14:paraId="4FCA153E" w14:textId="41CFCB6C" w:rsidR="00727837" w:rsidRPr="007102BF" w:rsidRDefault="00727837" w:rsidP="00727837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hideMark/>
          </w:tcPr>
          <w:p w14:paraId="169DC1B2" w14:textId="4E506E91" w:rsidR="00727837" w:rsidRPr="007102BF" w:rsidRDefault="00727837" w:rsidP="0072783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7102BF">
              <w:rPr>
                <w:rFonts w:ascii="BrowalliaUPC" w:hAnsi="BrowalliaUPC" w:cs="BrowalliaUPC"/>
                <w:sz w:val="24"/>
                <w:szCs w:val="24"/>
              </w:rPr>
              <w:t>65</w:t>
            </w:r>
          </w:p>
        </w:tc>
        <w:tc>
          <w:tcPr>
            <w:tcW w:w="1560" w:type="dxa"/>
            <w:shd w:val="clear" w:color="auto" w:fill="auto"/>
            <w:hideMark/>
          </w:tcPr>
          <w:p w14:paraId="3D1C78CB" w14:textId="24C97123" w:rsidR="00727837" w:rsidRPr="007102BF" w:rsidRDefault="00727837" w:rsidP="00727837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95" w:type="dxa"/>
            <w:shd w:val="clear" w:color="auto" w:fill="auto"/>
            <w:hideMark/>
          </w:tcPr>
          <w:p w14:paraId="0852E741" w14:textId="0585FC2E" w:rsidR="00727837" w:rsidRPr="007102BF" w:rsidRDefault="00727837" w:rsidP="0072783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7102BF">
              <w:rPr>
                <w:rFonts w:ascii="BrowalliaUPC" w:hAnsi="BrowalliaUPC" w:cs="BrowalliaUPC"/>
                <w:sz w:val="24"/>
                <w:szCs w:val="24"/>
              </w:rPr>
              <w:t>65</w:t>
            </w:r>
          </w:p>
        </w:tc>
      </w:tr>
      <w:tr w:rsidR="00A44D20" w:rsidRPr="005B5482" w14:paraId="4C457687" w14:textId="77777777" w:rsidTr="00727837">
        <w:tc>
          <w:tcPr>
            <w:tcW w:w="2907" w:type="dxa"/>
          </w:tcPr>
          <w:p w14:paraId="5EE1A18B" w14:textId="77777777" w:rsidR="00A44D20" w:rsidRPr="007102BF" w:rsidRDefault="00A44D20" w:rsidP="001D026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FF29D7" w14:textId="26C5C445" w:rsidR="00A44D20" w:rsidRPr="007102BF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1559" w:type="dxa"/>
            <w:vAlign w:val="bottom"/>
          </w:tcPr>
          <w:p w14:paraId="27F4D681" w14:textId="482570F6" w:rsidR="00A44D20" w:rsidRPr="007102BF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D5CB95" w14:textId="7C86CCA0" w:rsidR="00A44D20" w:rsidRPr="007102BF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F0003B" w14:textId="5EBCA565" w:rsidR="00A44D20" w:rsidRPr="007102BF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</w:t>
            </w: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ร้อยละ)</w:t>
            </w:r>
          </w:p>
        </w:tc>
      </w:tr>
      <w:tr w:rsidR="00DA7FD0" w:rsidRPr="005B5482" w14:paraId="420CE088" w14:textId="77777777" w:rsidTr="00727837">
        <w:tc>
          <w:tcPr>
            <w:tcW w:w="2907" w:type="dxa"/>
          </w:tcPr>
          <w:p w14:paraId="05E59FEF" w14:textId="77777777" w:rsidR="00DA7FD0" w:rsidRPr="007102BF" w:rsidRDefault="00DA7FD0" w:rsidP="001D026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353CBC" w14:textId="77777777" w:rsidR="00DA7FD0" w:rsidRPr="007102BF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667D8E0" w14:textId="77777777" w:rsidR="00DA7FD0" w:rsidRPr="007102BF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F80EC0" w14:textId="77777777" w:rsidR="00DA7FD0" w:rsidRPr="007102BF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F5A9B84" w14:textId="77777777" w:rsidR="00DA7FD0" w:rsidRPr="007102BF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</w:tr>
      <w:tr w:rsidR="00727837" w:rsidRPr="005B5482" w14:paraId="235E0545" w14:textId="77777777" w:rsidTr="00727837">
        <w:tc>
          <w:tcPr>
            <w:tcW w:w="2907" w:type="dxa"/>
            <w:hideMark/>
          </w:tcPr>
          <w:p w14:paraId="1FE1017F" w14:textId="77777777" w:rsidR="00727837" w:rsidRPr="007102BF" w:rsidRDefault="00727837" w:rsidP="00727837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cs/>
              </w:rPr>
              <w:t>อัตราคิดลด (ต่อปี)</w:t>
            </w:r>
          </w:p>
        </w:tc>
        <w:tc>
          <w:tcPr>
            <w:tcW w:w="1559" w:type="dxa"/>
            <w:shd w:val="clear" w:color="auto" w:fill="auto"/>
          </w:tcPr>
          <w:p w14:paraId="16033790" w14:textId="37C3E9FD" w:rsidR="00727837" w:rsidRPr="007102BF" w:rsidRDefault="00897A1A" w:rsidP="0072783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2.71 </w:t>
            </w:r>
            <w:r w:rsidR="00317C2B"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3.12</w:t>
            </w:r>
          </w:p>
        </w:tc>
        <w:tc>
          <w:tcPr>
            <w:tcW w:w="1559" w:type="dxa"/>
          </w:tcPr>
          <w:p w14:paraId="14773B4C" w14:textId="76A4D847" w:rsidR="00727837" w:rsidRPr="007102BF" w:rsidRDefault="00727837" w:rsidP="0072783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1.49 - 1.60</w:t>
            </w:r>
          </w:p>
        </w:tc>
        <w:tc>
          <w:tcPr>
            <w:tcW w:w="1560" w:type="dxa"/>
            <w:shd w:val="clear" w:color="auto" w:fill="auto"/>
          </w:tcPr>
          <w:p w14:paraId="3D2A9DFD" w14:textId="5EDAA41A" w:rsidR="00727837" w:rsidRPr="007102BF" w:rsidRDefault="00F0531D" w:rsidP="0072783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3.12</w:t>
            </w:r>
          </w:p>
        </w:tc>
        <w:tc>
          <w:tcPr>
            <w:tcW w:w="1595" w:type="dxa"/>
            <w:shd w:val="clear" w:color="auto" w:fill="auto"/>
          </w:tcPr>
          <w:p w14:paraId="26FBC269" w14:textId="6BC0DD72" w:rsidR="00727837" w:rsidRPr="007102BF" w:rsidRDefault="00727837" w:rsidP="0072783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1.</w:t>
            </w:r>
            <w:r w:rsidRPr="007102BF">
              <w:rPr>
                <w:rFonts w:ascii="BrowalliaUPC" w:hAnsi="BrowalliaUPC" w:cs="BrowalliaUPC"/>
                <w:sz w:val="24"/>
                <w:szCs w:val="24"/>
              </w:rPr>
              <w:t>60</w:t>
            </w:r>
          </w:p>
        </w:tc>
      </w:tr>
      <w:tr w:rsidR="00727837" w:rsidRPr="005B5482" w14:paraId="6A5401C4" w14:textId="77777777" w:rsidTr="00727837">
        <w:tc>
          <w:tcPr>
            <w:tcW w:w="2907" w:type="dxa"/>
            <w:hideMark/>
          </w:tcPr>
          <w:p w14:paraId="68FCFAB6" w14:textId="30B1D87C" w:rsidR="00727837" w:rsidRPr="007102BF" w:rsidRDefault="00727837" w:rsidP="00727837">
            <w:pPr>
              <w:spacing w:line="240" w:lineRule="auto"/>
              <w:ind w:right="-114"/>
              <w:rPr>
                <w:rFonts w:ascii="BrowalliaUPC" w:hAnsi="BrowalliaUPC" w:cs="BrowalliaUPC"/>
                <w:sz w:val="24"/>
                <w:szCs w:val="24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cs/>
              </w:rPr>
              <w:t>อัตราการเพิ่มขึ้นของเงินเดือน (ต่อปี)</w:t>
            </w:r>
          </w:p>
        </w:tc>
        <w:tc>
          <w:tcPr>
            <w:tcW w:w="1559" w:type="dxa"/>
            <w:shd w:val="clear" w:color="auto" w:fill="auto"/>
          </w:tcPr>
          <w:p w14:paraId="4C2AFF5E" w14:textId="58CB56AB" w:rsidR="00727837" w:rsidRPr="007102BF" w:rsidRDefault="00897A1A" w:rsidP="0072783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3.31 </w:t>
            </w:r>
            <w:r w:rsidR="00160103"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  <w:r w:rsidR="00317C2B"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3.82</w:t>
            </w:r>
          </w:p>
        </w:tc>
        <w:tc>
          <w:tcPr>
            <w:tcW w:w="1559" w:type="dxa"/>
          </w:tcPr>
          <w:p w14:paraId="28939E87" w14:textId="2D0A1913" w:rsidR="00727837" w:rsidRPr="007102BF" w:rsidRDefault="00727837" w:rsidP="0072783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3.08 - 4.66</w:t>
            </w:r>
          </w:p>
        </w:tc>
        <w:tc>
          <w:tcPr>
            <w:tcW w:w="1560" w:type="dxa"/>
            <w:shd w:val="clear" w:color="auto" w:fill="auto"/>
          </w:tcPr>
          <w:p w14:paraId="423571AA" w14:textId="633C6A8D" w:rsidR="00727837" w:rsidRPr="007102BF" w:rsidRDefault="00F0531D" w:rsidP="00727837">
            <w:pPr>
              <w:tabs>
                <w:tab w:val="clear" w:pos="454"/>
                <w:tab w:val="left" w:pos="438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3.82</w:t>
            </w:r>
          </w:p>
        </w:tc>
        <w:tc>
          <w:tcPr>
            <w:tcW w:w="1595" w:type="dxa"/>
            <w:shd w:val="clear" w:color="auto" w:fill="auto"/>
          </w:tcPr>
          <w:p w14:paraId="175671AF" w14:textId="60FC3E9C" w:rsidR="00727837" w:rsidRPr="007102BF" w:rsidRDefault="00727837" w:rsidP="0072783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4.</w:t>
            </w:r>
            <w:r w:rsidRPr="007102BF">
              <w:rPr>
                <w:rFonts w:ascii="BrowalliaUPC" w:hAnsi="BrowalliaUPC" w:cs="BrowalliaUPC"/>
                <w:sz w:val="24"/>
                <w:szCs w:val="24"/>
              </w:rPr>
              <w:t>66</w:t>
            </w:r>
          </w:p>
        </w:tc>
      </w:tr>
      <w:tr w:rsidR="00727837" w:rsidRPr="005B5482" w14:paraId="615E4281" w14:textId="77777777" w:rsidTr="00727837">
        <w:tc>
          <w:tcPr>
            <w:tcW w:w="2907" w:type="dxa"/>
          </w:tcPr>
          <w:p w14:paraId="650ACF0D" w14:textId="77777777" w:rsidR="00727837" w:rsidRPr="007102BF" w:rsidRDefault="00727837" w:rsidP="0072783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  <w:shd w:val="clear" w:color="auto" w:fill="auto"/>
          </w:tcPr>
          <w:p w14:paraId="6821CF0B" w14:textId="457FB2AF" w:rsidR="00727837" w:rsidRPr="007102BF" w:rsidRDefault="00317C2B" w:rsidP="00727837">
            <w:pPr>
              <w:spacing w:line="240" w:lineRule="auto"/>
              <w:ind w:left="-30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100 </w:t>
            </w:r>
            <w:r w:rsidRPr="007102BF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ของตารางมรณะไทยปี </w:t>
            </w:r>
            <w:r w:rsidRPr="007102BF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E254B5" w:rsidRPr="007102BF">
              <w:rPr>
                <w:rFonts w:ascii="BrowalliaUPC" w:hAnsi="BrowalliaUPC" w:cs="BrowalliaUPC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7410D3F3" w14:textId="7770BC59" w:rsidR="00727837" w:rsidRPr="007102BF" w:rsidRDefault="00727837" w:rsidP="0072783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100 </w:t>
            </w: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ของตาราง</w:t>
            </w: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br/>
            </w: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มรณะไทยปี </w:t>
            </w: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560" w:type="dxa"/>
            <w:shd w:val="clear" w:color="auto" w:fill="auto"/>
          </w:tcPr>
          <w:p w14:paraId="4C35C892" w14:textId="6982CC0D" w:rsidR="00727837" w:rsidRPr="007102BF" w:rsidRDefault="00F0531D" w:rsidP="00727837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</w:rPr>
              <w:t>100</w:t>
            </w:r>
            <w:r w:rsidRPr="007102BF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ของตาราง</w:t>
            </w:r>
            <w:r w:rsidR="00897A1A" w:rsidRPr="007102BF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มรณะไทยปี </w:t>
            </w:r>
            <w:r w:rsidR="00897A1A" w:rsidRPr="007102BF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E254B5" w:rsidRPr="007102BF">
              <w:rPr>
                <w:rFonts w:ascii="BrowalliaUPC" w:hAnsi="BrowalliaUPC" w:cs="BrowalliaUPC"/>
                <w:sz w:val="24"/>
                <w:szCs w:val="24"/>
              </w:rPr>
              <w:t>0</w:t>
            </w:r>
          </w:p>
        </w:tc>
        <w:tc>
          <w:tcPr>
            <w:tcW w:w="1595" w:type="dxa"/>
            <w:shd w:val="clear" w:color="auto" w:fill="auto"/>
          </w:tcPr>
          <w:p w14:paraId="465C6367" w14:textId="7E021656" w:rsidR="00727837" w:rsidRPr="007102BF" w:rsidRDefault="00727837" w:rsidP="0072783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100 </w:t>
            </w: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ของตาราง</w:t>
            </w: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br/>
            </w:r>
            <w:r w:rsidRPr="007102B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มรณะไทยปี </w:t>
            </w:r>
            <w:r w:rsidRPr="007102BF">
              <w:rPr>
                <w:rFonts w:ascii="BrowalliaUPC" w:hAnsi="BrowalliaUPC" w:cs="BrowalliaUPC"/>
                <w:sz w:val="24"/>
                <w:szCs w:val="24"/>
                <w:lang w:val="en-GB"/>
              </w:rPr>
              <w:t>2560</w:t>
            </w:r>
          </w:p>
        </w:tc>
      </w:tr>
    </w:tbl>
    <w:p w14:paraId="6DD992C1" w14:textId="4B31EF26" w:rsidR="00344698" w:rsidRPr="005B5482" w:rsidRDefault="00344698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7DD8941A" w14:textId="255031C8" w:rsidR="00727837" w:rsidRPr="005B5482" w:rsidRDefault="00893A1E" w:rsidP="00B04377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มูลค่าปัจจุบันของโครงการผลประโยชน์พนักงาน ถูกวัดโดยใช้วิธีคิดลดแต่ละหน่วยที่ประมาณการระยะเวลา</w:t>
      </w:r>
      <w:r w:rsidR="002C0171" w:rsidRPr="005B5482">
        <w:rPr>
          <w:rFonts w:ascii="BrowalliaUPC" w:hAnsi="BrowalliaUPC" w:cs="BrowalliaUPC"/>
          <w:sz w:val="28"/>
          <w:szCs w:val="28"/>
          <w:lang w:val="en-GB"/>
        </w:rPr>
        <w:br/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ถัวเฉลี่ยถ่วงน้ำหนักของภาระผูกพันผลประโยชน์ที่กำหนดไว้ </w:t>
      </w:r>
      <w:r w:rsidR="00DA4DB3" w:rsidRPr="005B5482">
        <w:rPr>
          <w:rFonts w:ascii="BrowalliaUPC" w:hAnsi="BrowalliaUPC" w:cs="BrowalliaUPC"/>
          <w:sz w:val="28"/>
          <w:szCs w:val="28"/>
          <w:lang w:val="en-GB"/>
        </w:rPr>
        <w:t>5</w:t>
      </w:r>
      <w:r w:rsidR="0015754A"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E2605F" w:rsidRPr="005B5482">
        <w:rPr>
          <w:rFonts w:ascii="BrowalliaUPC" w:hAnsi="BrowalliaUPC" w:cs="BrowalliaUPC"/>
          <w:sz w:val="28"/>
          <w:szCs w:val="28"/>
          <w:lang w:val="en-GB"/>
        </w:rPr>
        <w:t>-</w:t>
      </w:r>
      <w:r w:rsidR="0015754A"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DA4DB3" w:rsidRPr="005B5482">
        <w:rPr>
          <w:rFonts w:ascii="BrowalliaUPC" w:hAnsi="BrowalliaUPC" w:cs="BrowalliaUPC"/>
          <w:sz w:val="28"/>
          <w:szCs w:val="28"/>
          <w:lang w:val="en-GB"/>
        </w:rPr>
        <w:t>24</w:t>
      </w:r>
      <w:r w:rsidR="0015754A"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ป</w:t>
      </w:r>
      <w:r w:rsidR="00B04377">
        <w:rPr>
          <w:rFonts w:ascii="BrowalliaUPC" w:hAnsi="BrowalliaUPC" w:cs="BrowalliaUPC" w:hint="cs"/>
          <w:sz w:val="28"/>
          <w:szCs w:val="28"/>
          <w:cs/>
          <w:lang w:val="en-GB"/>
        </w:rPr>
        <w:t>ี</w:t>
      </w:r>
    </w:p>
    <w:p w14:paraId="117D63BB" w14:textId="77777777" w:rsidR="00727837" w:rsidRPr="005B5482" w:rsidRDefault="00727837" w:rsidP="00F833F5">
      <w:pPr>
        <w:tabs>
          <w:tab w:val="clear" w:pos="227"/>
          <w:tab w:val="clear" w:pos="454"/>
          <w:tab w:val="clear" w:pos="680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029726E" w14:textId="0C3778F9" w:rsidR="00AD0F44" w:rsidRPr="005B5482" w:rsidRDefault="00AD0F44" w:rsidP="00F8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20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ค่าใช้จ่ายในโครงการผลประโยชน์ของพนักงาน</w:t>
      </w:r>
    </w:p>
    <w:p w14:paraId="47289125" w14:textId="77777777" w:rsidR="00947438" w:rsidRPr="005B5482" w:rsidRDefault="00947438" w:rsidP="00947438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7E494558" w14:textId="2117905F" w:rsidR="00AD0F44" w:rsidRPr="005B5482" w:rsidRDefault="00AD0F44" w:rsidP="00D16387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ผลกำไรหรือขาดทุนที่เกี่ยวข้องกับผลประโยชน์ของพนักงานมีดังนี้</w:t>
      </w:r>
    </w:p>
    <w:p w14:paraId="200A5F03" w14:textId="77777777" w:rsidR="00AD0F44" w:rsidRPr="005B5482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236"/>
        <w:gridCol w:w="1181"/>
        <w:gridCol w:w="236"/>
        <w:gridCol w:w="1182"/>
        <w:gridCol w:w="236"/>
        <w:gridCol w:w="1181"/>
      </w:tblGrid>
      <w:tr w:rsidR="00893A1E" w:rsidRPr="005B5482" w14:paraId="38ACE7D5" w14:textId="77777777" w:rsidTr="00544AD9">
        <w:tc>
          <w:tcPr>
            <w:tcW w:w="3685" w:type="dxa"/>
          </w:tcPr>
          <w:p w14:paraId="1E464000" w14:textId="77777777" w:rsidR="00893A1E" w:rsidRPr="005B5482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bookmarkStart w:id="9" w:name="_Hlk159463267"/>
          </w:p>
        </w:tc>
        <w:tc>
          <w:tcPr>
            <w:tcW w:w="5528" w:type="dxa"/>
            <w:gridSpan w:val="7"/>
            <w:hideMark/>
          </w:tcPr>
          <w:p w14:paraId="08121499" w14:textId="3589297C" w:rsidR="00893A1E" w:rsidRPr="005B5482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: </w:t>
            </w:r>
            <w:r w:rsidR="000832D7"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93A1E" w:rsidRPr="005B5482" w14:paraId="439CB36E" w14:textId="77777777" w:rsidTr="00544AD9">
        <w:tc>
          <w:tcPr>
            <w:tcW w:w="3685" w:type="dxa"/>
          </w:tcPr>
          <w:p w14:paraId="5C469D56" w14:textId="77777777" w:rsidR="00893A1E" w:rsidRPr="005B5482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EC69C" w14:textId="77777777" w:rsidR="00893A1E" w:rsidRPr="005B5482" w:rsidRDefault="00893A1E" w:rsidP="00E55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85" w:right="-151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E60464" w14:textId="77777777" w:rsidR="00893A1E" w:rsidRPr="005B5482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37998" w14:textId="77777777" w:rsidR="00893A1E" w:rsidRPr="005B5482" w:rsidRDefault="00893A1E" w:rsidP="00E551C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61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27837" w:rsidRPr="005B5482" w14:paraId="78623E9D" w14:textId="77777777" w:rsidTr="00544AD9">
        <w:tc>
          <w:tcPr>
            <w:tcW w:w="3685" w:type="dxa"/>
          </w:tcPr>
          <w:p w14:paraId="6D9C5C7F" w14:textId="77777777" w:rsidR="00727837" w:rsidRPr="005B5482" w:rsidRDefault="00727837" w:rsidP="00727837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UPC" w:hAnsi="BrowalliaUPC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9576AA" w14:textId="07D9C32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61B6B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6B289" w14:textId="1C3613F9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</w:tcPr>
          <w:p w14:paraId="007C035F" w14:textId="77777777" w:rsidR="00727837" w:rsidRPr="005B5482" w:rsidRDefault="00727837" w:rsidP="0072783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9FF92" w14:textId="0274B8A8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E5664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4EAD8" w14:textId="764EFF8A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893A1E" w:rsidRPr="005B5482" w14:paraId="0799AF7D" w14:textId="77777777" w:rsidTr="00544AD9">
        <w:trPr>
          <w:trHeight w:val="239"/>
        </w:trPr>
        <w:tc>
          <w:tcPr>
            <w:tcW w:w="3685" w:type="dxa"/>
          </w:tcPr>
          <w:p w14:paraId="6C0902F8" w14:textId="77777777" w:rsidR="00893A1E" w:rsidRPr="005B5482" w:rsidRDefault="00893A1E" w:rsidP="00AE6BB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0C3E0B3" w14:textId="77777777" w:rsidR="00893A1E" w:rsidRPr="005B5482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00F90" w14:textId="77777777" w:rsidR="00893A1E" w:rsidRPr="005B5482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2" w:space="0" w:color="auto"/>
              <w:left w:val="nil"/>
              <w:right w:val="nil"/>
            </w:tcBorders>
          </w:tcPr>
          <w:p w14:paraId="62B1EDAA" w14:textId="77777777" w:rsidR="00893A1E" w:rsidRPr="005B5482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F7713E" w14:textId="77777777" w:rsidR="00893A1E" w:rsidRPr="005B5482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</w:tcPr>
          <w:p w14:paraId="55C0333C" w14:textId="77777777" w:rsidR="00893A1E" w:rsidRPr="005B5482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A6B39" w14:textId="77777777" w:rsidR="00893A1E" w:rsidRPr="005B5482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78704F28" w14:textId="77777777" w:rsidR="00893A1E" w:rsidRPr="005B5482" w:rsidRDefault="00893A1E" w:rsidP="00AE6BB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27837" w:rsidRPr="005B5482" w14:paraId="5660AD02" w14:textId="77777777" w:rsidTr="00544AD9">
        <w:tc>
          <w:tcPr>
            <w:tcW w:w="3685" w:type="dxa"/>
            <w:hideMark/>
          </w:tcPr>
          <w:p w14:paraId="2DEE0EED" w14:textId="77777777" w:rsidR="00727837" w:rsidRPr="005B5482" w:rsidRDefault="00727837" w:rsidP="00727837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BF5CA3" w14:textId="04995108" w:rsidR="00727837" w:rsidRPr="005B5482" w:rsidRDefault="001C4B58" w:rsidP="00727837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3,10</w:t>
            </w:r>
            <w:r w:rsidR="004407AB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8519814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1D442051" w14:textId="07F0DEE4" w:rsidR="00727837" w:rsidRPr="005B5482" w:rsidRDefault="00727837" w:rsidP="00727837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4,237</w:t>
            </w:r>
          </w:p>
        </w:tc>
        <w:tc>
          <w:tcPr>
            <w:tcW w:w="236" w:type="dxa"/>
          </w:tcPr>
          <w:p w14:paraId="5998903A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CE1E1E1" w14:textId="5A7ACC92" w:rsidR="00727837" w:rsidRPr="005B5482" w:rsidRDefault="00317C2B" w:rsidP="00727837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3,00</w:t>
            </w:r>
            <w:r w:rsidR="008D4C12">
              <w:rPr>
                <w:rFonts w:ascii="BrowalliaUPC" w:hAnsi="BrowalliaUPC" w:cs="BrowalliaUPC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0A3424B" w14:textId="77777777" w:rsidR="00727837" w:rsidRPr="005B5482" w:rsidRDefault="00727837" w:rsidP="00727837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232EAA5" w14:textId="321740CD" w:rsidR="00727837" w:rsidRPr="005B5482" w:rsidRDefault="00727837" w:rsidP="00727837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4,129</w:t>
            </w:r>
          </w:p>
        </w:tc>
      </w:tr>
      <w:tr w:rsidR="00727837" w:rsidRPr="005B5482" w14:paraId="6DF7D2B5" w14:textId="77777777" w:rsidTr="00544AD9">
        <w:tc>
          <w:tcPr>
            <w:tcW w:w="3685" w:type="dxa"/>
          </w:tcPr>
          <w:p w14:paraId="55DA033C" w14:textId="77777777" w:rsidR="00727837" w:rsidRPr="005B5482" w:rsidRDefault="00727837" w:rsidP="00727837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BB0903" w14:textId="10FA88AF" w:rsidR="00727837" w:rsidRPr="005B5482" w:rsidRDefault="001C4B58" w:rsidP="00727837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376</w:t>
            </w:r>
          </w:p>
        </w:tc>
        <w:tc>
          <w:tcPr>
            <w:tcW w:w="236" w:type="dxa"/>
          </w:tcPr>
          <w:p w14:paraId="4D55875D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6536DB5E" w14:textId="3EA392B1" w:rsidR="00727837" w:rsidRPr="005B5482" w:rsidRDefault="00727837" w:rsidP="00727837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399</w:t>
            </w:r>
          </w:p>
        </w:tc>
        <w:tc>
          <w:tcPr>
            <w:tcW w:w="236" w:type="dxa"/>
          </w:tcPr>
          <w:p w14:paraId="048A8429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0FCD8A8" w14:textId="04E16DC0" w:rsidR="00727837" w:rsidRPr="005B5482" w:rsidRDefault="00317C2B" w:rsidP="00727837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36</w:t>
            </w:r>
            <w:r w:rsidR="008D4C12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F1094FA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A2FFC89" w14:textId="411DB3F7" w:rsidR="00727837" w:rsidRPr="005B5482" w:rsidRDefault="00727837" w:rsidP="00727837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385</w:t>
            </w:r>
          </w:p>
        </w:tc>
      </w:tr>
      <w:tr w:rsidR="00727837" w:rsidRPr="005B5482" w14:paraId="3C2E1CA1" w14:textId="77777777" w:rsidTr="00544AD9">
        <w:trPr>
          <w:trHeight w:val="36"/>
        </w:trPr>
        <w:tc>
          <w:tcPr>
            <w:tcW w:w="3685" w:type="dxa"/>
            <w:hideMark/>
          </w:tcPr>
          <w:p w14:paraId="05D9E86B" w14:textId="77777777" w:rsidR="00727837" w:rsidRPr="005B5482" w:rsidRDefault="00727837" w:rsidP="00727837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B6027A" w14:textId="6498C616" w:rsidR="00727837" w:rsidRPr="005B5482" w:rsidRDefault="001C4B58" w:rsidP="00727837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3,48</w:t>
            </w:r>
            <w:r w:rsidR="008D4C12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4889BF3D" w14:textId="77777777" w:rsidR="00727837" w:rsidRPr="005B5482" w:rsidRDefault="00727837" w:rsidP="00727837">
            <w:pPr>
              <w:tabs>
                <w:tab w:val="left" w:pos="967"/>
              </w:tabs>
              <w:spacing w:line="240" w:lineRule="auto"/>
              <w:ind w:right="-8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7A547C" w14:textId="243F5D2E" w:rsidR="00727837" w:rsidRPr="005B5482" w:rsidRDefault="00727837" w:rsidP="00727837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4,636</w:t>
            </w:r>
          </w:p>
        </w:tc>
        <w:tc>
          <w:tcPr>
            <w:tcW w:w="236" w:type="dxa"/>
          </w:tcPr>
          <w:p w14:paraId="5B080445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D98A222" w14:textId="3806DC0F" w:rsidR="00727837" w:rsidRPr="005B5482" w:rsidRDefault="00317C2B" w:rsidP="00727837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3,3</w:t>
            </w:r>
            <w:r w:rsidR="001C4B58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8D4C12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390CEBD" w14:textId="77777777" w:rsidR="00727837" w:rsidRPr="005B5482" w:rsidRDefault="00727837" w:rsidP="00727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5580114" w14:textId="2B8DED1D" w:rsidR="00727837" w:rsidRPr="005B5482" w:rsidRDefault="00727837" w:rsidP="00727837">
            <w:pPr>
              <w:tabs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4,514</w:t>
            </w:r>
          </w:p>
        </w:tc>
      </w:tr>
      <w:bookmarkEnd w:id="9"/>
    </w:tbl>
    <w:p w14:paraId="7A60E7AB" w14:textId="77777777" w:rsidR="00B37CD1" w:rsidRPr="005B5482" w:rsidRDefault="00B37CD1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F389938" w14:textId="77777777" w:rsidR="00A376D3" w:rsidRPr="005B5482" w:rsidRDefault="00893A1E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09034AAD" w14:textId="77777777" w:rsidR="00A376D3" w:rsidRDefault="00A376D3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F8A4A4A" w14:textId="77777777" w:rsidR="0012102D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0C54D68" w14:textId="77777777" w:rsidR="0012102D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7C62A21" w14:textId="77777777" w:rsidR="0012102D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06D0611" w14:textId="77777777" w:rsidR="0012102D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D9BEDA9" w14:textId="77777777" w:rsidR="0012102D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7B9C77C" w14:textId="77777777" w:rsidR="0012102D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33FD96C" w14:textId="77777777" w:rsidR="0012102D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71B00AF" w14:textId="77777777" w:rsidR="0012102D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B7B56D7" w14:textId="77777777" w:rsidR="0012102D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64875A5" w14:textId="77777777" w:rsidR="0012102D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8B936D9" w14:textId="77777777" w:rsidR="0012102D" w:rsidRPr="005B5482" w:rsidRDefault="0012102D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B2D9ECE" w14:textId="774583C4" w:rsidR="00344BAF" w:rsidRDefault="001D3C80" w:rsidP="0012102D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 xml:space="preserve">ผลประโยชน์ในกำไรขาดทุนเบ็ดเสร็จอื่นที่เกี่ยวข้องกับผลประโยชน์ของพนักงาน มีดังนี้ </w:t>
      </w:r>
    </w:p>
    <w:p w14:paraId="46524A7E" w14:textId="77777777" w:rsidR="0012102D" w:rsidRDefault="0012102D" w:rsidP="0012102D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236"/>
        <w:gridCol w:w="1181"/>
        <w:gridCol w:w="236"/>
        <w:gridCol w:w="1182"/>
        <w:gridCol w:w="236"/>
        <w:gridCol w:w="1181"/>
      </w:tblGrid>
      <w:tr w:rsidR="007102BF" w:rsidRPr="005B5482" w14:paraId="64D70A16" w14:textId="77777777" w:rsidTr="002A2C68">
        <w:tc>
          <w:tcPr>
            <w:tcW w:w="3685" w:type="dxa"/>
          </w:tcPr>
          <w:p w14:paraId="11DCFFB8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bookmarkStart w:id="10" w:name="_Hlk159463973"/>
          </w:p>
        </w:tc>
        <w:tc>
          <w:tcPr>
            <w:tcW w:w="5528" w:type="dxa"/>
            <w:gridSpan w:val="7"/>
            <w:hideMark/>
          </w:tcPr>
          <w:p w14:paraId="664AF648" w14:textId="77777777" w:rsidR="007102BF" w:rsidRPr="005B5482" w:rsidRDefault="007102BF" w:rsidP="002A2C68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102BF" w:rsidRPr="005B5482" w14:paraId="43564BF9" w14:textId="77777777" w:rsidTr="002A2C68">
        <w:tc>
          <w:tcPr>
            <w:tcW w:w="3685" w:type="dxa"/>
          </w:tcPr>
          <w:p w14:paraId="28AAD758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40D48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85" w:right="-151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4E537B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E564BB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61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102BF" w:rsidRPr="005B5482" w14:paraId="68AE6CD1" w14:textId="77777777" w:rsidTr="002A2C68">
        <w:tc>
          <w:tcPr>
            <w:tcW w:w="3685" w:type="dxa"/>
          </w:tcPr>
          <w:p w14:paraId="60AD7AD4" w14:textId="77777777" w:rsidR="007102BF" w:rsidRPr="005B5482" w:rsidRDefault="007102BF" w:rsidP="002A2C68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UPC" w:hAnsi="BrowalliaUPC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4DFC04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A1FF7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8F99C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</w:tcPr>
          <w:p w14:paraId="51CC95F6" w14:textId="77777777" w:rsidR="007102BF" w:rsidRPr="005B5482" w:rsidRDefault="007102BF" w:rsidP="002A2C6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A1D25D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00503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D2C04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7102BF" w:rsidRPr="005B5482" w14:paraId="26D9D09F" w14:textId="77777777" w:rsidTr="002A2C68">
        <w:trPr>
          <w:trHeight w:val="239"/>
        </w:trPr>
        <w:tc>
          <w:tcPr>
            <w:tcW w:w="3685" w:type="dxa"/>
          </w:tcPr>
          <w:p w14:paraId="06918631" w14:textId="77777777" w:rsidR="007102BF" w:rsidRPr="005B5482" w:rsidRDefault="007102BF" w:rsidP="002A2C6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7D5A75F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82A95F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2" w:space="0" w:color="auto"/>
              <w:left w:val="nil"/>
              <w:right w:val="nil"/>
            </w:tcBorders>
          </w:tcPr>
          <w:p w14:paraId="01A894C1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5F71AD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</w:tcPr>
          <w:p w14:paraId="5798D137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F0858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1C0FD7E3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102BF" w:rsidRPr="005B5482" w14:paraId="1236A99E" w14:textId="77777777" w:rsidTr="002A2C68">
        <w:tc>
          <w:tcPr>
            <w:tcW w:w="3685" w:type="dxa"/>
            <w:hideMark/>
          </w:tcPr>
          <w:p w14:paraId="081E0653" w14:textId="77777777" w:rsidR="0012102D" w:rsidRDefault="007102BF" w:rsidP="007102BF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7102BF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ขาดทุน (กำไร) ตามหลักคณิตศาสตร์</w:t>
            </w:r>
          </w:p>
          <w:p w14:paraId="31CFC6CB" w14:textId="77777777" w:rsidR="0012102D" w:rsidRDefault="007102BF" w:rsidP="0012102D">
            <w:pPr>
              <w:spacing w:line="240" w:lineRule="auto"/>
              <w:ind w:left="22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7102BF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ประกันภัยจากการเปลี่ยนแปลงของ</w:t>
            </w:r>
          </w:p>
          <w:p w14:paraId="0D251D3C" w14:textId="02E54D36" w:rsidR="007102BF" w:rsidRPr="005B5482" w:rsidRDefault="007102BF" w:rsidP="0012102D">
            <w:pPr>
              <w:spacing w:line="240" w:lineRule="auto"/>
              <w:ind w:left="227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7102BF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ข้อสมมติฐาน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DF467C" w14:textId="7C2DDF29" w:rsidR="007102BF" w:rsidRPr="005B5482" w:rsidRDefault="007102BF" w:rsidP="002A2C68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FEC06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1D2E6804" w14:textId="7ECF3FF6" w:rsidR="007102BF" w:rsidRPr="005B5482" w:rsidRDefault="007102BF" w:rsidP="002A2C68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92005" w14:textId="77777777" w:rsidR="007102BF" w:rsidRPr="005B5482" w:rsidRDefault="007102BF" w:rsidP="002A2C68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E2E2CFE" w14:textId="3E6A823F" w:rsidR="007102BF" w:rsidRPr="005B5482" w:rsidRDefault="007102BF" w:rsidP="002A2C68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80E98F" w14:textId="77777777" w:rsidR="007102BF" w:rsidRPr="005B5482" w:rsidRDefault="007102BF" w:rsidP="002A2C68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88CF242" w14:textId="424A987C" w:rsidR="007102BF" w:rsidRPr="005B5482" w:rsidRDefault="007102BF" w:rsidP="002A2C68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27723E" w:rsidRPr="005B5482" w14:paraId="0CCE5A45" w14:textId="77777777" w:rsidTr="00606CEF">
        <w:tc>
          <w:tcPr>
            <w:tcW w:w="3685" w:type="dxa"/>
          </w:tcPr>
          <w:p w14:paraId="42BC74E7" w14:textId="5FE1CE78" w:rsidR="0027723E" w:rsidRPr="005B5482" w:rsidRDefault="0027723E" w:rsidP="0027723E">
            <w:pPr>
              <w:spacing w:line="240" w:lineRule="auto"/>
              <w:ind w:left="227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-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 w:eastAsia="en-GB"/>
              </w:rPr>
              <w:t>ด้านประชากรศาสตร์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D98D5" w14:textId="5AD69E74" w:rsidR="0027723E" w:rsidRDefault="0027723E" w:rsidP="0027723E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1,981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A3D1832" w14:textId="77777777" w:rsidR="0027723E" w:rsidRPr="005B5482" w:rsidRDefault="0027723E" w:rsidP="002772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4D5F076" w14:textId="4FE3376A" w:rsidR="0027723E" w:rsidRPr="005B5482" w:rsidRDefault="0027723E" w:rsidP="0027723E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769E7C" w14:textId="77777777" w:rsidR="0027723E" w:rsidRPr="005B5482" w:rsidRDefault="0027723E" w:rsidP="0027723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77AAB6B0" w14:textId="7D36500C" w:rsidR="0027723E" w:rsidRDefault="0027723E" w:rsidP="0027723E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1,760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B2F6E41" w14:textId="77777777" w:rsidR="0027723E" w:rsidRPr="005B5482" w:rsidRDefault="0027723E" w:rsidP="0027723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5A5983F" w14:textId="08CAE3F6" w:rsidR="0027723E" w:rsidRPr="005B5482" w:rsidRDefault="0027723E" w:rsidP="0027723E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27723E" w:rsidRPr="005B5482" w14:paraId="505A546B" w14:textId="77777777" w:rsidTr="00606CEF">
        <w:tc>
          <w:tcPr>
            <w:tcW w:w="3685" w:type="dxa"/>
          </w:tcPr>
          <w:p w14:paraId="5BF9B159" w14:textId="27010E12" w:rsidR="0027723E" w:rsidRDefault="0027723E" w:rsidP="0027723E">
            <w:pPr>
              <w:spacing w:line="240" w:lineRule="auto"/>
              <w:ind w:left="22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12102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-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 w:eastAsia="en-GB"/>
              </w:rPr>
              <w:t>ด้านการเงิน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1582A5" w14:textId="7C37C886" w:rsidR="0027723E" w:rsidRDefault="0027723E" w:rsidP="0027723E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5,321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541A936" w14:textId="77777777" w:rsidR="0027723E" w:rsidRPr="005B5482" w:rsidRDefault="0027723E" w:rsidP="002772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3058270" w14:textId="39263202" w:rsidR="0027723E" w:rsidRPr="005B5482" w:rsidRDefault="0027723E" w:rsidP="0027723E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69EC6A" w14:textId="77777777" w:rsidR="0027723E" w:rsidRPr="005B5482" w:rsidRDefault="0027723E" w:rsidP="0027723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3B9F5D60" w14:textId="3C064079" w:rsidR="0027723E" w:rsidRDefault="0027723E" w:rsidP="0027723E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5,272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BCDEE8F" w14:textId="77777777" w:rsidR="0027723E" w:rsidRPr="005B5482" w:rsidRDefault="0027723E" w:rsidP="0027723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645D71D" w14:textId="6A97F961" w:rsidR="0027723E" w:rsidRPr="005B5482" w:rsidRDefault="0027723E" w:rsidP="0027723E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27723E" w:rsidRPr="005B5482" w14:paraId="46538369" w14:textId="77777777" w:rsidTr="00606CEF">
        <w:tc>
          <w:tcPr>
            <w:tcW w:w="3685" w:type="dxa"/>
          </w:tcPr>
          <w:p w14:paraId="52CB4A8D" w14:textId="35037EF5" w:rsidR="0027723E" w:rsidRDefault="0027723E" w:rsidP="0027723E">
            <w:pPr>
              <w:spacing w:line="240" w:lineRule="auto"/>
              <w:ind w:left="22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12102D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-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 w:eastAsia="en-GB"/>
              </w:rPr>
              <w:t>ปรับปรุงประสบการณ์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7DF4F" w14:textId="18DD2931" w:rsidR="0027723E" w:rsidRDefault="0027723E" w:rsidP="0027723E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2,4</w:t>
            </w:r>
            <w:r w:rsidR="00847730">
              <w:rPr>
                <w:rFonts w:ascii="BrowalliaUPC" w:hAnsi="BrowalliaUPC" w:cs="BrowalliaUPC"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4F3EBC9B" w14:textId="77777777" w:rsidR="0027723E" w:rsidRPr="005B5482" w:rsidRDefault="0027723E" w:rsidP="002772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4D65728" w14:textId="3F4A00D1" w:rsidR="0027723E" w:rsidRPr="005B5482" w:rsidRDefault="0027723E" w:rsidP="0027723E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DA72FF" w14:textId="77777777" w:rsidR="0027723E" w:rsidRPr="005B5482" w:rsidRDefault="0027723E" w:rsidP="0027723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607A75D4" w14:textId="0A500FE2" w:rsidR="0027723E" w:rsidRDefault="0027723E" w:rsidP="0027723E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2,764</w:t>
            </w:r>
          </w:p>
        </w:tc>
        <w:tc>
          <w:tcPr>
            <w:tcW w:w="236" w:type="dxa"/>
          </w:tcPr>
          <w:p w14:paraId="55073402" w14:textId="77777777" w:rsidR="0027723E" w:rsidRPr="005B5482" w:rsidRDefault="0027723E" w:rsidP="0027723E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0632372" w14:textId="6346F419" w:rsidR="0027723E" w:rsidRPr="005B5482" w:rsidRDefault="0027723E" w:rsidP="0027723E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27723E" w:rsidRPr="005B5482" w14:paraId="2085B3E2" w14:textId="77777777" w:rsidTr="002A2C68">
        <w:trPr>
          <w:trHeight w:val="36"/>
        </w:trPr>
        <w:tc>
          <w:tcPr>
            <w:tcW w:w="3685" w:type="dxa"/>
            <w:hideMark/>
          </w:tcPr>
          <w:p w14:paraId="6E41DADB" w14:textId="7773BF2B" w:rsidR="0027723E" w:rsidRPr="005B5482" w:rsidRDefault="0027723E" w:rsidP="0027723E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F75E6FC" w14:textId="50FF6D8A" w:rsidR="0027723E" w:rsidRPr="005B5482" w:rsidRDefault="0027723E" w:rsidP="0027723E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4,82</w:t>
            </w:r>
            <w:r w:rsidR="00847730">
              <w:rPr>
                <w:rFonts w:ascii="BrowalliaUPC" w:hAnsi="BrowalliaUPC" w:cs="BrowalliaUPC"/>
                <w:sz w:val="28"/>
                <w:szCs w:val="28"/>
              </w:rPr>
              <w:t>4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92B5340" w14:textId="77777777" w:rsidR="0027723E" w:rsidRPr="005B5482" w:rsidRDefault="0027723E" w:rsidP="0027723E">
            <w:pPr>
              <w:tabs>
                <w:tab w:val="left" w:pos="967"/>
              </w:tabs>
              <w:spacing w:line="240" w:lineRule="auto"/>
              <w:ind w:right="-8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E2581E9" w14:textId="5D4FBD40" w:rsidR="0027723E" w:rsidRPr="005B5482" w:rsidRDefault="0027723E" w:rsidP="0027723E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F5A24E" w14:textId="77777777" w:rsidR="0027723E" w:rsidRPr="005B5482" w:rsidRDefault="0027723E" w:rsidP="0027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D60824C" w14:textId="4A6B48F6" w:rsidR="0027723E" w:rsidRPr="005B5482" w:rsidRDefault="0027723E" w:rsidP="0027723E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4,268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A73701B" w14:textId="77777777" w:rsidR="0027723E" w:rsidRPr="005B5482" w:rsidRDefault="0027723E" w:rsidP="0027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9A0951F" w14:textId="340F5892" w:rsidR="0027723E" w:rsidRPr="005B5482" w:rsidRDefault="0027723E" w:rsidP="0027723E">
            <w:pPr>
              <w:tabs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bookmarkEnd w:id="10"/>
    </w:tbl>
    <w:p w14:paraId="6882AAA8" w14:textId="77777777" w:rsidR="00D34FB1" w:rsidRPr="005B5482" w:rsidRDefault="00D34FB1" w:rsidP="00E1351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42EDE9F" w14:textId="595ABCA1" w:rsidR="00893A1E" w:rsidRPr="005B5482" w:rsidRDefault="00893A1E" w:rsidP="008D0AEB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การวิเคราะห์ความอ่อนไหว</w:t>
      </w:r>
    </w:p>
    <w:p w14:paraId="151F340F" w14:textId="77777777" w:rsidR="00893A1E" w:rsidRPr="005B5482" w:rsidRDefault="00893A1E" w:rsidP="00430EB3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51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5F5989A" w14:textId="3275BC99" w:rsidR="00DD5860" w:rsidRPr="005B5482" w:rsidRDefault="00893A1E" w:rsidP="00430EB3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5CA9A6D" w14:textId="77777777" w:rsidR="001B1880" w:rsidRPr="005B5482" w:rsidRDefault="001B1880" w:rsidP="001B188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536"/>
        <w:gridCol w:w="1185"/>
        <w:gridCol w:w="1083"/>
        <w:gridCol w:w="1134"/>
        <w:gridCol w:w="992"/>
      </w:tblGrid>
      <w:tr w:rsidR="00081923" w:rsidRPr="005B5482" w14:paraId="37D7942B" w14:textId="77777777" w:rsidTr="00190141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0C2871FD" w14:textId="77777777" w:rsidR="00081923" w:rsidRPr="005B5482" w:rsidRDefault="00081923" w:rsidP="00193597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  <w:hideMark/>
          </w:tcPr>
          <w:p w14:paraId="06A9B6D4" w14:textId="77777777" w:rsidR="00081923" w:rsidRPr="005B5482" w:rsidRDefault="00081923" w:rsidP="00804F76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4"/>
                <w:szCs w:val="24"/>
                <w:lang w:bidi="ar-SA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E1351B" w:rsidRPr="005B5482" w14:paraId="56383D18" w14:textId="77777777" w:rsidTr="00190141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3E405D8F" w14:textId="77777777" w:rsidR="00E1351B" w:rsidRPr="005B5482" w:rsidRDefault="00E1351B" w:rsidP="00193597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4652168F" w14:textId="0D47ADD2" w:rsidR="00E1351B" w:rsidRPr="005B5482" w:rsidRDefault="00E1351B" w:rsidP="0019014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</w:t>
            </w:r>
            <w:r w:rsidR="00274E7A">
              <w:rPr>
                <w:rFonts w:ascii="BrowalliaUPC" w:hAnsi="BrowalliaUPC" w:cs="BrowalliaUPC"/>
                <w:sz w:val="24"/>
                <w:szCs w:val="24"/>
              </w:rPr>
              <w:t>566</w:t>
            </w:r>
          </w:p>
        </w:tc>
      </w:tr>
      <w:tr w:rsidR="00081923" w:rsidRPr="005B5482" w14:paraId="0628C921" w14:textId="77777777" w:rsidTr="00190141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645C1574" w14:textId="77777777" w:rsidR="00081923" w:rsidRPr="005B5482" w:rsidRDefault="00081923" w:rsidP="00804F7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3BAFE932" w14:textId="77777777" w:rsidR="00081923" w:rsidRPr="005B5482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6691E5C6" w14:textId="77777777" w:rsidR="00081923" w:rsidRPr="005B5482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81923" w:rsidRPr="005B5482" w14:paraId="2F659DF8" w14:textId="77777777" w:rsidTr="00A2240D">
        <w:trPr>
          <w:tblHeader/>
        </w:trPr>
        <w:tc>
          <w:tcPr>
            <w:tcW w:w="4536" w:type="dxa"/>
            <w:shd w:val="clear" w:color="auto" w:fill="auto"/>
            <w:vAlign w:val="bottom"/>
            <w:hideMark/>
          </w:tcPr>
          <w:p w14:paraId="000CBD56" w14:textId="77777777" w:rsidR="00081923" w:rsidRPr="005B5482" w:rsidRDefault="00081923" w:rsidP="00804F76">
            <w:pPr>
              <w:rPr>
                <w:rFonts w:ascii="BrowalliaUPC" w:hAnsi="BrowalliaUPC" w:cs="BrowalliaUPC"/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03C84138" w14:textId="77777777" w:rsidR="00081923" w:rsidRPr="005B5482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</w:p>
          <w:p w14:paraId="347AC4EE" w14:textId="77777777" w:rsidR="00081923" w:rsidRPr="005B5482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5B5482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083" w:type="dxa"/>
            <w:shd w:val="clear" w:color="auto" w:fill="auto"/>
            <w:vAlign w:val="bottom"/>
            <w:hideMark/>
          </w:tcPr>
          <w:p w14:paraId="64E1BFCF" w14:textId="77777777" w:rsidR="00081923" w:rsidRPr="005B5482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</w:t>
            </w:r>
          </w:p>
          <w:p w14:paraId="43885EA9" w14:textId="77777777" w:rsidR="00081923" w:rsidRPr="005B5482" w:rsidRDefault="00081923" w:rsidP="00FD16EA">
            <w:pPr>
              <w:pBdr>
                <w:bottom w:val="single" w:sz="4" w:space="1" w:color="auto"/>
              </w:pBdr>
              <w:tabs>
                <w:tab w:val="clear" w:pos="907"/>
                <w:tab w:val="left" w:pos="876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5B5482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1A459E7" w14:textId="752868C2" w:rsidR="00081923" w:rsidRPr="005B5482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919CAF5" w14:textId="77777777" w:rsidR="00081923" w:rsidRPr="005B5482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 </w:t>
            </w:r>
          </w:p>
          <w:p w14:paraId="6D8C0340" w14:textId="77777777" w:rsidR="00081923" w:rsidRPr="005B5482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</w:tr>
      <w:tr w:rsidR="00081923" w:rsidRPr="005B5482" w14:paraId="7F547292" w14:textId="77777777" w:rsidTr="00A2240D">
        <w:trPr>
          <w:tblHeader/>
        </w:trPr>
        <w:tc>
          <w:tcPr>
            <w:tcW w:w="4536" w:type="dxa"/>
            <w:shd w:val="clear" w:color="auto" w:fill="auto"/>
            <w:hideMark/>
          </w:tcPr>
          <w:p w14:paraId="686A0656" w14:textId="709D351B" w:rsidR="00081923" w:rsidRPr="005B5482" w:rsidRDefault="00081923" w:rsidP="00804F76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468209E0" w14:textId="77777777" w:rsidR="00081923" w:rsidRPr="005B5482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05C1C127" w14:textId="77777777" w:rsidR="00081923" w:rsidRPr="005B5482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751BA26C" w14:textId="77777777" w:rsidR="00081923" w:rsidRPr="005B5482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032FE59" w14:textId="77777777" w:rsidR="00081923" w:rsidRPr="005B5482" w:rsidRDefault="00081923" w:rsidP="00804F76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</w:tr>
      <w:tr w:rsidR="00710FAB" w:rsidRPr="005B5482" w14:paraId="13561767" w14:textId="77777777" w:rsidTr="00A2240D">
        <w:tc>
          <w:tcPr>
            <w:tcW w:w="4536" w:type="dxa"/>
            <w:shd w:val="clear" w:color="auto" w:fill="auto"/>
          </w:tcPr>
          <w:p w14:paraId="35F70F81" w14:textId="7DD76283" w:rsidR="00710FAB" w:rsidRPr="005B5482" w:rsidRDefault="00710FAB" w:rsidP="00804F7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621A9543" w14:textId="77777777" w:rsidR="00710FAB" w:rsidRPr="005B5482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30DD1D88" w14:textId="77777777" w:rsidR="00710FAB" w:rsidRPr="005B5482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DC2BD5A" w14:textId="77777777" w:rsidR="00710FAB" w:rsidRPr="005B5482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22E70275" w14:textId="77777777" w:rsidR="00710FAB" w:rsidRPr="005B5482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7D6C96" w:rsidRPr="005B5482" w14:paraId="294FF9DE" w14:textId="77777777" w:rsidTr="00A2240D">
        <w:tc>
          <w:tcPr>
            <w:tcW w:w="4536" w:type="dxa"/>
            <w:shd w:val="clear" w:color="auto" w:fill="auto"/>
            <w:hideMark/>
          </w:tcPr>
          <w:p w14:paraId="65BC4DDD" w14:textId="77777777" w:rsidR="007D6C96" w:rsidRPr="005B5482" w:rsidRDefault="007D6C96" w:rsidP="007D6C96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403F6D3" w14:textId="211AEFE7" w:rsidR="007D6C96" w:rsidRPr="00425819" w:rsidRDefault="00425819" w:rsidP="007D6C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831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720A078" w14:textId="651F6DF3" w:rsidR="007D6C96" w:rsidRPr="00425819" w:rsidRDefault="00425819" w:rsidP="007D6C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  <w:t>897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8EEB1" w14:textId="41DFC038" w:rsidR="007D6C96" w:rsidRPr="00E7271E" w:rsidRDefault="00E7271E" w:rsidP="007D6C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821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A9C0A3" w14:textId="3CFC1FD6" w:rsidR="007D6C96" w:rsidRPr="00F50FD0" w:rsidRDefault="009F0A3B" w:rsidP="007D6C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887</w:t>
            </w:r>
          </w:p>
        </w:tc>
      </w:tr>
      <w:tr w:rsidR="007D6C96" w:rsidRPr="005B5482" w14:paraId="71AD4DA1" w14:textId="77777777" w:rsidTr="00A2240D">
        <w:trPr>
          <w:trHeight w:val="229"/>
        </w:trPr>
        <w:tc>
          <w:tcPr>
            <w:tcW w:w="4536" w:type="dxa"/>
            <w:shd w:val="clear" w:color="auto" w:fill="auto"/>
          </w:tcPr>
          <w:p w14:paraId="7C318C84" w14:textId="6004749C" w:rsidR="007D6C96" w:rsidRPr="005B5482" w:rsidRDefault="007D6C96" w:rsidP="007D6C96">
            <w:pPr>
              <w:rPr>
                <w:rFonts w:ascii="BrowalliaUPC" w:hAnsi="BrowalliaUPC" w:cs="BrowalliaUPC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3E8A01D" w14:textId="77777777" w:rsidR="007D6C96" w:rsidRPr="005B5482" w:rsidRDefault="007D6C96" w:rsidP="007D6C96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5E532B43" w14:textId="77777777" w:rsidR="007D6C96" w:rsidRPr="005B5482" w:rsidRDefault="007D6C96" w:rsidP="007D6C96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37AF820E" w14:textId="77777777" w:rsidR="007D6C96" w:rsidRPr="005B5482" w:rsidRDefault="007D6C96" w:rsidP="007D6C9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631D2F52" w14:textId="77777777" w:rsidR="007D6C96" w:rsidRPr="005B5482" w:rsidRDefault="007D6C96" w:rsidP="007D6C9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7D6C96" w:rsidRPr="005B5482" w14:paraId="504874C1" w14:textId="77777777" w:rsidTr="00A2240D">
        <w:tc>
          <w:tcPr>
            <w:tcW w:w="4536" w:type="dxa"/>
            <w:shd w:val="clear" w:color="auto" w:fill="auto"/>
            <w:vAlign w:val="bottom"/>
            <w:hideMark/>
          </w:tcPr>
          <w:p w14:paraId="20880876" w14:textId="77777777" w:rsidR="007D6C96" w:rsidRPr="005B5482" w:rsidRDefault="007D6C96" w:rsidP="007D6C9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B94ACB" w14:textId="77777777" w:rsidR="007D6C96" w:rsidRPr="005B5482" w:rsidRDefault="007D6C96" w:rsidP="007D6C96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87722DD" w14:textId="77777777" w:rsidR="007D6C96" w:rsidRPr="005B5482" w:rsidRDefault="007D6C96" w:rsidP="007D6C96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815F50" w14:textId="77777777" w:rsidR="007D6C96" w:rsidRPr="005B5482" w:rsidRDefault="007D6C96" w:rsidP="007D6C9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32508A" w14:textId="77777777" w:rsidR="007D6C96" w:rsidRPr="005B5482" w:rsidRDefault="007D6C96" w:rsidP="007D6C9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7D6C96" w:rsidRPr="005B5482" w14:paraId="66AB46D6" w14:textId="77777777" w:rsidTr="00A2240D">
        <w:tc>
          <w:tcPr>
            <w:tcW w:w="4536" w:type="dxa"/>
            <w:shd w:val="clear" w:color="auto" w:fill="auto"/>
            <w:hideMark/>
          </w:tcPr>
          <w:p w14:paraId="06B3F9EA" w14:textId="77777777" w:rsidR="007D6C96" w:rsidRPr="005B5482" w:rsidRDefault="007D6C96" w:rsidP="007D6C96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874BC4" w14:textId="219A5AE2" w:rsidR="007D6C96" w:rsidRPr="00425819" w:rsidRDefault="00425819" w:rsidP="007D6C96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  <w:t>802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E727C29" w14:textId="34798BD9" w:rsidR="007D6C96" w:rsidRPr="00425819" w:rsidRDefault="00425819" w:rsidP="007D6C96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749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12288F" w14:textId="75E08D04" w:rsidR="007D6C96" w:rsidRPr="00425819" w:rsidRDefault="00425819" w:rsidP="007D6C96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794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AAAC93" w14:textId="72B8FF51" w:rsidR="007D6C96" w:rsidRPr="009F0A3B" w:rsidRDefault="009F0A3B" w:rsidP="007D6C96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741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7D6C96" w:rsidRPr="005B5482" w14:paraId="48089AD6" w14:textId="77777777" w:rsidTr="00A2240D">
        <w:tc>
          <w:tcPr>
            <w:tcW w:w="4536" w:type="dxa"/>
            <w:shd w:val="clear" w:color="auto" w:fill="auto"/>
            <w:vAlign w:val="bottom"/>
          </w:tcPr>
          <w:p w14:paraId="0CC24DB1" w14:textId="44D0DFF5" w:rsidR="007D6C96" w:rsidRPr="005B5482" w:rsidRDefault="007D6C96" w:rsidP="007D6C96">
            <w:pPr>
              <w:ind w:left="162" w:hanging="162"/>
              <w:rPr>
                <w:rFonts w:ascii="BrowalliaUPC" w:hAnsi="BrowalliaUPC" w:cs="BrowalliaUPC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52B2A63" w14:textId="77777777" w:rsidR="007D6C96" w:rsidRPr="005B5482" w:rsidRDefault="007D6C96" w:rsidP="007D6C96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405DC73" w14:textId="77777777" w:rsidR="007D6C96" w:rsidRPr="005B5482" w:rsidRDefault="007D6C96" w:rsidP="007D6C96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7025D" w14:textId="77777777" w:rsidR="007D6C96" w:rsidRPr="005B5482" w:rsidRDefault="007D6C96" w:rsidP="007D6C9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529AC7" w14:textId="77777777" w:rsidR="007D6C96" w:rsidRPr="005B5482" w:rsidRDefault="007D6C96" w:rsidP="007D6C9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7D6C96" w:rsidRPr="005B5482" w14:paraId="0A6D7CDF" w14:textId="77777777" w:rsidTr="00A2240D">
        <w:tc>
          <w:tcPr>
            <w:tcW w:w="4536" w:type="dxa"/>
            <w:shd w:val="clear" w:color="auto" w:fill="auto"/>
            <w:vAlign w:val="bottom"/>
          </w:tcPr>
          <w:p w14:paraId="10DF5FE5" w14:textId="624726DF" w:rsidR="007D6C96" w:rsidRPr="005B5482" w:rsidRDefault="007D6C96" w:rsidP="007D6C9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46E9680" w14:textId="77777777" w:rsidR="007D6C96" w:rsidRPr="005B5482" w:rsidRDefault="007D6C96" w:rsidP="007D6C96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90A331" w14:textId="77777777" w:rsidR="007D6C96" w:rsidRPr="005B5482" w:rsidRDefault="007D6C96" w:rsidP="007D6C96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D1377D" w14:textId="77777777" w:rsidR="007D6C96" w:rsidRPr="005B5482" w:rsidRDefault="007D6C96" w:rsidP="007D6C9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4A8218" w14:textId="77777777" w:rsidR="007D6C96" w:rsidRPr="005B5482" w:rsidRDefault="007D6C96" w:rsidP="007D6C9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7D6C96" w:rsidRPr="005B5482" w14:paraId="4D3F12C5" w14:textId="77777777" w:rsidTr="00A2240D">
        <w:tc>
          <w:tcPr>
            <w:tcW w:w="4536" w:type="dxa"/>
            <w:shd w:val="clear" w:color="auto" w:fill="auto"/>
          </w:tcPr>
          <w:p w14:paraId="0D28D5B8" w14:textId="77777777" w:rsidR="007D6C96" w:rsidRPr="005B5482" w:rsidRDefault="007D6C96" w:rsidP="007D6C96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29B9C61" w14:textId="3FF47DE9" w:rsidR="007D6C96" w:rsidRPr="00425819" w:rsidRDefault="00425819" w:rsidP="007D6C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920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6CB1957" w14:textId="27F70128" w:rsidR="007D6C96" w:rsidRPr="00425819" w:rsidRDefault="00425819" w:rsidP="007D6C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 w:bidi="ar-SA"/>
              </w:rPr>
              <w:t>991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981238" w14:textId="1D7330ED" w:rsidR="007D6C96" w:rsidRPr="00425819" w:rsidRDefault="00425819" w:rsidP="007D6C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908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FFD29A" w14:textId="078EECE3" w:rsidR="007D6C96" w:rsidRPr="009F0A3B" w:rsidRDefault="009F0A3B" w:rsidP="007D6C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979</w:t>
            </w:r>
          </w:p>
        </w:tc>
      </w:tr>
    </w:tbl>
    <w:p w14:paraId="1C8EE795" w14:textId="77777777" w:rsidR="00A23AAD" w:rsidRPr="005B5482" w:rsidRDefault="00A23AAD" w:rsidP="00CA77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0"/>
          <w:szCs w:val="20"/>
        </w:rPr>
      </w:pPr>
    </w:p>
    <w:p w14:paraId="5EEF8764" w14:textId="77777777" w:rsidR="005F49C4" w:rsidRPr="005B5482" w:rsidRDefault="005F49C4" w:rsidP="00CA77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536"/>
        <w:gridCol w:w="1185"/>
        <w:gridCol w:w="1083"/>
        <w:gridCol w:w="1134"/>
        <w:gridCol w:w="992"/>
      </w:tblGrid>
      <w:tr w:rsidR="00727837" w:rsidRPr="005B5482" w14:paraId="477AF5B9" w14:textId="77777777" w:rsidTr="00190141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5CA0D7B4" w14:textId="77777777" w:rsidR="00727837" w:rsidRPr="005B5482" w:rsidRDefault="00727837" w:rsidP="00CD1591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  <w:hideMark/>
          </w:tcPr>
          <w:p w14:paraId="21800635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4"/>
                <w:szCs w:val="24"/>
                <w:lang w:bidi="ar-SA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8C2799" w:rsidRPr="005B5482" w14:paraId="4E4FD499" w14:textId="77777777" w:rsidTr="00190141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5073E248" w14:textId="77777777" w:rsidR="008C2799" w:rsidRPr="005B5482" w:rsidRDefault="008C2799" w:rsidP="00CD1591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08BCCEA2" w14:textId="1AF13EA1" w:rsidR="008C2799" w:rsidRPr="005B5482" w:rsidRDefault="008C2799" w:rsidP="0019014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</w:t>
            </w:r>
            <w:r w:rsidR="00274E7A">
              <w:rPr>
                <w:rFonts w:ascii="BrowalliaUPC" w:hAnsi="BrowalliaUPC" w:cs="BrowalliaUPC"/>
                <w:sz w:val="24"/>
                <w:szCs w:val="24"/>
              </w:rPr>
              <w:t>565</w:t>
            </w:r>
          </w:p>
        </w:tc>
      </w:tr>
      <w:tr w:rsidR="00727837" w:rsidRPr="005B5482" w14:paraId="3AAC77B0" w14:textId="77777777" w:rsidTr="00190141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53318536" w14:textId="77777777" w:rsidR="00727837" w:rsidRPr="005B5482" w:rsidRDefault="00727837" w:rsidP="00CD1591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DD03BA4" w14:textId="77777777" w:rsidR="00727837" w:rsidRPr="005B5482" w:rsidRDefault="00727837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288CBFF2" w14:textId="77777777" w:rsidR="00727837" w:rsidRPr="005B5482" w:rsidRDefault="00727837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27837" w:rsidRPr="005B5482" w14:paraId="7D75EB21" w14:textId="77777777" w:rsidTr="00CD1591">
        <w:trPr>
          <w:tblHeader/>
        </w:trPr>
        <w:tc>
          <w:tcPr>
            <w:tcW w:w="4536" w:type="dxa"/>
            <w:shd w:val="clear" w:color="auto" w:fill="auto"/>
            <w:vAlign w:val="bottom"/>
            <w:hideMark/>
          </w:tcPr>
          <w:p w14:paraId="297823E0" w14:textId="77777777" w:rsidR="00727837" w:rsidRPr="005B5482" w:rsidRDefault="00727837" w:rsidP="00CD1591">
            <w:pPr>
              <w:rPr>
                <w:rFonts w:ascii="BrowalliaUPC" w:hAnsi="BrowalliaUPC" w:cs="BrowalliaUPC"/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0105024C" w14:textId="77777777" w:rsidR="00727837" w:rsidRPr="005B5482" w:rsidRDefault="00727837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</w:p>
          <w:p w14:paraId="3835E0BF" w14:textId="77777777" w:rsidR="00727837" w:rsidRPr="005B5482" w:rsidRDefault="00727837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5B5482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083" w:type="dxa"/>
            <w:shd w:val="clear" w:color="auto" w:fill="auto"/>
            <w:vAlign w:val="bottom"/>
            <w:hideMark/>
          </w:tcPr>
          <w:p w14:paraId="05FBCFA4" w14:textId="77777777" w:rsidR="00727837" w:rsidRPr="005B5482" w:rsidRDefault="00727837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</w:t>
            </w:r>
          </w:p>
          <w:p w14:paraId="285973C3" w14:textId="77777777" w:rsidR="00727837" w:rsidRPr="005B5482" w:rsidRDefault="00727837" w:rsidP="00CD1591">
            <w:pPr>
              <w:pBdr>
                <w:bottom w:val="single" w:sz="4" w:space="1" w:color="auto"/>
              </w:pBdr>
              <w:tabs>
                <w:tab w:val="clear" w:pos="907"/>
                <w:tab w:val="left" w:pos="876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5B5482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ABAC7A0" w14:textId="77777777" w:rsidR="00727837" w:rsidRPr="005B5482" w:rsidRDefault="00727837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A88F90D" w14:textId="77777777" w:rsidR="00727837" w:rsidRPr="005B5482" w:rsidRDefault="00727837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 </w:t>
            </w:r>
          </w:p>
          <w:p w14:paraId="33C73CD8" w14:textId="77777777" w:rsidR="00727837" w:rsidRPr="005B5482" w:rsidRDefault="00727837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</w:tr>
      <w:tr w:rsidR="00727837" w:rsidRPr="005B5482" w14:paraId="5F76F295" w14:textId="77777777" w:rsidTr="00CD1591">
        <w:trPr>
          <w:tblHeader/>
        </w:trPr>
        <w:tc>
          <w:tcPr>
            <w:tcW w:w="4536" w:type="dxa"/>
            <w:shd w:val="clear" w:color="auto" w:fill="auto"/>
            <w:hideMark/>
          </w:tcPr>
          <w:p w14:paraId="2FCA47D3" w14:textId="77777777" w:rsidR="00727837" w:rsidRPr="005B5482" w:rsidRDefault="00727837" w:rsidP="00CD1591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7E3246C9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69D284C1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4C3BC424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2BE085BA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</w:tr>
      <w:tr w:rsidR="00727837" w:rsidRPr="005B5482" w14:paraId="6E6D73E1" w14:textId="77777777" w:rsidTr="00CD1591">
        <w:tc>
          <w:tcPr>
            <w:tcW w:w="4536" w:type="dxa"/>
            <w:shd w:val="clear" w:color="auto" w:fill="auto"/>
          </w:tcPr>
          <w:p w14:paraId="714518F0" w14:textId="77777777" w:rsidR="00727837" w:rsidRPr="005B5482" w:rsidRDefault="00727837" w:rsidP="00CD1591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02DAB517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1B61D740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138B65F5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65D318DB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727837" w:rsidRPr="005B5482" w14:paraId="17AB7DDF" w14:textId="77777777" w:rsidTr="00CD1591">
        <w:tc>
          <w:tcPr>
            <w:tcW w:w="4536" w:type="dxa"/>
            <w:shd w:val="clear" w:color="auto" w:fill="auto"/>
            <w:hideMark/>
          </w:tcPr>
          <w:p w14:paraId="78037546" w14:textId="77777777" w:rsidR="00727837" w:rsidRPr="005B5482" w:rsidRDefault="00727837" w:rsidP="00CD1591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7B6E60E" w14:textId="77777777" w:rsidR="00727837" w:rsidRPr="005B5482" w:rsidRDefault="00727837" w:rsidP="00CD159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(1,102)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EA48904" w14:textId="77777777" w:rsidR="00727837" w:rsidRPr="005B5482" w:rsidRDefault="00727837" w:rsidP="00CD159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1,198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947CE" w14:textId="77777777" w:rsidR="00727837" w:rsidRPr="005B5482" w:rsidRDefault="00727837" w:rsidP="00CD159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(1,072)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B46C4D" w14:textId="77777777" w:rsidR="00727837" w:rsidRPr="005B5482" w:rsidRDefault="00727837" w:rsidP="00CD159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1,166</w:t>
            </w:r>
          </w:p>
        </w:tc>
      </w:tr>
      <w:tr w:rsidR="00727837" w:rsidRPr="005B5482" w14:paraId="68C69D96" w14:textId="77777777" w:rsidTr="00CD1591">
        <w:trPr>
          <w:trHeight w:val="229"/>
        </w:trPr>
        <w:tc>
          <w:tcPr>
            <w:tcW w:w="4536" w:type="dxa"/>
            <w:shd w:val="clear" w:color="auto" w:fill="auto"/>
          </w:tcPr>
          <w:p w14:paraId="29089AD2" w14:textId="77777777" w:rsidR="00727837" w:rsidRPr="005B5482" w:rsidRDefault="00727837" w:rsidP="00CD1591">
            <w:pPr>
              <w:rPr>
                <w:rFonts w:ascii="BrowalliaUPC" w:hAnsi="BrowalliaUPC" w:cs="BrowalliaUPC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4A2836B7" w14:textId="77777777" w:rsidR="00727837" w:rsidRPr="005B5482" w:rsidRDefault="00727837" w:rsidP="00CD1591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03C7EED0" w14:textId="77777777" w:rsidR="00727837" w:rsidRPr="005B5482" w:rsidRDefault="00727837" w:rsidP="00CD1591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8215D5B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230743F4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727837" w:rsidRPr="005B5482" w14:paraId="21835346" w14:textId="77777777" w:rsidTr="00CD1591">
        <w:tc>
          <w:tcPr>
            <w:tcW w:w="4536" w:type="dxa"/>
            <w:shd w:val="clear" w:color="auto" w:fill="auto"/>
            <w:vAlign w:val="bottom"/>
            <w:hideMark/>
          </w:tcPr>
          <w:p w14:paraId="26987B4E" w14:textId="77777777" w:rsidR="00727837" w:rsidRPr="005B5482" w:rsidRDefault="00727837" w:rsidP="00CD1591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2BF23D2" w14:textId="77777777" w:rsidR="00727837" w:rsidRPr="005B5482" w:rsidRDefault="00727837" w:rsidP="00CD1591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9CE09E1" w14:textId="77777777" w:rsidR="00727837" w:rsidRPr="005B5482" w:rsidRDefault="00727837" w:rsidP="00CD1591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5DC75E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B637B1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727837" w:rsidRPr="005B5482" w14:paraId="39E55E9E" w14:textId="77777777" w:rsidTr="00CD1591">
        <w:tc>
          <w:tcPr>
            <w:tcW w:w="4536" w:type="dxa"/>
            <w:shd w:val="clear" w:color="auto" w:fill="auto"/>
            <w:hideMark/>
          </w:tcPr>
          <w:p w14:paraId="461E7354" w14:textId="77777777" w:rsidR="00727837" w:rsidRPr="005B5482" w:rsidRDefault="00727837" w:rsidP="00CD1591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93B419F" w14:textId="77777777" w:rsidR="00727837" w:rsidRPr="005B5482" w:rsidRDefault="00727837" w:rsidP="00CD1591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1,251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1513E04" w14:textId="77777777" w:rsidR="00727837" w:rsidRPr="005B5482" w:rsidRDefault="00727837" w:rsidP="00CD1591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(1,157)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C4DD57" w14:textId="77777777" w:rsidR="00727837" w:rsidRPr="005B5482" w:rsidRDefault="00727837" w:rsidP="00CD1591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1,216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6C5428" w14:textId="77777777" w:rsidR="00727837" w:rsidRPr="005B5482" w:rsidRDefault="00727837" w:rsidP="00CD1591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(1,124)</w:t>
            </w:r>
          </w:p>
        </w:tc>
      </w:tr>
      <w:tr w:rsidR="00727837" w:rsidRPr="005B5482" w14:paraId="4C0FC228" w14:textId="77777777" w:rsidTr="00CD1591">
        <w:tc>
          <w:tcPr>
            <w:tcW w:w="4536" w:type="dxa"/>
            <w:shd w:val="clear" w:color="auto" w:fill="auto"/>
            <w:vAlign w:val="bottom"/>
          </w:tcPr>
          <w:p w14:paraId="2F6BB64E" w14:textId="77777777" w:rsidR="00727837" w:rsidRPr="005B5482" w:rsidRDefault="00727837" w:rsidP="00CD1591">
            <w:pPr>
              <w:ind w:left="162" w:hanging="162"/>
              <w:rPr>
                <w:rFonts w:ascii="BrowalliaUPC" w:hAnsi="BrowalliaUPC" w:cs="BrowalliaUPC"/>
                <w:sz w:val="12"/>
                <w:szCs w:val="12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23D9F2F" w14:textId="77777777" w:rsidR="00727837" w:rsidRPr="005B5482" w:rsidRDefault="00727837" w:rsidP="00CD1591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110A78A" w14:textId="77777777" w:rsidR="00727837" w:rsidRPr="005B5482" w:rsidRDefault="00727837" w:rsidP="00CD1591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82E54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161426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727837" w:rsidRPr="005B5482" w14:paraId="4436438E" w14:textId="77777777" w:rsidTr="00CD1591">
        <w:tc>
          <w:tcPr>
            <w:tcW w:w="4536" w:type="dxa"/>
            <w:shd w:val="clear" w:color="auto" w:fill="auto"/>
            <w:vAlign w:val="bottom"/>
          </w:tcPr>
          <w:p w14:paraId="139855E5" w14:textId="77777777" w:rsidR="00727837" w:rsidRPr="005B5482" w:rsidRDefault="00727837" w:rsidP="00CD1591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623F21B" w14:textId="77777777" w:rsidR="00727837" w:rsidRPr="005B5482" w:rsidRDefault="00727837" w:rsidP="00CD1591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C0BCD53" w14:textId="77777777" w:rsidR="00727837" w:rsidRPr="005B5482" w:rsidRDefault="00727837" w:rsidP="00CD1591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D0C8FD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BB519A" w14:textId="77777777" w:rsidR="00727837" w:rsidRPr="005B5482" w:rsidRDefault="00727837" w:rsidP="00CD1591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727837" w:rsidRPr="005B5482" w14:paraId="4D7DD632" w14:textId="77777777" w:rsidTr="00CD1591">
        <w:tc>
          <w:tcPr>
            <w:tcW w:w="4536" w:type="dxa"/>
            <w:shd w:val="clear" w:color="auto" w:fill="auto"/>
          </w:tcPr>
          <w:p w14:paraId="70CA8AC8" w14:textId="77777777" w:rsidR="00727837" w:rsidRPr="005B5482" w:rsidRDefault="00727837" w:rsidP="00CD1591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53AFF96" w14:textId="77777777" w:rsidR="00727837" w:rsidRPr="005B5482" w:rsidRDefault="00727837" w:rsidP="00CD159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(1,401)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36BEABE" w14:textId="77777777" w:rsidR="00727837" w:rsidRPr="005B5482" w:rsidRDefault="00727837" w:rsidP="00CD159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1,527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95F47" w14:textId="77777777" w:rsidR="00727837" w:rsidRPr="005B5482" w:rsidRDefault="00727837" w:rsidP="00CD159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(1,357)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6901FA" w14:textId="77777777" w:rsidR="00727837" w:rsidRPr="005B5482" w:rsidRDefault="00727837" w:rsidP="00CD159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1,481</w:t>
            </w:r>
          </w:p>
        </w:tc>
      </w:tr>
    </w:tbl>
    <w:p w14:paraId="7B7440C0" w14:textId="77777777" w:rsidR="00DC13F0" w:rsidRDefault="00DC13F0" w:rsidP="000545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593868C3" w14:textId="77777777" w:rsidR="008C2799" w:rsidRPr="005B5482" w:rsidRDefault="008C2799" w:rsidP="000545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0C52314" w14:textId="086FF339" w:rsidR="00F30FDE" w:rsidRPr="005B5482" w:rsidRDefault="00B22A6E" w:rsidP="00A376D3">
      <w:pPr>
        <w:tabs>
          <w:tab w:val="clear" w:pos="227"/>
          <w:tab w:val="clear" w:pos="454"/>
          <w:tab w:val="clear" w:pos="907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ณ </w:t>
      </w:r>
      <w:r w:rsidR="00F30FDE"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วันที่ </w:t>
      </w:r>
      <w:r w:rsidR="00F30FDE" w:rsidRPr="005B5482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F30FDE"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="00F30FDE" w:rsidRPr="005B5482">
        <w:rPr>
          <w:rFonts w:ascii="BrowalliaUPC" w:hAnsi="BrowalliaUPC" w:cs="BrowalliaUPC"/>
          <w:sz w:val="28"/>
          <w:szCs w:val="28"/>
          <w:lang w:val="en-GB"/>
        </w:rPr>
        <w:t>25</w:t>
      </w:r>
      <w:r w:rsidR="00722716" w:rsidRPr="005B5482">
        <w:rPr>
          <w:rFonts w:ascii="BrowalliaUPC" w:hAnsi="BrowalliaUPC" w:cs="BrowalliaUPC"/>
          <w:sz w:val="28"/>
          <w:szCs w:val="28"/>
          <w:lang w:val="en-GB"/>
        </w:rPr>
        <w:t>6</w:t>
      </w:r>
      <w:r w:rsidR="00727837" w:rsidRPr="005B5482">
        <w:rPr>
          <w:rFonts w:ascii="BrowalliaUPC" w:hAnsi="BrowalliaUPC" w:cs="BrowalliaUPC"/>
          <w:sz w:val="28"/>
          <w:szCs w:val="28"/>
          <w:lang w:val="en-GB"/>
        </w:rPr>
        <w:t>6</w:t>
      </w:r>
      <w:r w:rsidR="00F30FDE"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F30FDE" w:rsidRPr="005B5482">
        <w:rPr>
          <w:rFonts w:ascii="BrowalliaUPC" w:hAnsi="BrowalliaUPC" w:cs="BrowalliaUPC"/>
          <w:sz w:val="28"/>
          <w:szCs w:val="28"/>
          <w:cs/>
          <w:lang w:val="en-GB"/>
        </w:rPr>
        <w:t>ผลประโยชน์พนักงานที่คาดว่าจะจ่ายก่อนคิดลด มีดังนี้</w:t>
      </w:r>
    </w:p>
    <w:p w14:paraId="05DF8E03" w14:textId="77777777" w:rsidR="00F30FDE" w:rsidRPr="005B5482" w:rsidRDefault="00F30FDE" w:rsidP="00F30FDE">
      <w:pPr>
        <w:tabs>
          <w:tab w:val="left" w:pos="720"/>
        </w:tabs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8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2244"/>
        <w:gridCol w:w="297"/>
        <w:gridCol w:w="2246"/>
      </w:tblGrid>
      <w:tr w:rsidR="009B0928" w:rsidRPr="005B5482" w14:paraId="3E1F235B" w14:textId="77777777" w:rsidTr="00171E5A">
        <w:trPr>
          <w:trHeight w:val="325"/>
        </w:trPr>
        <w:tc>
          <w:tcPr>
            <w:tcW w:w="4110" w:type="dxa"/>
          </w:tcPr>
          <w:p w14:paraId="6C57B119" w14:textId="77777777" w:rsidR="009B0928" w:rsidRPr="005B5482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bookmarkStart w:id="11" w:name="_Hlk159465525"/>
          </w:p>
        </w:tc>
        <w:tc>
          <w:tcPr>
            <w:tcW w:w="4787" w:type="dxa"/>
            <w:gridSpan w:val="3"/>
            <w:vAlign w:val="bottom"/>
            <w:hideMark/>
          </w:tcPr>
          <w:p w14:paraId="4A085E86" w14:textId="77777777" w:rsidR="009B0928" w:rsidRPr="005B5482" w:rsidRDefault="009B0928">
            <w:pPr>
              <w:ind w:left="-18" w:right="-7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bidi="ar-SA"/>
              </w:rPr>
              <w:t>)</w:t>
            </w:r>
          </w:p>
        </w:tc>
      </w:tr>
      <w:bookmarkEnd w:id="11"/>
      <w:tr w:rsidR="009B0928" w:rsidRPr="005B5482" w14:paraId="54ADB7D1" w14:textId="77777777" w:rsidTr="00171E5A">
        <w:trPr>
          <w:trHeight w:val="325"/>
        </w:trPr>
        <w:tc>
          <w:tcPr>
            <w:tcW w:w="4110" w:type="dxa"/>
          </w:tcPr>
          <w:p w14:paraId="4B9C2A62" w14:textId="77777777" w:rsidR="009B0928" w:rsidRPr="005B5482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9259" w14:textId="77777777" w:rsidR="009B0928" w:rsidRPr="005B5482" w:rsidRDefault="009B0928">
            <w:pPr>
              <w:ind w:left="-122" w:right="-1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" w:type="dxa"/>
            <w:vAlign w:val="bottom"/>
          </w:tcPr>
          <w:p w14:paraId="447C2557" w14:textId="77777777" w:rsidR="009B0928" w:rsidRPr="005B5482" w:rsidRDefault="009B0928">
            <w:pP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15F9B" w14:textId="77777777" w:rsidR="009B0928" w:rsidRPr="005B5482" w:rsidRDefault="009B0928">
            <w:pPr>
              <w:ind w:left="-18" w:right="-7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B0928" w:rsidRPr="005B5482" w14:paraId="69AAEE73" w14:textId="77777777" w:rsidTr="00171E5A">
        <w:trPr>
          <w:trHeight w:hRule="exact" w:val="361"/>
        </w:trPr>
        <w:tc>
          <w:tcPr>
            <w:tcW w:w="4110" w:type="dxa"/>
          </w:tcPr>
          <w:p w14:paraId="2771A618" w14:textId="77777777" w:rsidR="009B0928" w:rsidRPr="005B5482" w:rsidRDefault="009B0928" w:rsidP="00FC536B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4" w:type="dxa"/>
            <w:shd w:val="clear" w:color="auto" w:fill="auto"/>
            <w:vAlign w:val="bottom"/>
          </w:tcPr>
          <w:p w14:paraId="15F177C0" w14:textId="77777777" w:rsidR="009B0928" w:rsidRPr="005B5482" w:rsidRDefault="009B0928" w:rsidP="00FC536B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97" w:type="dxa"/>
          </w:tcPr>
          <w:p w14:paraId="6B8BCB9A" w14:textId="77777777" w:rsidR="009B0928" w:rsidRPr="005B5482" w:rsidRDefault="009B0928" w:rsidP="00FC536B">
            <w:pPr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vAlign w:val="bottom"/>
          </w:tcPr>
          <w:p w14:paraId="6D0EBE64" w14:textId="77777777" w:rsidR="009B0928" w:rsidRPr="005B5482" w:rsidRDefault="009B0928" w:rsidP="00FC536B">
            <w:pPr>
              <w:jc w:val="right"/>
              <w:rPr>
                <w:rFonts w:ascii="BrowalliaUPC" w:hAnsi="BrowalliaUPC" w:cs="BrowalliaUPC"/>
                <w:sz w:val="28"/>
                <w:szCs w:val="28"/>
                <w:lang w:eastAsia="en-GB" w:bidi="ar-SA"/>
              </w:rPr>
            </w:pPr>
          </w:p>
        </w:tc>
      </w:tr>
      <w:tr w:rsidR="004E51E5" w:rsidRPr="005B5482" w14:paraId="0EE9E10B" w14:textId="77777777" w:rsidTr="00171E5A">
        <w:trPr>
          <w:trHeight w:val="282"/>
        </w:trPr>
        <w:tc>
          <w:tcPr>
            <w:tcW w:w="4110" w:type="dxa"/>
            <w:hideMark/>
          </w:tcPr>
          <w:p w14:paraId="5D8A8FD0" w14:textId="77777777" w:rsidR="004E51E5" w:rsidRPr="005B5482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ภายใน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70F8FBCE" w14:textId="0180204C" w:rsidR="004E51E5" w:rsidRPr="001C56A5" w:rsidRDefault="001C56A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eastAsia="en-GB" w:bidi="ar-SA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 w:bidi="ar-SA"/>
              </w:rPr>
              <w:t>1,884</w:t>
            </w:r>
          </w:p>
        </w:tc>
        <w:tc>
          <w:tcPr>
            <w:tcW w:w="297" w:type="dxa"/>
          </w:tcPr>
          <w:p w14:paraId="1AE0F10B" w14:textId="77777777" w:rsidR="004E51E5" w:rsidRPr="005B5482" w:rsidRDefault="004E51E5" w:rsidP="004E51E5">
            <w:pPr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428BF95B" w14:textId="6458EC0D" w:rsidR="004E51E5" w:rsidRPr="005B5482" w:rsidRDefault="001C56A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1,884</w:t>
            </w:r>
          </w:p>
        </w:tc>
      </w:tr>
      <w:tr w:rsidR="004E51E5" w:rsidRPr="005B5482" w14:paraId="7C77A4F3" w14:textId="77777777" w:rsidTr="00171E5A">
        <w:trPr>
          <w:trHeight w:val="282"/>
        </w:trPr>
        <w:tc>
          <w:tcPr>
            <w:tcW w:w="4110" w:type="dxa"/>
            <w:hideMark/>
          </w:tcPr>
          <w:p w14:paraId="3D6B1353" w14:textId="77777777" w:rsidR="004E51E5" w:rsidRPr="005B5482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2 - 5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283A2779" w14:textId="2029484D" w:rsidR="004E51E5" w:rsidRPr="005B5482" w:rsidRDefault="001C56A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7,457</w:t>
            </w:r>
          </w:p>
        </w:tc>
        <w:tc>
          <w:tcPr>
            <w:tcW w:w="297" w:type="dxa"/>
          </w:tcPr>
          <w:p w14:paraId="5A090B72" w14:textId="77777777" w:rsidR="004E51E5" w:rsidRPr="005B5482" w:rsidRDefault="004E51E5" w:rsidP="004E51E5">
            <w:pPr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280900FD" w14:textId="69F626EF" w:rsidR="004E51E5" w:rsidRPr="005B5482" w:rsidRDefault="001C56A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7,198</w:t>
            </w:r>
          </w:p>
        </w:tc>
      </w:tr>
      <w:tr w:rsidR="004E51E5" w:rsidRPr="005B5482" w14:paraId="41A17DE2" w14:textId="77777777" w:rsidTr="00171E5A">
        <w:trPr>
          <w:trHeight w:val="349"/>
        </w:trPr>
        <w:tc>
          <w:tcPr>
            <w:tcW w:w="4110" w:type="dxa"/>
            <w:hideMark/>
          </w:tcPr>
          <w:p w14:paraId="15000394" w14:textId="77777777" w:rsidR="004E51E5" w:rsidRPr="005B5482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6 - 10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61302AE2" w14:textId="3C5DE89B" w:rsidR="004E51E5" w:rsidRPr="005B5482" w:rsidRDefault="001C56A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11,297</w:t>
            </w:r>
          </w:p>
        </w:tc>
        <w:tc>
          <w:tcPr>
            <w:tcW w:w="297" w:type="dxa"/>
          </w:tcPr>
          <w:p w14:paraId="0FEA03AF" w14:textId="77777777" w:rsidR="004E51E5" w:rsidRPr="005B5482" w:rsidRDefault="004E51E5" w:rsidP="004E51E5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1F9C136A" w14:textId="2B4AA177" w:rsidR="004E51E5" w:rsidRPr="005B5482" w:rsidRDefault="001C56A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11,255</w:t>
            </w:r>
          </w:p>
        </w:tc>
      </w:tr>
      <w:tr w:rsidR="004E51E5" w:rsidRPr="005B5482" w14:paraId="1E4E171F" w14:textId="77777777" w:rsidTr="00171E5A">
        <w:trPr>
          <w:trHeight w:val="349"/>
        </w:trPr>
        <w:tc>
          <w:tcPr>
            <w:tcW w:w="4110" w:type="dxa"/>
          </w:tcPr>
          <w:p w14:paraId="2884D2F6" w14:textId="0495C4DA" w:rsidR="004E51E5" w:rsidRPr="005B5482" w:rsidRDefault="004E51E5" w:rsidP="004E51E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11 - 15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687938C1" w14:textId="19D6EE57" w:rsidR="004E51E5" w:rsidRPr="005B5482" w:rsidRDefault="001C56A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13,508</w:t>
            </w:r>
          </w:p>
        </w:tc>
        <w:tc>
          <w:tcPr>
            <w:tcW w:w="297" w:type="dxa"/>
          </w:tcPr>
          <w:p w14:paraId="0D83357C" w14:textId="77777777" w:rsidR="004E51E5" w:rsidRPr="005B5482" w:rsidRDefault="004E51E5" w:rsidP="004E51E5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246" w:type="dxa"/>
            <w:shd w:val="clear" w:color="auto" w:fill="auto"/>
          </w:tcPr>
          <w:p w14:paraId="7DA782B3" w14:textId="0FD32ECE" w:rsidR="004E51E5" w:rsidRPr="005B5482" w:rsidRDefault="001C56A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13,171</w:t>
            </w:r>
          </w:p>
        </w:tc>
      </w:tr>
      <w:tr w:rsidR="007B556F" w:rsidRPr="005B5482" w14:paraId="08D85861" w14:textId="77777777" w:rsidTr="00171E5A">
        <w:trPr>
          <w:trHeight w:val="338"/>
        </w:trPr>
        <w:tc>
          <w:tcPr>
            <w:tcW w:w="4110" w:type="dxa"/>
            <w:hideMark/>
          </w:tcPr>
          <w:p w14:paraId="7A6A74CC" w14:textId="77777777" w:rsidR="007B556F" w:rsidRPr="005B5482" w:rsidRDefault="007B556F" w:rsidP="007B556F">
            <w:pPr>
              <w:tabs>
                <w:tab w:val="clear" w:pos="907"/>
                <w:tab w:val="left" w:pos="900"/>
              </w:tabs>
              <w:ind w:left="252"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410FE88" w14:textId="51F0E207" w:rsidR="007B556F" w:rsidRPr="005B5482" w:rsidRDefault="001C56A5" w:rsidP="007B556F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34,146</w:t>
            </w:r>
          </w:p>
        </w:tc>
        <w:tc>
          <w:tcPr>
            <w:tcW w:w="297" w:type="dxa"/>
          </w:tcPr>
          <w:p w14:paraId="0B016B4B" w14:textId="77777777" w:rsidR="007B556F" w:rsidRPr="005B5482" w:rsidRDefault="007B556F" w:rsidP="007B556F">
            <w:pPr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7DE573" w14:textId="324FC9F2" w:rsidR="007B556F" w:rsidRPr="005B5482" w:rsidRDefault="001C56A5" w:rsidP="00C86076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33,508</w:t>
            </w:r>
          </w:p>
        </w:tc>
      </w:tr>
    </w:tbl>
    <w:p w14:paraId="108E1240" w14:textId="77777777" w:rsidR="008F4779" w:rsidRDefault="008F4779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472E4C99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0A168F30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2B682837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60B544D4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19A2131C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69383AD6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0BD80899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0275A13F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2203AF76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7684BA1A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43398AB4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3D4D8771" w14:textId="77777777" w:rsidR="00E1351B" w:rsidRDefault="00E1351B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33ED84C9" w14:textId="77777777" w:rsidR="008C2799" w:rsidRPr="005B5482" w:rsidRDefault="008C2799" w:rsidP="00FD16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  <w:highlight w:val="yellow"/>
        </w:rPr>
      </w:pPr>
    </w:p>
    <w:p w14:paraId="5336D2C3" w14:textId="07B2D961" w:rsidR="00917FE4" w:rsidRPr="005B5482" w:rsidRDefault="00DC29A3" w:rsidP="002978A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ภาษีเงินได้รอ</w:t>
      </w:r>
      <w:r w:rsidR="00610E15" w:rsidRPr="005B5482">
        <w:rPr>
          <w:rFonts w:ascii="BrowalliaUPC" w:hAnsi="BrowalliaUPC" w:cs="BrowalliaUPC"/>
          <w:b/>
          <w:bCs/>
          <w:sz w:val="28"/>
          <w:szCs w:val="28"/>
          <w:cs/>
        </w:rPr>
        <w:t>การ</w:t>
      </w: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ตัดบัญชีและ</w:t>
      </w:r>
      <w:r w:rsidR="00CD3509" w:rsidRPr="005B5482">
        <w:rPr>
          <w:rFonts w:ascii="BrowalliaUPC" w:hAnsi="BrowalliaUPC" w:cs="BrowalliaUPC"/>
          <w:b/>
          <w:bCs/>
          <w:sz w:val="28"/>
          <w:szCs w:val="28"/>
          <w:cs/>
        </w:rPr>
        <w:t>ภาษีเงินได้</w:t>
      </w:r>
    </w:p>
    <w:p w14:paraId="456178E4" w14:textId="214DA4FC" w:rsidR="007101B8" w:rsidRPr="005B5482" w:rsidRDefault="007101B8" w:rsidP="007101B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4A6E858" w14:textId="40842BC5" w:rsidR="00482918" w:rsidRPr="005B5482" w:rsidRDefault="007101B8" w:rsidP="00E750B9">
      <w:pPr>
        <w:pStyle w:val="CordiaNew"/>
        <w:numPr>
          <w:ilvl w:val="0"/>
          <w:numId w:val="34"/>
        </w:numPr>
        <w:tabs>
          <w:tab w:val="clear" w:pos="4153"/>
          <w:tab w:val="left" w:pos="426"/>
          <w:tab w:val="left" w:pos="993"/>
        </w:tabs>
        <w:ind w:left="981" w:hanging="54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val="en-GB" w:eastAsia="en-US"/>
        </w:rPr>
      </w:pP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val="en-GB" w:eastAsia="en-US"/>
        </w:rPr>
        <w:t>ภาษีเงินได้</w:t>
      </w:r>
    </w:p>
    <w:p w14:paraId="14FE3EE8" w14:textId="77777777" w:rsidR="00482918" w:rsidRPr="005B5482" w:rsidRDefault="00482918" w:rsidP="00482918">
      <w:pPr>
        <w:pStyle w:val="CordiaNew"/>
        <w:tabs>
          <w:tab w:val="clear" w:pos="4153"/>
          <w:tab w:val="left" w:pos="426"/>
          <w:tab w:val="left" w:pos="993"/>
        </w:tabs>
        <w:ind w:left="426"/>
        <w:jc w:val="thaiDistribute"/>
        <w:rPr>
          <w:rFonts w:ascii="BrowalliaUPC" w:eastAsia="Times New Roman" w:hAnsi="BrowalliaUPC" w:cs="BrowalliaUPC"/>
          <w:color w:val="auto"/>
          <w:cs/>
          <w:lang w:val="en-GB" w:eastAsia="en-US"/>
        </w:rPr>
      </w:pPr>
    </w:p>
    <w:p w14:paraId="5495E218" w14:textId="644D6594" w:rsidR="000738BC" w:rsidRPr="005B5482" w:rsidRDefault="000738BC" w:rsidP="0039220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</w:t>
      </w:r>
      <w:r w:rsidR="00E03E55" w:rsidRPr="005B5482">
        <w:rPr>
          <w:rFonts w:ascii="BrowalliaUPC" w:hAnsi="BrowalliaUPC" w:cs="BrowalliaUPC"/>
          <w:sz w:val="28"/>
          <w:szCs w:val="28"/>
          <w:cs/>
          <w:lang w:val="en-GB"/>
        </w:rPr>
        <w:t>ที่รับรู้ในกำไรขาดทุน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สำหรับปีสิ้นสุดวันที่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25</w:t>
      </w:r>
      <w:r w:rsidR="00722716" w:rsidRPr="005B5482">
        <w:rPr>
          <w:rFonts w:ascii="BrowalliaUPC" w:hAnsi="BrowalliaUPC" w:cs="BrowalliaUPC"/>
          <w:sz w:val="28"/>
          <w:szCs w:val="28"/>
          <w:lang w:val="en-GB"/>
        </w:rPr>
        <w:t>6</w:t>
      </w:r>
      <w:r w:rsidR="00135536" w:rsidRPr="005B5482">
        <w:rPr>
          <w:rFonts w:ascii="BrowalliaUPC" w:hAnsi="BrowalliaUPC" w:cs="BrowalliaUPC"/>
          <w:sz w:val="28"/>
          <w:szCs w:val="28"/>
          <w:lang w:val="en-GB"/>
        </w:rPr>
        <w:t>6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>25</w:t>
      </w:r>
      <w:r w:rsidR="00320017" w:rsidRPr="005B5482">
        <w:rPr>
          <w:rFonts w:ascii="BrowalliaUPC" w:hAnsi="BrowalliaUPC" w:cs="BrowalliaUPC"/>
          <w:sz w:val="28"/>
          <w:szCs w:val="28"/>
        </w:rPr>
        <w:t>6</w:t>
      </w:r>
      <w:r w:rsidR="00135536" w:rsidRPr="005B5482">
        <w:rPr>
          <w:rFonts w:ascii="BrowalliaUPC" w:hAnsi="BrowalliaUPC" w:cs="BrowalliaUPC"/>
          <w:sz w:val="28"/>
          <w:szCs w:val="28"/>
        </w:rPr>
        <w:t>5</w:t>
      </w:r>
      <w:r w:rsidR="00722716"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ประกอบด้วย</w:t>
      </w:r>
    </w:p>
    <w:p w14:paraId="150F8E49" w14:textId="77777777" w:rsidR="000738BC" w:rsidRPr="005B5482" w:rsidRDefault="000738BC" w:rsidP="000738BC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0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41"/>
        <w:gridCol w:w="1119"/>
        <w:gridCol w:w="142"/>
        <w:gridCol w:w="1118"/>
        <w:gridCol w:w="142"/>
        <w:gridCol w:w="1151"/>
      </w:tblGrid>
      <w:tr w:rsidR="00027A1A" w:rsidRPr="005B5482" w14:paraId="215EFC1D" w14:textId="77777777" w:rsidTr="005F7FE3">
        <w:trPr>
          <w:cantSplit/>
        </w:trPr>
        <w:tc>
          <w:tcPr>
            <w:tcW w:w="3420" w:type="dxa"/>
          </w:tcPr>
          <w:p w14:paraId="10D238A6" w14:textId="77777777" w:rsidR="000738BC" w:rsidRPr="005B5482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bookmarkStart w:id="12" w:name="_Hlk159465492"/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30" w:type="dxa"/>
            <w:gridSpan w:val="3"/>
          </w:tcPr>
          <w:p w14:paraId="6BD3FFA2" w14:textId="77777777" w:rsidR="000738BC" w:rsidRPr="005B5482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3F02E70F" w14:textId="77777777" w:rsidR="000738BC" w:rsidRPr="005B5482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1" w:type="dxa"/>
            <w:gridSpan w:val="3"/>
          </w:tcPr>
          <w:p w14:paraId="6D66F201" w14:textId="77777777" w:rsidR="000738BC" w:rsidRPr="00DB3EE4" w:rsidRDefault="000738BC" w:rsidP="00DB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DB3EE4">
              <w:rPr>
                <w:rFonts w:ascii="BrowalliaUPC" w:hAnsi="BrowalliaUPC" w:cs="BrowalliaUPC"/>
                <w:sz w:val="28"/>
                <w:szCs w:val="28"/>
              </w:rPr>
              <w:t>:</w:t>
            </w:r>
            <w:r w:rsidRPr="00DB3EE4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DB3EE4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DB3EE4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  <w:r w:rsidRPr="00DB3EE4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bookmarkEnd w:id="12"/>
      <w:tr w:rsidR="00027A1A" w:rsidRPr="005B5482" w14:paraId="7E4B1C85" w14:textId="77777777" w:rsidTr="005F7FE3">
        <w:trPr>
          <w:cantSplit/>
        </w:trPr>
        <w:tc>
          <w:tcPr>
            <w:tcW w:w="3420" w:type="dxa"/>
          </w:tcPr>
          <w:p w14:paraId="53FA9FCD" w14:textId="77777777" w:rsidR="000738BC" w:rsidRPr="005B5482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0D16F50" w14:textId="77777777" w:rsidR="000738BC" w:rsidRPr="005B5482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DA822DD" w14:textId="77777777" w:rsidR="000738BC" w:rsidRPr="005B5482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E20C0" w14:textId="77777777" w:rsidR="000738BC" w:rsidRPr="005B5482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35536" w:rsidRPr="005B5482" w14:paraId="1AA894C3" w14:textId="77777777" w:rsidTr="00135536">
        <w:trPr>
          <w:cantSplit/>
        </w:trPr>
        <w:tc>
          <w:tcPr>
            <w:tcW w:w="3420" w:type="dxa"/>
          </w:tcPr>
          <w:p w14:paraId="2292120E" w14:textId="77777777" w:rsidR="00135536" w:rsidRPr="005B5482" w:rsidRDefault="00135536" w:rsidP="0013553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B60C0" w14:textId="5AE1A6E9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D4B9266" w14:textId="77777777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1511" w14:textId="6286CB79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" w:type="dxa"/>
          </w:tcPr>
          <w:p w14:paraId="470107FD" w14:textId="77777777" w:rsidR="00135536" w:rsidRPr="005B5482" w:rsidRDefault="00135536" w:rsidP="0013553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D9C5472" w14:textId="3588E47A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41606398" w14:textId="77777777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99151" w14:textId="4638175B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EB111F" w:rsidRPr="005B5482" w14:paraId="0D70B4EE" w14:textId="77777777" w:rsidTr="00135536">
        <w:trPr>
          <w:cantSplit/>
        </w:trPr>
        <w:tc>
          <w:tcPr>
            <w:tcW w:w="3420" w:type="dxa"/>
          </w:tcPr>
          <w:p w14:paraId="70D46BC9" w14:textId="77777777" w:rsidR="00EB111F" w:rsidRPr="005B5482" w:rsidRDefault="00EB111F" w:rsidP="00192FF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37F7DB" w14:textId="77777777" w:rsidR="00EB111F" w:rsidRPr="005B5482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E2C4D86" w14:textId="77777777" w:rsidR="00EB111F" w:rsidRPr="005B5482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24A6D3AA" w14:textId="77777777" w:rsidR="00EB111F" w:rsidRPr="005B5482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2F12ED43" w14:textId="77777777" w:rsidR="00EB111F" w:rsidRPr="005B5482" w:rsidRDefault="00EB111F" w:rsidP="00192FF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424E847" w14:textId="77777777" w:rsidR="00EB111F" w:rsidRPr="005B5482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EFA378" w14:textId="77777777" w:rsidR="00EB111F" w:rsidRPr="005B5482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25EE480" w14:textId="77777777" w:rsidR="00EB111F" w:rsidRPr="005B5482" w:rsidRDefault="00EB111F" w:rsidP="00192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135536" w:rsidRPr="005B5482" w14:paraId="62B6FD3F" w14:textId="77777777" w:rsidTr="005F7FE3">
        <w:trPr>
          <w:cantSplit/>
        </w:trPr>
        <w:tc>
          <w:tcPr>
            <w:tcW w:w="3420" w:type="dxa"/>
          </w:tcPr>
          <w:p w14:paraId="00219F00" w14:textId="7178E98E" w:rsidR="00135536" w:rsidRPr="005B5482" w:rsidRDefault="00135536" w:rsidP="00135536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DD79C6" w14:textId="693307DF" w:rsidR="00135536" w:rsidRPr="005B5482" w:rsidRDefault="008735EC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2357E0">
              <w:rPr>
                <w:rFonts w:ascii="BrowalliaUPC" w:hAnsi="BrowalliaUPC" w:cs="BrowalliaUPC"/>
                <w:sz w:val="28"/>
                <w:szCs w:val="28"/>
              </w:rPr>
              <w:t>70</w:t>
            </w:r>
          </w:p>
        </w:tc>
        <w:tc>
          <w:tcPr>
            <w:tcW w:w="141" w:type="dxa"/>
          </w:tcPr>
          <w:p w14:paraId="5F95724D" w14:textId="77777777" w:rsidR="00135536" w:rsidRPr="005B5482" w:rsidRDefault="00135536" w:rsidP="0013553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034EE63E" w14:textId="7DE12F7C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589</w:t>
            </w:r>
          </w:p>
        </w:tc>
        <w:tc>
          <w:tcPr>
            <w:tcW w:w="142" w:type="dxa"/>
          </w:tcPr>
          <w:p w14:paraId="04E38C14" w14:textId="77777777" w:rsidR="00135536" w:rsidRPr="005B5482" w:rsidRDefault="00135536" w:rsidP="0013553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8818D8C" w14:textId="35C510F9" w:rsidR="00135536" w:rsidRPr="00175E6D" w:rsidRDefault="00175E6D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D1FF9C3" w14:textId="77777777" w:rsidR="00135536" w:rsidRPr="005B5482" w:rsidRDefault="00135536" w:rsidP="0013553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EBD6421" w14:textId="1F23DD5C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135536" w:rsidRPr="005B5482" w14:paraId="71950DAC" w14:textId="77777777" w:rsidTr="005F7FE3">
        <w:trPr>
          <w:cantSplit/>
          <w:trHeight w:val="74"/>
        </w:trPr>
        <w:tc>
          <w:tcPr>
            <w:tcW w:w="3420" w:type="dxa"/>
          </w:tcPr>
          <w:p w14:paraId="528597A6" w14:textId="448F71D6" w:rsidR="00135536" w:rsidRPr="005B5482" w:rsidRDefault="00135536" w:rsidP="00135536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179CB6" w14:textId="5AC677EE" w:rsidR="00135536" w:rsidRPr="00175E6D" w:rsidRDefault="00175E6D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66</w:t>
            </w:r>
            <w:r w:rsidR="002357E0">
              <w:rPr>
                <w:rFonts w:ascii="BrowalliaUPC" w:hAnsi="BrowalliaUPC" w:cs="BrowalliaUPC"/>
                <w:sz w:val="28"/>
                <w:szCs w:val="28"/>
              </w:rPr>
              <w:t>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26E3D10E" w14:textId="77777777" w:rsidR="00135536" w:rsidRPr="005B5482" w:rsidRDefault="00135536" w:rsidP="0013553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CD7BEE3" w14:textId="42E7B4C3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2,096</w:t>
            </w:r>
          </w:p>
        </w:tc>
        <w:tc>
          <w:tcPr>
            <w:tcW w:w="142" w:type="dxa"/>
          </w:tcPr>
          <w:p w14:paraId="4BC2B1CD" w14:textId="77777777" w:rsidR="00135536" w:rsidRPr="005B5482" w:rsidRDefault="00135536" w:rsidP="0013553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BED2D" w14:textId="61DEB45F" w:rsidR="00135536" w:rsidRPr="005B5482" w:rsidRDefault="00175E6D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2" w:type="dxa"/>
          </w:tcPr>
          <w:p w14:paraId="3B3699CF" w14:textId="77777777" w:rsidR="00135536" w:rsidRPr="005B5482" w:rsidRDefault="00135536" w:rsidP="0013553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77876" w14:textId="3DEFD808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1,592</w:t>
            </w:r>
          </w:p>
        </w:tc>
      </w:tr>
      <w:tr w:rsidR="00135536" w:rsidRPr="005B5482" w14:paraId="52E1A474" w14:textId="77777777" w:rsidTr="005F7FE3">
        <w:trPr>
          <w:cantSplit/>
        </w:trPr>
        <w:tc>
          <w:tcPr>
            <w:tcW w:w="3420" w:type="dxa"/>
          </w:tcPr>
          <w:p w14:paraId="7E3A7245" w14:textId="09D2B671" w:rsidR="00135536" w:rsidRPr="005B5482" w:rsidRDefault="00135536" w:rsidP="00135536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33ECBC3" w14:textId="1436A8FA" w:rsidR="00135536" w:rsidRPr="005B5482" w:rsidRDefault="00CB5B9E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="008735EC">
              <w:rPr>
                <w:rFonts w:ascii="BrowalliaUPC" w:hAnsi="BrowalliaUPC" w:cs="BrowalliaUPC"/>
                <w:sz w:val="28"/>
                <w:szCs w:val="28"/>
                <w:lang w:val="en-GB"/>
              </w:rPr>
              <w:t>04</w:t>
            </w:r>
          </w:p>
        </w:tc>
        <w:tc>
          <w:tcPr>
            <w:tcW w:w="141" w:type="dxa"/>
          </w:tcPr>
          <w:p w14:paraId="3B1BB3B5" w14:textId="77777777" w:rsidR="00135536" w:rsidRPr="005B5482" w:rsidRDefault="00135536" w:rsidP="0013553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0CA059D" w14:textId="4E0E7B79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2,685</w:t>
            </w:r>
          </w:p>
        </w:tc>
        <w:tc>
          <w:tcPr>
            <w:tcW w:w="142" w:type="dxa"/>
          </w:tcPr>
          <w:p w14:paraId="5146303A" w14:textId="77777777" w:rsidR="00135536" w:rsidRPr="005B5482" w:rsidRDefault="00135536" w:rsidP="0013553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CB4F2E5" w14:textId="34C857A4" w:rsidR="00135536" w:rsidRPr="005B5482" w:rsidRDefault="00175E6D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2" w:type="dxa"/>
          </w:tcPr>
          <w:p w14:paraId="14D6FC28" w14:textId="77777777" w:rsidR="00135536" w:rsidRPr="005B5482" w:rsidRDefault="00135536" w:rsidP="00135536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6945084" w14:textId="353F7AEE" w:rsidR="00135536" w:rsidRPr="005B5482" w:rsidRDefault="00135536" w:rsidP="0013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1,592</w:t>
            </w:r>
          </w:p>
        </w:tc>
      </w:tr>
    </w:tbl>
    <w:p w14:paraId="3BE7C018" w14:textId="41F9A50F" w:rsidR="0085696C" w:rsidRDefault="0085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3855FC0C" w14:textId="77777777" w:rsidR="00495B1E" w:rsidRPr="005B5482" w:rsidRDefault="00495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7659DB48" w14:textId="7FFAD753" w:rsidR="001D4971" w:rsidRPr="005B5482" w:rsidRDefault="001D4971" w:rsidP="001D4971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ภาษีเงินได้ที่รับรู้ในกำไรขาดทุนเบ็ดเสร็จ</w:t>
      </w:r>
      <w:r w:rsidR="0042094D" w:rsidRPr="005B5482">
        <w:rPr>
          <w:rFonts w:ascii="BrowalliaUPC" w:hAnsi="BrowalliaUPC" w:cs="BrowalliaUPC"/>
          <w:sz w:val="28"/>
          <w:szCs w:val="28"/>
          <w:cs/>
          <w:lang w:val="en-GB"/>
        </w:rPr>
        <w:t xml:space="preserve">อื่นสำหรับปีที่สิ้นสุดวันที่ </w:t>
      </w:r>
      <w:r w:rsidR="0042094D" w:rsidRPr="005B5482">
        <w:rPr>
          <w:rFonts w:ascii="BrowalliaUPC" w:hAnsi="BrowalliaUPC" w:cs="BrowalliaUPC"/>
          <w:sz w:val="28"/>
          <w:szCs w:val="28"/>
        </w:rPr>
        <w:t xml:space="preserve">31 </w:t>
      </w:r>
      <w:r w:rsidR="0042094D" w:rsidRPr="005B5482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42094D" w:rsidRPr="005B5482">
        <w:rPr>
          <w:rFonts w:ascii="BrowalliaUPC" w:hAnsi="BrowalliaUPC" w:cs="BrowalliaUPC"/>
          <w:sz w:val="28"/>
          <w:szCs w:val="28"/>
        </w:rPr>
        <w:t xml:space="preserve">2566 </w:t>
      </w:r>
      <w:r w:rsidR="0042094D" w:rsidRPr="005B5482">
        <w:rPr>
          <w:rFonts w:ascii="BrowalliaUPC" w:hAnsi="BrowalliaUPC" w:cs="BrowalliaUPC"/>
          <w:sz w:val="28"/>
          <w:szCs w:val="28"/>
          <w:cs/>
        </w:rPr>
        <w:t>ประกอบด้วย</w:t>
      </w:r>
    </w:p>
    <w:p w14:paraId="3F0CEFCF" w14:textId="77777777" w:rsidR="008F4779" w:rsidRDefault="008F4779" w:rsidP="001D4971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46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26"/>
        <w:gridCol w:w="180"/>
        <w:gridCol w:w="736"/>
        <w:gridCol w:w="256"/>
        <w:gridCol w:w="181"/>
        <w:gridCol w:w="949"/>
        <w:gridCol w:w="6"/>
        <w:gridCol w:w="190"/>
        <w:gridCol w:w="6"/>
        <w:gridCol w:w="921"/>
        <w:gridCol w:w="180"/>
        <w:gridCol w:w="931"/>
        <w:gridCol w:w="180"/>
        <w:gridCol w:w="987"/>
        <w:gridCol w:w="33"/>
      </w:tblGrid>
      <w:tr w:rsidR="008C2799" w:rsidRPr="005B5482" w14:paraId="0A3BAB55" w14:textId="77777777" w:rsidTr="008C2799">
        <w:trPr>
          <w:gridAfter w:val="1"/>
          <w:wAfter w:w="33" w:type="dxa"/>
          <w:trHeight w:val="325"/>
        </w:trPr>
        <w:tc>
          <w:tcPr>
            <w:tcW w:w="4644" w:type="dxa"/>
            <w:gridSpan w:val="5"/>
          </w:tcPr>
          <w:p w14:paraId="370A1EFB" w14:textId="77777777" w:rsidR="008C2799" w:rsidRPr="005B5482" w:rsidRDefault="008C2799" w:rsidP="002A2C6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4787" w:type="dxa"/>
            <w:gridSpan w:val="11"/>
            <w:vAlign w:val="bottom"/>
            <w:hideMark/>
          </w:tcPr>
          <w:p w14:paraId="1A5356F5" w14:textId="77777777" w:rsidR="008C2799" w:rsidRPr="005B5482" w:rsidRDefault="008C2799" w:rsidP="002A2C68">
            <w:pPr>
              <w:ind w:left="-18" w:right="-7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bidi="ar-SA"/>
              </w:rPr>
              <w:t>)</w:t>
            </w:r>
          </w:p>
        </w:tc>
      </w:tr>
      <w:tr w:rsidR="008F4779" w:rsidRPr="005B5482" w14:paraId="1856AFBC" w14:textId="234312E3" w:rsidTr="008C279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1101" w:type="dxa"/>
          <w:cantSplit/>
        </w:trPr>
        <w:tc>
          <w:tcPr>
            <w:tcW w:w="1701" w:type="dxa"/>
          </w:tcPr>
          <w:p w14:paraId="6D6FFCCE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color w:val="0000FF"/>
                <w:sz w:val="24"/>
                <w:szCs w:val="24"/>
                <w:cs/>
                <w:lang w:val="th-TH" w:eastAsia="en-GB"/>
              </w:rPr>
            </w:pPr>
          </w:p>
        </w:tc>
        <w:tc>
          <w:tcPr>
            <w:tcW w:w="6662" w:type="dxa"/>
            <w:gridSpan w:val="15"/>
            <w:tcBorders>
              <w:bottom w:val="single" w:sz="4" w:space="0" w:color="auto"/>
            </w:tcBorders>
          </w:tcPr>
          <w:p w14:paraId="7C4258D4" w14:textId="54B0F76F" w:rsidR="008F4779" w:rsidRPr="005B5482" w:rsidRDefault="008C2799" w:rsidP="00DB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2</w:t>
            </w:r>
            <w:r w:rsidR="00EB55EB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566</w:t>
            </w:r>
          </w:p>
        </w:tc>
      </w:tr>
      <w:tr w:rsidR="008F4779" w:rsidRPr="005B5482" w14:paraId="0B680E10" w14:textId="44A9F43D" w:rsidTr="008C279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1101" w:type="dxa"/>
          <w:cantSplit/>
        </w:trPr>
        <w:tc>
          <w:tcPr>
            <w:tcW w:w="1701" w:type="dxa"/>
          </w:tcPr>
          <w:p w14:paraId="50A0765E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 w:eastAsia="en-GB"/>
              </w:rPr>
            </w:pPr>
          </w:p>
        </w:tc>
        <w:tc>
          <w:tcPr>
            <w:tcW w:w="322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6E9E165" w14:textId="777782C1" w:rsidR="008F4779" w:rsidRPr="005B5482" w:rsidRDefault="008C279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  <w:tc>
          <w:tcPr>
            <w:tcW w:w="196" w:type="dxa"/>
            <w:gridSpan w:val="2"/>
            <w:tcBorders>
              <w:top w:val="single" w:sz="4" w:space="0" w:color="auto"/>
            </w:tcBorders>
          </w:tcPr>
          <w:p w14:paraId="4578B316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323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7B3333" w14:textId="038CFEBE" w:rsidR="008F4779" w:rsidRPr="005B5482" w:rsidRDefault="008C279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eastAsia="en-GB" w:bidi="ar-SA"/>
              </w:rPr>
              <w:t>งบการเงินเฉพาะของบริษัท</w:t>
            </w:r>
          </w:p>
        </w:tc>
      </w:tr>
      <w:tr w:rsidR="008F4779" w:rsidRPr="005B5482" w14:paraId="472B273D" w14:textId="6328A669" w:rsidTr="008C279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1101" w:type="dxa"/>
          <w:cantSplit/>
        </w:trPr>
        <w:tc>
          <w:tcPr>
            <w:tcW w:w="1701" w:type="dxa"/>
          </w:tcPr>
          <w:p w14:paraId="31F029D2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 w:eastAsia="en-GB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124FE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ก่อน</w:t>
            </w:r>
          </w:p>
          <w:p w14:paraId="26751DF5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60B193E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4462D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4495007E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0BAF1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สุทธิจาก</w:t>
            </w:r>
          </w:p>
          <w:p w14:paraId="055068E0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96" w:type="dxa"/>
            <w:gridSpan w:val="2"/>
            <w:vAlign w:val="bottom"/>
          </w:tcPr>
          <w:p w14:paraId="78D40B20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BBD7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ก่อน</w:t>
            </w:r>
          </w:p>
          <w:p w14:paraId="322212A1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0317723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72F2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9AAAA11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B4D8E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สุทธิจาก</w:t>
            </w:r>
          </w:p>
          <w:p w14:paraId="1AEB1256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ภาษีเงินได้</w:t>
            </w:r>
          </w:p>
        </w:tc>
      </w:tr>
      <w:tr w:rsidR="008F4779" w:rsidRPr="005B5482" w14:paraId="28BD1ED1" w14:textId="71212B2C" w:rsidTr="008C279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1101" w:type="dxa"/>
          <w:cantSplit/>
          <w:trHeight w:hRule="exact" w:val="352"/>
        </w:trPr>
        <w:tc>
          <w:tcPr>
            <w:tcW w:w="1701" w:type="dxa"/>
          </w:tcPr>
          <w:p w14:paraId="5D8D1943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 w:eastAsia="en-GB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090F11D5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222BE0D6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085D3E06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  <w:vAlign w:val="bottom"/>
          </w:tcPr>
          <w:p w14:paraId="7C211C35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bottom"/>
          </w:tcPr>
          <w:p w14:paraId="1D4407A8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5E668CF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034FB08F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23350BE2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5159DD8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69552F8C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vAlign w:val="bottom"/>
          </w:tcPr>
          <w:p w14:paraId="040E0406" w14:textId="77777777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8F4779" w:rsidRPr="005B5482" w14:paraId="3F52DA77" w14:textId="052659FE" w:rsidTr="008C2799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1101" w:type="dxa"/>
          <w:cantSplit/>
        </w:trPr>
        <w:tc>
          <w:tcPr>
            <w:tcW w:w="1701" w:type="dxa"/>
          </w:tcPr>
          <w:p w14:paraId="7A53FA16" w14:textId="3FBF29BE" w:rsidR="008F4779" w:rsidRPr="005B5482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8" w:hanging="180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th-TH" w:eastAsia="en-GB"/>
              </w:rPr>
              <w:t xml:space="preserve">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กำไร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th-TH" w:eastAsia="en-GB"/>
              </w:rPr>
              <w:t xml:space="preserve">ตามหลักคณิตศาสตร์ประกันภัย </w:t>
            </w:r>
          </w:p>
        </w:tc>
        <w:tc>
          <w:tcPr>
            <w:tcW w:w="926" w:type="dxa"/>
            <w:tcBorders>
              <w:bottom w:val="single" w:sz="12" w:space="0" w:color="auto"/>
            </w:tcBorders>
            <w:vAlign w:val="bottom"/>
          </w:tcPr>
          <w:p w14:paraId="02AE06BF" w14:textId="10D4FDC9" w:rsidR="008F4779" w:rsidRPr="00FE7911" w:rsidRDefault="00CB5B9E" w:rsidP="00CB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FE7911">
              <w:rPr>
                <w:rFonts w:ascii="BrowalliaUPC" w:hAnsi="BrowalliaUPC" w:cs="BrowalliaUPC" w:hint="cs"/>
                <w:sz w:val="28"/>
                <w:szCs w:val="28"/>
                <w:cs/>
                <w:lang w:eastAsia="en-GB"/>
              </w:rPr>
              <w:t>(</w:t>
            </w:r>
            <w:r w:rsidRPr="00FE7911">
              <w:rPr>
                <w:rFonts w:ascii="BrowalliaUPC" w:hAnsi="BrowalliaUPC" w:cs="BrowalliaUPC"/>
                <w:sz w:val="28"/>
                <w:szCs w:val="28"/>
                <w:lang w:eastAsia="en-GB"/>
              </w:rPr>
              <w:t>4,</w:t>
            </w:r>
            <w:r w:rsidR="00467E0C" w:rsidRPr="00FE7911">
              <w:rPr>
                <w:rFonts w:ascii="BrowalliaUPC" w:hAnsi="BrowalliaUPC" w:cs="BrowalliaUPC"/>
                <w:sz w:val="28"/>
                <w:szCs w:val="28"/>
                <w:lang w:eastAsia="en-GB"/>
              </w:rPr>
              <w:t>824</w:t>
            </w:r>
            <w:r w:rsidR="00467E0C" w:rsidRPr="00FE7911">
              <w:rPr>
                <w:rFonts w:ascii="BrowalliaUPC" w:hAnsi="BrowalliaUPC" w:cs="BrowalliaUPC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69457E76" w14:textId="77777777" w:rsidR="008F4779" w:rsidRPr="00FE7911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bottom w:val="single" w:sz="12" w:space="0" w:color="auto"/>
            </w:tcBorders>
            <w:vAlign w:val="bottom"/>
          </w:tcPr>
          <w:p w14:paraId="2A117419" w14:textId="0835AC60" w:rsidR="008F4779" w:rsidRPr="00FE7911" w:rsidRDefault="00467E0C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E7911">
              <w:rPr>
                <w:rFonts w:ascii="BrowalliaUPC" w:hAnsi="BrowalliaUPC" w:cs="BrowalliaUPC"/>
                <w:sz w:val="28"/>
                <w:szCs w:val="28"/>
                <w:lang w:eastAsia="en-GB"/>
              </w:rPr>
              <w:t>96</w:t>
            </w:r>
            <w:r w:rsidR="00495B1E">
              <w:rPr>
                <w:rFonts w:ascii="BrowalliaUPC" w:hAnsi="BrowalliaUPC" w:cs="BrowalliaUPC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81" w:type="dxa"/>
            <w:vAlign w:val="bottom"/>
          </w:tcPr>
          <w:p w14:paraId="7A9FBDE4" w14:textId="77777777" w:rsidR="008F4779" w:rsidRPr="00FE7911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bottom"/>
          </w:tcPr>
          <w:p w14:paraId="5D44D9B9" w14:textId="586F25B7" w:rsidR="008F4779" w:rsidRPr="00FE7911" w:rsidRDefault="00467E0C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FE7911">
              <w:rPr>
                <w:rFonts w:ascii="BrowalliaUPC" w:hAnsi="BrowalliaUPC" w:cs="BrowalliaUPC" w:hint="cs"/>
                <w:sz w:val="28"/>
                <w:szCs w:val="28"/>
                <w:cs/>
                <w:lang w:eastAsia="en-GB"/>
              </w:rPr>
              <w:t>(</w:t>
            </w:r>
            <w:r w:rsidRPr="00FE7911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3,8</w:t>
            </w:r>
            <w:r w:rsidR="00495B1E">
              <w:rPr>
                <w:rFonts w:ascii="BrowalliaUPC" w:hAnsi="BrowalliaUPC" w:cs="BrowalliaUPC"/>
                <w:sz w:val="28"/>
                <w:szCs w:val="28"/>
                <w:lang w:eastAsia="en-GB"/>
              </w:rPr>
              <w:t>59</w:t>
            </w:r>
            <w:r w:rsidRPr="00FE7911">
              <w:rPr>
                <w:rFonts w:ascii="BrowalliaUPC" w:hAnsi="BrowalliaUPC" w:cs="BrowalliaUPC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96" w:type="dxa"/>
            <w:gridSpan w:val="2"/>
            <w:vAlign w:val="bottom"/>
          </w:tcPr>
          <w:p w14:paraId="35617ED3" w14:textId="77777777" w:rsidR="008F4779" w:rsidRPr="00FE7911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bottom"/>
          </w:tcPr>
          <w:p w14:paraId="784B3EB7" w14:textId="52212D4A" w:rsidR="008F4779" w:rsidRPr="00FE7911" w:rsidRDefault="00467E0C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E7911">
              <w:rPr>
                <w:rFonts w:ascii="BrowalliaUPC" w:hAnsi="BrowalliaUPC" w:cs="BrowalliaUPC" w:hint="cs"/>
                <w:sz w:val="28"/>
                <w:szCs w:val="28"/>
                <w:cs/>
                <w:lang w:eastAsia="en-GB"/>
              </w:rPr>
              <w:t>(</w:t>
            </w:r>
            <w:r w:rsidRPr="00FE7911">
              <w:rPr>
                <w:rFonts w:ascii="BrowalliaUPC" w:hAnsi="BrowalliaUPC" w:cs="BrowalliaUPC"/>
                <w:sz w:val="28"/>
                <w:szCs w:val="28"/>
                <w:lang w:eastAsia="en-GB"/>
              </w:rPr>
              <w:t>4,268</w:t>
            </w:r>
            <w:r w:rsidRPr="00FE7911">
              <w:rPr>
                <w:rFonts w:ascii="BrowalliaUPC" w:hAnsi="BrowalliaUPC" w:cs="BrowalliaUPC" w:hint="cs"/>
                <w:sz w:val="28"/>
                <w:szCs w:val="28"/>
                <w:cs/>
                <w:lang w:eastAsia="en-GB"/>
              </w:rPr>
              <w:t>)</w:t>
            </w:r>
            <w:r w:rsidR="008F4779" w:rsidRPr="00FE7911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9B1D90E" w14:textId="77777777" w:rsidR="008F4779" w:rsidRPr="00FE7911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931" w:type="dxa"/>
            <w:tcBorders>
              <w:bottom w:val="single" w:sz="12" w:space="0" w:color="auto"/>
            </w:tcBorders>
            <w:vAlign w:val="bottom"/>
          </w:tcPr>
          <w:p w14:paraId="36E0E18D" w14:textId="76194533" w:rsidR="008F4779" w:rsidRPr="00FE7911" w:rsidRDefault="00467E0C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FE7911">
              <w:rPr>
                <w:rFonts w:ascii="BrowalliaUPC" w:hAnsi="BrowalliaUPC" w:cs="BrowalliaUPC"/>
                <w:sz w:val="28"/>
                <w:szCs w:val="28"/>
                <w:lang w:eastAsia="en-GB"/>
              </w:rPr>
              <w:t>853</w:t>
            </w:r>
          </w:p>
        </w:tc>
        <w:tc>
          <w:tcPr>
            <w:tcW w:w="180" w:type="dxa"/>
            <w:vAlign w:val="bottom"/>
          </w:tcPr>
          <w:p w14:paraId="6C39B49D" w14:textId="77777777" w:rsidR="008F4779" w:rsidRPr="00FE7911" w:rsidRDefault="008F4779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020" w:type="dxa"/>
            <w:gridSpan w:val="2"/>
            <w:tcBorders>
              <w:bottom w:val="single" w:sz="12" w:space="0" w:color="auto"/>
            </w:tcBorders>
            <w:vAlign w:val="bottom"/>
          </w:tcPr>
          <w:p w14:paraId="7CD2D56E" w14:textId="553D9F74" w:rsidR="008F4779" w:rsidRPr="00FE7911" w:rsidRDefault="00467E0C" w:rsidP="008F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FE7911">
              <w:rPr>
                <w:rFonts w:ascii="BrowalliaUPC" w:hAnsi="BrowalliaUPC" w:cs="BrowalliaUPC" w:hint="cs"/>
                <w:sz w:val="28"/>
                <w:szCs w:val="28"/>
                <w:cs/>
                <w:lang w:eastAsia="en-GB"/>
              </w:rPr>
              <w:t>(</w:t>
            </w:r>
            <w:r w:rsidR="0015666D" w:rsidRPr="00FE7911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3,415</w:t>
            </w:r>
            <w:r w:rsidR="0015666D" w:rsidRPr="00FE7911">
              <w:rPr>
                <w:rFonts w:ascii="BrowalliaUPC" w:hAnsi="BrowalliaUPC" w:cs="BrowalliaUPC" w:hint="cs"/>
                <w:sz w:val="28"/>
                <w:szCs w:val="28"/>
                <w:cs/>
                <w:lang w:eastAsia="en-GB"/>
              </w:rPr>
              <w:t>)</w:t>
            </w:r>
          </w:p>
        </w:tc>
      </w:tr>
    </w:tbl>
    <w:p w14:paraId="55315429" w14:textId="77777777" w:rsidR="00085641" w:rsidRDefault="00085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74B88FF9" w14:textId="77777777" w:rsidR="00EC32FE" w:rsidRDefault="00EC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07842D4A" w14:textId="77777777" w:rsidR="00EC32FE" w:rsidRDefault="00EC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09ACF2BE" w14:textId="77777777" w:rsidR="00EC32FE" w:rsidRDefault="00EC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6E191B40" w14:textId="77777777" w:rsidR="00EC32FE" w:rsidRDefault="00EC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6C3FCD89" w14:textId="77777777" w:rsidR="008C2799" w:rsidRDefault="008C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79DE592B" w14:textId="77777777" w:rsidR="008C2799" w:rsidRDefault="008C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0EA52882" w14:textId="77777777" w:rsidR="008C2799" w:rsidRDefault="008C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0464F79C" w14:textId="77777777" w:rsidR="008C2799" w:rsidRDefault="008C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15D5985D" w14:textId="77777777" w:rsidR="008C2799" w:rsidRDefault="008C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26A5E238" w14:textId="77777777" w:rsidR="008C2799" w:rsidRDefault="008C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054629B3" w14:textId="77777777" w:rsidR="008C2799" w:rsidRDefault="008C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5FF9EBAB" w14:textId="77777777" w:rsidR="008C2799" w:rsidRDefault="008C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63C5856A" w14:textId="77777777" w:rsidR="008C2799" w:rsidRDefault="008C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1D0F1D20" w14:textId="77777777" w:rsidR="008C2799" w:rsidRPr="005B5482" w:rsidRDefault="008C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6BC309B9" w14:textId="59AF79FD" w:rsidR="00C03EC6" w:rsidRPr="005B5482" w:rsidRDefault="003B27D6" w:rsidP="00043AEC">
      <w:pPr>
        <w:tabs>
          <w:tab w:val="clear" w:pos="227"/>
          <w:tab w:val="clear" w:pos="907"/>
          <w:tab w:val="left" w:pos="993"/>
        </w:tabs>
        <w:spacing w:after="240" w:line="240" w:lineRule="auto"/>
        <w:ind w:left="99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รายละเอียดของการกระทบภาษีเงินได้ มีดังนี้</w:t>
      </w:r>
    </w:p>
    <w:tbl>
      <w:tblPr>
        <w:tblW w:w="851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8"/>
        <w:gridCol w:w="1179"/>
        <w:gridCol w:w="144"/>
        <w:gridCol w:w="1136"/>
        <w:gridCol w:w="142"/>
        <w:gridCol w:w="1154"/>
        <w:gridCol w:w="142"/>
        <w:gridCol w:w="1199"/>
      </w:tblGrid>
      <w:tr w:rsidR="000738BC" w:rsidRPr="005B5482" w14:paraId="78D405FC" w14:textId="77777777" w:rsidTr="00301D6F">
        <w:trPr>
          <w:cantSplit/>
          <w:tblHeader/>
        </w:trPr>
        <w:tc>
          <w:tcPr>
            <w:tcW w:w="3418" w:type="dxa"/>
          </w:tcPr>
          <w:p w14:paraId="62C3DC55" w14:textId="77777777" w:rsidR="000738BC" w:rsidRPr="005B5482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59" w:type="dxa"/>
            <w:gridSpan w:val="3"/>
          </w:tcPr>
          <w:p w14:paraId="0EE88D5C" w14:textId="77777777" w:rsidR="000738BC" w:rsidRPr="005B5482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A83CC28" w14:textId="77777777" w:rsidR="000738BC" w:rsidRPr="005B5482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7D3BC3D0" w14:textId="77777777" w:rsidR="000738BC" w:rsidRPr="005B5482" w:rsidRDefault="000738BC" w:rsidP="0030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0738BC" w:rsidRPr="005B5482" w14:paraId="38E41A44" w14:textId="77777777" w:rsidTr="00301D6F">
        <w:trPr>
          <w:cantSplit/>
          <w:tblHeader/>
        </w:trPr>
        <w:tc>
          <w:tcPr>
            <w:tcW w:w="3418" w:type="dxa"/>
          </w:tcPr>
          <w:p w14:paraId="78F68576" w14:textId="77777777" w:rsidR="000738BC" w:rsidRPr="005B5482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59" w:type="dxa"/>
            <w:gridSpan w:val="3"/>
            <w:tcBorders>
              <w:bottom w:val="single" w:sz="4" w:space="0" w:color="auto"/>
            </w:tcBorders>
          </w:tcPr>
          <w:p w14:paraId="246AF5E2" w14:textId="77777777" w:rsidR="000738BC" w:rsidRPr="005B5482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6795E0" w14:textId="77777777" w:rsidR="000738BC" w:rsidRPr="005B5482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14:paraId="3EED83BF" w14:textId="77777777" w:rsidR="000738BC" w:rsidRPr="005B5482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01D6F" w:rsidRPr="005B5482" w14:paraId="72C89011" w14:textId="77777777" w:rsidTr="00301D6F">
        <w:trPr>
          <w:cantSplit/>
          <w:tblHeader/>
        </w:trPr>
        <w:tc>
          <w:tcPr>
            <w:tcW w:w="3418" w:type="dxa"/>
          </w:tcPr>
          <w:p w14:paraId="21D0816A" w14:textId="77777777" w:rsidR="00301D6F" w:rsidRPr="005B5482" w:rsidRDefault="00301D6F" w:rsidP="00301D6F">
            <w:pPr>
              <w:spacing w:line="240" w:lineRule="auto"/>
              <w:ind w:lef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189C3" w14:textId="1F7DD8A6" w:rsidR="00301D6F" w:rsidRPr="005B5482" w:rsidRDefault="00301D6F" w:rsidP="0030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bottom"/>
          </w:tcPr>
          <w:p w14:paraId="710ED7E7" w14:textId="77777777" w:rsidR="00301D6F" w:rsidRPr="005B5482" w:rsidRDefault="00301D6F" w:rsidP="0030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D9F7E" w14:textId="584E0DC8" w:rsidR="00301D6F" w:rsidRPr="005B5482" w:rsidRDefault="00301D6F" w:rsidP="0030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2" w:type="dxa"/>
          </w:tcPr>
          <w:p w14:paraId="2B5C983D" w14:textId="77777777" w:rsidR="00301D6F" w:rsidRPr="005B5482" w:rsidRDefault="00301D6F" w:rsidP="00301D6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1A49327B" w14:textId="76E6053E" w:rsidR="00301D6F" w:rsidRPr="005B5482" w:rsidRDefault="00301D6F" w:rsidP="0030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052255C1" w14:textId="77777777" w:rsidR="00301D6F" w:rsidRPr="005B5482" w:rsidRDefault="00301D6F" w:rsidP="0030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1408204" w14:textId="24808EAC" w:rsidR="00301D6F" w:rsidRPr="005B5482" w:rsidRDefault="00301D6F" w:rsidP="0030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0738BC" w:rsidRPr="005B5482" w14:paraId="5D9EF8E3" w14:textId="77777777" w:rsidTr="00301D6F">
        <w:trPr>
          <w:cantSplit/>
          <w:trHeight w:hRule="exact" w:val="298"/>
          <w:tblHeader/>
        </w:trPr>
        <w:tc>
          <w:tcPr>
            <w:tcW w:w="3418" w:type="dxa"/>
          </w:tcPr>
          <w:p w14:paraId="134BDA5C" w14:textId="77777777" w:rsidR="000738BC" w:rsidRPr="005B5482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6004AA66" w14:textId="77777777" w:rsidR="000738BC" w:rsidRPr="005B5482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</w:tcPr>
          <w:p w14:paraId="2E0A06FD" w14:textId="77777777" w:rsidR="000738BC" w:rsidRPr="005B5482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1BADC05" w14:textId="77777777" w:rsidR="000738BC" w:rsidRPr="005B5482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9789EE" w14:textId="77777777" w:rsidR="000738BC" w:rsidRPr="005B5482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38932855" w14:textId="77777777" w:rsidR="000738BC" w:rsidRPr="005B5482" w:rsidRDefault="000738BC" w:rsidP="0009128E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07F198D" w14:textId="77777777" w:rsidR="000738BC" w:rsidRPr="005B5482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703F371" w14:textId="77777777" w:rsidR="000738BC" w:rsidRPr="005B5482" w:rsidRDefault="000738BC" w:rsidP="0009128E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F1781E" w:rsidRPr="005B5482" w14:paraId="1136B544" w14:textId="77777777" w:rsidTr="00301D6F">
        <w:trPr>
          <w:cantSplit/>
        </w:trPr>
        <w:tc>
          <w:tcPr>
            <w:tcW w:w="3418" w:type="dxa"/>
          </w:tcPr>
          <w:p w14:paraId="36BF02B5" w14:textId="11596B91" w:rsidR="00F1781E" w:rsidRPr="005B5482" w:rsidRDefault="00F1781E" w:rsidP="00F1781E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กำไรทางบัญชีก่อนภาษี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79AA4" w14:textId="4FAE317D" w:rsidR="00F1781E" w:rsidRPr="005B5482" w:rsidRDefault="0015666D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13,63</w:t>
            </w:r>
            <w:r w:rsidR="00EB55EB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2546AF4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5B9809A0" w14:textId="7D0B3964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55,722</w:t>
            </w:r>
          </w:p>
        </w:tc>
        <w:tc>
          <w:tcPr>
            <w:tcW w:w="142" w:type="dxa"/>
            <w:vAlign w:val="bottom"/>
          </w:tcPr>
          <w:p w14:paraId="72B62A0B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7EFEA" w14:textId="3C3F5D22" w:rsidR="00F1781E" w:rsidRPr="005B5482" w:rsidRDefault="0023668F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13,045</w:t>
            </w:r>
          </w:p>
        </w:tc>
        <w:tc>
          <w:tcPr>
            <w:tcW w:w="142" w:type="dxa"/>
            <w:vAlign w:val="bottom"/>
          </w:tcPr>
          <w:p w14:paraId="013BD108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6ECEDE65" w14:textId="482CD9F0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61,761</w:t>
            </w:r>
          </w:p>
        </w:tc>
      </w:tr>
      <w:tr w:rsidR="00F1781E" w:rsidRPr="005B5482" w14:paraId="70384F41" w14:textId="77777777" w:rsidTr="00301D6F">
        <w:trPr>
          <w:cantSplit/>
        </w:trPr>
        <w:tc>
          <w:tcPr>
            <w:tcW w:w="3418" w:type="dxa"/>
          </w:tcPr>
          <w:p w14:paraId="7AD4B85B" w14:textId="528E2CEA" w:rsidR="00F1781E" w:rsidRPr="005B5482" w:rsidRDefault="00F1781E" w:rsidP="00F1781E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8646" w14:textId="5655AC34" w:rsidR="00F1781E" w:rsidRPr="005B5482" w:rsidRDefault="0015666D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E791827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6A05925" w14:textId="32A5B80D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088DD80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311F" w14:textId="7BCDB401" w:rsidR="00F1781E" w:rsidRPr="005B5482" w:rsidRDefault="00444274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BB73FE4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01AD3B4" w14:textId="7BB1A905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</w:tr>
      <w:tr w:rsidR="00F1781E" w:rsidRPr="005B5482" w14:paraId="2DBEFC39" w14:textId="77777777" w:rsidTr="00301D6F">
        <w:trPr>
          <w:cantSplit/>
        </w:trPr>
        <w:tc>
          <w:tcPr>
            <w:tcW w:w="3418" w:type="dxa"/>
          </w:tcPr>
          <w:p w14:paraId="3B457546" w14:textId="6DD2C10C" w:rsidR="00F1781E" w:rsidRPr="005B5482" w:rsidRDefault="00F1781E" w:rsidP="00F1781E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ภาษีคำนวณจากกำไรตามอัตราภาษี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2B0DC03" w14:textId="5F2C21F2" w:rsidR="00F1781E" w:rsidRPr="005B5482" w:rsidRDefault="003F39FD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2,727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5F55A47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094FA96" w14:textId="1A9294FB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11,145</w:t>
            </w:r>
          </w:p>
        </w:tc>
        <w:tc>
          <w:tcPr>
            <w:tcW w:w="142" w:type="dxa"/>
            <w:vAlign w:val="bottom"/>
          </w:tcPr>
          <w:p w14:paraId="5E5E0716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842B27A" w14:textId="7E697FF7" w:rsidR="00F1781E" w:rsidRPr="005B5482" w:rsidRDefault="00444274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2,609</w:t>
            </w:r>
          </w:p>
        </w:tc>
        <w:tc>
          <w:tcPr>
            <w:tcW w:w="142" w:type="dxa"/>
            <w:vAlign w:val="bottom"/>
          </w:tcPr>
          <w:p w14:paraId="11C5EA35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70B6BEB4" w14:textId="69AE270A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12,352</w:t>
            </w:r>
          </w:p>
        </w:tc>
      </w:tr>
      <w:tr w:rsidR="00F1781E" w:rsidRPr="005B5482" w14:paraId="54C23C19" w14:textId="77777777" w:rsidTr="00301D6F">
        <w:trPr>
          <w:cantSplit/>
        </w:trPr>
        <w:tc>
          <w:tcPr>
            <w:tcW w:w="3418" w:type="dxa"/>
          </w:tcPr>
          <w:p w14:paraId="12DEE1DD" w14:textId="35EEE3D8" w:rsidR="00F1781E" w:rsidRPr="005B5482" w:rsidRDefault="00F1781E" w:rsidP="00F1781E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 xml:space="preserve">รายการปรับกระทบยอดภาษี </w:t>
            </w: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</w:rPr>
              <w:t>: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B8B95E2" w14:textId="77777777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501B43B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D6BE698" w14:textId="77777777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7A20AD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B443CF4" w14:textId="77777777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E327A4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6C74B7F6" w14:textId="77777777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1781E" w:rsidRPr="005B5482" w14:paraId="637CF4F6" w14:textId="77777777" w:rsidTr="00301D6F">
        <w:trPr>
          <w:cantSplit/>
        </w:trPr>
        <w:tc>
          <w:tcPr>
            <w:tcW w:w="3418" w:type="dxa"/>
          </w:tcPr>
          <w:p w14:paraId="6A5CD43F" w14:textId="0E48A5D6" w:rsidR="00F1781E" w:rsidRPr="005B5482" w:rsidRDefault="00F1781E" w:rsidP="00F1781E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ภาษีสำหรับรายการที่ให้ถือเป็นรายได้</w:t>
            </w: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</w:rPr>
              <w:br/>
            </w: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ตามประมวลรัษฎากร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6476343" w14:textId="02938E1A" w:rsidR="00F1781E" w:rsidRPr="005B5482" w:rsidRDefault="003F39FD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10,822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BB7A3CE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F1404F4" w14:textId="046A14E3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7,925</w:t>
            </w:r>
          </w:p>
        </w:tc>
        <w:tc>
          <w:tcPr>
            <w:tcW w:w="142" w:type="dxa"/>
            <w:vAlign w:val="bottom"/>
          </w:tcPr>
          <w:p w14:paraId="4E0EECDE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DA1CD87" w14:textId="7BE5483A" w:rsidR="00F1781E" w:rsidRPr="005B5482" w:rsidRDefault="00444274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9,955</w:t>
            </w:r>
          </w:p>
        </w:tc>
        <w:tc>
          <w:tcPr>
            <w:tcW w:w="142" w:type="dxa"/>
            <w:vAlign w:val="bottom"/>
          </w:tcPr>
          <w:p w14:paraId="33567575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16E4D2F0" w14:textId="591C9F25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7,925</w:t>
            </w:r>
          </w:p>
        </w:tc>
      </w:tr>
      <w:tr w:rsidR="00F1781E" w:rsidRPr="005B5482" w14:paraId="1179A51D" w14:textId="77777777" w:rsidTr="00301D6F">
        <w:trPr>
          <w:cantSplit/>
        </w:trPr>
        <w:tc>
          <w:tcPr>
            <w:tcW w:w="3418" w:type="dxa"/>
          </w:tcPr>
          <w:p w14:paraId="3A885BEE" w14:textId="139874A3" w:rsidR="00F1781E" w:rsidRPr="005B5482" w:rsidRDefault="00F1781E" w:rsidP="00F1781E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 xml:space="preserve">ภาษีสำหรับค่าใช้จ่ายที่ไม่สามารถหักเป็นค่าใช้จ่ายทางภาษี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3B92EE" w14:textId="2C4EBA07" w:rsidR="00F1781E" w:rsidRPr="005B5482" w:rsidRDefault="003F39FD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2,006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480634B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C6DFBE1" w14:textId="74B008AD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6,077</w:t>
            </w:r>
          </w:p>
        </w:tc>
        <w:tc>
          <w:tcPr>
            <w:tcW w:w="142" w:type="dxa"/>
            <w:vAlign w:val="bottom"/>
          </w:tcPr>
          <w:p w14:paraId="6264B317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C3756B7" w14:textId="1079D35C" w:rsidR="00F1781E" w:rsidRPr="005B5482" w:rsidRDefault="00444274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1,069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20690C3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50EC39FE" w14:textId="3A123997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5,157</w:t>
            </w:r>
          </w:p>
        </w:tc>
      </w:tr>
      <w:tr w:rsidR="00F1781E" w:rsidRPr="005B5482" w14:paraId="5356AB65" w14:textId="77777777" w:rsidTr="008C2799">
        <w:trPr>
          <w:cantSplit/>
        </w:trPr>
        <w:tc>
          <w:tcPr>
            <w:tcW w:w="3418" w:type="dxa"/>
          </w:tcPr>
          <w:p w14:paraId="02BFF9DE" w14:textId="0A908054" w:rsidR="00F1781E" w:rsidRPr="005B5482" w:rsidRDefault="00F1781E" w:rsidP="00F1781E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ภาษีสำหรับรายได้ที่ไม่ต้องเสียภาษีและค่าใช้จ่ายที่หักเพิ่มได้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9E17332" w14:textId="5FB67D2D" w:rsidR="00F1781E" w:rsidRPr="005B5482" w:rsidRDefault="003F39FD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118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90D0BD2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48B7326" w14:textId="2049C83D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(166)</w:t>
            </w:r>
          </w:p>
        </w:tc>
        <w:tc>
          <w:tcPr>
            <w:tcW w:w="142" w:type="dxa"/>
            <w:vAlign w:val="bottom"/>
          </w:tcPr>
          <w:p w14:paraId="74CD3605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F9E4703" w14:textId="10AD46F7" w:rsidR="00F1781E" w:rsidRPr="005B5482" w:rsidRDefault="00444274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 w:rsidR="00D1035A">
              <w:rPr>
                <w:rFonts w:ascii="BrowalliaUPC" w:hAnsi="BrowalliaUPC" w:cs="BrowalliaUPC"/>
                <w:sz w:val="28"/>
                <w:szCs w:val="28"/>
              </w:rPr>
              <w:t>142</w:t>
            </w:r>
            <w:r w:rsidR="00D1035A"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6173F30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4E01370" w14:textId="683825F4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(1,546)</w:t>
            </w:r>
          </w:p>
        </w:tc>
      </w:tr>
      <w:tr w:rsidR="00F1781E" w:rsidRPr="005B5482" w14:paraId="7A5307E8" w14:textId="77777777" w:rsidTr="008C2799">
        <w:trPr>
          <w:cantSplit/>
        </w:trPr>
        <w:tc>
          <w:tcPr>
            <w:tcW w:w="3418" w:type="dxa"/>
          </w:tcPr>
          <w:p w14:paraId="6AACB83D" w14:textId="057FD558" w:rsidR="00F1781E" w:rsidRPr="005B5482" w:rsidRDefault="00F1781E" w:rsidP="00F1781E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ภาษีสำหรับผลแตกต่างที่ไม่ได้รับรู้เป็นสินทรัพย์ภาษีเงินได้รอตัดบัญชี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4F790" w14:textId="5A8ED68E" w:rsidR="00F1781E" w:rsidRPr="005B5482" w:rsidRDefault="003F39FD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 w:rsidR="00B1542B">
              <w:rPr>
                <w:rFonts w:ascii="BrowalliaUPC" w:hAnsi="BrowalliaUPC" w:cs="BrowalliaUPC"/>
                <w:sz w:val="28"/>
                <w:szCs w:val="28"/>
              </w:rPr>
              <w:t>11,081</w:t>
            </w:r>
            <w:r w:rsidR="00B1542B"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83A55BC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7E20C" w14:textId="49939B82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(22,296)</w:t>
            </w:r>
          </w:p>
        </w:tc>
        <w:tc>
          <w:tcPr>
            <w:tcW w:w="142" w:type="dxa"/>
            <w:vAlign w:val="bottom"/>
          </w:tcPr>
          <w:p w14:paraId="40A7842E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6BDCA" w14:textId="51C4E667" w:rsidR="00F1781E" w:rsidRPr="005B5482" w:rsidRDefault="00D1035A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11,081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D2BD4F6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5AE78" w14:textId="4D14E226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(22,296)</w:t>
            </w:r>
          </w:p>
        </w:tc>
      </w:tr>
      <w:tr w:rsidR="006F57AF" w:rsidRPr="005B5482" w14:paraId="19CD89BF" w14:textId="77777777" w:rsidTr="008C2799">
        <w:trPr>
          <w:cantSplit/>
        </w:trPr>
        <w:tc>
          <w:tcPr>
            <w:tcW w:w="3418" w:type="dxa"/>
          </w:tcPr>
          <w:p w14:paraId="08765C62" w14:textId="2AD9DBCA" w:rsidR="006F57AF" w:rsidRPr="005B5482" w:rsidRDefault="00BD5841" w:rsidP="00F1781E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2DEF6" w14:textId="5B30DA4C" w:rsidR="006F57AF" w:rsidRDefault="00F600BC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344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1F06886" w14:textId="77777777" w:rsidR="006F57AF" w:rsidRPr="005B5482" w:rsidRDefault="006F57AF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69865" w14:textId="415EA2DB" w:rsidR="006F57AF" w:rsidRPr="005B5482" w:rsidRDefault="0023668F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2,685</w:t>
            </w:r>
          </w:p>
        </w:tc>
        <w:tc>
          <w:tcPr>
            <w:tcW w:w="142" w:type="dxa"/>
            <w:vAlign w:val="bottom"/>
          </w:tcPr>
          <w:p w14:paraId="1F7151FB" w14:textId="77777777" w:rsidR="006F57AF" w:rsidRPr="005B5482" w:rsidRDefault="006F57AF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2C440" w14:textId="7B49A0E7" w:rsidR="006F57AF" w:rsidRPr="005B5482" w:rsidRDefault="00D1035A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272</w:t>
            </w:r>
          </w:p>
        </w:tc>
        <w:tc>
          <w:tcPr>
            <w:tcW w:w="142" w:type="dxa"/>
            <w:vAlign w:val="bottom"/>
          </w:tcPr>
          <w:p w14:paraId="3D0FC2B0" w14:textId="77777777" w:rsidR="006F57AF" w:rsidRPr="005B5482" w:rsidRDefault="006F57AF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CA1F2" w14:textId="0A79D7D7" w:rsidR="006F57AF" w:rsidRPr="005B5482" w:rsidRDefault="00702619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1,592</w:t>
            </w:r>
          </w:p>
        </w:tc>
      </w:tr>
      <w:tr w:rsidR="00BD5841" w:rsidRPr="005B5482" w14:paraId="79CDC370" w14:textId="77777777" w:rsidTr="00B1542B">
        <w:trPr>
          <w:cantSplit/>
        </w:trPr>
        <w:tc>
          <w:tcPr>
            <w:tcW w:w="3418" w:type="dxa"/>
          </w:tcPr>
          <w:p w14:paraId="2E03A3ED" w14:textId="72F58057" w:rsidR="00BD5841" w:rsidRDefault="00BD5841" w:rsidP="00F1781E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ปรับ</w:t>
            </w:r>
            <w:r w:rsidR="00102930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ปรุงภาษี</w:t>
            </w:r>
            <w:r w:rsidR="00066A01"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เงินได้งวดบัญชีก่อน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4788A" w14:textId="4A3FFBAC" w:rsidR="00BD5841" w:rsidRDefault="00F600BC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8C2799">
              <w:rPr>
                <w:rFonts w:ascii="BrowalliaUPC" w:hAnsi="BrowalliaUPC" w:cs="BrowalliaUPC"/>
                <w:sz w:val="28"/>
                <w:szCs w:val="28"/>
              </w:rPr>
              <w:t>40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2811DE0" w14:textId="77777777" w:rsidR="00BD5841" w:rsidRPr="005B5482" w:rsidRDefault="00BD5841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3E8BF" w14:textId="0BDB73F4" w:rsidR="00BD5841" w:rsidRPr="005B5482" w:rsidRDefault="00F600BC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9E4E770" w14:textId="77777777" w:rsidR="00BD5841" w:rsidRPr="005B5482" w:rsidRDefault="00BD5841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F9DDD" w14:textId="52AEC191" w:rsidR="00BD5841" w:rsidRPr="005B5482" w:rsidRDefault="00D1035A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9A7E986" w14:textId="77777777" w:rsidR="00BD5841" w:rsidRPr="005B5482" w:rsidRDefault="00BD5841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68309" w14:textId="7F5A1184" w:rsidR="00BD5841" w:rsidRPr="005B5482" w:rsidRDefault="00702619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1781E" w:rsidRPr="005B5482" w14:paraId="0E053BE4" w14:textId="77777777" w:rsidTr="00301D6F">
        <w:trPr>
          <w:cantSplit/>
          <w:trHeight w:val="280"/>
        </w:trPr>
        <w:tc>
          <w:tcPr>
            <w:tcW w:w="3418" w:type="dxa"/>
          </w:tcPr>
          <w:p w14:paraId="74CD0228" w14:textId="39190CB6" w:rsidR="00F1781E" w:rsidRPr="005B5482" w:rsidRDefault="00F1781E" w:rsidP="00F1781E">
            <w:pPr>
              <w:tabs>
                <w:tab w:val="left" w:pos="294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7D8B4D6" w14:textId="7EB249F8" w:rsidR="00F1781E" w:rsidRPr="005B5482" w:rsidRDefault="00F600BC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8C2799">
              <w:rPr>
                <w:rFonts w:ascii="BrowalliaUPC" w:hAnsi="BrowalliaUPC" w:cs="BrowalliaUPC"/>
                <w:sz w:val="28"/>
                <w:szCs w:val="28"/>
              </w:rPr>
              <w:t>04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F9E5CC5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59C21E" w14:textId="3EC1B1C7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2,685</w:t>
            </w:r>
          </w:p>
        </w:tc>
        <w:tc>
          <w:tcPr>
            <w:tcW w:w="142" w:type="dxa"/>
            <w:vAlign w:val="bottom"/>
          </w:tcPr>
          <w:p w14:paraId="5378B67D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8FDBF16" w14:textId="25A8FD6D" w:rsidR="00F1781E" w:rsidRPr="005B5482" w:rsidRDefault="00D1035A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272</w:t>
            </w:r>
          </w:p>
        </w:tc>
        <w:tc>
          <w:tcPr>
            <w:tcW w:w="142" w:type="dxa"/>
            <w:vAlign w:val="bottom"/>
          </w:tcPr>
          <w:p w14:paraId="19989B7E" w14:textId="77777777" w:rsidR="00F1781E" w:rsidRPr="005B5482" w:rsidRDefault="00F1781E" w:rsidP="00F1781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91E4DA" w14:textId="3534A3D9" w:rsidR="00F1781E" w:rsidRPr="005B5482" w:rsidRDefault="00F1781E" w:rsidP="00F1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1,592</w:t>
            </w:r>
          </w:p>
        </w:tc>
      </w:tr>
    </w:tbl>
    <w:p w14:paraId="0188E235" w14:textId="77777777" w:rsidR="009A01A5" w:rsidRPr="005B5482" w:rsidRDefault="009A01A5" w:rsidP="000865ED">
      <w:p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7DFFC3B" w14:textId="7A58C138" w:rsidR="000738BC" w:rsidRPr="005B5482" w:rsidRDefault="000738BC" w:rsidP="00E750B9">
      <w:pPr>
        <w:pStyle w:val="CordiaNew"/>
        <w:numPr>
          <w:ilvl w:val="0"/>
          <w:numId w:val="34"/>
        </w:numPr>
        <w:tabs>
          <w:tab w:val="clear" w:pos="4153"/>
          <w:tab w:val="left" w:pos="426"/>
          <w:tab w:val="left" w:pos="993"/>
        </w:tabs>
        <w:ind w:left="981" w:hanging="54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ภาษีเงินได้รอการตัดบัญชี</w:t>
      </w:r>
    </w:p>
    <w:p w14:paraId="66DC60A3" w14:textId="77777777" w:rsidR="000738BC" w:rsidRPr="005B5482" w:rsidRDefault="000738BC" w:rsidP="000738BC">
      <w:pPr>
        <w:spacing w:line="240" w:lineRule="auto"/>
        <w:ind w:left="540" w:hanging="90"/>
        <w:rPr>
          <w:rFonts w:ascii="BrowalliaUPC" w:hAnsi="BrowalliaUPC" w:cs="BrowalliaUPC"/>
          <w:spacing w:val="-4"/>
          <w:sz w:val="28"/>
          <w:szCs w:val="28"/>
        </w:rPr>
      </w:pPr>
    </w:p>
    <w:p w14:paraId="2F743B23" w14:textId="77777777" w:rsidR="000738BC" w:rsidRPr="005B5482" w:rsidRDefault="000738BC" w:rsidP="00F1781E">
      <w:pPr>
        <w:tabs>
          <w:tab w:val="clear" w:pos="454"/>
        </w:tabs>
        <w:spacing w:line="240" w:lineRule="auto"/>
        <w:ind w:left="990" w:hanging="9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90D731A" w14:textId="77777777" w:rsidR="000738BC" w:rsidRPr="005B5482" w:rsidRDefault="000738BC" w:rsidP="000738BC">
      <w:pPr>
        <w:spacing w:line="240" w:lineRule="auto"/>
        <w:ind w:left="540" w:hanging="90"/>
        <w:rPr>
          <w:rFonts w:ascii="BrowalliaUPC" w:hAnsi="BrowalliaUPC" w:cs="BrowalliaUPC"/>
          <w:spacing w:val="-4"/>
          <w:sz w:val="28"/>
          <w:szCs w:val="28"/>
        </w:rPr>
      </w:pPr>
    </w:p>
    <w:tbl>
      <w:tblPr>
        <w:tblW w:w="852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426"/>
        <w:gridCol w:w="1260"/>
        <w:gridCol w:w="1269"/>
        <w:gridCol w:w="1287"/>
        <w:gridCol w:w="1278"/>
      </w:tblGrid>
      <w:tr w:rsidR="003A6215" w:rsidRPr="005B5482" w14:paraId="79E56201" w14:textId="77777777" w:rsidTr="00D703BF">
        <w:trPr>
          <w:trHeight w:val="348"/>
        </w:trPr>
        <w:tc>
          <w:tcPr>
            <w:tcW w:w="3426" w:type="dxa"/>
          </w:tcPr>
          <w:p w14:paraId="34056791" w14:textId="77777777" w:rsidR="003A6215" w:rsidRPr="005B5482" w:rsidRDefault="003A6215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5094" w:type="dxa"/>
            <w:gridSpan w:val="4"/>
          </w:tcPr>
          <w:p w14:paraId="7D246FE3" w14:textId="77777777" w:rsidR="003A6215" w:rsidRPr="005B5482" w:rsidRDefault="003A6215" w:rsidP="00EE5FF1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738BC" w:rsidRPr="005B5482" w14:paraId="42006130" w14:textId="77777777" w:rsidTr="00D703BF">
        <w:trPr>
          <w:trHeight w:val="384"/>
        </w:trPr>
        <w:tc>
          <w:tcPr>
            <w:tcW w:w="3426" w:type="dxa"/>
          </w:tcPr>
          <w:p w14:paraId="6FEDBB05" w14:textId="77777777" w:rsidR="000738BC" w:rsidRPr="005B5482" w:rsidRDefault="000738BC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2529" w:type="dxa"/>
            <w:gridSpan w:val="2"/>
            <w:hideMark/>
          </w:tcPr>
          <w:p w14:paraId="0E2C95FF" w14:textId="77777777" w:rsidR="000738BC" w:rsidRPr="005B5482" w:rsidRDefault="000738BC" w:rsidP="00EE5F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5F830FC2" w14:textId="77777777" w:rsidR="000738BC" w:rsidRPr="005B5482" w:rsidRDefault="000738BC" w:rsidP="00EE5F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1781E" w:rsidRPr="005B5482" w14:paraId="0169EB19" w14:textId="77777777" w:rsidTr="003164A2">
        <w:trPr>
          <w:trHeight w:val="301"/>
        </w:trPr>
        <w:tc>
          <w:tcPr>
            <w:tcW w:w="3426" w:type="dxa"/>
          </w:tcPr>
          <w:p w14:paraId="239D54DE" w14:textId="77777777" w:rsidR="00F1781E" w:rsidRPr="005B5482" w:rsidRDefault="00F1781E" w:rsidP="00F1781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5CD87BC" w14:textId="4CFB387E" w:rsidR="00F1781E" w:rsidRPr="005B5482" w:rsidRDefault="00F1781E" w:rsidP="00F178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69" w:type="dxa"/>
            <w:vAlign w:val="bottom"/>
            <w:hideMark/>
          </w:tcPr>
          <w:p w14:paraId="18DD3541" w14:textId="5F854E54" w:rsidR="00F1781E" w:rsidRPr="005B5482" w:rsidRDefault="00F1781E" w:rsidP="00F178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</w:rPr>
              <w:t>65</w:t>
            </w:r>
          </w:p>
        </w:tc>
        <w:tc>
          <w:tcPr>
            <w:tcW w:w="1287" w:type="dxa"/>
            <w:vAlign w:val="bottom"/>
            <w:hideMark/>
          </w:tcPr>
          <w:p w14:paraId="7950BF0C" w14:textId="1017EE01" w:rsidR="00F1781E" w:rsidRPr="005B5482" w:rsidRDefault="00F1781E" w:rsidP="00F178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8" w:type="dxa"/>
            <w:vAlign w:val="bottom"/>
            <w:hideMark/>
          </w:tcPr>
          <w:p w14:paraId="29BE37A8" w14:textId="3939DE00" w:rsidR="00F1781E" w:rsidRPr="005B5482" w:rsidRDefault="00F1781E" w:rsidP="00F1781E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</w:rPr>
              <w:t>65</w:t>
            </w:r>
          </w:p>
        </w:tc>
      </w:tr>
      <w:tr w:rsidR="000F24E9" w:rsidRPr="005B5482" w14:paraId="685EF6A2" w14:textId="77777777" w:rsidTr="003164A2">
        <w:trPr>
          <w:trHeight w:val="348"/>
        </w:trPr>
        <w:tc>
          <w:tcPr>
            <w:tcW w:w="3426" w:type="dxa"/>
          </w:tcPr>
          <w:p w14:paraId="0B8C7EDF" w14:textId="77777777" w:rsidR="000F24E9" w:rsidRPr="005B5482" w:rsidRDefault="000F24E9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EBDC8C" w14:textId="77777777" w:rsidR="000F24E9" w:rsidRPr="005B5482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vAlign w:val="bottom"/>
          </w:tcPr>
          <w:p w14:paraId="1E78AECB" w14:textId="77777777" w:rsidR="000F24E9" w:rsidRPr="005B5482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16D6639C" w14:textId="77777777" w:rsidR="000F24E9" w:rsidRPr="005B5482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9B8248D" w14:textId="77777777" w:rsidR="000F24E9" w:rsidRPr="005B5482" w:rsidRDefault="000F24E9" w:rsidP="000F24E9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</w:tr>
      <w:tr w:rsidR="00F1781E" w:rsidRPr="005B5482" w14:paraId="5EFAEB08" w14:textId="77777777" w:rsidTr="00D703BF">
        <w:trPr>
          <w:trHeight w:val="348"/>
        </w:trPr>
        <w:tc>
          <w:tcPr>
            <w:tcW w:w="3426" w:type="dxa"/>
            <w:hideMark/>
          </w:tcPr>
          <w:p w14:paraId="66AA80F7" w14:textId="77777777" w:rsidR="00F1781E" w:rsidRPr="005B5482" w:rsidRDefault="00F1781E" w:rsidP="00F1781E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226211" w14:textId="1CC46CAA" w:rsidR="00F1781E" w:rsidRPr="005B5482" w:rsidRDefault="00702619" w:rsidP="00F1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20,</w:t>
            </w:r>
            <w:r w:rsidR="00F77ECF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C06598">
              <w:rPr>
                <w:rFonts w:ascii="BrowalliaUPC" w:hAnsi="BrowalliaUPC" w:cs="BrowalliaUPC"/>
                <w:sz w:val="28"/>
                <w:szCs w:val="28"/>
              </w:rPr>
              <w:t>95</w:t>
            </w:r>
          </w:p>
        </w:tc>
        <w:tc>
          <w:tcPr>
            <w:tcW w:w="1269" w:type="dxa"/>
            <w:vAlign w:val="bottom"/>
          </w:tcPr>
          <w:p w14:paraId="6018F3F3" w14:textId="27C75CEB" w:rsidR="00F1781E" w:rsidRPr="005B5482" w:rsidRDefault="00F1781E" w:rsidP="00F1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20,</w:t>
            </w:r>
            <w:r w:rsidR="00C06598">
              <w:rPr>
                <w:rFonts w:ascii="BrowalliaUPC" w:hAnsi="BrowalliaUPC" w:cs="BrowalliaUPC"/>
                <w:sz w:val="28"/>
                <w:szCs w:val="28"/>
              </w:rPr>
              <w:t>510</w:t>
            </w:r>
          </w:p>
        </w:tc>
        <w:tc>
          <w:tcPr>
            <w:tcW w:w="1287" w:type="dxa"/>
            <w:shd w:val="clear" w:color="auto" w:fill="auto"/>
          </w:tcPr>
          <w:p w14:paraId="38539FF2" w14:textId="27FDF40C" w:rsidR="00F1781E" w:rsidRPr="005B5482" w:rsidRDefault="00702619" w:rsidP="00F1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17,16</w:t>
            </w:r>
            <w:r w:rsidR="00C06598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278" w:type="dxa"/>
          </w:tcPr>
          <w:p w14:paraId="7B2BEB9D" w14:textId="384580F0" w:rsidR="00F1781E" w:rsidRPr="005B5482" w:rsidRDefault="00F1781E" w:rsidP="00F1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18,</w:t>
            </w:r>
            <w:r w:rsidR="00C06598">
              <w:rPr>
                <w:rFonts w:ascii="BrowalliaUPC" w:hAnsi="BrowalliaUPC" w:cs="BrowalliaUPC"/>
                <w:sz w:val="28"/>
                <w:szCs w:val="28"/>
              </w:rPr>
              <w:t>309</w:t>
            </w:r>
          </w:p>
        </w:tc>
      </w:tr>
      <w:tr w:rsidR="00F1781E" w:rsidRPr="005B5482" w14:paraId="1926112F" w14:textId="77777777" w:rsidTr="00D703BF">
        <w:trPr>
          <w:trHeight w:val="348"/>
        </w:trPr>
        <w:tc>
          <w:tcPr>
            <w:tcW w:w="3426" w:type="dxa"/>
          </w:tcPr>
          <w:p w14:paraId="34AD0E45" w14:textId="5FF97ADE" w:rsidR="00F1781E" w:rsidRPr="005B5482" w:rsidRDefault="00F1781E" w:rsidP="00F1781E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094DDF" w14:textId="4C9407C2" w:rsidR="00F1781E" w:rsidRPr="005B5482" w:rsidRDefault="00C06598" w:rsidP="00F1781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269" w:type="dxa"/>
            <w:vAlign w:val="bottom"/>
          </w:tcPr>
          <w:p w14:paraId="75FD57EC" w14:textId="01B8C938" w:rsidR="00F1781E" w:rsidRPr="005B5482" w:rsidRDefault="00C06598" w:rsidP="00F1781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22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287" w:type="dxa"/>
            <w:shd w:val="clear" w:color="auto" w:fill="auto"/>
          </w:tcPr>
          <w:p w14:paraId="1322F8F1" w14:textId="78E81010" w:rsidR="00F1781E" w:rsidRPr="005B5482" w:rsidRDefault="00C06598" w:rsidP="00F1781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</w:tcPr>
          <w:p w14:paraId="3FB4E0EF" w14:textId="373345DC" w:rsidR="00F1781E" w:rsidRPr="005B5482" w:rsidRDefault="00C06598" w:rsidP="00F1781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22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</w:tr>
      <w:tr w:rsidR="00F1781E" w:rsidRPr="005B5482" w14:paraId="5C6AFA37" w14:textId="77777777" w:rsidTr="003164A2">
        <w:trPr>
          <w:trHeight w:val="265"/>
        </w:trPr>
        <w:tc>
          <w:tcPr>
            <w:tcW w:w="3426" w:type="dxa"/>
            <w:hideMark/>
          </w:tcPr>
          <w:p w14:paraId="3411DEA5" w14:textId="77777777" w:rsidR="00F1781E" w:rsidRPr="005B5482" w:rsidRDefault="00F1781E" w:rsidP="00F1781E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9728C6" w14:textId="79DAD3E5" w:rsidR="00F1781E" w:rsidRPr="005B5482" w:rsidRDefault="00702619" w:rsidP="00F1781E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20,1</w:t>
            </w:r>
            <w:r w:rsidR="00F77ECF">
              <w:rPr>
                <w:rFonts w:ascii="BrowalliaUPC" w:hAnsi="BrowalliaUPC" w:cs="BrowalliaUPC"/>
                <w:sz w:val="28"/>
                <w:szCs w:val="28"/>
              </w:rPr>
              <w:t>89</w:t>
            </w:r>
          </w:p>
        </w:tc>
        <w:tc>
          <w:tcPr>
            <w:tcW w:w="1269" w:type="dxa"/>
            <w:vAlign w:val="bottom"/>
          </w:tcPr>
          <w:p w14:paraId="3E03FCAF" w14:textId="1882DC0E" w:rsidR="00F1781E" w:rsidRPr="005B5482" w:rsidRDefault="00F1781E" w:rsidP="00F1781E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20,488</w:t>
            </w:r>
          </w:p>
        </w:tc>
        <w:tc>
          <w:tcPr>
            <w:tcW w:w="1287" w:type="dxa"/>
            <w:shd w:val="clear" w:color="auto" w:fill="auto"/>
          </w:tcPr>
          <w:p w14:paraId="3A01ADBA" w14:textId="7B8922C5" w:rsidR="00F1781E" w:rsidRPr="005B5482" w:rsidRDefault="00702619" w:rsidP="00F1781E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17,161</w:t>
            </w:r>
          </w:p>
        </w:tc>
        <w:tc>
          <w:tcPr>
            <w:tcW w:w="1278" w:type="dxa"/>
          </w:tcPr>
          <w:p w14:paraId="6D727E7A" w14:textId="52C1E8D5" w:rsidR="00F1781E" w:rsidRPr="005B5482" w:rsidRDefault="00F1781E" w:rsidP="00F1781E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18,287</w:t>
            </w:r>
          </w:p>
        </w:tc>
      </w:tr>
    </w:tbl>
    <w:p w14:paraId="710C9301" w14:textId="77777777" w:rsidR="003164A2" w:rsidRDefault="003164A2" w:rsidP="0031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</w:rPr>
        <w:t xml:space="preserve">       </w:t>
      </w:r>
    </w:p>
    <w:p w14:paraId="5C05541B" w14:textId="77777777" w:rsidR="00C73661" w:rsidRDefault="00C73661" w:rsidP="0031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510BEDDA" w14:textId="77777777" w:rsidR="00C73661" w:rsidRDefault="00C73661" w:rsidP="0031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3CEF516E" w14:textId="77777777" w:rsidR="00C73661" w:rsidRDefault="00C73661" w:rsidP="00495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BrowalliaUPC" w:hAnsi="BrowalliaUPC" w:cs="BrowalliaUPC"/>
          <w:sz w:val="28"/>
          <w:szCs w:val="28"/>
        </w:rPr>
      </w:pPr>
    </w:p>
    <w:p w14:paraId="11926645" w14:textId="77777777" w:rsidR="00C73661" w:rsidRDefault="00C73661" w:rsidP="0031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759505FB" w14:textId="77777777" w:rsidR="00495B1E" w:rsidRPr="005B5482" w:rsidRDefault="00495B1E" w:rsidP="0031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</w:rPr>
      </w:pPr>
    </w:p>
    <w:p w14:paraId="7047855A" w14:textId="5E431774" w:rsidR="009F5828" w:rsidRPr="005B5482" w:rsidRDefault="003164A2" w:rsidP="0031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</w:rPr>
        <w:lastRenderedPageBreak/>
        <w:t xml:space="preserve">                </w:t>
      </w:r>
      <w:r w:rsidR="000738BC" w:rsidRPr="005B5482">
        <w:rPr>
          <w:rFonts w:ascii="BrowalliaUPC" w:hAnsi="BrowalliaUPC" w:cs="BrowalliaUPC"/>
          <w:sz w:val="28"/>
          <w:szCs w:val="28"/>
          <w:cs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0167989D" w14:textId="77777777" w:rsidR="00A5542F" w:rsidRPr="005B5482" w:rsidRDefault="00A5542F" w:rsidP="00FC6997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</w:p>
    <w:tbl>
      <w:tblPr>
        <w:tblW w:w="8441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8"/>
        <w:gridCol w:w="1202"/>
        <w:gridCol w:w="1202"/>
        <w:gridCol w:w="1202"/>
        <w:gridCol w:w="1207"/>
      </w:tblGrid>
      <w:tr w:rsidR="00512897" w:rsidRPr="005B5482" w14:paraId="3B9BAA3D" w14:textId="77777777" w:rsidTr="00512897">
        <w:tc>
          <w:tcPr>
            <w:tcW w:w="3628" w:type="dxa"/>
            <w:shd w:val="clear" w:color="auto" w:fill="auto"/>
            <w:vAlign w:val="bottom"/>
          </w:tcPr>
          <w:p w14:paraId="460F1719" w14:textId="77777777" w:rsidR="00512897" w:rsidRPr="005B5482" w:rsidRDefault="00512897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6BAE979" w14:textId="77777777" w:rsidR="00512897" w:rsidRPr="005B5482" w:rsidRDefault="00512897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0738BC" w:rsidRPr="005B5482" w14:paraId="4D8A3922" w14:textId="77777777" w:rsidTr="00512897">
        <w:tc>
          <w:tcPr>
            <w:tcW w:w="3628" w:type="dxa"/>
            <w:shd w:val="clear" w:color="auto" w:fill="auto"/>
            <w:vAlign w:val="bottom"/>
          </w:tcPr>
          <w:p w14:paraId="5DDEB37C" w14:textId="77777777" w:rsidR="000738BC" w:rsidRPr="005B5482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3988745" w14:textId="77777777" w:rsidR="000738BC" w:rsidRPr="005B5482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0738BC" w:rsidRPr="005B5482" w14:paraId="533C1F3F" w14:textId="77777777" w:rsidTr="00512897">
        <w:tc>
          <w:tcPr>
            <w:tcW w:w="3628" w:type="dxa"/>
            <w:shd w:val="clear" w:color="auto" w:fill="auto"/>
            <w:vAlign w:val="bottom"/>
          </w:tcPr>
          <w:p w14:paraId="4ABEA9BD" w14:textId="77777777" w:rsidR="000738BC" w:rsidRPr="005B5482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F829014" w14:textId="77777777" w:rsidR="000738BC" w:rsidRPr="005B5482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  <w:hideMark/>
          </w:tcPr>
          <w:p w14:paraId="1EDE0FA2" w14:textId="6D4281CA" w:rsidR="000738BC" w:rsidRPr="005B5482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บันทึก</w:t>
            </w:r>
            <w:r w:rsidR="00924104" w:rsidRPr="005B5482">
              <w:rPr>
                <w:rFonts w:ascii="BrowalliaUPC" w:hAnsi="BrowalliaUPC" w:cs="BrowalliaUPC"/>
                <w:sz w:val="24"/>
                <w:szCs w:val="24"/>
                <w:cs/>
              </w:rPr>
              <w:t>ใน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80A6E73" w14:textId="77777777" w:rsidR="000738BC" w:rsidRPr="005B5482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0738BC" w:rsidRPr="005B5482" w14:paraId="247DDD39" w14:textId="77777777" w:rsidTr="003164A2">
        <w:trPr>
          <w:trHeight w:val="541"/>
        </w:trPr>
        <w:tc>
          <w:tcPr>
            <w:tcW w:w="3628" w:type="dxa"/>
            <w:shd w:val="clear" w:color="auto" w:fill="auto"/>
            <w:vAlign w:val="bottom"/>
          </w:tcPr>
          <w:p w14:paraId="44879C30" w14:textId="77777777" w:rsidR="000738BC" w:rsidRPr="005B5482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17FB149" w14:textId="6E92CAFE" w:rsidR="000738BC" w:rsidRPr="00274E7A" w:rsidRDefault="000738BC" w:rsidP="006E343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274E7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มกราคม </w:t>
            </w: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="00032A15"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="00F1781E"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3AC0FAD0" w14:textId="77777777" w:rsidR="000738BC" w:rsidRPr="00274E7A" w:rsidRDefault="000738BC" w:rsidP="0009128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1862C75F" w14:textId="77777777" w:rsidR="000738BC" w:rsidRPr="00274E7A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208737C5" w14:textId="77777777" w:rsidR="000738BC" w:rsidRPr="00274E7A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7E733324" w14:textId="75D096B0" w:rsidR="000738BC" w:rsidRPr="00274E7A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274E7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274E7A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="00032A15" w:rsidRPr="00274E7A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="00F1781E" w:rsidRPr="00274E7A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</w:tr>
      <w:tr w:rsidR="000738BC" w:rsidRPr="005B5482" w14:paraId="1B03420C" w14:textId="77777777" w:rsidTr="00512897">
        <w:tc>
          <w:tcPr>
            <w:tcW w:w="3628" w:type="dxa"/>
            <w:shd w:val="clear" w:color="auto" w:fill="auto"/>
            <w:vAlign w:val="bottom"/>
            <w:hideMark/>
          </w:tcPr>
          <w:p w14:paraId="0B9C91FA" w14:textId="181B68E1" w:rsidR="000738BC" w:rsidRPr="005B5482" w:rsidRDefault="000738BC" w:rsidP="0009128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098D520" w14:textId="77777777" w:rsidR="000738BC" w:rsidRPr="00274E7A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234F408" w14:textId="77777777" w:rsidR="000738BC" w:rsidRPr="00274E7A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82B4B7" w14:textId="77777777" w:rsidR="000738BC" w:rsidRPr="00274E7A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55BBA35" w14:textId="77777777" w:rsidR="000738BC" w:rsidRPr="00274E7A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A754A" w:rsidRPr="005B5482" w14:paraId="3BA8B906" w14:textId="77777777" w:rsidTr="00512897">
        <w:tc>
          <w:tcPr>
            <w:tcW w:w="3628" w:type="dxa"/>
            <w:shd w:val="clear" w:color="auto" w:fill="auto"/>
            <w:vAlign w:val="bottom"/>
          </w:tcPr>
          <w:p w14:paraId="312FD6FD" w14:textId="6E93480B" w:rsidR="00FA754A" w:rsidRPr="005B5482" w:rsidRDefault="00FA754A" w:rsidP="0009128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3577A8F" w14:textId="77777777" w:rsidR="00FA754A" w:rsidRPr="00274E7A" w:rsidRDefault="00FA754A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E0580D7" w14:textId="77777777" w:rsidR="00FA754A" w:rsidRPr="00274E7A" w:rsidRDefault="00FA754A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2C771F" w14:textId="77777777" w:rsidR="00FA754A" w:rsidRPr="00274E7A" w:rsidRDefault="00FA754A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8E2B0E2" w14:textId="77777777" w:rsidR="00FA754A" w:rsidRPr="00274E7A" w:rsidRDefault="00FA754A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1781E" w:rsidRPr="005B5482" w14:paraId="664611B8" w14:textId="77777777" w:rsidTr="00BA1DED">
        <w:tc>
          <w:tcPr>
            <w:tcW w:w="3628" w:type="dxa"/>
            <w:shd w:val="clear" w:color="auto" w:fill="auto"/>
            <w:vAlign w:val="center"/>
            <w:hideMark/>
          </w:tcPr>
          <w:p w14:paraId="67098213" w14:textId="1C52E27D" w:rsidR="00F1781E" w:rsidRPr="008E2511" w:rsidRDefault="00F1781E" w:rsidP="00BA1DED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8E251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</w:t>
            </w:r>
            <w:r w:rsidR="008E2511">
              <w:rPr>
                <w:rFonts w:ascii="BrowalliaUPC" w:hAnsi="BrowalliaUPC" w:cs="BrowalliaUPC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2D00A2F" w14:textId="56FDCFAB" w:rsidR="00F1781E" w:rsidRPr="00274E7A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101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223B3DF" w14:textId="47A045EB" w:rsidR="00F1781E" w:rsidRPr="00274E7A" w:rsidRDefault="00702619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Pr="00274E7A"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="00AC39A8">
              <w:rPr>
                <w:rFonts w:ascii="BrowalliaUPC" w:hAnsi="BrowalliaUPC" w:cs="BrowalliaUPC"/>
                <w:sz w:val="24"/>
                <w:szCs w:val="24"/>
              </w:rPr>
              <w:t>7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1EB84329" w14:textId="02784E4B" w:rsidR="00F1781E" w:rsidRPr="00274E7A" w:rsidRDefault="00263BE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DF54ADF" w14:textId="27D86ECD" w:rsidR="00F1781E" w:rsidRPr="00274E7A" w:rsidRDefault="00281E4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AC39A8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F1781E" w:rsidRPr="005B5482" w14:paraId="7AA447F9" w14:textId="77777777" w:rsidTr="00BA1DED">
        <w:tc>
          <w:tcPr>
            <w:tcW w:w="3628" w:type="dxa"/>
            <w:shd w:val="clear" w:color="auto" w:fill="auto"/>
            <w:vAlign w:val="center"/>
          </w:tcPr>
          <w:p w14:paraId="2922AF57" w14:textId="23BE0B6C" w:rsidR="00F1781E" w:rsidRPr="008E2511" w:rsidRDefault="00F1781E" w:rsidP="00BA1DED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E251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2AD5ADF" w14:textId="6214C430" w:rsidR="00F1781E" w:rsidRPr="00274E7A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8,057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F83F4AE" w14:textId="6D4DCB04" w:rsidR="00F1781E" w:rsidRPr="00274E7A" w:rsidRDefault="00702619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175</w:t>
            </w:r>
          </w:p>
        </w:tc>
        <w:tc>
          <w:tcPr>
            <w:tcW w:w="1202" w:type="dxa"/>
            <w:shd w:val="clear" w:color="auto" w:fill="auto"/>
          </w:tcPr>
          <w:p w14:paraId="444E7E9E" w14:textId="5C603ACF" w:rsidR="00F1781E" w:rsidRPr="00274E7A" w:rsidRDefault="00263BE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25C5136" w14:textId="5CEA8637" w:rsidR="00F1781E" w:rsidRPr="00274E7A" w:rsidRDefault="00281E4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8,232</w:t>
            </w:r>
          </w:p>
        </w:tc>
      </w:tr>
      <w:tr w:rsidR="00F1781E" w:rsidRPr="005B5482" w14:paraId="4ED8F87F" w14:textId="77777777" w:rsidTr="00BA1DED">
        <w:trPr>
          <w:trHeight w:val="306"/>
        </w:trPr>
        <w:tc>
          <w:tcPr>
            <w:tcW w:w="3628" w:type="dxa"/>
            <w:shd w:val="clear" w:color="auto" w:fill="auto"/>
            <w:vAlign w:val="center"/>
          </w:tcPr>
          <w:p w14:paraId="241B5714" w14:textId="26AB9799" w:rsidR="00F1781E" w:rsidRPr="008E2511" w:rsidRDefault="00F1781E" w:rsidP="00BA1DED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E2511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7E85B14" w14:textId="51B742F2" w:rsidR="00F1781E" w:rsidRPr="00274E7A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97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7FAECAD" w14:textId="08C6A700" w:rsidR="00F1781E" w:rsidRPr="00274E7A" w:rsidRDefault="00702619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Pr="00274E7A">
              <w:rPr>
                <w:rFonts w:ascii="BrowalliaUPC" w:hAnsi="BrowalliaUPC" w:cs="BrowalliaUPC"/>
                <w:sz w:val="24"/>
                <w:szCs w:val="24"/>
              </w:rPr>
              <w:t>68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30567D98" w14:textId="72BCF8F0" w:rsidR="00F1781E" w:rsidRPr="00274E7A" w:rsidRDefault="00263BE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11CF468" w14:textId="26763948" w:rsidR="00F1781E" w:rsidRPr="00274E7A" w:rsidRDefault="00281E4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29</w:t>
            </w:r>
          </w:p>
        </w:tc>
      </w:tr>
      <w:tr w:rsidR="00F1781E" w:rsidRPr="005B5482" w14:paraId="0CEAA674" w14:textId="77777777" w:rsidTr="00BA1DED">
        <w:tc>
          <w:tcPr>
            <w:tcW w:w="3628" w:type="dxa"/>
            <w:shd w:val="clear" w:color="auto" w:fill="auto"/>
            <w:vAlign w:val="center"/>
          </w:tcPr>
          <w:p w14:paraId="72F3C530" w14:textId="4A92859B" w:rsidR="00F1781E" w:rsidRPr="008E2511" w:rsidRDefault="00F1781E" w:rsidP="00BA1DED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E2511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CE0B11C" w14:textId="7E903220" w:rsidR="00F1781E" w:rsidRPr="00274E7A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2F73D97" w14:textId="7A05FE46" w:rsidR="00F1781E" w:rsidRPr="00274E7A" w:rsidRDefault="00702619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="00B22F96"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243</w:t>
            </w:r>
            <w:r w:rsidR="00B22F96"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02028919" w14:textId="56A709B2" w:rsidR="00F1781E" w:rsidRPr="00274E7A" w:rsidRDefault="00263BE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652433F" w14:textId="76133CF0" w:rsidR="00F1781E" w:rsidRPr="00274E7A" w:rsidRDefault="00281E4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212</w:t>
            </w:r>
          </w:p>
        </w:tc>
      </w:tr>
      <w:tr w:rsidR="00F1781E" w:rsidRPr="005B5482" w14:paraId="6073FC05" w14:textId="77777777" w:rsidTr="00BA1DED">
        <w:tc>
          <w:tcPr>
            <w:tcW w:w="3628" w:type="dxa"/>
            <w:shd w:val="clear" w:color="auto" w:fill="auto"/>
            <w:vAlign w:val="center"/>
          </w:tcPr>
          <w:p w14:paraId="1198093B" w14:textId="4872C726" w:rsidR="00F1781E" w:rsidRPr="008E2511" w:rsidRDefault="00F1781E" w:rsidP="00BA1DED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E2511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0A6D66E" w14:textId="7CDFEB42" w:rsidR="00F1781E" w:rsidRPr="00274E7A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4,876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B7D0410" w14:textId="39B055DE" w:rsidR="00F1781E" w:rsidRPr="00274E7A" w:rsidRDefault="00B22F96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 w:rsidRPr="00274E7A">
              <w:rPr>
                <w:rFonts w:ascii="BrowalliaUPC" w:hAnsi="BrowalliaUPC" w:cs="BrowalliaUPC"/>
                <w:sz w:val="24"/>
                <w:szCs w:val="24"/>
              </w:rPr>
              <w:t>27</w:t>
            </w:r>
            <w:r w:rsidR="009050EE">
              <w:rPr>
                <w:rFonts w:ascii="BrowalliaUPC" w:hAnsi="BrowalliaUPC" w:cs="BrowalliaUPC"/>
                <w:sz w:val="24"/>
                <w:szCs w:val="24"/>
              </w:rPr>
              <w:t>2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3611CC4E" w14:textId="612BCAE7" w:rsidR="00F1781E" w:rsidRPr="00274E7A" w:rsidRDefault="00263BE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3D794CA" w14:textId="35ED4E16" w:rsidR="00F1781E" w:rsidRPr="00274E7A" w:rsidRDefault="00281E4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4,60</w:t>
            </w:r>
            <w:r w:rsidR="009050EE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F1781E" w:rsidRPr="005B5482" w14:paraId="791C3F20" w14:textId="77777777" w:rsidTr="00BA1DED">
        <w:tc>
          <w:tcPr>
            <w:tcW w:w="3628" w:type="dxa"/>
            <w:shd w:val="clear" w:color="auto" w:fill="auto"/>
            <w:vAlign w:val="center"/>
          </w:tcPr>
          <w:p w14:paraId="26006153" w14:textId="7852C2AF" w:rsidR="00F1781E" w:rsidRPr="008E2511" w:rsidRDefault="00F1781E" w:rsidP="00BA1DED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8E2511">
              <w:rPr>
                <w:rFonts w:ascii="BrowalliaUPC" w:hAnsi="BrowalliaUPC" w:cs="BrowalliaUPC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7A26D70" w14:textId="35514A13" w:rsidR="00F1781E" w:rsidRPr="00274E7A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4,089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D4D5C0C" w14:textId="45F40E94" w:rsidR="00F1781E" w:rsidRPr="00274E7A" w:rsidRDefault="00B22F96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573</w:t>
            </w:r>
          </w:p>
        </w:tc>
        <w:tc>
          <w:tcPr>
            <w:tcW w:w="1202" w:type="dxa"/>
            <w:shd w:val="clear" w:color="auto" w:fill="auto"/>
          </w:tcPr>
          <w:p w14:paraId="0BD103AA" w14:textId="4BD6002E" w:rsidR="00F1781E" w:rsidRPr="00274E7A" w:rsidRDefault="00263BE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Pr="00274E7A">
              <w:rPr>
                <w:rFonts w:ascii="BrowalliaUPC" w:hAnsi="BrowalliaUPC" w:cs="BrowalliaUPC"/>
                <w:sz w:val="24"/>
                <w:szCs w:val="24"/>
              </w:rPr>
              <w:t>965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C865949" w14:textId="2F77EEF1" w:rsidR="00F1781E" w:rsidRPr="00274E7A" w:rsidRDefault="00281E4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3,697</w:t>
            </w:r>
          </w:p>
        </w:tc>
      </w:tr>
      <w:tr w:rsidR="00F1781E" w:rsidRPr="005B5482" w14:paraId="4BFBA2E6" w14:textId="77777777" w:rsidTr="00190141">
        <w:tc>
          <w:tcPr>
            <w:tcW w:w="3628" w:type="dxa"/>
            <w:shd w:val="clear" w:color="auto" w:fill="auto"/>
            <w:vAlign w:val="center"/>
          </w:tcPr>
          <w:p w14:paraId="7EF87335" w14:textId="0BCBEEF2" w:rsidR="00F1781E" w:rsidRPr="008E2511" w:rsidRDefault="00F1781E" w:rsidP="00BA1DED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E2511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C68BFE0" w14:textId="0A938190" w:rsidR="00F1781E" w:rsidRPr="00274E7A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1,711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95C585" w14:textId="4DCB2C47" w:rsidR="00F1781E" w:rsidRPr="00274E7A" w:rsidRDefault="00B22F96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="009050EE">
              <w:rPr>
                <w:rFonts w:ascii="BrowalliaUPC" w:hAnsi="BrowalliaUPC" w:cs="BrowalliaUPC"/>
                <w:sz w:val="24"/>
                <w:szCs w:val="24"/>
                <w:lang w:val="en-GB"/>
              </w:rPr>
              <w:t>79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1C774A9" w14:textId="6BD1B69B" w:rsidR="00F1781E" w:rsidRPr="00274E7A" w:rsidRDefault="00263BE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BD315E4" w14:textId="56069B7D" w:rsidR="00F1781E" w:rsidRPr="00274E7A" w:rsidRDefault="00281E4B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2,59</w:t>
            </w:r>
            <w:r w:rsidR="009050EE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</w:p>
        </w:tc>
      </w:tr>
      <w:tr w:rsidR="00F1781E" w:rsidRPr="005B5482" w14:paraId="3205FBCD" w14:textId="77777777" w:rsidTr="00190141">
        <w:tc>
          <w:tcPr>
            <w:tcW w:w="3628" w:type="dxa"/>
            <w:shd w:val="clear" w:color="auto" w:fill="auto"/>
            <w:vAlign w:val="center"/>
          </w:tcPr>
          <w:p w14:paraId="738BA70F" w14:textId="6E7C8572" w:rsidR="00F1781E" w:rsidRPr="008E2511" w:rsidRDefault="00F1781E" w:rsidP="00BA1DED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E2511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F94DA51" w14:textId="57DE2FCD" w:rsidR="00F1781E" w:rsidRPr="00274E7A" w:rsidRDefault="00F1781E" w:rsidP="0019014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1,124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C88369C" w14:textId="73EA58EF" w:rsidR="00F1781E" w:rsidRPr="00274E7A" w:rsidRDefault="00B22F96" w:rsidP="0019014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="00263BEB" w:rsidRPr="00274E7A">
              <w:rPr>
                <w:rFonts w:ascii="BrowalliaUPC" w:hAnsi="BrowalliaUPC" w:cs="BrowalliaUPC"/>
                <w:sz w:val="24"/>
                <w:szCs w:val="24"/>
              </w:rPr>
              <w:t>307</w:t>
            </w:r>
            <w:r w:rsidR="00263BEB"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30A3C8B4" w14:textId="6757469A" w:rsidR="00F1781E" w:rsidRPr="00274E7A" w:rsidRDefault="00263BEB" w:rsidP="0019014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657668D" w14:textId="3A450880" w:rsidR="00F1781E" w:rsidRPr="00274E7A" w:rsidRDefault="0016189B" w:rsidP="0019014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817</w:t>
            </w:r>
          </w:p>
        </w:tc>
      </w:tr>
      <w:tr w:rsidR="00F1781E" w:rsidRPr="005B5482" w14:paraId="61A49FDA" w14:textId="77777777" w:rsidTr="00190141">
        <w:tc>
          <w:tcPr>
            <w:tcW w:w="3628" w:type="dxa"/>
            <w:shd w:val="clear" w:color="auto" w:fill="auto"/>
            <w:vAlign w:val="bottom"/>
          </w:tcPr>
          <w:p w14:paraId="4409AB97" w14:textId="46972315" w:rsidR="00F1781E" w:rsidRPr="005B5482" w:rsidRDefault="00F1781E" w:rsidP="00F1781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20898A5" w14:textId="7D905AFB" w:rsidR="00F1781E" w:rsidRPr="00274E7A" w:rsidRDefault="00F1781E" w:rsidP="00F178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20,</w:t>
            </w:r>
            <w:r w:rsidR="00190141">
              <w:rPr>
                <w:rFonts w:ascii="BrowalliaUPC" w:hAnsi="BrowalliaUPC" w:cs="BrowalliaUPC"/>
                <w:sz w:val="24"/>
                <w:szCs w:val="24"/>
                <w:lang w:val="en-GB"/>
              </w:rPr>
              <w:t>510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ED4D525" w14:textId="2188EEA9" w:rsidR="00F1781E" w:rsidRPr="00274E7A" w:rsidRDefault="00263BEB" w:rsidP="00F178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="00190141">
              <w:rPr>
                <w:rFonts w:ascii="BrowalliaUPC" w:hAnsi="BrowalliaUPC" w:cs="BrowalliaUPC"/>
                <w:sz w:val="24"/>
                <w:szCs w:val="24"/>
                <w:lang w:val="en-GB"/>
              </w:rPr>
              <w:t>50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01D92A" w14:textId="32F4B820" w:rsidR="00F1781E" w:rsidRPr="00274E7A" w:rsidRDefault="00263BEB" w:rsidP="00F178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Pr="00274E7A">
              <w:rPr>
                <w:rFonts w:ascii="BrowalliaUPC" w:hAnsi="BrowalliaUPC" w:cs="BrowalliaUPC"/>
                <w:sz w:val="24"/>
                <w:szCs w:val="24"/>
              </w:rPr>
              <w:t>965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FF4E93D" w14:textId="382A30EA" w:rsidR="00F1781E" w:rsidRPr="00274E7A" w:rsidRDefault="0016189B" w:rsidP="00F178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20,1</w:t>
            </w:r>
            <w:r w:rsidR="00190141">
              <w:rPr>
                <w:rFonts w:ascii="BrowalliaUPC" w:hAnsi="BrowalliaUPC" w:cs="BrowalliaUPC"/>
                <w:sz w:val="24"/>
                <w:szCs w:val="24"/>
              </w:rPr>
              <w:t>95</w:t>
            </w:r>
          </w:p>
        </w:tc>
      </w:tr>
      <w:tr w:rsidR="00C5717E" w:rsidRPr="005B5482" w14:paraId="09D5E278" w14:textId="77777777" w:rsidTr="00190141">
        <w:tc>
          <w:tcPr>
            <w:tcW w:w="3628" w:type="dxa"/>
            <w:shd w:val="clear" w:color="auto" w:fill="auto"/>
            <w:vAlign w:val="bottom"/>
          </w:tcPr>
          <w:p w14:paraId="3F577278" w14:textId="77777777" w:rsidR="00C5717E" w:rsidRPr="005B5482" w:rsidRDefault="00C5717E" w:rsidP="00F1781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8CF4BA6" w14:textId="77777777" w:rsidR="00C5717E" w:rsidRPr="00274E7A" w:rsidRDefault="00C5717E" w:rsidP="00C571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395E1EA" w14:textId="77777777" w:rsidR="00C5717E" w:rsidRPr="00274E7A" w:rsidRDefault="00C5717E" w:rsidP="00C571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808BA35" w14:textId="77777777" w:rsidR="00C5717E" w:rsidRPr="00274E7A" w:rsidRDefault="00C5717E" w:rsidP="00C571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1DC41D1" w14:textId="77777777" w:rsidR="00C5717E" w:rsidRPr="00274E7A" w:rsidRDefault="00C5717E" w:rsidP="00C571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90141" w:rsidRPr="005B5482" w14:paraId="34BF6AB8" w14:textId="77777777" w:rsidTr="00512897">
        <w:tc>
          <w:tcPr>
            <w:tcW w:w="3628" w:type="dxa"/>
            <w:shd w:val="clear" w:color="auto" w:fill="auto"/>
            <w:vAlign w:val="bottom"/>
          </w:tcPr>
          <w:p w14:paraId="717964B8" w14:textId="76A9B9BE" w:rsidR="00190141" w:rsidRPr="005B5482" w:rsidRDefault="002651AE" w:rsidP="002651A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b/>
                <w:bCs/>
                <w:sz w:val="24"/>
                <w:szCs w:val="24"/>
                <w:cs/>
              </w:rPr>
              <w:t>หนี้สิน</w:t>
            </w:r>
            <w:r w:rsidRPr="002651A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ภาษีเงินได้รอการตัดบัญชีจาก </w:t>
            </w:r>
            <w:r w:rsidRPr="002651AE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919CC98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DCAD6D5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9A08DA1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F665B0B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90141" w:rsidRPr="005B5482" w14:paraId="3D09F0A5" w14:textId="77777777" w:rsidTr="00CA31C1">
        <w:trPr>
          <w:trHeight w:val="306"/>
        </w:trPr>
        <w:tc>
          <w:tcPr>
            <w:tcW w:w="3628" w:type="dxa"/>
            <w:shd w:val="clear" w:color="auto" w:fill="auto"/>
            <w:vAlign w:val="center"/>
          </w:tcPr>
          <w:p w14:paraId="26CABB9F" w14:textId="001E1DCC" w:rsidR="00190141" w:rsidRPr="005B5482" w:rsidRDefault="00190141" w:rsidP="002651AE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8E2511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A8C867F" w14:textId="1E69C346" w:rsidR="00190141" w:rsidRPr="00274E7A" w:rsidRDefault="00190141" w:rsidP="002651A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(22)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C1097C6" w14:textId="5A7515B1" w:rsidR="00190141" w:rsidRPr="00274E7A" w:rsidRDefault="00190141" w:rsidP="002651A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16</w:t>
            </w:r>
          </w:p>
        </w:tc>
        <w:tc>
          <w:tcPr>
            <w:tcW w:w="1202" w:type="dxa"/>
            <w:shd w:val="clear" w:color="auto" w:fill="auto"/>
          </w:tcPr>
          <w:p w14:paraId="739B2E0A" w14:textId="58CE178B" w:rsidR="00190141" w:rsidRPr="00274E7A" w:rsidRDefault="00190141" w:rsidP="002651A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3422ECB" w14:textId="756A0D14" w:rsidR="00190141" w:rsidRPr="00274E7A" w:rsidRDefault="00190141" w:rsidP="002651A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Pr="00274E7A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</w:tr>
      <w:tr w:rsidR="00E963BD" w:rsidRPr="005B5482" w14:paraId="378DFB54" w14:textId="77777777" w:rsidTr="00512897">
        <w:tc>
          <w:tcPr>
            <w:tcW w:w="3628" w:type="dxa"/>
            <w:shd w:val="clear" w:color="auto" w:fill="auto"/>
            <w:vAlign w:val="bottom"/>
          </w:tcPr>
          <w:p w14:paraId="25895B35" w14:textId="748D8E1E" w:rsidR="00E963BD" w:rsidRPr="005B5482" w:rsidRDefault="00E963BD" w:rsidP="00E963BD">
            <w:pPr>
              <w:tabs>
                <w:tab w:val="clear" w:pos="227"/>
              </w:tabs>
              <w:spacing w:line="240" w:lineRule="auto"/>
              <w:ind w:left="342" w:hanging="453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17CCA0F" w14:textId="64D26066" w:rsidR="00E963BD" w:rsidRPr="00274E7A" w:rsidRDefault="00E963BD" w:rsidP="00E963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(22)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B607811" w14:textId="3C839139" w:rsidR="00E963BD" w:rsidRPr="00274E7A" w:rsidRDefault="00E963BD" w:rsidP="00E963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16</w:t>
            </w:r>
          </w:p>
        </w:tc>
        <w:tc>
          <w:tcPr>
            <w:tcW w:w="1202" w:type="dxa"/>
            <w:shd w:val="clear" w:color="auto" w:fill="auto"/>
          </w:tcPr>
          <w:p w14:paraId="4EEAFD1D" w14:textId="74F06452" w:rsidR="00E963BD" w:rsidRPr="00274E7A" w:rsidRDefault="00E963BD" w:rsidP="00E963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7FD32AE" w14:textId="172D54AA" w:rsidR="00E963BD" w:rsidRPr="00274E7A" w:rsidRDefault="00E963BD" w:rsidP="00E963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Pr="00274E7A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</w:tr>
      <w:tr w:rsidR="00190141" w:rsidRPr="005B5482" w14:paraId="26C62B58" w14:textId="77777777" w:rsidTr="00CD1591">
        <w:tc>
          <w:tcPr>
            <w:tcW w:w="3628" w:type="dxa"/>
            <w:shd w:val="clear" w:color="auto" w:fill="auto"/>
            <w:vAlign w:val="bottom"/>
          </w:tcPr>
          <w:p w14:paraId="3FDEE17A" w14:textId="77777777" w:rsidR="00190141" w:rsidRPr="005B5482" w:rsidRDefault="00190141" w:rsidP="00190141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647CE766" w14:textId="59D5E5B6" w:rsidR="00190141" w:rsidRPr="005B5482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90141" w:rsidRPr="005B5482" w14:paraId="409F21D0" w14:textId="77777777" w:rsidTr="00CD1591">
        <w:tc>
          <w:tcPr>
            <w:tcW w:w="3628" w:type="dxa"/>
            <w:shd w:val="clear" w:color="auto" w:fill="auto"/>
            <w:vAlign w:val="bottom"/>
          </w:tcPr>
          <w:p w14:paraId="6EED966F" w14:textId="77777777" w:rsidR="00190141" w:rsidRPr="005B5482" w:rsidRDefault="00190141" w:rsidP="00190141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BB101CF" w14:textId="721990D3" w:rsidR="00190141" w:rsidRPr="005B5482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190141" w:rsidRPr="005B5482" w14:paraId="12CC88C3" w14:textId="77777777" w:rsidTr="00CD1591">
        <w:tc>
          <w:tcPr>
            <w:tcW w:w="3628" w:type="dxa"/>
            <w:shd w:val="clear" w:color="auto" w:fill="auto"/>
            <w:vAlign w:val="bottom"/>
          </w:tcPr>
          <w:p w14:paraId="1B79890A" w14:textId="77777777" w:rsidR="00190141" w:rsidRPr="005B5482" w:rsidRDefault="00190141" w:rsidP="00190141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08B15B5" w14:textId="77777777" w:rsidR="00190141" w:rsidRPr="005B5482" w:rsidRDefault="00190141" w:rsidP="0019014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190141" w:rsidRPr="005B5482" w14:paraId="62923FBB" w14:textId="77777777" w:rsidTr="00CD1591">
        <w:tc>
          <w:tcPr>
            <w:tcW w:w="3628" w:type="dxa"/>
            <w:shd w:val="clear" w:color="auto" w:fill="auto"/>
            <w:vAlign w:val="bottom"/>
          </w:tcPr>
          <w:p w14:paraId="4BA769AB" w14:textId="77777777" w:rsidR="00190141" w:rsidRPr="005B5482" w:rsidRDefault="00190141" w:rsidP="00190141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08DB43D" w14:textId="77777777" w:rsidR="00190141" w:rsidRPr="005B5482" w:rsidRDefault="00190141" w:rsidP="00190141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  <w:hideMark/>
          </w:tcPr>
          <w:p w14:paraId="07487050" w14:textId="77777777" w:rsidR="00190141" w:rsidRPr="005B5482" w:rsidRDefault="00190141" w:rsidP="0019014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1097320" w14:textId="77777777" w:rsidR="00190141" w:rsidRPr="005B5482" w:rsidRDefault="00190141" w:rsidP="00190141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90141" w:rsidRPr="005B5482" w14:paraId="11C1EFA7" w14:textId="77777777" w:rsidTr="00CD1591">
        <w:tc>
          <w:tcPr>
            <w:tcW w:w="3628" w:type="dxa"/>
            <w:shd w:val="clear" w:color="auto" w:fill="auto"/>
            <w:vAlign w:val="bottom"/>
          </w:tcPr>
          <w:p w14:paraId="1FA3D01D" w14:textId="77777777" w:rsidR="00190141" w:rsidRPr="005B5482" w:rsidRDefault="00190141" w:rsidP="00190141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A73AC0B" w14:textId="77777777" w:rsidR="00190141" w:rsidRPr="005B5482" w:rsidRDefault="00190141" w:rsidP="0019014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มกราคม 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729C1515" w14:textId="77777777" w:rsidR="00190141" w:rsidRPr="005B5482" w:rsidRDefault="00190141" w:rsidP="00190141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68E1C6D4" w14:textId="77777777" w:rsidR="00190141" w:rsidRPr="005B5482" w:rsidRDefault="00190141" w:rsidP="0019014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3895AB20" w14:textId="77777777" w:rsidR="00190141" w:rsidRPr="005B5482" w:rsidRDefault="00190141" w:rsidP="0019014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60D2CAFB" w14:textId="77777777" w:rsidR="00190141" w:rsidRPr="005B5482" w:rsidRDefault="00190141" w:rsidP="0019014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  <w:tr w:rsidR="00190141" w:rsidRPr="005B5482" w14:paraId="22AEC87B" w14:textId="77777777" w:rsidTr="00CD1591">
        <w:tc>
          <w:tcPr>
            <w:tcW w:w="3628" w:type="dxa"/>
            <w:shd w:val="clear" w:color="auto" w:fill="auto"/>
            <w:vAlign w:val="bottom"/>
            <w:hideMark/>
          </w:tcPr>
          <w:p w14:paraId="5813A5CB" w14:textId="77777777" w:rsidR="00190141" w:rsidRPr="005B5482" w:rsidRDefault="00190141" w:rsidP="00190141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4CC4B92" w14:textId="77777777" w:rsidR="00190141" w:rsidRPr="005B5482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C7BC5F4" w14:textId="77777777" w:rsidR="00190141" w:rsidRPr="005B5482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365F809" w14:textId="77777777" w:rsidR="00190141" w:rsidRPr="005B5482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9E9354F" w14:textId="77777777" w:rsidR="00190141" w:rsidRPr="005B5482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90141" w:rsidRPr="005B5482" w14:paraId="2F6F6A15" w14:textId="77777777" w:rsidTr="00CD1591">
        <w:tc>
          <w:tcPr>
            <w:tcW w:w="3628" w:type="dxa"/>
            <w:shd w:val="clear" w:color="auto" w:fill="auto"/>
            <w:vAlign w:val="bottom"/>
          </w:tcPr>
          <w:p w14:paraId="264DD3AD" w14:textId="77777777" w:rsidR="00190141" w:rsidRPr="005B5482" w:rsidRDefault="00190141" w:rsidP="00190141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2BE6825" w14:textId="77777777" w:rsidR="00190141" w:rsidRPr="005B5482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DAE142E" w14:textId="77777777" w:rsidR="00190141" w:rsidRPr="005B5482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A490028" w14:textId="77777777" w:rsidR="00190141" w:rsidRPr="005B5482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D97B109" w14:textId="77777777" w:rsidR="00190141" w:rsidRPr="005B5482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90141" w:rsidRPr="005B5482" w14:paraId="6A877D70" w14:textId="77777777" w:rsidTr="00BA1DED">
        <w:tc>
          <w:tcPr>
            <w:tcW w:w="3628" w:type="dxa"/>
            <w:shd w:val="clear" w:color="auto" w:fill="auto"/>
            <w:vAlign w:val="center"/>
            <w:hideMark/>
          </w:tcPr>
          <w:p w14:paraId="604569DD" w14:textId="031E2C8E" w:rsidR="00190141" w:rsidRPr="00274E7A" w:rsidRDefault="00190141" w:rsidP="0019014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1FB3300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81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CE08088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20</w:t>
            </w:r>
          </w:p>
        </w:tc>
        <w:tc>
          <w:tcPr>
            <w:tcW w:w="1202" w:type="dxa"/>
            <w:shd w:val="clear" w:color="auto" w:fill="auto"/>
          </w:tcPr>
          <w:p w14:paraId="4BAFD312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3414882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101</w:t>
            </w:r>
          </w:p>
        </w:tc>
      </w:tr>
      <w:tr w:rsidR="00190141" w:rsidRPr="005B5482" w14:paraId="1C817016" w14:textId="77777777" w:rsidTr="00BA1DED">
        <w:tc>
          <w:tcPr>
            <w:tcW w:w="3628" w:type="dxa"/>
            <w:shd w:val="clear" w:color="auto" w:fill="auto"/>
            <w:vAlign w:val="center"/>
          </w:tcPr>
          <w:p w14:paraId="6AE42633" w14:textId="77777777" w:rsidR="00190141" w:rsidRPr="00274E7A" w:rsidRDefault="00190141" w:rsidP="0019014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D9A5DAD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7,665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6088619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02" w:type="dxa"/>
            <w:shd w:val="clear" w:color="auto" w:fill="auto"/>
          </w:tcPr>
          <w:p w14:paraId="000D352B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5BD5C0F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8,057</w:t>
            </w:r>
          </w:p>
        </w:tc>
      </w:tr>
      <w:tr w:rsidR="00190141" w:rsidRPr="005B5482" w14:paraId="616BAC9E" w14:textId="77777777" w:rsidTr="00BA1DED">
        <w:trPr>
          <w:trHeight w:val="306"/>
        </w:trPr>
        <w:tc>
          <w:tcPr>
            <w:tcW w:w="3628" w:type="dxa"/>
            <w:shd w:val="clear" w:color="auto" w:fill="auto"/>
            <w:vAlign w:val="center"/>
          </w:tcPr>
          <w:p w14:paraId="2CB5CBD0" w14:textId="1C3F2737" w:rsidR="00190141" w:rsidRPr="00274E7A" w:rsidRDefault="00190141" w:rsidP="0019014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558A754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239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5182745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(142)</w:t>
            </w:r>
          </w:p>
        </w:tc>
        <w:tc>
          <w:tcPr>
            <w:tcW w:w="1202" w:type="dxa"/>
            <w:shd w:val="clear" w:color="auto" w:fill="auto"/>
          </w:tcPr>
          <w:p w14:paraId="4AA74F2B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F94FAF1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97</w:t>
            </w:r>
          </w:p>
        </w:tc>
      </w:tr>
      <w:tr w:rsidR="00190141" w:rsidRPr="005B5482" w14:paraId="781B07E6" w14:textId="77777777" w:rsidTr="00BA1DED">
        <w:tc>
          <w:tcPr>
            <w:tcW w:w="3628" w:type="dxa"/>
            <w:shd w:val="clear" w:color="auto" w:fill="auto"/>
            <w:vAlign w:val="center"/>
          </w:tcPr>
          <w:p w14:paraId="7ACA04A8" w14:textId="77777777" w:rsidR="00190141" w:rsidRPr="00274E7A" w:rsidRDefault="00190141" w:rsidP="0019014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321AA60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D91FCC4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</w:p>
        </w:tc>
        <w:tc>
          <w:tcPr>
            <w:tcW w:w="1202" w:type="dxa"/>
            <w:shd w:val="clear" w:color="auto" w:fill="auto"/>
          </w:tcPr>
          <w:p w14:paraId="549AC784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0E4E466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455</w:t>
            </w:r>
          </w:p>
        </w:tc>
      </w:tr>
      <w:tr w:rsidR="00190141" w:rsidRPr="005B5482" w14:paraId="3BC73B41" w14:textId="77777777" w:rsidTr="00BA1DED">
        <w:tc>
          <w:tcPr>
            <w:tcW w:w="3628" w:type="dxa"/>
            <w:shd w:val="clear" w:color="auto" w:fill="auto"/>
            <w:vAlign w:val="center"/>
          </w:tcPr>
          <w:p w14:paraId="400B0382" w14:textId="77777777" w:rsidR="00190141" w:rsidRPr="00274E7A" w:rsidRDefault="00190141" w:rsidP="0019014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1925CEF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4,876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703F3F8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1DB36550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6426271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4,876</w:t>
            </w:r>
          </w:p>
        </w:tc>
      </w:tr>
      <w:tr w:rsidR="00190141" w:rsidRPr="005B5482" w14:paraId="3D37DECE" w14:textId="77777777" w:rsidTr="00BA1DED">
        <w:tc>
          <w:tcPr>
            <w:tcW w:w="3628" w:type="dxa"/>
            <w:shd w:val="clear" w:color="auto" w:fill="auto"/>
            <w:vAlign w:val="center"/>
          </w:tcPr>
          <w:p w14:paraId="6538FAE9" w14:textId="77777777" w:rsidR="00190141" w:rsidRPr="00274E7A" w:rsidRDefault="00190141" w:rsidP="0019014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5FEB5BA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4,150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78E8ECB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(61)</w:t>
            </w:r>
          </w:p>
        </w:tc>
        <w:tc>
          <w:tcPr>
            <w:tcW w:w="1202" w:type="dxa"/>
            <w:shd w:val="clear" w:color="auto" w:fill="auto"/>
          </w:tcPr>
          <w:p w14:paraId="2308BCA4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139B094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4,089</w:t>
            </w:r>
          </w:p>
        </w:tc>
      </w:tr>
      <w:tr w:rsidR="00190141" w:rsidRPr="005B5482" w14:paraId="232AB342" w14:textId="77777777" w:rsidTr="00BA1DED">
        <w:tc>
          <w:tcPr>
            <w:tcW w:w="3628" w:type="dxa"/>
            <w:shd w:val="clear" w:color="auto" w:fill="auto"/>
            <w:vAlign w:val="center"/>
          </w:tcPr>
          <w:p w14:paraId="236B51CA" w14:textId="77777777" w:rsidR="00190141" w:rsidRPr="00274E7A" w:rsidRDefault="00190141" w:rsidP="00190141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72D7AC3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4,082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6CB7683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(2,371)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68E5A1A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E238178" w14:textId="77777777" w:rsidR="00190141" w:rsidRPr="00274E7A" w:rsidRDefault="00190141" w:rsidP="0019014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1,711</w:t>
            </w:r>
          </w:p>
        </w:tc>
      </w:tr>
      <w:tr w:rsidR="00190141" w:rsidRPr="005B5482" w14:paraId="3F3FB2FF" w14:textId="77777777" w:rsidTr="00BA1DED">
        <w:tc>
          <w:tcPr>
            <w:tcW w:w="3628" w:type="dxa"/>
            <w:shd w:val="clear" w:color="auto" w:fill="auto"/>
            <w:vAlign w:val="center"/>
          </w:tcPr>
          <w:p w14:paraId="382BBC93" w14:textId="77777777" w:rsidR="00190141" w:rsidRPr="00274E7A" w:rsidRDefault="00190141" w:rsidP="00190141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0EE25D4" w14:textId="77777777" w:rsidR="00190141" w:rsidRPr="00274E7A" w:rsidRDefault="00190141" w:rsidP="00C571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1,077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B2DE200" w14:textId="77777777" w:rsidR="00190141" w:rsidRPr="00274E7A" w:rsidRDefault="00190141" w:rsidP="00C571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47</w:t>
            </w:r>
          </w:p>
        </w:tc>
        <w:tc>
          <w:tcPr>
            <w:tcW w:w="1202" w:type="dxa"/>
            <w:shd w:val="clear" w:color="auto" w:fill="auto"/>
          </w:tcPr>
          <w:p w14:paraId="3A43E561" w14:textId="77777777" w:rsidR="00190141" w:rsidRPr="00274E7A" w:rsidRDefault="00190141" w:rsidP="00C571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9C39533" w14:textId="77777777" w:rsidR="00190141" w:rsidRPr="00274E7A" w:rsidRDefault="00190141" w:rsidP="00C571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1,124</w:t>
            </w:r>
          </w:p>
        </w:tc>
      </w:tr>
      <w:tr w:rsidR="00190141" w:rsidRPr="005B5482" w14:paraId="4114061F" w14:textId="77777777" w:rsidTr="00CD1591">
        <w:tc>
          <w:tcPr>
            <w:tcW w:w="3628" w:type="dxa"/>
            <w:shd w:val="clear" w:color="auto" w:fill="auto"/>
            <w:vAlign w:val="bottom"/>
          </w:tcPr>
          <w:p w14:paraId="3B613C0C" w14:textId="77777777" w:rsidR="00190141" w:rsidRPr="00274E7A" w:rsidRDefault="00190141" w:rsidP="0019014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C495D72" w14:textId="141C6DED" w:rsidR="00190141" w:rsidRPr="00274E7A" w:rsidRDefault="00190141" w:rsidP="0019014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22,</w:t>
            </w:r>
            <w:r w:rsidR="00C5717E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="002847C4">
              <w:rPr>
                <w:rFonts w:ascii="BrowalliaUPC" w:hAnsi="BrowalliaUPC" w:cs="BrowalliaUPC"/>
                <w:sz w:val="24"/>
                <w:szCs w:val="24"/>
                <w:lang w:val="en-GB"/>
              </w:rPr>
              <w:t>94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592A406" w14:textId="02F7AD0A" w:rsidR="00190141" w:rsidRPr="00274E7A" w:rsidRDefault="00190141" w:rsidP="0019014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(2,0</w:t>
            </w:r>
            <w:r w:rsidR="00C5717E">
              <w:rPr>
                <w:rFonts w:ascii="BrowalliaUPC" w:hAnsi="BrowalliaUPC" w:cs="BrowalliaUPC"/>
                <w:sz w:val="24"/>
                <w:szCs w:val="24"/>
              </w:rPr>
              <w:t>84</w:t>
            </w: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5AB4A34" w14:textId="77777777" w:rsidR="00190141" w:rsidRPr="00274E7A" w:rsidRDefault="00190141" w:rsidP="0019014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74A866E" w14:textId="67ED658E" w:rsidR="00190141" w:rsidRPr="00274E7A" w:rsidRDefault="00190141" w:rsidP="0019014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20,</w:t>
            </w:r>
            <w:r w:rsidR="002847C4">
              <w:rPr>
                <w:rFonts w:ascii="BrowalliaUPC" w:hAnsi="BrowalliaUPC" w:cs="BrowalliaUPC"/>
                <w:sz w:val="24"/>
                <w:szCs w:val="24"/>
                <w:lang w:val="en-GB"/>
              </w:rPr>
              <w:t>510</w:t>
            </w:r>
          </w:p>
        </w:tc>
      </w:tr>
      <w:tr w:rsidR="002847C4" w:rsidRPr="005B5482" w14:paraId="1F183AC8" w14:textId="77777777" w:rsidTr="00CD1591">
        <w:tc>
          <w:tcPr>
            <w:tcW w:w="3628" w:type="dxa"/>
            <w:shd w:val="clear" w:color="auto" w:fill="auto"/>
            <w:vAlign w:val="bottom"/>
          </w:tcPr>
          <w:p w14:paraId="3567B52E" w14:textId="77777777" w:rsidR="002847C4" w:rsidRPr="00274E7A" w:rsidRDefault="002847C4" w:rsidP="0019014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69E66F9" w14:textId="77777777" w:rsidR="002847C4" w:rsidRPr="00274E7A" w:rsidRDefault="002847C4" w:rsidP="002847C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5E14050" w14:textId="77777777" w:rsidR="002847C4" w:rsidRPr="00274E7A" w:rsidRDefault="002847C4" w:rsidP="002847C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D6D1F72" w14:textId="77777777" w:rsidR="002847C4" w:rsidRPr="00274E7A" w:rsidRDefault="002847C4" w:rsidP="002847C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E5C1ED9" w14:textId="77777777" w:rsidR="002847C4" w:rsidRPr="00274E7A" w:rsidRDefault="002847C4" w:rsidP="002847C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5717E" w:rsidRPr="005B5482" w14:paraId="666DAB48" w14:textId="77777777" w:rsidTr="00CD1591">
        <w:tc>
          <w:tcPr>
            <w:tcW w:w="3628" w:type="dxa"/>
            <w:shd w:val="clear" w:color="auto" w:fill="auto"/>
            <w:vAlign w:val="bottom"/>
          </w:tcPr>
          <w:p w14:paraId="3B74585E" w14:textId="10B214D4" w:rsidR="00C5717E" w:rsidRPr="00274E7A" w:rsidRDefault="002847C4" w:rsidP="002847C4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b/>
                <w:bCs/>
                <w:sz w:val="24"/>
                <w:szCs w:val="24"/>
                <w:cs/>
              </w:rPr>
              <w:t>หนี้สิน</w:t>
            </w: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ภาษีเงินได้รอการตัดบัญชีจาก </w:t>
            </w: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96ED21B" w14:textId="77777777" w:rsidR="00C5717E" w:rsidRPr="00274E7A" w:rsidRDefault="00C5717E" w:rsidP="00C571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B7F4C59" w14:textId="77777777" w:rsidR="00C5717E" w:rsidRPr="00274E7A" w:rsidRDefault="00C5717E" w:rsidP="00C571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DA0B398" w14:textId="77777777" w:rsidR="00C5717E" w:rsidRPr="00274E7A" w:rsidRDefault="00C5717E" w:rsidP="00C571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916B014" w14:textId="77777777" w:rsidR="00C5717E" w:rsidRPr="00274E7A" w:rsidRDefault="00C5717E" w:rsidP="00C571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5717E" w:rsidRPr="005B5482" w14:paraId="06E23C0F" w14:textId="77777777" w:rsidTr="001F69F1">
        <w:trPr>
          <w:trHeight w:val="315"/>
        </w:trPr>
        <w:tc>
          <w:tcPr>
            <w:tcW w:w="3628" w:type="dxa"/>
            <w:shd w:val="clear" w:color="auto" w:fill="auto"/>
            <w:vAlign w:val="center"/>
          </w:tcPr>
          <w:p w14:paraId="383BBD23" w14:textId="1D906880" w:rsidR="00C5717E" w:rsidRPr="005B5482" w:rsidRDefault="00C5717E" w:rsidP="00C5717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6D3B470" w14:textId="4805B60A" w:rsidR="00C5717E" w:rsidRPr="005B5482" w:rsidRDefault="00C5717E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(9)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2BE2CE3" w14:textId="1E2578AC" w:rsidR="00C5717E" w:rsidRPr="005B5482" w:rsidRDefault="00C5717E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(13)</w:t>
            </w:r>
          </w:p>
        </w:tc>
        <w:tc>
          <w:tcPr>
            <w:tcW w:w="1202" w:type="dxa"/>
            <w:shd w:val="clear" w:color="auto" w:fill="auto"/>
          </w:tcPr>
          <w:p w14:paraId="34CCF880" w14:textId="1E932C90" w:rsidR="00C5717E" w:rsidRPr="005B5482" w:rsidRDefault="00C5717E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6661FE4" w14:textId="0F214E22" w:rsidR="00C5717E" w:rsidRPr="005B5482" w:rsidRDefault="00C5717E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(22)</w:t>
            </w:r>
          </w:p>
        </w:tc>
      </w:tr>
      <w:tr w:rsidR="00E963BD" w:rsidRPr="005B5482" w14:paraId="2C6DA001" w14:textId="77777777" w:rsidTr="00CD1591">
        <w:tc>
          <w:tcPr>
            <w:tcW w:w="3628" w:type="dxa"/>
            <w:shd w:val="clear" w:color="auto" w:fill="auto"/>
            <w:vAlign w:val="bottom"/>
          </w:tcPr>
          <w:p w14:paraId="3026B0D7" w14:textId="117F6EBE" w:rsidR="00E963BD" w:rsidRPr="005B5482" w:rsidRDefault="00E963BD" w:rsidP="00E963BD">
            <w:pPr>
              <w:tabs>
                <w:tab w:val="clear" w:pos="227"/>
              </w:tabs>
              <w:spacing w:line="240" w:lineRule="auto"/>
              <w:ind w:left="342" w:hanging="453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75AF415" w14:textId="0D74EDE8" w:rsidR="00E963BD" w:rsidRPr="005B5482" w:rsidRDefault="00E963BD" w:rsidP="00E963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(9)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752AA83" w14:textId="402399C4" w:rsidR="00E963BD" w:rsidRPr="005B5482" w:rsidRDefault="00E963BD" w:rsidP="00E963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(13)</w:t>
            </w:r>
          </w:p>
        </w:tc>
        <w:tc>
          <w:tcPr>
            <w:tcW w:w="1202" w:type="dxa"/>
            <w:shd w:val="clear" w:color="auto" w:fill="auto"/>
          </w:tcPr>
          <w:p w14:paraId="1964381D" w14:textId="093088C2" w:rsidR="00E963BD" w:rsidRPr="005B5482" w:rsidRDefault="00E963BD" w:rsidP="00E963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4C95FD1" w14:textId="2F94C185" w:rsidR="00E963BD" w:rsidRPr="005B5482" w:rsidRDefault="00E963BD" w:rsidP="00E963B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(22)</w:t>
            </w:r>
          </w:p>
        </w:tc>
      </w:tr>
    </w:tbl>
    <w:p w14:paraId="6BDEE4DB" w14:textId="60FE8816" w:rsidR="002B4850" w:rsidRPr="005B5482" w:rsidRDefault="002B48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tbl>
      <w:tblPr>
        <w:tblW w:w="8438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5"/>
        <w:gridCol w:w="1202"/>
        <w:gridCol w:w="1201"/>
        <w:gridCol w:w="1203"/>
        <w:gridCol w:w="1207"/>
      </w:tblGrid>
      <w:tr w:rsidR="00334E16" w:rsidRPr="005B5482" w14:paraId="0A6D310C" w14:textId="77777777" w:rsidTr="00610EFD">
        <w:trPr>
          <w:tblHeader/>
        </w:trPr>
        <w:tc>
          <w:tcPr>
            <w:tcW w:w="3625" w:type="dxa"/>
            <w:vAlign w:val="bottom"/>
          </w:tcPr>
          <w:p w14:paraId="1D5A3170" w14:textId="77777777" w:rsidR="00334E16" w:rsidRPr="005B5482" w:rsidRDefault="00334E16" w:rsidP="007013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2827657D" w14:textId="67A83AA5" w:rsidR="00334E16" w:rsidRPr="005B5482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334E16" w:rsidRPr="005B5482" w14:paraId="2A94F178" w14:textId="77777777" w:rsidTr="00610EFD">
        <w:trPr>
          <w:tblHeader/>
        </w:trPr>
        <w:tc>
          <w:tcPr>
            <w:tcW w:w="3625" w:type="dxa"/>
            <w:vAlign w:val="bottom"/>
          </w:tcPr>
          <w:p w14:paraId="19FF5B86" w14:textId="77777777" w:rsidR="00334E16" w:rsidRPr="005B5482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7466E610" w14:textId="77777777" w:rsidR="00334E16" w:rsidRPr="005B5482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334E16" w:rsidRPr="005B5482" w14:paraId="7438C141" w14:textId="77777777" w:rsidTr="00C03616">
        <w:trPr>
          <w:tblHeader/>
        </w:trPr>
        <w:tc>
          <w:tcPr>
            <w:tcW w:w="3625" w:type="dxa"/>
            <w:vAlign w:val="bottom"/>
          </w:tcPr>
          <w:p w14:paraId="2F005399" w14:textId="77777777" w:rsidR="00334E16" w:rsidRPr="005B5482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A93E79A" w14:textId="77777777" w:rsidR="00334E16" w:rsidRPr="005B5482" w:rsidRDefault="00334E16" w:rsidP="00C76308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5728E2AC" w14:textId="77777777" w:rsidR="00334E16" w:rsidRPr="005B5482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7" w:type="dxa"/>
            <w:vAlign w:val="bottom"/>
          </w:tcPr>
          <w:p w14:paraId="568CD79F" w14:textId="77777777" w:rsidR="00334E16" w:rsidRPr="005B5482" w:rsidRDefault="00334E16" w:rsidP="00C76308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34E16" w:rsidRPr="005B5482" w14:paraId="2A1895FB" w14:textId="77777777" w:rsidTr="00C03616">
        <w:trPr>
          <w:tblHeader/>
        </w:trPr>
        <w:tc>
          <w:tcPr>
            <w:tcW w:w="3625" w:type="dxa"/>
            <w:vAlign w:val="bottom"/>
          </w:tcPr>
          <w:p w14:paraId="405ADA4B" w14:textId="77777777" w:rsidR="00334E16" w:rsidRPr="005B5482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  <w:hideMark/>
          </w:tcPr>
          <w:p w14:paraId="78753680" w14:textId="798F52B4" w:rsidR="00334E16" w:rsidRPr="005B5482" w:rsidRDefault="00DA527B" w:rsidP="00F806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F1781E" w:rsidRPr="005B5482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  <w:tc>
          <w:tcPr>
            <w:tcW w:w="1201" w:type="dxa"/>
            <w:vAlign w:val="bottom"/>
            <w:hideMark/>
          </w:tcPr>
          <w:p w14:paraId="43B8C2BD" w14:textId="77777777" w:rsidR="00334E16" w:rsidRPr="005B5482" w:rsidRDefault="00334E16" w:rsidP="00C76308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3" w:type="dxa"/>
            <w:vAlign w:val="bottom"/>
            <w:hideMark/>
          </w:tcPr>
          <w:p w14:paraId="2213986A" w14:textId="77777777" w:rsidR="00334E16" w:rsidRPr="005B5482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64CAE67C" w14:textId="77777777" w:rsidR="00334E16" w:rsidRPr="005B5482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vAlign w:val="bottom"/>
            <w:hideMark/>
          </w:tcPr>
          <w:p w14:paraId="56F903EE" w14:textId="54210D73" w:rsidR="00334E16" w:rsidRPr="005B5482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F1781E" w:rsidRPr="005B5482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</w:tr>
      <w:tr w:rsidR="00334E16" w:rsidRPr="005B5482" w14:paraId="2EA877CD" w14:textId="77777777" w:rsidTr="00C03616">
        <w:tc>
          <w:tcPr>
            <w:tcW w:w="3625" w:type="dxa"/>
            <w:vAlign w:val="bottom"/>
            <w:hideMark/>
          </w:tcPr>
          <w:p w14:paraId="0C3E93D5" w14:textId="25D1956E" w:rsidR="00334E16" w:rsidRPr="005B5482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7B9F718" w14:textId="77777777" w:rsidR="00334E16" w:rsidRPr="005B5482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14492DB6" w14:textId="77777777" w:rsidR="00334E16" w:rsidRPr="005B5482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566B585D" w14:textId="77777777" w:rsidR="00334E16" w:rsidRPr="005B5482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6F29B8EE" w14:textId="77777777" w:rsidR="00334E16" w:rsidRPr="005B5482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0C1CED" w:rsidRPr="005B5482" w14:paraId="15166508" w14:textId="77777777" w:rsidTr="00C03616">
        <w:tc>
          <w:tcPr>
            <w:tcW w:w="3625" w:type="dxa"/>
            <w:vAlign w:val="bottom"/>
          </w:tcPr>
          <w:p w14:paraId="6E3D0B65" w14:textId="71CB7843" w:rsidR="000C1CED" w:rsidRPr="005B5482" w:rsidRDefault="000C1CED" w:rsidP="00C76308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vAlign w:val="bottom"/>
          </w:tcPr>
          <w:p w14:paraId="36EB0486" w14:textId="77777777" w:rsidR="000C1CED" w:rsidRPr="005B5482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711952A2" w14:textId="77777777" w:rsidR="000C1CED" w:rsidRPr="005B5482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7383F567" w14:textId="77777777" w:rsidR="000C1CED" w:rsidRPr="005B5482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286A67A1" w14:textId="77777777" w:rsidR="000C1CED" w:rsidRPr="005B5482" w:rsidRDefault="000C1CED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1781E" w:rsidRPr="005B5482" w14:paraId="58CF9A43" w14:textId="77777777" w:rsidTr="00C03616">
        <w:tc>
          <w:tcPr>
            <w:tcW w:w="3625" w:type="dxa"/>
            <w:shd w:val="clear" w:color="auto" w:fill="auto"/>
            <w:vAlign w:val="bottom"/>
          </w:tcPr>
          <w:p w14:paraId="1008B856" w14:textId="288F62CC" w:rsidR="00F1781E" w:rsidRPr="005B5482" w:rsidRDefault="00F1781E" w:rsidP="00F1781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</w:t>
            </w:r>
            <w:r w:rsidR="00171833">
              <w:rPr>
                <w:rFonts w:ascii="BrowalliaUPC" w:hAnsi="BrowalliaUPC" w:cs="BrowalliaUPC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9946BF2" w14:textId="5E2C404C" w:rsidR="00F1781E" w:rsidRPr="005B5482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55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DFDFF4E" w14:textId="7DB84F8E" w:rsidR="00F1781E" w:rsidRPr="005B5482" w:rsidRDefault="00326E99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43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64380563" w14:textId="14D1D868" w:rsidR="00F1781E" w:rsidRPr="005B5482" w:rsidRDefault="004E0F7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4338DB1" w14:textId="0FBA0509" w:rsidR="00F1781E" w:rsidRPr="001E079E" w:rsidRDefault="001E079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12</w:t>
            </w:r>
          </w:p>
        </w:tc>
      </w:tr>
      <w:tr w:rsidR="00F1781E" w:rsidRPr="005B5482" w14:paraId="7A717F13" w14:textId="77777777" w:rsidTr="00C03616">
        <w:tc>
          <w:tcPr>
            <w:tcW w:w="3625" w:type="dxa"/>
            <w:shd w:val="clear" w:color="auto" w:fill="auto"/>
            <w:vAlign w:val="bottom"/>
          </w:tcPr>
          <w:p w14:paraId="2F5DE9D0" w14:textId="5AE82337" w:rsidR="00F1781E" w:rsidRPr="005B5482" w:rsidRDefault="00F1781E" w:rsidP="00F1781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0DF9280" w14:textId="62AB7EB8" w:rsidR="00F1781E" w:rsidRPr="005B5482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6,050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C040C58" w14:textId="445ACE3E" w:rsidR="00F1781E" w:rsidRPr="00D104A7" w:rsidRDefault="00D104A7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786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225A6FA0" w14:textId="5167C3E1" w:rsidR="00F1781E" w:rsidRPr="005B5482" w:rsidRDefault="004E0F7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27916EF" w14:textId="2A9D280A" w:rsidR="00F1781E" w:rsidRPr="001E3F9D" w:rsidRDefault="001E3F9D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5,264</w:t>
            </w:r>
          </w:p>
        </w:tc>
      </w:tr>
      <w:tr w:rsidR="00F1781E" w:rsidRPr="005B5482" w14:paraId="20C10B80" w14:textId="77777777" w:rsidTr="00C03616">
        <w:tc>
          <w:tcPr>
            <w:tcW w:w="3625" w:type="dxa"/>
            <w:shd w:val="clear" w:color="auto" w:fill="auto"/>
          </w:tcPr>
          <w:p w14:paraId="6F24FB35" w14:textId="7193C8E2" w:rsidR="00F1781E" w:rsidRPr="005B5482" w:rsidRDefault="00F1781E" w:rsidP="00F1781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8C60208" w14:textId="68295440" w:rsidR="00F1781E" w:rsidRPr="005B5482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97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F48EEC1" w14:textId="50A93AFC" w:rsidR="00F1781E" w:rsidRPr="00D104A7" w:rsidRDefault="00D104A7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68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0BFC5A14" w14:textId="14D26E20" w:rsidR="00F1781E" w:rsidRPr="005B5482" w:rsidRDefault="004E0F7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B185D52" w14:textId="60A93C78" w:rsidR="00F1781E" w:rsidRPr="005B5482" w:rsidRDefault="001E3F9D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29</w:t>
            </w:r>
          </w:p>
        </w:tc>
      </w:tr>
      <w:tr w:rsidR="00F1781E" w:rsidRPr="005B5482" w14:paraId="385D7683" w14:textId="77777777" w:rsidTr="00C03616">
        <w:tc>
          <w:tcPr>
            <w:tcW w:w="3625" w:type="dxa"/>
            <w:shd w:val="clear" w:color="auto" w:fill="auto"/>
          </w:tcPr>
          <w:p w14:paraId="28E2F8F4" w14:textId="6C50B7B5" w:rsidR="00F1781E" w:rsidRPr="005B5482" w:rsidRDefault="00F1781E" w:rsidP="00F1781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757F1C" w14:textId="1491FB50" w:rsidR="00F1781E" w:rsidRPr="005B5482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9A202E" w14:textId="4C71840E" w:rsidR="00F1781E" w:rsidRPr="00D104A7" w:rsidRDefault="00D104A7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="00BB7E48">
              <w:rPr>
                <w:rFonts w:ascii="BrowalliaUPC" w:hAnsi="BrowalliaUPC" w:cs="BrowalliaUPC"/>
                <w:sz w:val="24"/>
                <w:szCs w:val="24"/>
              </w:rPr>
              <w:t>243</w:t>
            </w:r>
            <w:r w:rsidR="00BB7E48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27D1315F" w14:textId="67D77DDE" w:rsidR="00F1781E" w:rsidRPr="005B5482" w:rsidRDefault="004E0F7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F5FC6E1" w14:textId="068BDF66" w:rsidR="00F1781E" w:rsidRPr="005B5482" w:rsidRDefault="001E3F9D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213</w:t>
            </w:r>
          </w:p>
        </w:tc>
      </w:tr>
      <w:tr w:rsidR="00F1781E" w:rsidRPr="005B5482" w14:paraId="50E97B1C" w14:textId="77777777" w:rsidTr="00C03616">
        <w:tc>
          <w:tcPr>
            <w:tcW w:w="3625" w:type="dxa"/>
            <w:shd w:val="clear" w:color="auto" w:fill="auto"/>
          </w:tcPr>
          <w:p w14:paraId="33C604F3" w14:textId="5EEC1D4D" w:rsidR="00F1781E" w:rsidRPr="005B5482" w:rsidRDefault="00F1781E" w:rsidP="00F1781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EB8A024" w14:textId="3F62DA4B" w:rsidR="00F1781E" w:rsidRPr="005B5482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4,876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BE451F5" w14:textId="11B9D6F3" w:rsidR="00F1781E" w:rsidRPr="005B5482" w:rsidRDefault="00BB7E48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272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2128E56B" w14:textId="510488FC" w:rsidR="00F1781E" w:rsidRPr="005B5482" w:rsidRDefault="004E0F7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8F6034D" w14:textId="1261F42D" w:rsidR="00F1781E" w:rsidRPr="005B5482" w:rsidRDefault="001E3F9D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4,</w:t>
            </w:r>
            <w:r w:rsidR="00E56D30">
              <w:rPr>
                <w:rFonts w:ascii="BrowalliaUPC" w:hAnsi="BrowalliaUPC" w:cs="BrowalliaUPC"/>
                <w:sz w:val="24"/>
                <w:szCs w:val="24"/>
                <w:lang w:val="en-GB"/>
              </w:rPr>
              <w:t>604</w:t>
            </w:r>
          </w:p>
        </w:tc>
      </w:tr>
      <w:tr w:rsidR="00F1781E" w:rsidRPr="005B5482" w14:paraId="07E880F6" w14:textId="77777777" w:rsidTr="00C03616">
        <w:tc>
          <w:tcPr>
            <w:tcW w:w="3625" w:type="dxa"/>
            <w:shd w:val="clear" w:color="auto" w:fill="auto"/>
            <w:vAlign w:val="bottom"/>
          </w:tcPr>
          <w:p w14:paraId="055E4EA1" w14:textId="2165C7A2" w:rsidR="00F1781E" w:rsidRPr="005B5482" w:rsidRDefault="00F1781E" w:rsidP="00F1781E">
            <w:pPr>
              <w:spacing w:line="240" w:lineRule="auto"/>
              <w:ind w:left="15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DFB2A1E" w14:textId="4E5D4BDB" w:rsidR="00F1781E" w:rsidRPr="005B5482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3,939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78B7A24" w14:textId="2C4C3AF1" w:rsidR="00F1781E" w:rsidRPr="00BB7E48" w:rsidRDefault="00BB7E48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551</w:t>
            </w:r>
          </w:p>
        </w:tc>
        <w:tc>
          <w:tcPr>
            <w:tcW w:w="1203" w:type="dxa"/>
            <w:shd w:val="clear" w:color="auto" w:fill="auto"/>
          </w:tcPr>
          <w:p w14:paraId="3CD9AE97" w14:textId="6B2EA0F0" w:rsidR="00F1781E" w:rsidRPr="005B5482" w:rsidRDefault="004E0F7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 w:rsidR="001E079E">
              <w:rPr>
                <w:rFonts w:ascii="BrowalliaUPC" w:hAnsi="BrowalliaUPC" w:cs="BrowalliaUPC"/>
                <w:sz w:val="24"/>
                <w:szCs w:val="24"/>
              </w:rPr>
              <w:t>85</w:t>
            </w:r>
            <w:r w:rsidR="00660D06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1E079E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60BA5E9" w14:textId="367664D7" w:rsidR="00F1781E" w:rsidRPr="00D2208F" w:rsidRDefault="00E56D30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3,63</w:t>
            </w:r>
            <w:r w:rsidR="00D2208F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</w:tr>
      <w:tr w:rsidR="00F1781E" w:rsidRPr="005B5482" w14:paraId="36BCB53E" w14:textId="77777777" w:rsidTr="00C13DD2">
        <w:tc>
          <w:tcPr>
            <w:tcW w:w="3625" w:type="dxa"/>
            <w:shd w:val="clear" w:color="auto" w:fill="auto"/>
            <w:vAlign w:val="bottom"/>
          </w:tcPr>
          <w:p w14:paraId="1DCE029D" w14:textId="79EC532F" w:rsidR="00F1781E" w:rsidRPr="005B5482" w:rsidRDefault="00F1781E" w:rsidP="00F1781E">
            <w:pPr>
              <w:spacing w:line="240" w:lineRule="auto"/>
              <w:ind w:left="15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346F258" w14:textId="6C33FDE0" w:rsidR="00F1781E" w:rsidRPr="005B5482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1,711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3CBBB03" w14:textId="7E3CC404" w:rsidR="00F1781E" w:rsidRPr="005B5482" w:rsidRDefault="004E0F7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="00D2208F">
              <w:rPr>
                <w:rFonts w:ascii="BrowalliaUPC" w:hAnsi="BrowalliaUPC" w:cs="BrowalliaUPC"/>
                <w:sz w:val="24"/>
                <w:szCs w:val="24"/>
                <w:lang w:val="en-GB"/>
              </w:rPr>
              <w:t>79</w:t>
            </w:r>
          </w:p>
        </w:tc>
        <w:tc>
          <w:tcPr>
            <w:tcW w:w="1203" w:type="dxa"/>
            <w:shd w:val="clear" w:color="auto" w:fill="auto"/>
          </w:tcPr>
          <w:p w14:paraId="49D23FE7" w14:textId="76128DDE" w:rsidR="00F1781E" w:rsidRPr="005B5482" w:rsidRDefault="001E079E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1EA5B49" w14:textId="294DA254" w:rsidR="00F1781E" w:rsidRPr="005B5482" w:rsidRDefault="00E56D30" w:rsidP="00F178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2,59</w:t>
            </w:r>
            <w:r w:rsidR="00D2208F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</w:p>
        </w:tc>
      </w:tr>
      <w:tr w:rsidR="00F1781E" w:rsidRPr="005B5482" w14:paraId="2A3A09E4" w14:textId="77777777" w:rsidTr="00C03616">
        <w:tc>
          <w:tcPr>
            <w:tcW w:w="3625" w:type="dxa"/>
            <w:shd w:val="clear" w:color="auto" w:fill="auto"/>
            <w:vAlign w:val="bottom"/>
          </w:tcPr>
          <w:p w14:paraId="40B8AD20" w14:textId="7AFB4DC7" w:rsidR="00F1781E" w:rsidRPr="005B5482" w:rsidRDefault="00F1781E" w:rsidP="00F1781E">
            <w:pPr>
              <w:spacing w:line="240" w:lineRule="auto"/>
              <w:ind w:left="159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7D68A75" w14:textId="219F7B1B" w:rsidR="00F1781E" w:rsidRPr="005B5482" w:rsidRDefault="00F1781E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1,125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C8A5836" w14:textId="35ADE613" w:rsidR="00F1781E" w:rsidRPr="004E0F7E" w:rsidRDefault="004E0F7E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307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7266E1D0" w14:textId="40D9869E" w:rsidR="00F1781E" w:rsidRPr="005B5482" w:rsidRDefault="001E079E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FF1CC5D" w14:textId="745AC04A" w:rsidR="00F1781E" w:rsidRPr="005B5482" w:rsidRDefault="00E56D30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818</w:t>
            </w:r>
          </w:p>
        </w:tc>
      </w:tr>
      <w:tr w:rsidR="00F1781E" w:rsidRPr="005B5482" w14:paraId="108FA7B0" w14:textId="77777777" w:rsidTr="00C03616">
        <w:tc>
          <w:tcPr>
            <w:tcW w:w="3625" w:type="dxa"/>
            <w:shd w:val="clear" w:color="auto" w:fill="auto"/>
            <w:vAlign w:val="bottom"/>
          </w:tcPr>
          <w:p w14:paraId="18AF81F5" w14:textId="77777777" w:rsidR="00F1781E" w:rsidRPr="005B5482" w:rsidRDefault="00F1781E" w:rsidP="00F1781E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0194383" w14:textId="129C6026" w:rsidR="00F1781E" w:rsidRPr="005B5482" w:rsidRDefault="00F1781E" w:rsidP="00F178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18,</w:t>
            </w:r>
            <w:r w:rsidR="0098566E">
              <w:rPr>
                <w:rFonts w:ascii="BrowalliaUPC" w:hAnsi="BrowalliaUPC" w:cs="BrowalliaUPC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3FBDB7" w14:textId="79A3A16A" w:rsidR="00F1781E" w:rsidRPr="004E0F7E" w:rsidRDefault="004E0F7E" w:rsidP="00F178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2</w:t>
            </w:r>
            <w:r w:rsidR="0098566E">
              <w:rPr>
                <w:rFonts w:ascii="BrowalliaUPC" w:hAnsi="BrowalliaUPC" w:cs="BrowalliaUPC"/>
                <w:sz w:val="24"/>
                <w:szCs w:val="24"/>
              </w:rPr>
              <w:t>89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5DCB65" w14:textId="31ECA44A" w:rsidR="00F1781E" w:rsidRPr="005B5482" w:rsidRDefault="001E079E" w:rsidP="00F178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85</w:t>
            </w:r>
            <w:r w:rsidR="00660D06">
              <w:rPr>
                <w:rFonts w:ascii="BrowalliaUPC" w:hAnsi="BrowalliaUPC" w:cs="BrowalliaUPC"/>
                <w:sz w:val="24"/>
                <w:szCs w:val="24"/>
              </w:rPr>
              <w:t>3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5509C79" w14:textId="2B048C40" w:rsidR="00F1781E" w:rsidRPr="00E56D30" w:rsidRDefault="00E56D30" w:rsidP="00F178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17,16</w:t>
            </w:r>
            <w:r w:rsidR="0098566E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</w:tr>
      <w:tr w:rsidR="0098566E" w:rsidRPr="005B5482" w14:paraId="1BF57F43" w14:textId="77777777" w:rsidTr="00C03616">
        <w:tc>
          <w:tcPr>
            <w:tcW w:w="3625" w:type="dxa"/>
            <w:shd w:val="clear" w:color="auto" w:fill="auto"/>
            <w:vAlign w:val="bottom"/>
          </w:tcPr>
          <w:p w14:paraId="7DCDE2B1" w14:textId="77777777" w:rsidR="0098566E" w:rsidRPr="005B5482" w:rsidRDefault="0098566E" w:rsidP="00F1781E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E7EA632" w14:textId="77777777" w:rsidR="0098566E" w:rsidRPr="005B5482" w:rsidRDefault="0098566E" w:rsidP="0098566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BBABCC8" w14:textId="77777777" w:rsidR="0098566E" w:rsidRDefault="0098566E" w:rsidP="0098566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5E91EB9" w14:textId="77777777" w:rsidR="0098566E" w:rsidRDefault="0098566E" w:rsidP="0098566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B4C5F6B" w14:textId="77777777" w:rsidR="0098566E" w:rsidRDefault="0098566E" w:rsidP="0098566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8566E" w:rsidRPr="005B5482" w14:paraId="1F333EA9" w14:textId="77777777" w:rsidTr="000D5B14">
        <w:tc>
          <w:tcPr>
            <w:tcW w:w="3625" w:type="dxa"/>
            <w:shd w:val="clear" w:color="auto" w:fill="auto"/>
            <w:vAlign w:val="bottom"/>
          </w:tcPr>
          <w:p w14:paraId="4DA7C2B9" w14:textId="511515BE" w:rsidR="0098566E" w:rsidRPr="005B5482" w:rsidRDefault="0098566E" w:rsidP="0098566E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b/>
                <w:bCs/>
                <w:sz w:val="24"/>
                <w:szCs w:val="24"/>
                <w:cs/>
              </w:rPr>
              <w:t>หนี้สิน</w:t>
            </w:r>
            <w:r w:rsidRPr="002651A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ภาษีเงินได้รอการตัดบัญชีจาก </w:t>
            </w:r>
            <w:r w:rsidRPr="002651AE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7E60016" w14:textId="77777777" w:rsidR="0098566E" w:rsidRPr="005B5482" w:rsidRDefault="0098566E" w:rsidP="0098566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D9E0D68" w14:textId="77777777" w:rsidR="0098566E" w:rsidRDefault="0098566E" w:rsidP="0098566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3751837" w14:textId="77777777" w:rsidR="0098566E" w:rsidRDefault="0098566E" w:rsidP="0098566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E2EA9C2" w14:textId="77777777" w:rsidR="0098566E" w:rsidRDefault="0098566E" w:rsidP="0098566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8566E" w:rsidRPr="005B5482" w14:paraId="74DD82AC" w14:textId="77777777" w:rsidTr="000D5B14">
        <w:tc>
          <w:tcPr>
            <w:tcW w:w="3625" w:type="dxa"/>
            <w:shd w:val="clear" w:color="auto" w:fill="auto"/>
            <w:vAlign w:val="center"/>
          </w:tcPr>
          <w:p w14:paraId="19CFB110" w14:textId="30EFF583" w:rsidR="0098566E" w:rsidRPr="005B5482" w:rsidRDefault="0098566E" w:rsidP="0098566E">
            <w:pPr>
              <w:spacing w:line="240" w:lineRule="auto"/>
              <w:ind w:left="159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8E2511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FC863F7" w14:textId="00AA741E" w:rsidR="0098566E" w:rsidRPr="005B5482" w:rsidRDefault="0098566E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(22)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5AFDA90" w14:textId="263547FD" w:rsidR="0098566E" w:rsidRDefault="0098566E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16</w:t>
            </w:r>
          </w:p>
        </w:tc>
        <w:tc>
          <w:tcPr>
            <w:tcW w:w="1203" w:type="dxa"/>
            <w:shd w:val="clear" w:color="auto" w:fill="auto"/>
          </w:tcPr>
          <w:p w14:paraId="5660AC5D" w14:textId="65178B60" w:rsidR="0098566E" w:rsidRDefault="0098566E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5C154C2" w14:textId="534ADEBE" w:rsidR="0098566E" w:rsidRDefault="0098566E" w:rsidP="0098566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Pr="00274E7A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</w:tr>
      <w:tr w:rsidR="00AC26EB" w:rsidRPr="005B5482" w14:paraId="387CA443" w14:textId="77777777" w:rsidTr="006801CA">
        <w:tc>
          <w:tcPr>
            <w:tcW w:w="3625" w:type="dxa"/>
            <w:shd w:val="clear" w:color="auto" w:fill="auto"/>
            <w:vAlign w:val="bottom"/>
          </w:tcPr>
          <w:p w14:paraId="55F03820" w14:textId="6C48E817" w:rsidR="00AC26EB" w:rsidRPr="005B5482" w:rsidRDefault="00AC26EB" w:rsidP="00AC26EB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BA5F777" w14:textId="75304FD8" w:rsidR="00AC26EB" w:rsidRPr="00A9232B" w:rsidRDefault="00AC26EB" w:rsidP="00AC26E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(22)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9139A40" w14:textId="54556B20" w:rsidR="00AC26EB" w:rsidRDefault="00AC26EB" w:rsidP="00AC26E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</w:rPr>
              <w:t>16</w:t>
            </w:r>
          </w:p>
        </w:tc>
        <w:tc>
          <w:tcPr>
            <w:tcW w:w="1203" w:type="dxa"/>
            <w:shd w:val="clear" w:color="auto" w:fill="auto"/>
          </w:tcPr>
          <w:p w14:paraId="70115334" w14:textId="2C26AE9E" w:rsidR="00AC26EB" w:rsidRDefault="00AC26EB" w:rsidP="00AC26E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3B1D671" w14:textId="6CFD6D0E" w:rsidR="00AC26EB" w:rsidRDefault="00AC26EB" w:rsidP="00AC26E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Pr="00274E7A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</w:tr>
    </w:tbl>
    <w:p w14:paraId="2836F564" w14:textId="77777777" w:rsidR="004E6C61" w:rsidRPr="005B5482" w:rsidRDefault="004E6C61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36"/>
          <w:szCs w:val="36"/>
        </w:rPr>
      </w:pPr>
    </w:p>
    <w:tbl>
      <w:tblPr>
        <w:tblW w:w="8438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5"/>
        <w:gridCol w:w="1202"/>
        <w:gridCol w:w="1201"/>
        <w:gridCol w:w="1203"/>
        <w:gridCol w:w="1207"/>
      </w:tblGrid>
      <w:tr w:rsidR="00F1781E" w:rsidRPr="005B5482" w14:paraId="19529F42" w14:textId="77777777" w:rsidTr="00CD1591">
        <w:trPr>
          <w:tblHeader/>
        </w:trPr>
        <w:tc>
          <w:tcPr>
            <w:tcW w:w="3625" w:type="dxa"/>
            <w:vAlign w:val="bottom"/>
          </w:tcPr>
          <w:p w14:paraId="7F99EF30" w14:textId="77777777" w:rsidR="00F1781E" w:rsidRPr="005B5482" w:rsidRDefault="00F1781E" w:rsidP="00CD1591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4F7A13B3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5B5482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F1781E" w:rsidRPr="005B5482" w14:paraId="15992DC2" w14:textId="77777777" w:rsidTr="00CD1591">
        <w:trPr>
          <w:tblHeader/>
        </w:trPr>
        <w:tc>
          <w:tcPr>
            <w:tcW w:w="3625" w:type="dxa"/>
            <w:vAlign w:val="bottom"/>
          </w:tcPr>
          <w:p w14:paraId="11B469AA" w14:textId="77777777" w:rsidR="00F1781E" w:rsidRPr="005B5482" w:rsidRDefault="00F1781E" w:rsidP="00CD1591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51466B8F" w14:textId="77777777" w:rsidR="00F1781E" w:rsidRPr="005B5482" w:rsidRDefault="00F1781E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1781E" w:rsidRPr="005B5482" w14:paraId="49138450" w14:textId="77777777" w:rsidTr="00CD1591">
        <w:trPr>
          <w:tblHeader/>
        </w:trPr>
        <w:tc>
          <w:tcPr>
            <w:tcW w:w="3625" w:type="dxa"/>
            <w:vAlign w:val="bottom"/>
          </w:tcPr>
          <w:p w14:paraId="307D3907" w14:textId="77777777" w:rsidR="00F1781E" w:rsidRPr="005B5482" w:rsidRDefault="00F1781E" w:rsidP="00CD1591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4F019B4E" w14:textId="77777777" w:rsidR="00F1781E" w:rsidRPr="005B5482" w:rsidRDefault="00F1781E" w:rsidP="00CD1591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0BAFF068" w14:textId="77777777" w:rsidR="00F1781E" w:rsidRPr="005B5482" w:rsidRDefault="00F1781E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7" w:type="dxa"/>
            <w:vAlign w:val="bottom"/>
          </w:tcPr>
          <w:p w14:paraId="77A67CED" w14:textId="77777777" w:rsidR="00F1781E" w:rsidRPr="005B5482" w:rsidRDefault="00F1781E" w:rsidP="00CD1591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1781E" w:rsidRPr="005B5482" w14:paraId="6EDE530C" w14:textId="77777777" w:rsidTr="00CD1591">
        <w:trPr>
          <w:tblHeader/>
        </w:trPr>
        <w:tc>
          <w:tcPr>
            <w:tcW w:w="3625" w:type="dxa"/>
            <w:vAlign w:val="bottom"/>
          </w:tcPr>
          <w:p w14:paraId="0CC7C06A" w14:textId="77777777" w:rsidR="00F1781E" w:rsidRPr="005B5482" w:rsidRDefault="00F1781E" w:rsidP="00CD1591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  <w:hideMark/>
          </w:tcPr>
          <w:p w14:paraId="662D63B2" w14:textId="77777777" w:rsidR="00F1781E" w:rsidRPr="005B5482" w:rsidRDefault="00F1781E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1201" w:type="dxa"/>
            <w:vAlign w:val="bottom"/>
            <w:hideMark/>
          </w:tcPr>
          <w:p w14:paraId="76567E8D" w14:textId="77777777" w:rsidR="00F1781E" w:rsidRPr="005B5482" w:rsidRDefault="00F1781E" w:rsidP="00CD1591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3" w:type="dxa"/>
            <w:vAlign w:val="bottom"/>
            <w:hideMark/>
          </w:tcPr>
          <w:p w14:paraId="6F41CDB9" w14:textId="77777777" w:rsidR="00F1781E" w:rsidRPr="005B5482" w:rsidRDefault="00F1781E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4A7E1EA1" w14:textId="77777777" w:rsidR="00F1781E" w:rsidRPr="005B5482" w:rsidRDefault="00F1781E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vAlign w:val="bottom"/>
            <w:hideMark/>
          </w:tcPr>
          <w:p w14:paraId="6369DA08" w14:textId="77777777" w:rsidR="00F1781E" w:rsidRPr="005B5482" w:rsidRDefault="00F1781E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  <w:tr w:rsidR="00F1781E" w:rsidRPr="005B5482" w14:paraId="31559A20" w14:textId="77777777" w:rsidTr="00CD1591">
        <w:tc>
          <w:tcPr>
            <w:tcW w:w="3625" w:type="dxa"/>
            <w:vAlign w:val="bottom"/>
            <w:hideMark/>
          </w:tcPr>
          <w:p w14:paraId="6224F402" w14:textId="77777777" w:rsidR="00F1781E" w:rsidRPr="005B5482" w:rsidRDefault="00F1781E" w:rsidP="00CD1591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EB1EC49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4AC27427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20EEC886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038F73AE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1781E" w:rsidRPr="005B5482" w14:paraId="2C317813" w14:textId="77777777" w:rsidTr="00CD1591">
        <w:tc>
          <w:tcPr>
            <w:tcW w:w="3625" w:type="dxa"/>
            <w:vAlign w:val="bottom"/>
          </w:tcPr>
          <w:p w14:paraId="3C069524" w14:textId="77777777" w:rsidR="00F1781E" w:rsidRPr="005B5482" w:rsidRDefault="00F1781E" w:rsidP="00CD1591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vAlign w:val="bottom"/>
          </w:tcPr>
          <w:p w14:paraId="639465E9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4F1681B2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2D7A72A4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4D8CC369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F1781E" w:rsidRPr="005B5482" w14:paraId="57E5F992" w14:textId="77777777" w:rsidTr="00CD1591">
        <w:tc>
          <w:tcPr>
            <w:tcW w:w="3625" w:type="dxa"/>
            <w:shd w:val="clear" w:color="auto" w:fill="auto"/>
            <w:vAlign w:val="bottom"/>
          </w:tcPr>
          <w:p w14:paraId="00D83E15" w14:textId="670CAE2F" w:rsidR="00F1781E" w:rsidRPr="005B5482" w:rsidRDefault="00F1781E" w:rsidP="00CD159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</w:t>
            </w:r>
            <w:r w:rsidR="00171833">
              <w:rPr>
                <w:rFonts w:ascii="BrowalliaUPC" w:hAnsi="BrowalliaUPC" w:cs="BrowalliaUPC" w:hint="cs"/>
                <w:sz w:val="24"/>
                <w:szCs w:val="24"/>
                <w:cs/>
              </w:rPr>
              <w:t>นด้านเครดิตที่คาดว่าจะเกิดขึ้น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2D2628E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80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C1B9A88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(25)</w:t>
            </w:r>
          </w:p>
        </w:tc>
        <w:tc>
          <w:tcPr>
            <w:tcW w:w="1203" w:type="dxa"/>
            <w:shd w:val="clear" w:color="auto" w:fill="auto"/>
          </w:tcPr>
          <w:p w14:paraId="2A043A8B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F46BDA2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55</w:t>
            </w:r>
          </w:p>
        </w:tc>
      </w:tr>
      <w:tr w:rsidR="00F1781E" w:rsidRPr="005B5482" w14:paraId="13B0B30B" w14:textId="77777777" w:rsidTr="00CD1591">
        <w:tc>
          <w:tcPr>
            <w:tcW w:w="3625" w:type="dxa"/>
            <w:shd w:val="clear" w:color="auto" w:fill="auto"/>
            <w:vAlign w:val="bottom"/>
          </w:tcPr>
          <w:p w14:paraId="2CA42A7C" w14:textId="77777777" w:rsidR="00F1781E" w:rsidRPr="005B5482" w:rsidRDefault="00F1781E" w:rsidP="00CD159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0FEA5B9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5,110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4287968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940</w:t>
            </w:r>
          </w:p>
        </w:tc>
        <w:tc>
          <w:tcPr>
            <w:tcW w:w="1203" w:type="dxa"/>
            <w:shd w:val="clear" w:color="auto" w:fill="auto"/>
          </w:tcPr>
          <w:p w14:paraId="0FC66466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90659D2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6,050</w:t>
            </w:r>
          </w:p>
        </w:tc>
      </w:tr>
      <w:tr w:rsidR="00F1781E" w:rsidRPr="005B5482" w14:paraId="31E6831A" w14:textId="77777777" w:rsidTr="00CD1591">
        <w:tc>
          <w:tcPr>
            <w:tcW w:w="3625" w:type="dxa"/>
            <w:shd w:val="clear" w:color="auto" w:fill="auto"/>
          </w:tcPr>
          <w:p w14:paraId="7CD17A18" w14:textId="77777777" w:rsidR="00F1781E" w:rsidRPr="005B5482" w:rsidRDefault="00F1781E" w:rsidP="00CD159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B45E767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239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3CB177D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(142)</w:t>
            </w:r>
          </w:p>
        </w:tc>
        <w:tc>
          <w:tcPr>
            <w:tcW w:w="1203" w:type="dxa"/>
            <w:shd w:val="clear" w:color="auto" w:fill="auto"/>
          </w:tcPr>
          <w:p w14:paraId="7150CB4F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39478AE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97</w:t>
            </w:r>
          </w:p>
        </w:tc>
      </w:tr>
      <w:tr w:rsidR="00F1781E" w:rsidRPr="005B5482" w14:paraId="566262B3" w14:textId="77777777" w:rsidTr="00CD1591">
        <w:tc>
          <w:tcPr>
            <w:tcW w:w="3625" w:type="dxa"/>
            <w:shd w:val="clear" w:color="auto" w:fill="auto"/>
          </w:tcPr>
          <w:p w14:paraId="734058C1" w14:textId="77777777" w:rsidR="00F1781E" w:rsidRPr="005B5482" w:rsidRDefault="00F1781E" w:rsidP="00CD159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699DBED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796D7A8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</w:p>
        </w:tc>
        <w:tc>
          <w:tcPr>
            <w:tcW w:w="1203" w:type="dxa"/>
            <w:shd w:val="clear" w:color="auto" w:fill="auto"/>
          </w:tcPr>
          <w:p w14:paraId="50DC2996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9344C5D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456</w:t>
            </w:r>
          </w:p>
        </w:tc>
      </w:tr>
      <w:tr w:rsidR="00F1781E" w:rsidRPr="005B5482" w14:paraId="083E18BE" w14:textId="77777777" w:rsidTr="00CD1591">
        <w:tc>
          <w:tcPr>
            <w:tcW w:w="3625" w:type="dxa"/>
            <w:shd w:val="clear" w:color="auto" w:fill="auto"/>
          </w:tcPr>
          <w:p w14:paraId="177161D8" w14:textId="77777777" w:rsidR="00F1781E" w:rsidRPr="005B5482" w:rsidRDefault="00F1781E" w:rsidP="00CD159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3C355C3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4,876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7BDFFD2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3F0BD702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44438A6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4,876</w:t>
            </w:r>
          </w:p>
        </w:tc>
      </w:tr>
      <w:tr w:rsidR="00F1781E" w:rsidRPr="005B5482" w14:paraId="20FBEB74" w14:textId="77777777" w:rsidTr="00CD1591">
        <w:tc>
          <w:tcPr>
            <w:tcW w:w="3625" w:type="dxa"/>
            <w:shd w:val="clear" w:color="auto" w:fill="auto"/>
            <w:vAlign w:val="bottom"/>
          </w:tcPr>
          <w:p w14:paraId="5147DBBB" w14:textId="77777777" w:rsidR="00F1781E" w:rsidRPr="005B5482" w:rsidRDefault="00F1781E" w:rsidP="00CD1591">
            <w:pPr>
              <w:spacing w:line="240" w:lineRule="auto"/>
              <w:ind w:left="15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CC5834D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3,998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04B102A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(59)</w:t>
            </w:r>
          </w:p>
        </w:tc>
        <w:tc>
          <w:tcPr>
            <w:tcW w:w="1203" w:type="dxa"/>
            <w:shd w:val="clear" w:color="auto" w:fill="auto"/>
          </w:tcPr>
          <w:p w14:paraId="6AB80A60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172ED07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3,939</w:t>
            </w:r>
          </w:p>
        </w:tc>
      </w:tr>
      <w:tr w:rsidR="00F1781E" w:rsidRPr="005B5482" w14:paraId="099556F1" w14:textId="77777777" w:rsidTr="00CD1591">
        <w:tc>
          <w:tcPr>
            <w:tcW w:w="3625" w:type="dxa"/>
            <w:shd w:val="clear" w:color="auto" w:fill="auto"/>
            <w:vAlign w:val="bottom"/>
          </w:tcPr>
          <w:p w14:paraId="7B8486AC" w14:textId="77777777" w:rsidR="00F1781E" w:rsidRPr="005B5482" w:rsidRDefault="00F1781E" w:rsidP="00CD1591">
            <w:pPr>
              <w:spacing w:line="240" w:lineRule="auto"/>
              <w:ind w:left="15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2F63E8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4,082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31872A8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(2,371)</w:t>
            </w:r>
          </w:p>
        </w:tc>
        <w:tc>
          <w:tcPr>
            <w:tcW w:w="1203" w:type="dxa"/>
            <w:shd w:val="clear" w:color="auto" w:fill="auto"/>
          </w:tcPr>
          <w:p w14:paraId="5BF3536C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0D43F83" w14:textId="77777777" w:rsidR="00F1781E" w:rsidRPr="005B5482" w:rsidRDefault="00F1781E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1,711</w:t>
            </w:r>
          </w:p>
        </w:tc>
      </w:tr>
      <w:tr w:rsidR="00F1781E" w:rsidRPr="005B5482" w14:paraId="1B2D918B" w14:textId="77777777" w:rsidTr="00CD1591">
        <w:tc>
          <w:tcPr>
            <w:tcW w:w="3625" w:type="dxa"/>
            <w:shd w:val="clear" w:color="auto" w:fill="auto"/>
            <w:vAlign w:val="bottom"/>
          </w:tcPr>
          <w:p w14:paraId="41350091" w14:textId="77777777" w:rsidR="00F1781E" w:rsidRPr="005B5482" w:rsidRDefault="00F1781E" w:rsidP="00CD1591">
            <w:pPr>
              <w:spacing w:line="240" w:lineRule="auto"/>
              <w:ind w:left="159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9638A2D" w14:textId="77777777" w:rsidR="00F1781E" w:rsidRPr="005B5482" w:rsidRDefault="00F1781E" w:rsidP="00604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1,078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AB8AF78" w14:textId="77777777" w:rsidR="00F1781E" w:rsidRPr="005B5482" w:rsidRDefault="00F1781E" w:rsidP="00604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47</w:t>
            </w:r>
          </w:p>
        </w:tc>
        <w:tc>
          <w:tcPr>
            <w:tcW w:w="1203" w:type="dxa"/>
            <w:shd w:val="clear" w:color="auto" w:fill="auto"/>
          </w:tcPr>
          <w:p w14:paraId="4A30879A" w14:textId="77777777" w:rsidR="00F1781E" w:rsidRPr="005B5482" w:rsidRDefault="00F1781E" w:rsidP="00604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2CF0632" w14:textId="77777777" w:rsidR="00F1781E" w:rsidRPr="005B5482" w:rsidRDefault="00F1781E" w:rsidP="00604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1,125</w:t>
            </w:r>
          </w:p>
        </w:tc>
      </w:tr>
      <w:tr w:rsidR="00F1781E" w:rsidRPr="005B5482" w14:paraId="47E686F5" w14:textId="77777777" w:rsidTr="00FC50DA">
        <w:tc>
          <w:tcPr>
            <w:tcW w:w="3625" w:type="dxa"/>
            <w:shd w:val="clear" w:color="auto" w:fill="auto"/>
            <w:vAlign w:val="bottom"/>
          </w:tcPr>
          <w:p w14:paraId="71F480A5" w14:textId="77777777" w:rsidR="00F1781E" w:rsidRPr="005B5482" w:rsidRDefault="00F1781E" w:rsidP="00CD1591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BF81FEB" w14:textId="5B1CDAA4" w:rsidR="00F1781E" w:rsidRPr="005B5482" w:rsidRDefault="00F1781E" w:rsidP="00CD159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19,8</w:t>
            </w:r>
            <w:r w:rsidR="00604767">
              <w:rPr>
                <w:rFonts w:ascii="BrowalliaUPC" w:hAnsi="BrowalliaUPC" w:cs="BrowalliaUPC"/>
                <w:sz w:val="24"/>
                <w:szCs w:val="24"/>
                <w:lang w:val="en-GB"/>
              </w:rPr>
              <w:t>88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8ED5C75" w14:textId="079B614D" w:rsidR="00F1781E" w:rsidRPr="005B5482" w:rsidRDefault="00F1781E" w:rsidP="00CD159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(1,5</w:t>
            </w:r>
            <w:r w:rsidR="00604767">
              <w:rPr>
                <w:rFonts w:ascii="BrowalliaUPC" w:hAnsi="BrowalliaUPC" w:cs="BrowalliaUPC"/>
                <w:sz w:val="24"/>
                <w:szCs w:val="24"/>
                <w:lang w:val="en-GB"/>
              </w:rPr>
              <w:t>79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5009F11" w14:textId="77777777" w:rsidR="00F1781E" w:rsidRPr="005B5482" w:rsidRDefault="00F1781E" w:rsidP="00CD159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3E3093F" w14:textId="4FB1F19E" w:rsidR="00F1781E" w:rsidRPr="005B5482" w:rsidRDefault="00F1781E" w:rsidP="00CD159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18,</w:t>
            </w:r>
            <w:r w:rsidR="00604767">
              <w:rPr>
                <w:rFonts w:ascii="BrowalliaUPC" w:hAnsi="BrowalliaUPC" w:cs="BrowalliaUPC"/>
                <w:sz w:val="24"/>
                <w:szCs w:val="24"/>
                <w:lang w:val="en-GB"/>
              </w:rPr>
              <w:t>309</w:t>
            </w:r>
          </w:p>
        </w:tc>
      </w:tr>
      <w:tr w:rsidR="003D0885" w:rsidRPr="005B5482" w14:paraId="4359E286" w14:textId="77777777" w:rsidTr="00FC50DA">
        <w:tc>
          <w:tcPr>
            <w:tcW w:w="3625" w:type="dxa"/>
            <w:shd w:val="clear" w:color="auto" w:fill="auto"/>
            <w:vAlign w:val="bottom"/>
          </w:tcPr>
          <w:p w14:paraId="43BAAA2F" w14:textId="77777777" w:rsidR="003D0885" w:rsidRPr="005B5482" w:rsidRDefault="003D0885" w:rsidP="00CD1591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B1FA09E" w14:textId="77777777" w:rsidR="003D0885" w:rsidRPr="005B5482" w:rsidRDefault="003D0885" w:rsidP="0060476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761BB8B" w14:textId="77777777" w:rsidR="003D0885" w:rsidRPr="005B5482" w:rsidRDefault="003D0885" w:rsidP="0060476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B649DEF" w14:textId="77777777" w:rsidR="003D0885" w:rsidRPr="005B5482" w:rsidRDefault="003D0885" w:rsidP="0060476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E0BBCE2" w14:textId="77777777" w:rsidR="003D0885" w:rsidRPr="005B5482" w:rsidRDefault="003D0885" w:rsidP="0060476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D0885" w:rsidRPr="005B5482" w14:paraId="345EA324" w14:textId="77777777" w:rsidTr="00935611">
        <w:tc>
          <w:tcPr>
            <w:tcW w:w="3625" w:type="dxa"/>
            <w:shd w:val="clear" w:color="auto" w:fill="auto"/>
            <w:vAlign w:val="bottom"/>
          </w:tcPr>
          <w:p w14:paraId="600078DB" w14:textId="1F308CDA" w:rsidR="003D0885" w:rsidRPr="005B5482" w:rsidRDefault="003D0885" w:rsidP="003D0885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b/>
                <w:bCs/>
                <w:sz w:val="24"/>
                <w:szCs w:val="24"/>
                <w:cs/>
              </w:rPr>
              <w:t>หนี้สิน</w:t>
            </w:r>
            <w:r w:rsidRPr="002651AE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ภาษีเงินได้รอการตัดบัญชีจาก </w:t>
            </w:r>
            <w:r w:rsidRPr="002651AE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D29620D" w14:textId="77777777" w:rsidR="003D0885" w:rsidRPr="005B5482" w:rsidRDefault="003D0885" w:rsidP="0060476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7A333D7" w14:textId="77777777" w:rsidR="003D0885" w:rsidRPr="005B5482" w:rsidRDefault="003D0885" w:rsidP="0060476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B086B8A" w14:textId="77777777" w:rsidR="003D0885" w:rsidRPr="005B5482" w:rsidRDefault="003D0885" w:rsidP="0060476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D125BF5" w14:textId="77777777" w:rsidR="003D0885" w:rsidRPr="005B5482" w:rsidRDefault="003D0885" w:rsidP="0060476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D0885" w:rsidRPr="005B5482" w14:paraId="03C5E96D" w14:textId="77777777" w:rsidTr="00935611">
        <w:tc>
          <w:tcPr>
            <w:tcW w:w="3625" w:type="dxa"/>
            <w:shd w:val="clear" w:color="auto" w:fill="auto"/>
            <w:vAlign w:val="center"/>
          </w:tcPr>
          <w:p w14:paraId="5101029D" w14:textId="24983846" w:rsidR="003D0885" w:rsidRPr="005B5482" w:rsidRDefault="003D0885" w:rsidP="003D0885">
            <w:pPr>
              <w:spacing w:line="240" w:lineRule="auto"/>
              <w:ind w:left="159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8E2511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ECE14F5" w14:textId="53C86A7D" w:rsidR="003D0885" w:rsidRPr="005B5482" w:rsidRDefault="003D0885" w:rsidP="00604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="00604767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306BF44" w14:textId="61836726" w:rsidR="003D0885" w:rsidRPr="005B5482" w:rsidRDefault="00604767" w:rsidP="00604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13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24E45963" w14:textId="7D36BA8B" w:rsidR="003D0885" w:rsidRPr="005B5482" w:rsidRDefault="003D0885" w:rsidP="00604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74601F4" w14:textId="02540D76" w:rsidR="003D0885" w:rsidRPr="005B5482" w:rsidRDefault="003D0885" w:rsidP="00604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 w:rsidR="00604767">
              <w:rPr>
                <w:rFonts w:ascii="BrowalliaUPC" w:hAnsi="BrowalliaUPC" w:cs="BrowalliaUPC"/>
                <w:sz w:val="24"/>
                <w:szCs w:val="24"/>
              </w:rPr>
              <w:t>22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</w:tr>
      <w:tr w:rsidR="00AC26EB" w:rsidRPr="005B5482" w14:paraId="3882EEDD" w14:textId="77777777" w:rsidTr="00A812AD">
        <w:tc>
          <w:tcPr>
            <w:tcW w:w="3625" w:type="dxa"/>
            <w:shd w:val="clear" w:color="auto" w:fill="auto"/>
            <w:vAlign w:val="bottom"/>
          </w:tcPr>
          <w:p w14:paraId="5DA85A43" w14:textId="7595FD28" w:rsidR="00AC26EB" w:rsidRPr="005B5482" w:rsidRDefault="00AC26EB" w:rsidP="00AC26EB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E9BA145" w14:textId="5EB8710E" w:rsidR="00AC26EB" w:rsidRPr="005B5482" w:rsidRDefault="00AC26EB" w:rsidP="00AC26E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386A13E" w14:textId="059081AE" w:rsidR="00AC26EB" w:rsidRPr="005B5482" w:rsidRDefault="00AC26EB" w:rsidP="00AC26E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13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6EE4A4CE" w14:textId="07A0D99C" w:rsidR="00AC26EB" w:rsidRPr="005B5482" w:rsidRDefault="00AC26EB" w:rsidP="00AC26E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4E7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4937882" w14:textId="79AD458E" w:rsidR="00AC26EB" w:rsidRPr="005B5482" w:rsidRDefault="00AC26EB" w:rsidP="00AC26E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BrowalliaUPC" w:hAnsi="BrowalliaUPC" w:cs="BrowalliaUPC"/>
                <w:sz w:val="24"/>
                <w:szCs w:val="24"/>
              </w:rPr>
              <w:t>22</w:t>
            </w:r>
            <w:r w:rsidRPr="00274E7A">
              <w:rPr>
                <w:rFonts w:ascii="BrowalliaUPC" w:hAnsi="BrowalliaUPC" w:cs="BrowalliaUPC" w:hint="cs"/>
                <w:sz w:val="24"/>
                <w:szCs w:val="24"/>
                <w:cs/>
              </w:rPr>
              <w:t>)</w:t>
            </w:r>
          </w:p>
        </w:tc>
      </w:tr>
    </w:tbl>
    <w:p w14:paraId="63D22034" w14:textId="77777777" w:rsidR="00EC2F06" w:rsidRDefault="00EC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536991C" w14:textId="77777777" w:rsidR="00EC2F06" w:rsidRDefault="00EC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974783F" w14:textId="77777777" w:rsidR="00EC2F06" w:rsidRPr="005B5482" w:rsidRDefault="00EC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</w:p>
    <w:p w14:paraId="090C09D4" w14:textId="13A1F5E2" w:rsidR="00BF35B5" w:rsidRPr="0039661B" w:rsidRDefault="00A60D95" w:rsidP="00F67F62">
      <w:pPr>
        <w:tabs>
          <w:tab w:val="clear" w:pos="907"/>
          <w:tab w:val="left" w:pos="993"/>
        </w:tabs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ภาษีเงินได้รอตัด</w:t>
      </w:r>
      <w:r w:rsidRPr="0039661B">
        <w:rPr>
          <w:rFonts w:ascii="BrowalliaUPC" w:hAnsi="BrowalliaUPC" w:cs="BrowalliaUPC"/>
          <w:sz w:val="28"/>
          <w:szCs w:val="28"/>
          <w:cs/>
        </w:rPr>
        <w:t>บัญชีจาก</w:t>
      </w:r>
      <w:r w:rsidR="00BF35B5" w:rsidRPr="0039661B">
        <w:rPr>
          <w:rFonts w:ascii="BrowalliaUPC" w:hAnsi="BrowalliaUPC" w:cs="BrowalliaUPC"/>
          <w:sz w:val="28"/>
          <w:szCs w:val="28"/>
          <w:cs/>
        </w:rPr>
        <w:t>ผลแตกต่างชั่วคราวที่ไม่ได้รับรู้เป็นสินทรัพย์ภาษีเงินได้รอการตัดบัญชีในงบการเงิน</w:t>
      </w:r>
      <w:r w:rsidR="009D76A0" w:rsidRPr="0039661B">
        <w:rPr>
          <w:rFonts w:ascii="BrowalliaUPC" w:hAnsi="BrowalliaUPC" w:cs="BrowalliaUPC"/>
          <w:sz w:val="28"/>
          <w:szCs w:val="28"/>
        </w:rPr>
        <w:t xml:space="preserve"> </w:t>
      </w:r>
      <w:r w:rsidR="00527C20" w:rsidRPr="0039661B">
        <w:rPr>
          <w:rFonts w:ascii="BrowalliaUPC" w:hAnsi="BrowalliaUPC" w:cs="BrowalliaUPC"/>
          <w:sz w:val="28"/>
          <w:szCs w:val="28"/>
        </w:rPr>
        <w:br/>
      </w:r>
      <w:r w:rsidR="00BF35B5" w:rsidRPr="0039661B">
        <w:rPr>
          <w:rFonts w:ascii="BrowalliaUPC" w:hAnsi="BrowalliaUPC" w:cs="BrowalliaUPC"/>
          <w:sz w:val="28"/>
          <w:szCs w:val="28"/>
          <w:cs/>
        </w:rPr>
        <w:t>มีรายละเอียดดังนี้</w:t>
      </w:r>
    </w:p>
    <w:p w14:paraId="2DE1B6C0" w14:textId="4E107015" w:rsidR="00BF35B5" w:rsidRPr="0039661B" w:rsidRDefault="00BF35B5" w:rsidP="00BF35B5">
      <w:pPr>
        <w:pStyle w:val="BodyText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4391" w:type="pct"/>
        <w:tblInd w:w="990" w:type="dxa"/>
        <w:tblLook w:val="04A0" w:firstRow="1" w:lastRow="0" w:firstColumn="1" w:lastColumn="0" w:noHBand="0" w:noVBand="1"/>
      </w:tblPr>
      <w:tblGrid>
        <w:gridCol w:w="3699"/>
        <w:gridCol w:w="2271"/>
        <w:gridCol w:w="2271"/>
      </w:tblGrid>
      <w:tr w:rsidR="00965B82" w:rsidRPr="0039661B" w14:paraId="17210A3A" w14:textId="77777777" w:rsidTr="00527C20">
        <w:trPr>
          <w:trHeight w:val="348"/>
        </w:trPr>
        <w:tc>
          <w:tcPr>
            <w:tcW w:w="2244" w:type="pct"/>
          </w:tcPr>
          <w:p w14:paraId="2EF72C19" w14:textId="77777777" w:rsidR="00363394" w:rsidRPr="0039661B" w:rsidRDefault="00363394" w:rsidP="00CE5B5B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2756" w:type="pct"/>
            <w:gridSpan w:val="2"/>
          </w:tcPr>
          <w:p w14:paraId="48FAB600" w14:textId="77777777" w:rsidR="00363394" w:rsidRPr="0039661B" w:rsidRDefault="00363394" w:rsidP="00CE5B5B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39661B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 xml:space="preserve">(หน่วย </w:t>
            </w:r>
            <w:r w:rsidRPr="0039661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 xml:space="preserve">: </w:t>
            </w:r>
            <w:r w:rsidRPr="0039661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965B82" w:rsidRPr="0039661B" w14:paraId="52AEB1D8" w14:textId="77777777" w:rsidTr="00527C20">
        <w:trPr>
          <w:trHeight w:val="384"/>
        </w:trPr>
        <w:tc>
          <w:tcPr>
            <w:tcW w:w="2244" w:type="pct"/>
          </w:tcPr>
          <w:p w14:paraId="69921468" w14:textId="77777777" w:rsidR="00363394" w:rsidRPr="0039661B" w:rsidRDefault="00363394" w:rsidP="00CE5B5B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2756" w:type="pct"/>
            <w:gridSpan w:val="2"/>
            <w:hideMark/>
          </w:tcPr>
          <w:p w14:paraId="2425C29C" w14:textId="209BEB98" w:rsidR="00363394" w:rsidRPr="0039661B" w:rsidRDefault="0036339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</w:pPr>
            <w:r w:rsidRPr="0039661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  <w:r w:rsidR="00127079" w:rsidRPr="0039661B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  <w:t>และงบการเงินเฉพาะของบริษัท</w:t>
            </w:r>
          </w:p>
        </w:tc>
      </w:tr>
      <w:tr w:rsidR="00965B82" w:rsidRPr="0039661B" w14:paraId="35296AFD" w14:textId="77777777" w:rsidTr="00527C20">
        <w:trPr>
          <w:trHeight w:val="372"/>
        </w:trPr>
        <w:tc>
          <w:tcPr>
            <w:tcW w:w="2244" w:type="pct"/>
          </w:tcPr>
          <w:p w14:paraId="12E99E43" w14:textId="77777777" w:rsidR="00363394" w:rsidRPr="0039661B" w:rsidRDefault="00363394" w:rsidP="00FA754A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378" w:type="pct"/>
            <w:vAlign w:val="bottom"/>
            <w:hideMark/>
          </w:tcPr>
          <w:p w14:paraId="27692E4F" w14:textId="132E1BD7" w:rsidR="00363394" w:rsidRPr="0039661B" w:rsidRDefault="00363394" w:rsidP="00FA75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39661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</w:t>
            </w:r>
            <w:r w:rsidR="00F1781E" w:rsidRPr="0039661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6</w:t>
            </w:r>
          </w:p>
        </w:tc>
        <w:tc>
          <w:tcPr>
            <w:tcW w:w="1378" w:type="pct"/>
            <w:vAlign w:val="bottom"/>
            <w:hideMark/>
          </w:tcPr>
          <w:p w14:paraId="0922487F" w14:textId="65EB5B9B" w:rsidR="00363394" w:rsidRPr="0039661B" w:rsidRDefault="00363394" w:rsidP="00FA75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39661B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39661B">
              <w:rPr>
                <w:rFonts w:ascii="BrowalliaUPC" w:hAnsi="BrowalliaUPC" w:cs="BrowalliaUPC"/>
                <w:snapToGrid w:val="0"/>
                <w:sz w:val="28"/>
                <w:szCs w:val="28"/>
              </w:rPr>
              <w:t>6</w:t>
            </w:r>
            <w:r w:rsidR="00F1781E" w:rsidRPr="0039661B">
              <w:rPr>
                <w:rFonts w:ascii="BrowalliaUPC" w:hAnsi="BrowalliaUPC" w:cs="BrowalliaUPC"/>
                <w:snapToGrid w:val="0"/>
                <w:sz w:val="28"/>
                <w:szCs w:val="28"/>
              </w:rPr>
              <w:t>5</w:t>
            </w:r>
          </w:p>
        </w:tc>
      </w:tr>
      <w:tr w:rsidR="00965B82" w:rsidRPr="0039661B" w14:paraId="50D85F5C" w14:textId="77777777" w:rsidTr="00355972">
        <w:trPr>
          <w:trHeight w:val="223"/>
        </w:trPr>
        <w:tc>
          <w:tcPr>
            <w:tcW w:w="2244" w:type="pct"/>
          </w:tcPr>
          <w:p w14:paraId="4EF2E528" w14:textId="489AA3BF" w:rsidR="00363394" w:rsidRPr="0039661B" w:rsidRDefault="00363394" w:rsidP="00A743C2">
            <w:pPr>
              <w:spacing w:line="240" w:lineRule="auto"/>
              <w:ind w:left="-10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378" w:type="pct"/>
            <w:vAlign w:val="bottom"/>
          </w:tcPr>
          <w:p w14:paraId="574E0FE3" w14:textId="77777777" w:rsidR="00363394" w:rsidRPr="0039661B" w:rsidRDefault="00363394" w:rsidP="00CE5B5B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378" w:type="pct"/>
            <w:vAlign w:val="bottom"/>
          </w:tcPr>
          <w:p w14:paraId="68C467EE" w14:textId="77777777" w:rsidR="00363394" w:rsidRPr="0039661B" w:rsidRDefault="00363394" w:rsidP="00CE5B5B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</w:tr>
      <w:tr w:rsidR="00F1781E" w:rsidRPr="0039661B" w14:paraId="464A96C9" w14:textId="77777777" w:rsidTr="00527C20">
        <w:trPr>
          <w:trHeight w:val="372"/>
        </w:trPr>
        <w:tc>
          <w:tcPr>
            <w:tcW w:w="2244" w:type="pct"/>
          </w:tcPr>
          <w:p w14:paraId="61616910" w14:textId="6F88BD56" w:rsidR="00F1781E" w:rsidRPr="0039661B" w:rsidRDefault="00F1781E" w:rsidP="00F67F62">
            <w:pPr>
              <w:spacing w:line="240" w:lineRule="auto"/>
              <w:rPr>
                <w:rFonts w:ascii="BrowalliaUPC" w:hAnsi="BrowalliaUPC" w:cs="BrowalliaUPC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39661B">
              <w:rPr>
                <w:rFonts w:ascii="BrowalliaUPC" w:hAnsi="BrowalliaUPC" w:cs="BrowalliaUPC"/>
                <w:b/>
                <w:bCs/>
                <w:color w:val="000000"/>
                <w:sz w:val="28"/>
                <w:szCs w:val="28"/>
                <w:cs/>
                <w:lang w:eastAsia="en-GB"/>
              </w:rPr>
              <w:t>ผลแตกต่างชั่วคราวจาก</w:t>
            </w:r>
            <w:r w:rsidRPr="0039661B">
              <w:rPr>
                <w:rFonts w:ascii="BrowalliaUPC" w:hAnsi="BrowalliaUPC" w:cs="BrowalliaUPC"/>
                <w:b/>
                <w:bCs/>
                <w:color w:val="000000"/>
                <w:sz w:val="28"/>
                <w:szCs w:val="28"/>
                <w:lang w:eastAsia="en-GB"/>
              </w:rPr>
              <w:t>:</w:t>
            </w:r>
          </w:p>
        </w:tc>
        <w:tc>
          <w:tcPr>
            <w:tcW w:w="1378" w:type="pct"/>
            <w:vAlign w:val="bottom"/>
          </w:tcPr>
          <w:p w14:paraId="710877FB" w14:textId="77777777" w:rsidR="00F1781E" w:rsidRPr="0039661B" w:rsidRDefault="00F1781E" w:rsidP="00CE5B5B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378" w:type="pct"/>
            <w:vAlign w:val="bottom"/>
          </w:tcPr>
          <w:p w14:paraId="6CEFCAF9" w14:textId="77777777" w:rsidR="00F1781E" w:rsidRPr="0039661B" w:rsidRDefault="00F1781E" w:rsidP="00CE5B5B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</w:tr>
      <w:tr w:rsidR="00F1781E" w:rsidRPr="0039661B" w14:paraId="727CFC46" w14:textId="77777777" w:rsidTr="00527C20">
        <w:trPr>
          <w:trHeight w:val="348"/>
        </w:trPr>
        <w:tc>
          <w:tcPr>
            <w:tcW w:w="2244" w:type="pct"/>
            <w:vAlign w:val="bottom"/>
          </w:tcPr>
          <w:p w14:paraId="79DDD69E" w14:textId="19041362" w:rsidR="00F1781E" w:rsidRPr="0039661B" w:rsidRDefault="00F1781E" w:rsidP="00F67F62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ค่าเผื่อการด้อยค่าของลูกหนี้อื่น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704B4E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-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บริษัทอื่น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8" w:type="pct"/>
            <w:shd w:val="clear" w:color="auto" w:fill="auto"/>
            <w:vAlign w:val="bottom"/>
          </w:tcPr>
          <w:p w14:paraId="4E7F5F63" w14:textId="05D9D4E0" w:rsidR="00F1781E" w:rsidRPr="0039661B" w:rsidRDefault="0086241C" w:rsidP="00F1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68,609</w:t>
            </w:r>
          </w:p>
        </w:tc>
        <w:tc>
          <w:tcPr>
            <w:tcW w:w="1378" w:type="pct"/>
            <w:vAlign w:val="bottom"/>
          </w:tcPr>
          <w:p w14:paraId="077B39B3" w14:textId="1109EFAE" w:rsidR="00F1781E" w:rsidRPr="0039661B" w:rsidRDefault="00F1781E" w:rsidP="00F1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</w:rPr>
              <w:t>67,084</w:t>
            </w:r>
          </w:p>
        </w:tc>
      </w:tr>
      <w:tr w:rsidR="00F1781E" w:rsidRPr="0039661B" w14:paraId="0265288F" w14:textId="77777777" w:rsidTr="00527C20">
        <w:trPr>
          <w:trHeight w:val="348"/>
        </w:trPr>
        <w:tc>
          <w:tcPr>
            <w:tcW w:w="2244" w:type="pct"/>
            <w:vAlign w:val="bottom"/>
          </w:tcPr>
          <w:p w14:paraId="2CE9781E" w14:textId="580B71A5" w:rsidR="00F1781E" w:rsidRPr="0039661B" w:rsidRDefault="00F1781E" w:rsidP="00F67F62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ค่าเผื่อการด้อยค่าของเงินให้กู้ยืม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704B4E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-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บริษัทอื่น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8" w:type="pct"/>
            <w:shd w:val="clear" w:color="auto" w:fill="auto"/>
            <w:vAlign w:val="bottom"/>
          </w:tcPr>
          <w:p w14:paraId="13B1E6B3" w14:textId="152F9209" w:rsidR="00F1781E" w:rsidRPr="0039661B" w:rsidRDefault="0086241C" w:rsidP="00F1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142,990</w:t>
            </w:r>
          </w:p>
        </w:tc>
        <w:tc>
          <w:tcPr>
            <w:tcW w:w="1378" w:type="pct"/>
            <w:vAlign w:val="bottom"/>
          </w:tcPr>
          <w:p w14:paraId="2AEC25AA" w14:textId="453CA2AE" w:rsidR="00F1781E" w:rsidRPr="0039661B" w:rsidRDefault="00F1781E" w:rsidP="00F1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</w:rPr>
              <w:t>142,990</w:t>
            </w:r>
          </w:p>
        </w:tc>
      </w:tr>
      <w:tr w:rsidR="00F1781E" w:rsidRPr="0039661B" w14:paraId="76FFBA11" w14:textId="77777777" w:rsidTr="00527C20">
        <w:trPr>
          <w:trHeight w:val="348"/>
        </w:trPr>
        <w:tc>
          <w:tcPr>
            <w:tcW w:w="2244" w:type="pct"/>
            <w:vAlign w:val="bottom"/>
          </w:tcPr>
          <w:p w14:paraId="414470AC" w14:textId="3C92BAB6" w:rsidR="00F1781E" w:rsidRPr="0039661B" w:rsidRDefault="00F1781E" w:rsidP="00F67F62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378" w:type="pct"/>
            <w:shd w:val="clear" w:color="auto" w:fill="auto"/>
            <w:vAlign w:val="bottom"/>
          </w:tcPr>
          <w:p w14:paraId="79A35BA2" w14:textId="39B4DDC8" w:rsidR="00F1781E" w:rsidRPr="0039661B" w:rsidRDefault="0086241C" w:rsidP="00F1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8,800</w:t>
            </w:r>
          </w:p>
        </w:tc>
        <w:tc>
          <w:tcPr>
            <w:tcW w:w="1378" w:type="pct"/>
            <w:vAlign w:val="bottom"/>
          </w:tcPr>
          <w:p w14:paraId="0AFF5E4D" w14:textId="4239B717" w:rsidR="00F1781E" w:rsidRPr="0039661B" w:rsidRDefault="00F1781E" w:rsidP="00F1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</w:rPr>
              <w:t>8,800</w:t>
            </w:r>
          </w:p>
        </w:tc>
      </w:tr>
      <w:tr w:rsidR="00F1781E" w:rsidRPr="0039661B" w14:paraId="12C526F5" w14:textId="77777777" w:rsidTr="00527C20">
        <w:trPr>
          <w:trHeight w:val="225"/>
        </w:trPr>
        <w:tc>
          <w:tcPr>
            <w:tcW w:w="2244" w:type="pct"/>
            <w:hideMark/>
          </w:tcPr>
          <w:p w14:paraId="7F6747C7" w14:textId="016CA1DD" w:rsidR="00F1781E" w:rsidRPr="0039661B" w:rsidRDefault="00F1781E" w:rsidP="00F67F62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ขาดทุนทางภาษีที่ยังไม่ได้ใช้</w:t>
            </w:r>
          </w:p>
        </w:tc>
        <w:tc>
          <w:tcPr>
            <w:tcW w:w="1378" w:type="pct"/>
            <w:shd w:val="clear" w:color="auto" w:fill="auto"/>
            <w:vAlign w:val="bottom"/>
          </w:tcPr>
          <w:p w14:paraId="38398944" w14:textId="22AA5574" w:rsidR="00F1781E" w:rsidRPr="0039661B" w:rsidRDefault="0086241C" w:rsidP="00F1781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355,784</w:t>
            </w:r>
          </w:p>
        </w:tc>
        <w:tc>
          <w:tcPr>
            <w:tcW w:w="1378" w:type="pct"/>
            <w:vAlign w:val="bottom"/>
          </w:tcPr>
          <w:p w14:paraId="1253C5CE" w14:textId="3B31CAF1" w:rsidR="00F1781E" w:rsidRPr="0039661B" w:rsidRDefault="00F1781E" w:rsidP="00F1781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</w:rPr>
              <w:t>422,145</w:t>
            </w:r>
          </w:p>
        </w:tc>
      </w:tr>
      <w:tr w:rsidR="00F1781E" w:rsidRPr="0039661B" w14:paraId="2326C7A3" w14:textId="77777777" w:rsidTr="00527C20">
        <w:trPr>
          <w:trHeight w:val="396"/>
        </w:trPr>
        <w:tc>
          <w:tcPr>
            <w:tcW w:w="2244" w:type="pct"/>
            <w:hideMark/>
          </w:tcPr>
          <w:p w14:paraId="30744E36" w14:textId="7B79D48A" w:rsidR="00F1781E" w:rsidRPr="0039661B" w:rsidRDefault="00F1781E" w:rsidP="00F67F62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   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78" w:type="pct"/>
            <w:shd w:val="clear" w:color="auto" w:fill="auto"/>
            <w:vAlign w:val="bottom"/>
          </w:tcPr>
          <w:p w14:paraId="78E932D9" w14:textId="45A0D5BF" w:rsidR="00F1781E" w:rsidRPr="0039661B" w:rsidRDefault="0086241C" w:rsidP="00F1781E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576</w:t>
            </w:r>
            <w:r w:rsidR="0029539B">
              <w:rPr>
                <w:rFonts w:ascii="BrowalliaUPC" w:hAnsi="BrowalliaUPC" w:cs="BrowalliaUPC"/>
                <w:sz w:val="28"/>
                <w:szCs w:val="28"/>
              </w:rPr>
              <w:t>,183</w:t>
            </w:r>
          </w:p>
        </w:tc>
        <w:tc>
          <w:tcPr>
            <w:tcW w:w="1378" w:type="pct"/>
            <w:vAlign w:val="bottom"/>
          </w:tcPr>
          <w:p w14:paraId="2550A8BE" w14:textId="00435460" w:rsidR="00F1781E" w:rsidRPr="0039661B" w:rsidRDefault="00F1781E" w:rsidP="00F1781E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39661B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39661B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Pr="0039661B">
              <w:rPr>
                <w:rFonts w:ascii="BrowalliaUPC" w:hAnsi="BrowalliaUPC" w:cs="BrowalliaUPC"/>
                <w:noProof/>
                <w:sz w:val="28"/>
                <w:szCs w:val="28"/>
              </w:rPr>
              <w:t>641,019</w:t>
            </w:r>
            <w:r w:rsidRPr="0039661B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</w:tr>
    </w:tbl>
    <w:p w14:paraId="213E8BFB" w14:textId="77777777" w:rsidR="0029360F" w:rsidRPr="0039661B" w:rsidRDefault="0029360F" w:rsidP="00E65D92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</w:p>
    <w:p w14:paraId="64ECC5DF" w14:textId="7E1C2917" w:rsidR="00A64FAB" w:rsidRPr="0039661B" w:rsidRDefault="00BF35B5" w:rsidP="0084025F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  <w:r w:rsidRPr="0039661B">
        <w:rPr>
          <w:rFonts w:ascii="BrowalliaUPC" w:hAnsi="BrowalliaUPC" w:cs="BrowalliaUPC"/>
          <w:sz w:val="28"/>
          <w:szCs w:val="28"/>
          <w:cs/>
        </w:rPr>
        <w:t>ขาดทุนทางภาษี</w:t>
      </w:r>
      <w:r w:rsidR="00934E8C" w:rsidRPr="0039661B">
        <w:rPr>
          <w:rFonts w:ascii="BrowalliaUPC" w:hAnsi="BrowalliaUPC" w:cs="BrowalliaUPC"/>
          <w:sz w:val="28"/>
          <w:szCs w:val="28"/>
          <w:cs/>
        </w:rPr>
        <w:t>ที่ยังไม่ได้ใช้</w:t>
      </w:r>
      <w:r w:rsidRPr="0039661B">
        <w:rPr>
          <w:rFonts w:ascii="BrowalliaUPC" w:hAnsi="BrowalliaUPC" w:cs="BrowalliaUPC"/>
          <w:sz w:val="28"/>
          <w:szCs w:val="28"/>
          <w:cs/>
        </w:rPr>
        <w:t xml:space="preserve"> จะสิ้นอายุในปี </w:t>
      </w:r>
      <w:r w:rsidR="00934E8C" w:rsidRPr="0039661B">
        <w:rPr>
          <w:rFonts w:ascii="BrowalliaUPC" w:hAnsi="BrowalliaUPC" w:cs="BrowalliaUPC"/>
          <w:sz w:val="28"/>
          <w:szCs w:val="28"/>
        </w:rPr>
        <w:t>2569</w:t>
      </w:r>
    </w:p>
    <w:p w14:paraId="45634664" w14:textId="77777777" w:rsidR="0084025F" w:rsidRPr="0039661B" w:rsidRDefault="0084025F" w:rsidP="0084025F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</w:p>
    <w:p w14:paraId="163767E3" w14:textId="638DBA61" w:rsidR="009D6197" w:rsidRPr="0039661B" w:rsidRDefault="006A723C" w:rsidP="008D52DB">
      <w:pPr>
        <w:pStyle w:val="CordiaNew"/>
        <w:numPr>
          <w:ilvl w:val="0"/>
          <w:numId w:val="16"/>
        </w:numPr>
        <w:tabs>
          <w:tab w:val="clear" w:pos="4153"/>
          <w:tab w:val="left" w:pos="1710"/>
        </w:tabs>
        <w:ind w:left="432" w:hanging="432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39661B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ทุนเรือนหุ้น</w:t>
      </w:r>
      <w:r w:rsidR="00184F2B" w:rsidRPr="0039661B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 xml:space="preserve"> </w:t>
      </w:r>
    </w:p>
    <w:p w14:paraId="148CBF68" w14:textId="6DD5EDD2" w:rsidR="009758ED" w:rsidRPr="0039661B" w:rsidRDefault="009758ED" w:rsidP="009758E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9A2F7E8" w14:textId="38500763" w:rsidR="00A04012" w:rsidRPr="0039661B" w:rsidRDefault="00A04012" w:rsidP="00A04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r w:rsidRPr="0039661B">
        <w:rPr>
          <w:rFonts w:ascii="BrowalliaUPC" w:hAnsi="BrowalliaUPC" w:cs="BrowalliaUPC"/>
          <w:sz w:val="28"/>
          <w:szCs w:val="28"/>
          <w:cs/>
        </w:rPr>
        <w:t xml:space="preserve">รายการเคลื่อนไหวของทุนจดทะเบียนและทุนที่ชำระแล้วสำหรับปีสิ้นสุดวันที่ </w:t>
      </w:r>
      <w:r w:rsidRPr="0039661B">
        <w:rPr>
          <w:rFonts w:ascii="BrowalliaUPC" w:hAnsi="BrowalliaUPC" w:cs="BrowalliaUPC"/>
          <w:sz w:val="28"/>
          <w:szCs w:val="28"/>
        </w:rPr>
        <w:t xml:space="preserve">31 </w:t>
      </w:r>
      <w:r w:rsidRPr="0039661B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39661B">
        <w:rPr>
          <w:rFonts w:ascii="BrowalliaUPC" w:hAnsi="BrowalliaUPC" w:cs="BrowalliaUPC"/>
          <w:sz w:val="28"/>
          <w:szCs w:val="28"/>
        </w:rPr>
        <w:t>256</w:t>
      </w:r>
      <w:r w:rsidR="00F1781E" w:rsidRPr="0039661B">
        <w:rPr>
          <w:rFonts w:ascii="BrowalliaUPC" w:hAnsi="BrowalliaUPC" w:cs="BrowalliaUPC"/>
          <w:sz w:val="28"/>
          <w:szCs w:val="28"/>
        </w:rPr>
        <w:t>6</w:t>
      </w:r>
      <w:r w:rsidRPr="0039661B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39661B">
        <w:rPr>
          <w:rFonts w:ascii="BrowalliaUPC" w:hAnsi="BrowalliaUPC" w:cs="BrowalliaUPC"/>
          <w:sz w:val="28"/>
          <w:szCs w:val="28"/>
        </w:rPr>
        <w:t>256</w:t>
      </w:r>
      <w:r w:rsidR="00F1781E" w:rsidRPr="0039661B">
        <w:rPr>
          <w:rFonts w:ascii="BrowalliaUPC" w:hAnsi="BrowalliaUPC" w:cs="BrowalliaUPC"/>
          <w:sz w:val="28"/>
          <w:szCs w:val="28"/>
        </w:rPr>
        <w:t>5</w:t>
      </w:r>
      <w:r w:rsidRPr="0039661B">
        <w:rPr>
          <w:rFonts w:ascii="BrowalliaUPC" w:hAnsi="BrowalliaUPC" w:cs="BrowalliaUPC"/>
          <w:sz w:val="28"/>
          <w:szCs w:val="28"/>
        </w:rPr>
        <w:t xml:space="preserve"> </w:t>
      </w:r>
      <w:r w:rsidRPr="0039661B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3C0D5A3F" w14:textId="77777777" w:rsidR="00A04012" w:rsidRPr="0039661B" w:rsidRDefault="00A04012" w:rsidP="00A04012">
      <w:pPr>
        <w:pStyle w:val="ListParagraph"/>
        <w:tabs>
          <w:tab w:val="clear" w:pos="227"/>
        </w:tabs>
        <w:spacing w:line="240" w:lineRule="auto"/>
        <w:ind w:left="1665"/>
        <w:jc w:val="thaiDistribute"/>
        <w:rPr>
          <w:rFonts w:ascii="BrowalliaUPC" w:hAnsi="BrowalliaUPC" w:cs="BrowalliaUPC"/>
          <w:sz w:val="28"/>
          <w:szCs w:val="28"/>
          <w:cs/>
        </w:rPr>
      </w:pPr>
      <w:bookmarkStart w:id="13" w:name="_Hlk490506733"/>
    </w:p>
    <w:tbl>
      <w:tblPr>
        <w:tblW w:w="8820" w:type="dxa"/>
        <w:tblInd w:w="360" w:type="dxa"/>
        <w:tblLook w:val="04A0" w:firstRow="1" w:lastRow="0" w:firstColumn="1" w:lastColumn="0" w:noHBand="0" w:noVBand="1"/>
      </w:tblPr>
      <w:tblGrid>
        <w:gridCol w:w="3510"/>
        <w:gridCol w:w="1843"/>
        <w:gridCol w:w="1842"/>
        <w:gridCol w:w="1625"/>
      </w:tblGrid>
      <w:tr w:rsidR="00A04012" w:rsidRPr="0039661B" w14:paraId="733A264C" w14:textId="77777777" w:rsidTr="008E71E3">
        <w:trPr>
          <w:trHeight w:val="204"/>
        </w:trPr>
        <w:tc>
          <w:tcPr>
            <w:tcW w:w="3510" w:type="dxa"/>
            <w:noWrap/>
            <w:vAlign w:val="bottom"/>
            <w:hideMark/>
          </w:tcPr>
          <w:bookmarkEnd w:id="13"/>
          <w:p w14:paraId="674BE9FE" w14:textId="77777777" w:rsidR="00A04012" w:rsidRPr="0039661B" w:rsidRDefault="00A0401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43" w:type="dxa"/>
            <w:noWrap/>
            <w:vAlign w:val="bottom"/>
            <w:hideMark/>
          </w:tcPr>
          <w:p w14:paraId="665C9D92" w14:textId="77777777" w:rsidR="00A04012" w:rsidRPr="0039661B" w:rsidRDefault="00A0401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42" w:type="dxa"/>
            <w:noWrap/>
            <w:vAlign w:val="bottom"/>
            <w:hideMark/>
          </w:tcPr>
          <w:p w14:paraId="0A15E440" w14:textId="77777777" w:rsidR="00A04012" w:rsidRPr="0039661B" w:rsidRDefault="00A0401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625" w:type="dxa"/>
            <w:noWrap/>
            <w:vAlign w:val="bottom"/>
            <w:hideMark/>
          </w:tcPr>
          <w:p w14:paraId="04E2288C" w14:textId="77777777" w:rsidR="00A04012" w:rsidRPr="0039661B" w:rsidRDefault="00A0401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A04012" w:rsidRPr="0039661B" w14:paraId="091F7CA6" w14:textId="77777777" w:rsidTr="008E71E3">
        <w:trPr>
          <w:trHeight w:val="204"/>
        </w:trPr>
        <w:tc>
          <w:tcPr>
            <w:tcW w:w="3510" w:type="dxa"/>
            <w:noWrap/>
            <w:vAlign w:val="bottom"/>
          </w:tcPr>
          <w:p w14:paraId="18DC2E98" w14:textId="77777777" w:rsidR="00A04012" w:rsidRPr="0039661B" w:rsidRDefault="00A04012" w:rsidP="00CE5B5B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1F42FCB" w14:textId="77777777" w:rsidR="00A04012" w:rsidRPr="0039661B" w:rsidRDefault="00A04012" w:rsidP="00CE5B5B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42" w:type="dxa"/>
            <w:noWrap/>
            <w:vAlign w:val="bottom"/>
          </w:tcPr>
          <w:p w14:paraId="1FDA6FE4" w14:textId="77777777" w:rsidR="00A04012" w:rsidRPr="0039661B" w:rsidRDefault="00A04012" w:rsidP="00CE5B5B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625" w:type="dxa"/>
            <w:noWrap/>
            <w:vAlign w:val="bottom"/>
          </w:tcPr>
          <w:p w14:paraId="1A033BF2" w14:textId="77777777" w:rsidR="00A04012" w:rsidRPr="0039661B" w:rsidRDefault="00A04012" w:rsidP="00CE5B5B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</w:tr>
      <w:tr w:rsidR="00F1781E" w:rsidRPr="0039661B" w14:paraId="1FAC2A8A" w14:textId="77777777" w:rsidTr="008E71E3">
        <w:trPr>
          <w:trHeight w:val="204"/>
        </w:trPr>
        <w:tc>
          <w:tcPr>
            <w:tcW w:w="3510" w:type="dxa"/>
            <w:noWrap/>
            <w:vAlign w:val="bottom"/>
          </w:tcPr>
          <w:p w14:paraId="4F10862B" w14:textId="45073E8B" w:rsidR="00F1781E" w:rsidRPr="0039661B" w:rsidRDefault="00F1781E" w:rsidP="00F1781E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1 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843" w:type="dxa"/>
            <w:noWrap/>
            <w:vAlign w:val="bottom"/>
          </w:tcPr>
          <w:p w14:paraId="47F80526" w14:textId="287413DF" w:rsidR="00F1781E" w:rsidRPr="0039661B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  <w:lang w:eastAsia="en-GB"/>
              </w:rPr>
              <w:t>39,978,650</w:t>
            </w:r>
          </w:p>
        </w:tc>
        <w:tc>
          <w:tcPr>
            <w:tcW w:w="1842" w:type="dxa"/>
            <w:noWrap/>
            <w:vAlign w:val="bottom"/>
          </w:tcPr>
          <w:p w14:paraId="10EA615E" w14:textId="1B9D579E" w:rsidR="00F1781E" w:rsidRPr="0039661B" w:rsidRDefault="00F1781E" w:rsidP="00F1781E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625" w:type="dxa"/>
            <w:noWrap/>
            <w:vAlign w:val="bottom"/>
          </w:tcPr>
          <w:p w14:paraId="0AA60F78" w14:textId="312384BB" w:rsidR="00F1781E" w:rsidRPr="0039661B" w:rsidRDefault="00F1781E" w:rsidP="00F1781E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2,998,399</w:t>
            </w:r>
          </w:p>
        </w:tc>
      </w:tr>
      <w:tr w:rsidR="00F1781E" w:rsidRPr="0039661B" w14:paraId="250004CC" w14:textId="77777777" w:rsidTr="008D39DA">
        <w:trPr>
          <w:trHeight w:val="204"/>
        </w:trPr>
        <w:tc>
          <w:tcPr>
            <w:tcW w:w="3510" w:type="dxa"/>
            <w:noWrap/>
            <w:vAlign w:val="bottom"/>
          </w:tcPr>
          <w:p w14:paraId="4ABF88F2" w14:textId="63D0AE77" w:rsidR="00F1781E" w:rsidRPr="0039661B" w:rsidRDefault="00364F1B" w:rsidP="00F1781E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เพิ่มทุน</w:t>
            </w:r>
          </w:p>
        </w:tc>
        <w:tc>
          <w:tcPr>
            <w:tcW w:w="1843" w:type="dxa"/>
            <w:noWrap/>
            <w:vAlign w:val="bottom"/>
          </w:tcPr>
          <w:p w14:paraId="30F57B90" w14:textId="082B2004" w:rsidR="00F1781E" w:rsidRPr="0039661B" w:rsidRDefault="00F1781E" w:rsidP="00911C8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11,993,595</w:t>
            </w:r>
          </w:p>
        </w:tc>
        <w:tc>
          <w:tcPr>
            <w:tcW w:w="1842" w:type="dxa"/>
            <w:noWrap/>
            <w:vAlign w:val="bottom"/>
          </w:tcPr>
          <w:p w14:paraId="5492205F" w14:textId="4BA454F2" w:rsidR="00F1781E" w:rsidRPr="0039661B" w:rsidRDefault="00F1781E" w:rsidP="00F1781E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625" w:type="dxa"/>
            <w:noWrap/>
            <w:vAlign w:val="bottom"/>
          </w:tcPr>
          <w:p w14:paraId="04F0CD48" w14:textId="3AA7C34A" w:rsidR="00F1781E" w:rsidRPr="0039661B" w:rsidRDefault="00F1781E" w:rsidP="00911C8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899,519</w:t>
            </w:r>
          </w:p>
        </w:tc>
      </w:tr>
      <w:tr w:rsidR="0093784C" w:rsidRPr="0039661B" w14:paraId="593DAEBD" w14:textId="77777777" w:rsidTr="008D39DA">
        <w:trPr>
          <w:trHeight w:val="204"/>
        </w:trPr>
        <w:tc>
          <w:tcPr>
            <w:tcW w:w="3510" w:type="dxa"/>
            <w:noWrap/>
            <w:vAlign w:val="bottom"/>
          </w:tcPr>
          <w:p w14:paraId="09BA0E5D" w14:textId="40F097D3" w:rsidR="0093784C" w:rsidRPr="0039661B" w:rsidRDefault="0093784C" w:rsidP="0093784C">
            <w:pPr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39661B">
              <w:rPr>
                <w:rFonts w:ascii="BrowalliaUPC" w:hAnsi="BrowalliaUPC" w:cs="BrowalliaUPC"/>
                <w:sz w:val="28"/>
                <w:szCs w:val="28"/>
                <w:lang w:val="en-AU" w:eastAsia="en-GB"/>
              </w:rPr>
              <w:t>3</w:t>
            </w:r>
            <w:r w:rsidRPr="0039661B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1 </w:t>
            </w:r>
            <w:r w:rsidRPr="0039661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ธันวาคม</w:t>
            </w:r>
            <w:r w:rsidRPr="0039661B">
              <w:rPr>
                <w:rFonts w:ascii="BrowalliaUPC" w:hAnsi="BrowalliaUPC" w:cs="BrowalliaUPC"/>
                <w:sz w:val="28"/>
                <w:szCs w:val="28"/>
                <w:cs/>
                <w:lang w:val="en-AU" w:eastAsia="en-GB"/>
              </w:rPr>
              <w:t xml:space="preserve"> </w:t>
            </w:r>
            <w:r w:rsidRPr="0039661B">
              <w:rPr>
                <w:rFonts w:ascii="BrowalliaUPC" w:hAnsi="BrowalliaUPC" w:cs="BrowalliaUPC"/>
                <w:sz w:val="28"/>
                <w:szCs w:val="28"/>
                <w:lang w:eastAsia="en-GB"/>
              </w:rPr>
              <w:t>2565</w:t>
            </w:r>
          </w:p>
          <w:p w14:paraId="17FD9598" w14:textId="52CB2EDE" w:rsidR="0093784C" w:rsidRPr="0039661B" w:rsidRDefault="0093784C" w:rsidP="0093784C">
            <w:pPr>
              <w:tabs>
                <w:tab w:val="clear" w:pos="454"/>
              </w:tabs>
              <w:spacing w:line="240" w:lineRule="auto"/>
              <w:ind w:left="249" w:hanging="387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  <w:lang w:val="en-AU" w:eastAsia="en-GB"/>
              </w:rPr>
              <w:t xml:space="preserve">   </w:t>
            </w:r>
            <w:r w:rsidRPr="0039661B">
              <w:rPr>
                <w:rFonts w:ascii="BrowalliaUPC" w:hAnsi="BrowalliaUPC" w:cs="BrowalliaUPC"/>
                <w:sz w:val="28"/>
                <w:szCs w:val="28"/>
                <w:cs/>
                <w:lang w:val="en-AU" w:eastAsia="en-GB"/>
              </w:rPr>
              <w:t xml:space="preserve">   </w:t>
            </w:r>
            <w:r w:rsidRPr="0039661B">
              <w:rPr>
                <w:rFonts w:ascii="BrowalliaUPC" w:hAnsi="BrowalliaUPC" w:cs="BrowalliaUPC"/>
                <w:sz w:val="28"/>
                <w:szCs w:val="28"/>
                <w:lang w:val="en-AU" w:eastAsia="en-GB"/>
              </w:rPr>
              <w:t>(</w:t>
            </w:r>
            <w:r w:rsidRPr="0039661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หลังการรวมหุ้นและการเปลี่ยนแปลง</w:t>
            </w:r>
            <w:r w:rsidRPr="0039661B">
              <w:rPr>
                <w:rFonts w:ascii="BrowalliaUPC" w:hAnsi="BrowalliaUPC" w:cs="BrowalliaUPC"/>
                <w:sz w:val="28"/>
                <w:szCs w:val="28"/>
                <w:lang w:eastAsia="en-GB"/>
              </w:rPr>
              <w:br/>
            </w:r>
            <w:r w:rsidRPr="0039661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มูลค่าที่ตราไว้)</w:t>
            </w:r>
          </w:p>
        </w:tc>
        <w:tc>
          <w:tcPr>
            <w:tcW w:w="1843" w:type="dxa"/>
            <w:noWrap/>
            <w:vAlign w:val="bottom"/>
          </w:tcPr>
          <w:p w14:paraId="76609EEA" w14:textId="12B3EE80" w:rsidR="0093784C" w:rsidRPr="0039661B" w:rsidRDefault="0093784C" w:rsidP="008D39D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5</w:t>
            </w:r>
            <w:r w:rsidR="0039466D"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,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197</w:t>
            </w:r>
            <w:r w:rsidR="0039466D"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,</w:t>
            </w:r>
            <w:r w:rsidRPr="0039661B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224</w:t>
            </w:r>
          </w:p>
        </w:tc>
        <w:tc>
          <w:tcPr>
            <w:tcW w:w="1842" w:type="dxa"/>
            <w:noWrap/>
          </w:tcPr>
          <w:p w14:paraId="68DE6FE4" w14:textId="77777777" w:rsidR="0093784C" w:rsidRPr="0039661B" w:rsidRDefault="0093784C" w:rsidP="0093784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  <w:p w14:paraId="5B3EE9AC" w14:textId="77777777" w:rsidR="0093784C" w:rsidRPr="0039661B" w:rsidRDefault="0093784C" w:rsidP="0093784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  <w:p w14:paraId="73BD67C6" w14:textId="38777E8E" w:rsidR="0093784C" w:rsidRPr="0039661B" w:rsidRDefault="0093784C" w:rsidP="0093784C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0.75</w:t>
            </w:r>
          </w:p>
        </w:tc>
        <w:tc>
          <w:tcPr>
            <w:tcW w:w="1625" w:type="dxa"/>
            <w:noWrap/>
            <w:vAlign w:val="bottom"/>
          </w:tcPr>
          <w:p w14:paraId="4442FF01" w14:textId="4030E0C2" w:rsidR="0093784C" w:rsidRPr="0039661B" w:rsidRDefault="0093784C" w:rsidP="008D39D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3,897,918</w:t>
            </w:r>
          </w:p>
        </w:tc>
      </w:tr>
      <w:tr w:rsidR="00F1781E" w:rsidRPr="0039661B" w14:paraId="23E57251" w14:textId="77777777" w:rsidTr="008D39DA">
        <w:trPr>
          <w:trHeight w:val="297"/>
        </w:trPr>
        <w:tc>
          <w:tcPr>
            <w:tcW w:w="3510" w:type="dxa"/>
            <w:noWrap/>
            <w:vAlign w:val="bottom"/>
            <w:hideMark/>
          </w:tcPr>
          <w:p w14:paraId="6D3C646A" w14:textId="578790D1" w:rsidR="00F1781E" w:rsidRPr="0039661B" w:rsidRDefault="00F1781E" w:rsidP="00F1781E">
            <w:pPr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39661B">
              <w:rPr>
                <w:rFonts w:ascii="BrowalliaUPC" w:hAnsi="BrowalliaUPC" w:cs="BrowalliaUPC"/>
                <w:sz w:val="28"/>
                <w:szCs w:val="28"/>
                <w:lang w:val="en-AU" w:eastAsia="en-GB"/>
              </w:rPr>
              <w:t>3</w:t>
            </w:r>
            <w:r w:rsidRPr="0039661B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1 </w:t>
            </w:r>
            <w:r w:rsidRPr="0039661B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ธันวาคม</w:t>
            </w:r>
            <w:r w:rsidRPr="0039661B">
              <w:rPr>
                <w:rFonts w:ascii="BrowalliaUPC" w:hAnsi="BrowalliaUPC" w:cs="BrowalliaUPC"/>
                <w:sz w:val="28"/>
                <w:szCs w:val="28"/>
                <w:cs/>
                <w:lang w:val="en-AU" w:eastAsia="en-GB"/>
              </w:rPr>
              <w:t xml:space="preserve"> </w:t>
            </w:r>
            <w:r w:rsidRPr="0039661B">
              <w:rPr>
                <w:rFonts w:ascii="BrowalliaUPC" w:hAnsi="BrowalliaUPC" w:cs="BrowalliaUPC"/>
                <w:sz w:val="28"/>
                <w:szCs w:val="28"/>
                <w:lang w:eastAsia="en-GB"/>
              </w:rPr>
              <w:t>2566</w:t>
            </w:r>
          </w:p>
          <w:p w14:paraId="3BF1D01C" w14:textId="54842B11" w:rsidR="00F1781E" w:rsidRPr="0039661B" w:rsidRDefault="00F1781E" w:rsidP="00E73BDA">
            <w:pPr>
              <w:tabs>
                <w:tab w:val="clear" w:pos="454"/>
              </w:tabs>
              <w:spacing w:line="240" w:lineRule="auto"/>
              <w:ind w:left="249" w:hanging="387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6C9A2E7" w14:textId="4DCAFD47" w:rsidR="00F1781E" w:rsidRPr="0039661B" w:rsidRDefault="00B8305F" w:rsidP="008D39D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5,197,224</w:t>
            </w:r>
          </w:p>
        </w:tc>
        <w:tc>
          <w:tcPr>
            <w:tcW w:w="1842" w:type="dxa"/>
            <w:noWrap/>
          </w:tcPr>
          <w:p w14:paraId="407B64DD" w14:textId="6101CAAA" w:rsidR="00F1781E" w:rsidRPr="0039661B" w:rsidRDefault="00F1781E" w:rsidP="00F1781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39661B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0.75</w:t>
            </w:r>
          </w:p>
        </w:tc>
        <w:tc>
          <w:tcPr>
            <w:tcW w:w="1625" w:type="dxa"/>
            <w:noWrap/>
            <w:vAlign w:val="bottom"/>
          </w:tcPr>
          <w:p w14:paraId="58D9502B" w14:textId="35948084" w:rsidR="00F1781E" w:rsidRPr="0039661B" w:rsidRDefault="00B8305F" w:rsidP="008D39D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3,</w:t>
            </w:r>
            <w:r w:rsidR="00BB633A">
              <w:rPr>
                <w:rFonts w:ascii="BrowalliaUPC" w:hAnsi="BrowalliaUPC" w:cs="BrowalliaUPC"/>
                <w:sz w:val="28"/>
                <w:szCs w:val="28"/>
                <w:lang w:eastAsia="en-GB"/>
              </w:rPr>
              <w:t>897,918</w:t>
            </w:r>
          </w:p>
        </w:tc>
      </w:tr>
    </w:tbl>
    <w:p w14:paraId="72A3D9BC" w14:textId="77777777" w:rsidR="0066446C" w:rsidRDefault="0066446C">
      <w:pPr>
        <w:rPr>
          <w:rFonts w:ascii="BrowalliaUPC" w:hAnsi="BrowalliaUPC" w:cs="BrowalliaUPC"/>
          <w:sz w:val="28"/>
          <w:szCs w:val="28"/>
        </w:rPr>
      </w:pPr>
    </w:p>
    <w:p w14:paraId="30DEB0F3" w14:textId="77777777" w:rsidR="006F35C1" w:rsidRDefault="006F35C1">
      <w:pPr>
        <w:rPr>
          <w:rFonts w:ascii="BrowalliaUPC" w:hAnsi="BrowalliaUPC" w:cs="BrowalliaUPC"/>
          <w:sz w:val="28"/>
          <w:szCs w:val="28"/>
        </w:rPr>
      </w:pPr>
    </w:p>
    <w:p w14:paraId="5E81A67D" w14:textId="77777777" w:rsidR="006F35C1" w:rsidRDefault="006F35C1">
      <w:pPr>
        <w:rPr>
          <w:rFonts w:ascii="BrowalliaUPC" w:hAnsi="BrowalliaUPC" w:cs="BrowalliaUPC"/>
          <w:sz w:val="28"/>
          <w:szCs w:val="28"/>
        </w:rPr>
      </w:pPr>
    </w:p>
    <w:p w14:paraId="6DA1C1EA" w14:textId="77777777" w:rsidR="006F35C1" w:rsidRDefault="006F35C1">
      <w:pPr>
        <w:rPr>
          <w:rFonts w:ascii="BrowalliaUPC" w:hAnsi="BrowalliaUPC" w:cs="BrowalliaUPC"/>
          <w:sz w:val="28"/>
          <w:szCs w:val="28"/>
        </w:rPr>
      </w:pPr>
    </w:p>
    <w:p w14:paraId="1CF05AF8" w14:textId="77777777" w:rsidR="006F35C1" w:rsidRDefault="006F35C1">
      <w:pPr>
        <w:rPr>
          <w:rFonts w:ascii="BrowalliaUPC" w:hAnsi="BrowalliaUPC" w:cs="BrowalliaUPC"/>
          <w:sz w:val="28"/>
          <w:szCs w:val="28"/>
        </w:rPr>
      </w:pPr>
    </w:p>
    <w:p w14:paraId="37334350" w14:textId="77777777" w:rsidR="006F35C1" w:rsidRDefault="006F35C1">
      <w:pPr>
        <w:rPr>
          <w:rFonts w:ascii="BrowalliaUPC" w:hAnsi="BrowalliaUPC" w:cs="BrowalliaUPC"/>
          <w:sz w:val="28"/>
          <w:szCs w:val="28"/>
        </w:rPr>
      </w:pPr>
    </w:p>
    <w:p w14:paraId="639CCFC3" w14:textId="77777777" w:rsidR="007F6DC0" w:rsidRDefault="007F6DC0">
      <w:pPr>
        <w:rPr>
          <w:rFonts w:ascii="BrowalliaUPC" w:hAnsi="BrowalliaUPC" w:cs="BrowalliaUPC"/>
          <w:sz w:val="28"/>
          <w:szCs w:val="28"/>
        </w:rPr>
      </w:pPr>
    </w:p>
    <w:p w14:paraId="4C516F63" w14:textId="77777777" w:rsidR="006F35C1" w:rsidRDefault="006F35C1">
      <w:pPr>
        <w:rPr>
          <w:rFonts w:ascii="BrowalliaUPC" w:hAnsi="BrowalliaUPC" w:cs="BrowalliaUPC"/>
          <w:sz w:val="28"/>
          <w:szCs w:val="28"/>
        </w:rPr>
      </w:pPr>
    </w:p>
    <w:p w14:paraId="6D539C48" w14:textId="77777777" w:rsidR="006F35C1" w:rsidRPr="0039661B" w:rsidRDefault="006F35C1">
      <w:pPr>
        <w:rPr>
          <w:rFonts w:ascii="BrowalliaUPC" w:hAnsi="BrowalliaUPC" w:cs="BrowalliaUPC"/>
          <w:sz w:val="28"/>
          <w:szCs w:val="28"/>
        </w:rPr>
      </w:pPr>
    </w:p>
    <w:tbl>
      <w:tblPr>
        <w:tblW w:w="8828" w:type="dxa"/>
        <w:tblInd w:w="364" w:type="dxa"/>
        <w:tblLook w:val="04A0" w:firstRow="1" w:lastRow="0" w:firstColumn="1" w:lastColumn="0" w:noHBand="0" w:noVBand="1"/>
      </w:tblPr>
      <w:tblGrid>
        <w:gridCol w:w="3402"/>
        <w:gridCol w:w="1341"/>
        <w:gridCol w:w="1134"/>
        <w:gridCol w:w="1134"/>
        <w:gridCol w:w="1817"/>
      </w:tblGrid>
      <w:tr w:rsidR="007E6B09" w:rsidRPr="000C26DF" w14:paraId="4331B7AB" w14:textId="77777777" w:rsidTr="00355972">
        <w:trPr>
          <w:trHeight w:val="408"/>
        </w:trPr>
        <w:tc>
          <w:tcPr>
            <w:tcW w:w="3402" w:type="dxa"/>
            <w:noWrap/>
            <w:vAlign w:val="bottom"/>
            <w:hideMark/>
          </w:tcPr>
          <w:p w14:paraId="22255C7C" w14:textId="77777777" w:rsidR="007E6B09" w:rsidRPr="000C26DF" w:rsidRDefault="007E6B09" w:rsidP="000F564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  <w:p w14:paraId="0E59CB01" w14:textId="77777777" w:rsidR="007E6B09" w:rsidRPr="000C26DF" w:rsidRDefault="007E6B09" w:rsidP="000F564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ทุนเรือนหุ้นที่ออกและชำระแล้ว</w:t>
            </w:r>
          </w:p>
        </w:tc>
        <w:tc>
          <w:tcPr>
            <w:tcW w:w="1341" w:type="dxa"/>
            <w:noWrap/>
            <w:vAlign w:val="bottom"/>
            <w:hideMark/>
          </w:tcPr>
          <w:p w14:paraId="25CDA38E" w14:textId="77777777" w:rsidR="007E6B09" w:rsidRPr="000C26DF" w:rsidRDefault="007E6B09" w:rsidP="000F564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จำนวนหุ้น </w:t>
            </w:r>
            <w:r w:rsidRPr="000C26DF">
              <w:rPr>
                <w:rFonts w:ascii="BrowalliaUPC" w:hAnsi="BrowalliaUPC" w:cs="BrowalliaUPC"/>
                <w:sz w:val="28"/>
                <w:szCs w:val="28"/>
                <w:lang w:eastAsia="en-GB"/>
              </w:rPr>
              <w:br/>
            </w: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(พันหุ้น</w:t>
            </w:r>
            <w:r w:rsidRPr="000C26DF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5D084F48" w14:textId="77777777" w:rsidR="007E6B09" w:rsidRPr="000C26DF" w:rsidRDefault="007E6B09" w:rsidP="000F564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0C26DF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22D66F0D" w14:textId="77777777" w:rsidR="007E6B09" w:rsidRPr="000C26DF" w:rsidRDefault="007E6B09" w:rsidP="000F564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817" w:type="dxa"/>
            <w:vAlign w:val="bottom"/>
            <w:hideMark/>
          </w:tcPr>
          <w:p w14:paraId="176EFCCC" w14:textId="77777777" w:rsidR="007E6B09" w:rsidRPr="000C26DF" w:rsidRDefault="007E6B09" w:rsidP="000F564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ส่วนเกิน</w:t>
            </w:r>
            <w:r w:rsidRPr="000C26DF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0C26DF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</w:t>
            </w: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ต่ำ</w:t>
            </w:r>
            <w:r w:rsidRPr="000C26DF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 xml:space="preserve">) </w:t>
            </w:r>
          </w:p>
          <w:p w14:paraId="17E4E4FF" w14:textId="77777777" w:rsidR="007E6B09" w:rsidRPr="000C26DF" w:rsidRDefault="007E6B09" w:rsidP="000F564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Pr="000C26DF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(</w:t>
            </w: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7E6B09" w:rsidRPr="000C26DF" w14:paraId="2E417BAB" w14:textId="77777777" w:rsidTr="00355972">
        <w:trPr>
          <w:trHeight w:val="333"/>
        </w:trPr>
        <w:tc>
          <w:tcPr>
            <w:tcW w:w="3402" w:type="dxa"/>
            <w:noWrap/>
            <w:vAlign w:val="bottom"/>
          </w:tcPr>
          <w:p w14:paraId="655FFB54" w14:textId="77777777" w:rsidR="007E6B09" w:rsidRPr="000C26DF" w:rsidRDefault="007E6B09" w:rsidP="000F564F">
            <w:pPr>
              <w:spacing w:line="240" w:lineRule="auto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</w:p>
        </w:tc>
        <w:tc>
          <w:tcPr>
            <w:tcW w:w="1341" w:type="dxa"/>
            <w:noWrap/>
            <w:vAlign w:val="bottom"/>
          </w:tcPr>
          <w:p w14:paraId="2E39A80C" w14:textId="77777777" w:rsidR="007E6B09" w:rsidRPr="000C26DF" w:rsidRDefault="007E6B09" w:rsidP="000F564F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74F0A8BA" w14:textId="77777777" w:rsidR="007E6B09" w:rsidRPr="000C26DF" w:rsidRDefault="007E6B09" w:rsidP="000F564F">
            <w:pPr>
              <w:spacing w:line="240" w:lineRule="auto"/>
              <w:jc w:val="center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4F85D5A4" w14:textId="77777777" w:rsidR="007E6B09" w:rsidRPr="000C26DF" w:rsidRDefault="007E6B09" w:rsidP="000F564F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</w:p>
        </w:tc>
        <w:tc>
          <w:tcPr>
            <w:tcW w:w="1817" w:type="dxa"/>
            <w:noWrap/>
            <w:vAlign w:val="bottom"/>
          </w:tcPr>
          <w:p w14:paraId="5C61C7F9" w14:textId="77777777" w:rsidR="007E6B09" w:rsidRPr="000C26DF" w:rsidRDefault="007E6B09" w:rsidP="000F564F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</w:p>
        </w:tc>
      </w:tr>
      <w:tr w:rsidR="00A767D2" w:rsidRPr="000C26DF" w14:paraId="005587A9" w14:textId="77777777" w:rsidTr="00355972">
        <w:trPr>
          <w:trHeight w:val="333"/>
        </w:trPr>
        <w:tc>
          <w:tcPr>
            <w:tcW w:w="3402" w:type="dxa"/>
            <w:noWrap/>
            <w:vAlign w:val="bottom"/>
          </w:tcPr>
          <w:p w14:paraId="529697ED" w14:textId="1F1D25D8" w:rsidR="00A767D2" w:rsidRPr="000C26DF" w:rsidRDefault="00A767D2" w:rsidP="00A767D2">
            <w:pPr>
              <w:spacing w:line="240" w:lineRule="auto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0C5B36" w:rsidRPr="000C26DF">
              <w:rPr>
                <w:rFonts w:ascii="Browallia New" w:hAnsi="Browallia New" w:cs="Browallia New"/>
                <w:sz w:val="28"/>
                <w:szCs w:val="28"/>
                <w:lang w:val="en-AU" w:eastAsia="en-GB"/>
              </w:rPr>
              <w:t xml:space="preserve">1 </w:t>
            </w:r>
            <w:r w:rsidR="000C5B36" w:rsidRPr="000C26DF">
              <w:rPr>
                <w:rFonts w:ascii="Browallia New" w:hAnsi="Browallia New" w:cs="Browallia New"/>
                <w:sz w:val="28"/>
                <w:szCs w:val="28"/>
                <w:cs/>
                <w:lang w:val="en-AU" w:eastAsia="en-GB"/>
              </w:rPr>
              <w:t xml:space="preserve">มกราคม </w:t>
            </w:r>
            <w:r w:rsidR="000C5B36"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41" w:type="dxa"/>
            <w:noWrap/>
          </w:tcPr>
          <w:p w14:paraId="764F35F0" w14:textId="2AA12944" w:rsidR="00A767D2" w:rsidRPr="000C26DF" w:rsidRDefault="00A767D2" w:rsidP="00A767D2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39,978,650</w:t>
            </w:r>
          </w:p>
        </w:tc>
        <w:tc>
          <w:tcPr>
            <w:tcW w:w="1134" w:type="dxa"/>
            <w:noWrap/>
          </w:tcPr>
          <w:p w14:paraId="57D52608" w14:textId="03B8EC19" w:rsidR="00A767D2" w:rsidRPr="000C26DF" w:rsidRDefault="00A767D2" w:rsidP="00A767D2">
            <w:pPr>
              <w:spacing w:line="240" w:lineRule="auto"/>
              <w:jc w:val="center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134" w:type="dxa"/>
            <w:noWrap/>
          </w:tcPr>
          <w:p w14:paraId="2720E5D6" w14:textId="68463F1D" w:rsidR="00A767D2" w:rsidRPr="000C26DF" w:rsidRDefault="00A767D2" w:rsidP="00A767D2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2,998,399</w:t>
            </w:r>
          </w:p>
        </w:tc>
        <w:tc>
          <w:tcPr>
            <w:tcW w:w="1817" w:type="dxa"/>
            <w:noWrap/>
          </w:tcPr>
          <w:p w14:paraId="341E0FEB" w14:textId="69F0390A" w:rsidR="00A767D2" w:rsidRPr="000C26DF" w:rsidRDefault="00A767D2" w:rsidP="00A767D2">
            <w:pP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(524,215)</w:t>
            </w:r>
          </w:p>
        </w:tc>
      </w:tr>
      <w:tr w:rsidR="00F528FC" w:rsidRPr="000C26DF" w14:paraId="014A1ADB" w14:textId="77777777" w:rsidTr="00355972">
        <w:trPr>
          <w:trHeight w:val="333"/>
        </w:trPr>
        <w:tc>
          <w:tcPr>
            <w:tcW w:w="3402" w:type="dxa"/>
            <w:noWrap/>
            <w:vAlign w:val="bottom"/>
          </w:tcPr>
          <w:p w14:paraId="1C3A23E5" w14:textId="436DD186" w:rsidR="00F528FC" w:rsidRPr="000C26DF" w:rsidRDefault="00F528FC" w:rsidP="00F528FC">
            <w:pPr>
              <w:spacing w:line="240" w:lineRule="auto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ทุนที่ชำระแล้วก่อนการรวมหุ้นและ</w:t>
            </w:r>
            <w:r w:rsidRPr="000C26DF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br/>
            </w:r>
            <w:r w:rsidR="007B37D3"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   </w:t>
            </w:r>
            <w:r w:rsidRPr="000C26DF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การเปลี่ยนแปลงมูลค่าที่ตราไว้</w:t>
            </w:r>
          </w:p>
        </w:tc>
        <w:tc>
          <w:tcPr>
            <w:tcW w:w="1341" w:type="dxa"/>
            <w:noWrap/>
            <w:vAlign w:val="bottom"/>
          </w:tcPr>
          <w:p w14:paraId="7D7FB97E" w14:textId="728963F3" w:rsidR="00F528FC" w:rsidRPr="000C26DF" w:rsidRDefault="00F528FC" w:rsidP="00AF3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39,978,650</w:t>
            </w:r>
          </w:p>
        </w:tc>
        <w:tc>
          <w:tcPr>
            <w:tcW w:w="1134" w:type="dxa"/>
            <w:noWrap/>
          </w:tcPr>
          <w:p w14:paraId="59C307CD" w14:textId="77777777" w:rsidR="00FA3D2C" w:rsidRPr="000C26DF" w:rsidRDefault="00FA3D2C" w:rsidP="00AF36A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27FC1B8C" w14:textId="5E861AE7" w:rsidR="00F528FC" w:rsidRPr="000C26DF" w:rsidRDefault="00FA3D2C" w:rsidP="00AF36AC">
            <w:pPr>
              <w:spacing w:line="240" w:lineRule="auto"/>
              <w:jc w:val="center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134" w:type="dxa"/>
            <w:noWrap/>
            <w:vAlign w:val="bottom"/>
          </w:tcPr>
          <w:p w14:paraId="0DB99E9B" w14:textId="0E3B2BCF" w:rsidR="00F528FC" w:rsidRPr="000C26DF" w:rsidRDefault="00F528FC" w:rsidP="00AF3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2,998,399</w:t>
            </w:r>
          </w:p>
        </w:tc>
        <w:tc>
          <w:tcPr>
            <w:tcW w:w="1817" w:type="dxa"/>
            <w:noWrap/>
          </w:tcPr>
          <w:p w14:paraId="686C8F6E" w14:textId="77777777" w:rsidR="00F528FC" w:rsidRPr="000C26DF" w:rsidRDefault="00F528FC" w:rsidP="00AF3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2506647F" w14:textId="27C7602E" w:rsidR="00F528FC" w:rsidRPr="000C26DF" w:rsidRDefault="00F528FC" w:rsidP="00AF36A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(524,215)</w:t>
            </w:r>
          </w:p>
        </w:tc>
      </w:tr>
      <w:tr w:rsidR="00A86FF1" w:rsidRPr="000C26DF" w14:paraId="4354F892" w14:textId="77777777" w:rsidTr="00355972">
        <w:trPr>
          <w:trHeight w:val="333"/>
        </w:trPr>
        <w:tc>
          <w:tcPr>
            <w:tcW w:w="3402" w:type="dxa"/>
            <w:noWrap/>
            <w:vAlign w:val="bottom"/>
          </w:tcPr>
          <w:p w14:paraId="1C74541A" w14:textId="77777777" w:rsidR="00A86FF1" w:rsidRPr="000C26DF" w:rsidRDefault="00A86FF1" w:rsidP="00A86FF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0C26DF">
              <w:rPr>
                <w:rFonts w:ascii="Browallia New" w:hAnsi="Browallia New" w:cs="Browallia New"/>
                <w:sz w:val="28"/>
                <w:szCs w:val="28"/>
                <w:lang w:val="en-AU" w:eastAsia="en-GB"/>
              </w:rPr>
              <w:t xml:space="preserve">31 </w:t>
            </w:r>
            <w:r w:rsidRPr="000C26DF">
              <w:rPr>
                <w:rFonts w:ascii="Browallia New" w:hAnsi="Browallia New" w:cs="Browallia New"/>
                <w:sz w:val="28"/>
                <w:szCs w:val="28"/>
                <w:cs/>
                <w:lang w:val="en-AU" w:eastAsia="en-GB"/>
              </w:rPr>
              <w:t xml:space="preserve">ธันวาคม </w:t>
            </w: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2565</w:t>
            </w:r>
          </w:p>
          <w:p w14:paraId="6FB9C487" w14:textId="77777777" w:rsidR="00C00769" w:rsidRDefault="007B37D3" w:rsidP="00A86FF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val="en-AU" w:eastAsia="en-GB"/>
              </w:rPr>
              <w:t xml:space="preserve">    </w:t>
            </w:r>
            <w:r w:rsidR="00A86FF1" w:rsidRPr="000C26DF">
              <w:rPr>
                <w:rFonts w:ascii="Browallia New" w:hAnsi="Browallia New" w:cs="Browallia New"/>
                <w:sz w:val="28"/>
                <w:szCs w:val="28"/>
                <w:lang w:val="en-AU" w:eastAsia="en-GB"/>
              </w:rPr>
              <w:t>(</w:t>
            </w:r>
            <w:r w:rsidR="00A86FF1" w:rsidRPr="000C26DF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หลังการรวมหุ้นและการเปลี่ยนแปลง</w:t>
            </w:r>
          </w:p>
          <w:p w14:paraId="01E9CFC3" w14:textId="70275425" w:rsidR="00A86FF1" w:rsidRPr="00C00769" w:rsidRDefault="00C00769" w:rsidP="00A86FF1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   </w:t>
            </w:r>
            <w:r w:rsidR="00A86FF1" w:rsidRPr="000C26DF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มูลค่าที่ตราไว้)</w:t>
            </w:r>
          </w:p>
        </w:tc>
        <w:tc>
          <w:tcPr>
            <w:tcW w:w="1341" w:type="dxa"/>
            <w:noWrap/>
          </w:tcPr>
          <w:p w14:paraId="4EBF28C6" w14:textId="77777777" w:rsidR="00A86FF1" w:rsidRPr="000C26DF" w:rsidRDefault="00A86FF1" w:rsidP="00CC2CA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168C1AE2" w14:textId="77777777" w:rsidR="00A86FF1" w:rsidRPr="000C26DF" w:rsidRDefault="00A86FF1" w:rsidP="00CC2CA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01D42085" w14:textId="17F0199C" w:rsidR="00A86FF1" w:rsidRPr="000C26DF" w:rsidRDefault="00A86FF1" w:rsidP="00CC2CA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3,997,865</w:t>
            </w:r>
          </w:p>
        </w:tc>
        <w:tc>
          <w:tcPr>
            <w:tcW w:w="1134" w:type="dxa"/>
            <w:noWrap/>
          </w:tcPr>
          <w:p w14:paraId="7113306A" w14:textId="77777777" w:rsidR="00A86FF1" w:rsidRPr="000C26DF" w:rsidRDefault="00A86FF1" w:rsidP="00AF36A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08353BF0" w14:textId="77777777" w:rsidR="00A86FF1" w:rsidRPr="000C26DF" w:rsidRDefault="00A86FF1" w:rsidP="00AF36A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41F03608" w14:textId="7D49092D" w:rsidR="00A86FF1" w:rsidRPr="000C26DF" w:rsidRDefault="00A86FF1" w:rsidP="00AF36A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0.75</w:t>
            </w:r>
          </w:p>
        </w:tc>
        <w:tc>
          <w:tcPr>
            <w:tcW w:w="1134" w:type="dxa"/>
            <w:noWrap/>
          </w:tcPr>
          <w:p w14:paraId="75F1FCE1" w14:textId="77777777" w:rsidR="00A86FF1" w:rsidRPr="000C26DF" w:rsidRDefault="00A86FF1" w:rsidP="00CC2CA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5F7F358E" w14:textId="77777777" w:rsidR="00A86FF1" w:rsidRPr="000C26DF" w:rsidRDefault="00A86FF1" w:rsidP="00CC2CA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  <w:p w14:paraId="3755A5B9" w14:textId="2E365F21" w:rsidR="00A86FF1" w:rsidRPr="000C26DF" w:rsidRDefault="00A86FF1" w:rsidP="00CC2CA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2,998,399</w:t>
            </w:r>
          </w:p>
        </w:tc>
        <w:tc>
          <w:tcPr>
            <w:tcW w:w="1817" w:type="dxa"/>
            <w:noWrap/>
            <w:vAlign w:val="bottom"/>
          </w:tcPr>
          <w:p w14:paraId="6BC36DB7" w14:textId="76EC46F5" w:rsidR="00A86FF1" w:rsidRPr="000C26DF" w:rsidRDefault="00A86FF1" w:rsidP="00CC2CA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(524,215)</w:t>
            </w:r>
          </w:p>
        </w:tc>
      </w:tr>
      <w:tr w:rsidR="007E6B09" w:rsidRPr="000C26DF" w14:paraId="3A8A9716" w14:textId="77777777" w:rsidTr="00355972">
        <w:trPr>
          <w:trHeight w:val="333"/>
        </w:trPr>
        <w:tc>
          <w:tcPr>
            <w:tcW w:w="3402" w:type="dxa"/>
            <w:noWrap/>
            <w:vAlign w:val="bottom"/>
          </w:tcPr>
          <w:p w14:paraId="16B5AB1B" w14:textId="77777777" w:rsidR="007E6B09" w:rsidRPr="000C26DF" w:rsidRDefault="007E6B09" w:rsidP="000F564F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341" w:type="dxa"/>
            <w:noWrap/>
            <w:vAlign w:val="bottom"/>
          </w:tcPr>
          <w:p w14:paraId="5271F609" w14:textId="77777777" w:rsidR="007E6B09" w:rsidRPr="000C26DF" w:rsidRDefault="007E6B09" w:rsidP="000F56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</w:rPr>
              <w:t>612</w:t>
            </w:r>
          </w:p>
        </w:tc>
        <w:tc>
          <w:tcPr>
            <w:tcW w:w="1134" w:type="dxa"/>
            <w:noWrap/>
            <w:vAlign w:val="bottom"/>
          </w:tcPr>
          <w:p w14:paraId="78F89F31" w14:textId="77777777" w:rsidR="007E6B09" w:rsidRPr="000C26DF" w:rsidRDefault="007E6B09" w:rsidP="000F564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</w:rPr>
              <w:t>0.75</w:t>
            </w:r>
          </w:p>
        </w:tc>
        <w:tc>
          <w:tcPr>
            <w:tcW w:w="1134" w:type="dxa"/>
            <w:noWrap/>
            <w:vAlign w:val="bottom"/>
          </w:tcPr>
          <w:p w14:paraId="75001887" w14:textId="77777777" w:rsidR="007E6B09" w:rsidRPr="000C26DF" w:rsidRDefault="007E6B09" w:rsidP="000F56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</w:rPr>
              <w:t>458</w:t>
            </w:r>
          </w:p>
        </w:tc>
        <w:tc>
          <w:tcPr>
            <w:tcW w:w="1817" w:type="dxa"/>
            <w:noWrap/>
            <w:vAlign w:val="bottom"/>
          </w:tcPr>
          <w:p w14:paraId="1FB9EB74" w14:textId="77777777" w:rsidR="007E6B09" w:rsidRPr="000C26DF" w:rsidRDefault="007E6B09" w:rsidP="000F564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</w:rPr>
              <w:t>458</w:t>
            </w:r>
          </w:p>
        </w:tc>
      </w:tr>
      <w:tr w:rsidR="007E6B09" w:rsidRPr="000C26DF" w14:paraId="0CC462EF" w14:textId="77777777" w:rsidTr="00355972">
        <w:trPr>
          <w:trHeight w:val="333"/>
        </w:trPr>
        <w:tc>
          <w:tcPr>
            <w:tcW w:w="3402" w:type="dxa"/>
            <w:noWrap/>
            <w:vAlign w:val="bottom"/>
          </w:tcPr>
          <w:p w14:paraId="75E49933" w14:textId="77777777" w:rsidR="00C00769" w:rsidRDefault="007E6B09" w:rsidP="000F564F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โอนใบสำคัญแสดงสิทธิที่สิ้นสุด</w:t>
            </w:r>
          </w:p>
          <w:p w14:paraId="71D2E794" w14:textId="2116F0B6" w:rsidR="007E6B09" w:rsidRPr="000C26DF" w:rsidRDefault="00C00769" w:rsidP="000F564F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   </w:t>
            </w:r>
            <w:r w:rsidR="007E6B09"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ระยะเวลาการใช้สิทธิ</w:t>
            </w:r>
          </w:p>
        </w:tc>
        <w:tc>
          <w:tcPr>
            <w:tcW w:w="1341" w:type="dxa"/>
            <w:noWrap/>
            <w:vAlign w:val="bottom"/>
          </w:tcPr>
          <w:p w14:paraId="430B08A2" w14:textId="77777777" w:rsidR="007E6B09" w:rsidRPr="000C26DF" w:rsidRDefault="007E6B09" w:rsidP="000F564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19571009" w14:textId="77777777" w:rsidR="007E6B09" w:rsidRPr="000C26DF" w:rsidRDefault="007E6B09" w:rsidP="000F564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3C0EF34D" w14:textId="77777777" w:rsidR="007E6B09" w:rsidRPr="000C26DF" w:rsidRDefault="007E6B09" w:rsidP="000F564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17" w:type="dxa"/>
            <w:noWrap/>
            <w:vAlign w:val="bottom"/>
          </w:tcPr>
          <w:p w14:paraId="24989622" w14:textId="77777777" w:rsidR="007E6B09" w:rsidRPr="000C26DF" w:rsidRDefault="007E6B09" w:rsidP="000F564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</w:rPr>
              <w:t>60,492</w:t>
            </w:r>
          </w:p>
        </w:tc>
      </w:tr>
      <w:tr w:rsidR="007E6B09" w:rsidRPr="000C26DF" w14:paraId="4245F1B1" w14:textId="77777777" w:rsidTr="007B37D3">
        <w:trPr>
          <w:trHeight w:val="333"/>
        </w:trPr>
        <w:tc>
          <w:tcPr>
            <w:tcW w:w="3402" w:type="dxa"/>
            <w:noWrap/>
            <w:vAlign w:val="bottom"/>
          </w:tcPr>
          <w:p w14:paraId="6514105D" w14:textId="2E233FD7" w:rsidR="007E6B09" w:rsidRPr="000C26DF" w:rsidRDefault="007E6B09" w:rsidP="000F564F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931477" w:rsidRPr="000C26DF">
              <w:rPr>
                <w:rFonts w:ascii="BrowalliaUPC" w:hAnsi="BrowalliaUPC" w:cs="BrowalliaUPC"/>
                <w:sz w:val="28"/>
                <w:szCs w:val="28"/>
                <w:lang w:val="en-AU" w:eastAsia="en-GB"/>
              </w:rPr>
              <w:t>3</w:t>
            </w:r>
            <w:r w:rsidR="00931477" w:rsidRPr="000C26DF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1 </w:t>
            </w:r>
            <w:r w:rsidR="00931477" w:rsidRPr="000C26DF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ธันวาคม</w:t>
            </w:r>
            <w:r w:rsidR="00931477" w:rsidRPr="000C26DF">
              <w:rPr>
                <w:rFonts w:ascii="BrowalliaUPC" w:hAnsi="BrowalliaUPC" w:cs="BrowalliaUPC"/>
                <w:sz w:val="28"/>
                <w:szCs w:val="28"/>
                <w:cs/>
                <w:lang w:val="en-AU" w:eastAsia="en-GB"/>
              </w:rPr>
              <w:t xml:space="preserve"> </w:t>
            </w:r>
            <w:r w:rsidRPr="000C26DF">
              <w:rPr>
                <w:rFonts w:ascii="BrowalliaUPC" w:hAnsi="BrowalliaUPC" w:cs="BrowalliaUPC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341" w:type="dxa"/>
            <w:noWrap/>
          </w:tcPr>
          <w:p w14:paraId="4DC499B3" w14:textId="419E3321" w:rsidR="007E6B09" w:rsidRPr="000C26DF" w:rsidRDefault="007E6B09" w:rsidP="000F564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</w:rPr>
              <w:t>3,99</w:t>
            </w:r>
            <w:r w:rsidR="00E61649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Pr="000C26DF">
              <w:rPr>
                <w:rFonts w:ascii="BrowalliaUPC" w:hAnsi="BrowalliaUPC" w:cs="BrowalliaUPC"/>
                <w:sz w:val="28"/>
                <w:szCs w:val="28"/>
              </w:rPr>
              <w:t>,477</w:t>
            </w:r>
          </w:p>
        </w:tc>
        <w:tc>
          <w:tcPr>
            <w:tcW w:w="1134" w:type="dxa"/>
            <w:noWrap/>
          </w:tcPr>
          <w:p w14:paraId="0A4940AC" w14:textId="77777777" w:rsidR="007E6B09" w:rsidRPr="000C26DF" w:rsidRDefault="007E6B09" w:rsidP="000F564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</w:rPr>
              <w:t>0.75</w:t>
            </w:r>
          </w:p>
        </w:tc>
        <w:tc>
          <w:tcPr>
            <w:tcW w:w="1134" w:type="dxa"/>
            <w:noWrap/>
          </w:tcPr>
          <w:p w14:paraId="3742B564" w14:textId="77777777" w:rsidR="007E6B09" w:rsidRPr="000C26DF" w:rsidRDefault="007E6B09" w:rsidP="000F564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</w:rPr>
              <w:t>2,998,857</w:t>
            </w:r>
          </w:p>
        </w:tc>
        <w:tc>
          <w:tcPr>
            <w:tcW w:w="1817" w:type="dxa"/>
            <w:noWrap/>
          </w:tcPr>
          <w:p w14:paraId="15358BEE" w14:textId="77777777" w:rsidR="007E6B09" w:rsidRPr="000C26DF" w:rsidRDefault="007E6B09" w:rsidP="000F564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0C26DF">
              <w:rPr>
                <w:rFonts w:ascii="BrowalliaUPC" w:hAnsi="BrowalliaUPC" w:cs="BrowalliaUPC"/>
                <w:sz w:val="28"/>
                <w:szCs w:val="28"/>
              </w:rPr>
              <w:t>(463,265)</w:t>
            </w:r>
          </w:p>
        </w:tc>
      </w:tr>
    </w:tbl>
    <w:p w14:paraId="28054EC2" w14:textId="77777777" w:rsidR="000C26DF" w:rsidRDefault="000C26DF" w:rsidP="00842BFF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</w:rPr>
      </w:pPr>
    </w:p>
    <w:p w14:paraId="1364000E" w14:textId="57D1D5D6" w:rsidR="00842BFF" w:rsidRPr="005B5482" w:rsidRDefault="00182062" w:rsidP="00842BFF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ในการประชุมสามัญผู้ถือหุ้น ประจำปี </w:t>
      </w:r>
      <w:r w:rsidRPr="005B5482">
        <w:rPr>
          <w:rFonts w:ascii="BrowalliaUPC" w:hAnsi="BrowalliaUPC" w:cs="BrowalliaUPC"/>
          <w:sz w:val="28"/>
          <w:szCs w:val="28"/>
          <w:lang w:val="en-AU"/>
        </w:rPr>
        <w:t xml:space="preserve">2565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5B5482">
        <w:rPr>
          <w:rFonts w:ascii="BrowalliaUPC" w:hAnsi="BrowalliaUPC" w:cs="BrowalliaUPC"/>
          <w:sz w:val="28"/>
          <w:szCs w:val="28"/>
          <w:lang w:val="en-AU"/>
        </w:rPr>
        <w:t xml:space="preserve">8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5B5482">
        <w:rPr>
          <w:rFonts w:ascii="BrowalliaUPC" w:hAnsi="BrowalliaUPC" w:cs="BrowalliaUPC"/>
          <w:sz w:val="28"/>
          <w:szCs w:val="28"/>
          <w:lang w:val="en-AU"/>
        </w:rPr>
        <w:t xml:space="preserve">2565 </w:t>
      </w:r>
      <w:r w:rsidRPr="005B5482">
        <w:rPr>
          <w:rFonts w:ascii="BrowalliaUPC" w:hAnsi="BrowalliaUPC" w:cs="BrowalliaUPC"/>
          <w:sz w:val="28"/>
          <w:szCs w:val="28"/>
          <w:cs/>
          <w:lang w:val="en-AU"/>
        </w:rPr>
        <w:t>ที่ประชุม</w:t>
      </w:r>
      <w:r w:rsidRPr="005B5482">
        <w:rPr>
          <w:rFonts w:ascii="BrowalliaUPC" w:hAnsi="BrowalliaUPC" w:cs="BrowalliaUPC"/>
          <w:sz w:val="28"/>
          <w:szCs w:val="28"/>
          <w:cs/>
        </w:rPr>
        <w:t>มีมติอนุมัติ ดังนี้</w:t>
      </w:r>
    </w:p>
    <w:p w14:paraId="7E62C5AA" w14:textId="77777777" w:rsidR="00842BFF" w:rsidRPr="005B5482" w:rsidRDefault="00842BFF" w:rsidP="00842B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2E460DE2" w14:textId="16000023" w:rsidR="00842BFF" w:rsidRPr="005B5482" w:rsidRDefault="00F548BD" w:rsidP="00E750B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283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pacing w:val="-6"/>
          <w:sz w:val="28"/>
          <w:szCs w:val="28"/>
          <w:cs/>
        </w:rPr>
        <w:t xml:space="preserve">เพิ่มทุนจดทะเบียนของบริษัทจำนวน </w:t>
      </w:r>
      <w:r w:rsidRPr="005B5482">
        <w:rPr>
          <w:rFonts w:ascii="BrowalliaUPC" w:hAnsi="BrowalliaUPC" w:cs="BrowalliaUPC"/>
          <w:spacing w:val="-6"/>
          <w:sz w:val="28"/>
          <w:szCs w:val="28"/>
        </w:rPr>
        <w:t>899,519,617.2</w:t>
      </w:r>
      <w:r w:rsidRPr="005B5482">
        <w:rPr>
          <w:rFonts w:ascii="BrowalliaUPC" w:hAnsi="BrowalliaUPC" w:cs="BrowalliaUPC"/>
          <w:spacing w:val="-6"/>
          <w:sz w:val="28"/>
          <w:szCs w:val="28"/>
          <w:lang w:val="en-AU"/>
        </w:rPr>
        <w:t>8</w:t>
      </w:r>
      <w:r w:rsidRPr="005B5482">
        <w:rPr>
          <w:rFonts w:ascii="BrowalliaUPC" w:hAnsi="BrowalliaUPC" w:cs="BrowalliaUPC"/>
          <w:spacing w:val="-6"/>
          <w:sz w:val="28"/>
          <w:szCs w:val="28"/>
          <w:cs/>
        </w:rPr>
        <w:t xml:space="preserve"> บาท จากเดิม</w:t>
      </w:r>
      <w:r w:rsidRPr="005B5482">
        <w:rPr>
          <w:rFonts w:ascii="BrowalliaUPC" w:hAnsi="BrowalliaUPC" w:cs="BrowalliaUPC"/>
          <w:spacing w:val="-6"/>
          <w:sz w:val="28"/>
          <w:szCs w:val="28"/>
        </w:rPr>
        <w:t xml:space="preserve"> 2,998,398,708.98</w:t>
      </w:r>
      <w:r w:rsidRPr="005B5482">
        <w:rPr>
          <w:rFonts w:ascii="BrowalliaUPC" w:hAnsi="BrowalliaUPC" w:cs="BrowalliaUPC"/>
          <w:spacing w:val="-6"/>
          <w:sz w:val="28"/>
          <w:szCs w:val="28"/>
          <w:cs/>
        </w:rPr>
        <w:t xml:space="preserve"> บาท เป็น </w:t>
      </w:r>
      <w:r w:rsidRPr="005B5482">
        <w:rPr>
          <w:rFonts w:ascii="BrowalliaUPC" w:hAnsi="BrowalliaUPC" w:cs="BrowalliaUPC"/>
          <w:spacing w:val="-6"/>
          <w:sz w:val="28"/>
          <w:szCs w:val="28"/>
        </w:rPr>
        <w:t>3,897,9</w:t>
      </w:r>
      <w:r w:rsidR="00265A44" w:rsidRPr="005B5482">
        <w:rPr>
          <w:rFonts w:ascii="BrowalliaUPC" w:hAnsi="BrowalliaUPC" w:cs="BrowalliaUPC"/>
          <w:spacing w:val="-6"/>
          <w:sz w:val="28"/>
          <w:szCs w:val="28"/>
        </w:rPr>
        <w:t>98</w:t>
      </w:r>
      <w:r w:rsidRPr="005B5482">
        <w:rPr>
          <w:rFonts w:ascii="BrowalliaUPC" w:hAnsi="BrowalliaUPC" w:cs="BrowalliaUPC"/>
          <w:spacing w:val="-6"/>
          <w:sz w:val="28"/>
          <w:szCs w:val="28"/>
        </w:rPr>
        <w:t>,326.2</w:t>
      </w:r>
      <w:r w:rsidR="00265A44" w:rsidRPr="005B5482">
        <w:rPr>
          <w:rFonts w:ascii="BrowalliaUPC" w:hAnsi="BrowalliaUPC" w:cs="BrowalliaUPC"/>
          <w:spacing w:val="-6"/>
          <w:sz w:val="28"/>
          <w:szCs w:val="28"/>
        </w:rPr>
        <w:t>5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บาท โดยการออกหุ้นสามัญจำนวน </w:t>
      </w:r>
      <w:r w:rsidRPr="005B5482">
        <w:rPr>
          <w:rFonts w:ascii="BrowalliaUPC" w:hAnsi="BrowalliaUPC" w:cs="BrowalliaUPC"/>
          <w:sz w:val="28"/>
          <w:szCs w:val="28"/>
        </w:rPr>
        <w:t>11,993,594,897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หุ้น มูลค่าที่ตราไว้หุ้นละ </w:t>
      </w:r>
      <w:r w:rsidRPr="005B5482">
        <w:rPr>
          <w:rFonts w:ascii="BrowalliaUPC" w:hAnsi="BrowalliaUPC" w:cs="BrowalliaUPC"/>
          <w:sz w:val="28"/>
          <w:szCs w:val="28"/>
        </w:rPr>
        <w:t>0.075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บาท เพื่อแบ่งการจัดสรรดังนี้</w:t>
      </w:r>
    </w:p>
    <w:p w14:paraId="6FD6C914" w14:textId="3A2DDE08" w:rsidR="006A4F1B" w:rsidRPr="005B5482" w:rsidRDefault="006A4F1B" w:rsidP="006A4F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0CABB0BA" w14:textId="6A7D47BE" w:rsidR="006A4F1B" w:rsidRPr="005B5482" w:rsidRDefault="00F0525F" w:rsidP="00E750B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จัดสรรให้แก่บุคคลในวงจำกัด (</w:t>
      </w:r>
      <w:r w:rsidRPr="005B5482">
        <w:rPr>
          <w:rFonts w:ascii="BrowalliaUPC" w:hAnsi="BrowalliaUPC" w:cs="BrowalliaUPC"/>
          <w:sz w:val="28"/>
          <w:szCs w:val="28"/>
        </w:rPr>
        <w:t xml:space="preserve">Private Placement)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5B5482">
        <w:rPr>
          <w:rFonts w:ascii="BrowalliaUPC" w:hAnsi="BrowalliaUPC" w:cs="BrowalliaUPC"/>
          <w:sz w:val="28"/>
          <w:szCs w:val="28"/>
        </w:rPr>
        <w:t>47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หุ้นเพื่อรองรับการเปลี่ยนแปลงมูลค่าหุ้นที่ตราไว้โดยการรวมหุ้นเพื่อมิให้เกิดเศษหุ้นภายหลังการรวมหุ้นและ</w:t>
      </w:r>
    </w:p>
    <w:p w14:paraId="44237D69" w14:textId="77777777" w:rsidR="00A64FAB" w:rsidRPr="005B5482" w:rsidRDefault="00A64FAB" w:rsidP="00A64F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51"/>
        <w:jc w:val="thaiDistribute"/>
        <w:rPr>
          <w:rFonts w:ascii="BrowalliaUPC" w:hAnsi="BrowalliaUPC" w:cs="BrowalliaUPC"/>
          <w:sz w:val="28"/>
          <w:szCs w:val="28"/>
        </w:rPr>
      </w:pPr>
    </w:p>
    <w:p w14:paraId="6336220E" w14:textId="1448B473" w:rsidR="00F0525F" w:rsidRPr="005B5482" w:rsidRDefault="00170835" w:rsidP="00E750B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5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เพื่อรองรับการใช้สิทธิตามใบสำคัญแสดงสิทธิ</w:t>
      </w:r>
      <w:r w:rsidRPr="005B5482">
        <w:rPr>
          <w:rFonts w:ascii="BrowalliaUPC" w:hAnsi="BrowalliaUPC" w:cs="BrowalliaUPC"/>
          <w:sz w:val="28"/>
          <w:szCs w:val="28"/>
        </w:rPr>
        <w:t xml:space="preserve"> EFORL-W5 </w:t>
      </w:r>
      <w:r w:rsidRPr="005B5482">
        <w:rPr>
          <w:rFonts w:ascii="BrowalliaUPC" w:hAnsi="BrowalliaUPC" w:cs="BrowalliaUPC"/>
          <w:sz w:val="28"/>
          <w:szCs w:val="28"/>
          <w:cs/>
        </w:rPr>
        <w:t>จำนวนไม่เกิน</w:t>
      </w:r>
      <w:r w:rsidRPr="005B5482">
        <w:rPr>
          <w:rFonts w:ascii="BrowalliaUPC" w:hAnsi="BrowalliaUPC" w:cs="BrowalliaUPC"/>
          <w:sz w:val="28"/>
          <w:szCs w:val="28"/>
        </w:rPr>
        <w:t xml:space="preserve"> 799,572,990 </w:t>
      </w:r>
      <w:r w:rsidRPr="005B5482">
        <w:rPr>
          <w:rFonts w:ascii="BrowalliaUPC" w:hAnsi="BrowalliaUPC" w:cs="BrowalliaUPC"/>
          <w:sz w:val="28"/>
          <w:szCs w:val="28"/>
          <w:cs/>
        </w:rPr>
        <w:t>หุ้นและรองรับการใช้สิทธิตามใบสำคัญแสดงสิทธิ</w:t>
      </w:r>
      <w:r w:rsidRPr="005B5482">
        <w:rPr>
          <w:rFonts w:ascii="BrowalliaUPC" w:hAnsi="BrowalliaUPC" w:cs="BrowalliaUPC"/>
          <w:sz w:val="28"/>
          <w:szCs w:val="28"/>
        </w:rPr>
        <w:t xml:space="preserve"> EFORL-W6 </w:t>
      </w:r>
      <w:r w:rsidRPr="005B5482">
        <w:rPr>
          <w:rFonts w:ascii="BrowalliaUPC" w:hAnsi="BrowalliaUPC" w:cs="BrowalliaUPC"/>
          <w:sz w:val="28"/>
          <w:szCs w:val="28"/>
          <w:cs/>
        </w:rPr>
        <w:t>จำนวนไม่เกิน</w:t>
      </w:r>
      <w:r w:rsidRPr="005B5482">
        <w:rPr>
          <w:rFonts w:ascii="BrowalliaUPC" w:hAnsi="BrowalliaUPC" w:cs="BrowalliaUPC"/>
          <w:sz w:val="28"/>
          <w:szCs w:val="28"/>
        </w:rPr>
        <w:t xml:space="preserve"> 399,786,495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หุ้นรวมทั้งหมดจำนวน </w:t>
      </w:r>
      <w:r w:rsidRPr="005B5482">
        <w:rPr>
          <w:rFonts w:ascii="BrowalliaUPC" w:hAnsi="BrowalliaUPC" w:cs="BrowalliaUPC"/>
          <w:sz w:val="28"/>
          <w:szCs w:val="28"/>
        </w:rPr>
        <w:t xml:space="preserve">1,199,359,485 </w:t>
      </w:r>
      <w:r w:rsidRPr="005B5482">
        <w:rPr>
          <w:rFonts w:ascii="BrowalliaUPC" w:hAnsi="BrowalliaUPC" w:cs="BrowalliaUPC"/>
          <w:sz w:val="28"/>
          <w:szCs w:val="28"/>
          <w:cs/>
        </w:rPr>
        <w:t>หุ้น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(ภายหลังการเปลี่ยนแปลงมูลค่าที่ตราไว้จากเดิมหุ้นละ </w:t>
      </w:r>
      <w:r w:rsidRPr="005B5482">
        <w:rPr>
          <w:rFonts w:ascii="BrowalliaUPC" w:hAnsi="BrowalliaUPC" w:cs="BrowalliaUPC"/>
          <w:sz w:val="28"/>
          <w:szCs w:val="28"/>
        </w:rPr>
        <w:t xml:space="preserve">0.075 </w:t>
      </w:r>
      <w:r w:rsidRPr="005B5482">
        <w:rPr>
          <w:rFonts w:ascii="BrowalliaUPC" w:hAnsi="BrowalliaUPC" w:cs="BrowalliaUPC"/>
          <w:sz w:val="28"/>
          <w:szCs w:val="28"/>
          <w:cs/>
        </w:rPr>
        <w:t>เป็น</w:t>
      </w:r>
      <w:r w:rsidRPr="005B5482">
        <w:rPr>
          <w:rFonts w:ascii="BrowalliaUPC" w:hAnsi="BrowalliaUPC" w:cs="BrowalliaUPC"/>
          <w:sz w:val="28"/>
          <w:szCs w:val="28"/>
        </w:rPr>
        <w:t xml:space="preserve"> 0.75 </w:t>
      </w:r>
      <w:r w:rsidRPr="005B5482">
        <w:rPr>
          <w:rFonts w:ascii="BrowalliaUPC" w:hAnsi="BrowalliaUPC" w:cs="BrowalliaUPC"/>
          <w:sz w:val="28"/>
          <w:szCs w:val="28"/>
          <w:cs/>
        </w:rPr>
        <w:t>บาท)</w:t>
      </w:r>
    </w:p>
    <w:p w14:paraId="52936B3F" w14:textId="77777777" w:rsidR="00A64FAB" w:rsidRPr="005B5482" w:rsidRDefault="00A64FAB" w:rsidP="00151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934A780" w14:textId="665E0DA8" w:rsidR="00842BFF" w:rsidRPr="005B5482" w:rsidRDefault="00341305" w:rsidP="00E750B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283"/>
        <w:jc w:val="thaiDistribute"/>
        <w:rPr>
          <w:rFonts w:ascii="BrowalliaUPC" w:hAnsi="BrowalliaUPC" w:cs="BrowalliaUPC"/>
          <w:spacing w:val="-6"/>
          <w:sz w:val="28"/>
          <w:szCs w:val="28"/>
        </w:rPr>
      </w:pPr>
      <w:r w:rsidRPr="005B5482">
        <w:rPr>
          <w:rFonts w:ascii="BrowalliaUPC" w:hAnsi="BrowalliaUPC" w:cs="BrowalliaUPC"/>
          <w:spacing w:val="-6"/>
          <w:sz w:val="28"/>
          <w:szCs w:val="28"/>
          <w:cs/>
        </w:rPr>
        <w:t xml:space="preserve">เปลี่ยนแปลงมูลค่าที่ตราไว้ของหุ้นของบริษัทโดยการรวมมูลค่าที่ตราไว้ (รวมพาร์) จากเดิมมูลค่าที่ตราไว้หุ้นละ </w:t>
      </w:r>
      <w:r w:rsidRPr="005B5482">
        <w:rPr>
          <w:rFonts w:ascii="BrowalliaUPC" w:hAnsi="BrowalliaUPC" w:cs="BrowalliaUPC"/>
          <w:spacing w:val="-6"/>
          <w:sz w:val="28"/>
          <w:szCs w:val="28"/>
        </w:rPr>
        <w:t xml:space="preserve">0.075 </w:t>
      </w:r>
      <w:r w:rsidRPr="005B5482">
        <w:rPr>
          <w:rFonts w:ascii="BrowalliaUPC" w:hAnsi="BrowalliaUPC" w:cs="BrowalliaUPC"/>
          <w:spacing w:val="-6"/>
          <w:sz w:val="28"/>
          <w:szCs w:val="28"/>
          <w:cs/>
        </w:rPr>
        <w:t xml:space="preserve">บาท เป็นหุ้นละ </w:t>
      </w:r>
      <w:r w:rsidRPr="005B5482">
        <w:rPr>
          <w:rFonts w:ascii="BrowalliaUPC" w:hAnsi="BrowalliaUPC" w:cs="BrowalliaUPC"/>
          <w:spacing w:val="-6"/>
          <w:sz w:val="28"/>
          <w:szCs w:val="28"/>
        </w:rPr>
        <w:t xml:space="preserve">0.75 </w:t>
      </w:r>
      <w:r w:rsidRPr="005B5482">
        <w:rPr>
          <w:rFonts w:ascii="BrowalliaUPC" w:hAnsi="BrowalliaUPC" w:cs="BrowalliaUPC"/>
          <w:spacing w:val="-6"/>
          <w:sz w:val="28"/>
          <w:szCs w:val="28"/>
          <w:cs/>
        </w:rPr>
        <w:t>บาท</w:t>
      </w:r>
    </w:p>
    <w:p w14:paraId="640AAE18" w14:textId="77777777" w:rsidR="00842BFF" w:rsidRPr="005B5482" w:rsidRDefault="00842BFF" w:rsidP="00842BFF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08C5AB55" w14:textId="1BA29092" w:rsidR="00842BFF" w:rsidRPr="005B5482" w:rsidRDefault="00B40B10" w:rsidP="00842BFF">
      <w:pPr>
        <w:tabs>
          <w:tab w:val="clear" w:pos="454"/>
          <w:tab w:val="left" w:pos="72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5B5482">
        <w:rPr>
          <w:rFonts w:ascii="BrowalliaUPC" w:hAnsi="BrowalliaUPC" w:cs="BrowalliaUPC"/>
          <w:sz w:val="28"/>
          <w:szCs w:val="28"/>
        </w:rPr>
        <w:t xml:space="preserve"> 11 </w:t>
      </w:r>
      <w:r w:rsidRPr="005B5482">
        <w:rPr>
          <w:rFonts w:ascii="BrowalliaUPC" w:hAnsi="BrowalliaUPC" w:cs="BrowalliaUPC"/>
          <w:sz w:val="28"/>
          <w:szCs w:val="28"/>
          <w:cs/>
        </w:rPr>
        <w:t>เมษายน</w:t>
      </w:r>
      <w:r w:rsidRPr="005B5482">
        <w:rPr>
          <w:rFonts w:ascii="BrowalliaUPC" w:hAnsi="BrowalliaUPC" w:cs="BrowalliaUPC"/>
          <w:sz w:val="28"/>
          <w:szCs w:val="28"/>
        </w:rPr>
        <w:t xml:space="preserve"> 2565 </w:t>
      </w:r>
      <w:r w:rsidRPr="005B5482">
        <w:rPr>
          <w:rFonts w:ascii="BrowalliaUPC" w:hAnsi="BrowalliaUPC" w:cs="BrowalliaUPC"/>
          <w:sz w:val="28"/>
          <w:szCs w:val="28"/>
          <w:cs/>
        </w:rPr>
        <w:t>บริษัทได้รับชำระค่าหุ้นสามัญเพิ่มทุนที่จัดสรรให้แก่บุคคลในวงจำกัด ในราคาเสนอขาย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หุ้นละ </w:t>
      </w:r>
      <w:r w:rsidRPr="005B5482">
        <w:rPr>
          <w:rFonts w:ascii="BrowalliaUPC" w:hAnsi="BrowalliaUPC" w:cs="BrowalliaUPC"/>
          <w:sz w:val="28"/>
          <w:szCs w:val="28"/>
        </w:rPr>
        <w:t xml:space="preserve">0.12 </w:t>
      </w:r>
      <w:r w:rsidRPr="005B5482">
        <w:rPr>
          <w:rFonts w:ascii="BrowalliaUPC" w:hAnsi="BrowalliaUPC" w:cs="BrowalliaUPC"/>
          <w:sz w:val="28"/>
          <w:szCs w:val="28"/>
          <w:cs/>
        </w:rPr>
        <w:t>บาท จำนวน</w:t>
      </w:r>
      <w:r w:rsidRPr="005B5482">
        <w:rPr>
          <w:rFonts w:ascii="BrowalliaUPC" w:hAnsi="BrowalliaUPC" w:cs="BrowalliaUPC"/>
          <w:sz w:val="28"/>
          <w:szCs w:val="28"/>
        </w:rPr>
        <w:t xml:space="preserve"> 47 </w:t>
      </w:r>
      <w:r w:rsidRPr="005B5482">
        <w:rPr>
          <w:rFonts w:ascii="BrowalliaUPC" w:hAnsi="BrowalliaUPC" w:cs="BrowalliaUPC"/>
          <w:sz w:val="28"/>
          <w:szCs w:val="28"/>
          <w:cs/>
        </w:rPr>
        <w:t>หุ้น คิดเป็นมูลค่า</w:t>
      </w:r>
      <w:r w:rsidRPr="005B5482">
        <w:rPr>
          <w:rFonts w:ascii="BrowalliaUPC" w:hAnsi="BrowalliaUPC" w:cs="BrowalliaUPC"/>
          <w:sz w:val="28"/>
          <w:szCs w:val="28"/>
        </w:rPr>
        <w:t xml:space="preserve"> 5.64 </w:t>
      </w:r>
      <w:r w:rsidRPr="005B5482">
        <w:rPr>
          <w:rFonts w:ascii="BrowalliaUPC" w:hAnsi="BrowalliaUPC" w:cs="BrowalliaUPC"/>
          <w:sz w:val="28"/>
          <w:szCs w:val="28"/>
          <w:cs/>
        </w:rPr>
        <w:t>บาท และดำเนินการจดทะเบียนทุนชำระแล้ว</w:t>
      </w:r>
    </w:p>
    <w:p w14:paraId="4690FCDE" w14:textId="01E9A1E6" w:rsidR="00B40B10" w:rsidRPr="005B5482" w:rsidRDefault="00B40B10" w:rsidP="0054067D">
      <w:pPr>
        <w:tabs>
          <w:tab w:val="clear" w:pos="454"/>
          <w:tab w:val="left" w:pos="720"/>
        </w:tabs>
        <w:spacing w:line="240" w:lineRule="auto"/>
        <w:ind w:left="441"/>
        <w:jc w:val="both"/>
        <w:rPr>
          <w:rFonts w:ascii="BrowalliaUPC" w:hAnsi="BrowalliaUPC" w:cs="BrowalliaUPC"/>
          <w:sz w:val="28"/>
          <w:szCs w:val="28"/>
        </w:rPr>
      </w:pPr>
    </w:p>
    <w:p w14:paraId="42083A6B" w14:textId="133DF0F4" w:rsidR="00037CBE" w:rsidRPr="005B5482" w:rsidRDefault="00903DD0" w:rsidP="0071717D">
      <w:pPr>
        <w:tabs>
          <w:tab w:val="clear" w:pos="454"/>
          <w:tab w:val="left" w:pos="720"/>
        </w:tabs>
        <w:spacing w:line="240" w:lineRule="auto"/>
        <w:ind w:left="441"/>
        <w:jc w:val="thaiDistribute"/>
        <w:rPr>
          <w:rFonts w:ascii="BrowalliaUPC" w:hAnsi="BrowalliaUPC" w:cs="BrowalliaUPC"/>
          <w:spacing w:val="-8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5B5482">
        <w:rPr>
          <w:rFonts w:ascii="BrowalliaUPC" w:hAnsi="BrowalliaUPC" w:cs="BrowalliaUPC"/>
          <w:sz w:val="28"/>
          <w:szCs w:val="28"/>
        </w:rPr>
        <w:t xml:space="preserve"> 12 </w:t>
      </w:r>
      <w:r w:rsidRPr="005B5482">
        <w:rPr>
          <w:rFonts w:ascii="BrowalliaUPC" w:hAnsi="BrowalliaUPC" w:cs="BrowalliaUPC"/>
          <w:sz w:val="28"/>
          <w:szCs w:val="28"/>
          <w:cs/>
        </w:rPr>
        <w:t>เมษายน</w:t>
      </w:r>
      <w:r w:rsidRPr="005B5482">
        <w:rPr>
          <w:rFonts w:ascii="BrowalliaUPC" w:hAnsi="BrowalliaUPC" w:cs="BrowalliaUPC"/>
          <w:sz w:val="28"/>
          <w:szCs w:val="28"/>
        </w:rPr>
        <w:t xml:space="preserve"> 2565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บริษัทจดทะเบียนเปลี่ยนแปลงมูลค่าที่ตราไว้ของหุ้นของบริษัท โดยการรวมมูลค่าที่ตราไว้ (รวมหุ้นในอัตรา </w:t>
      </w:r>
      <w:r w:rsidRPr="005B5482">
        <w:rPr>
          <w:rFonts w:ascii="BrowalliaUPC" w:hAnsi="BrowalliaUPC" w:cs="BrowalliaUPC"/>
          <w:sz w:val="28"/>
          <w:szCs w:val="28"/>
        </w:rPr>
        <w:t xml:space="preserve">10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หุ้นเดิม ต่อ </w:t>
      </w:r>
      <w:r w:rsidRPr="005B5482">
        <w:rPr>
          <w:rFonts w:ascii="BrowalliaUPC" w:hAnsi="BrowalliaUPC" w:cs="BrowalliaUPC"/>
          <w:sz w:val="28"/>
          <w:szCs w:val="28"/>
        </w:rPr>
        <w:t xml:space="preserve">1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หุ้นใหม่) จากเดิมมูลค่าที่ตราไว้หุ้นละ </w:t>
      </w:r>
      <w:r w:rsidRPr="005B5482">
        <w:rPr>
          <w:rFonts w:ascii="BrowalliaUPC" w:hAnsi="BrowalliaUPC" w:cs="BrowalliaUPC"/>
          <w:sz w:val="28"/>
          <w:szCs w:val="28"/>
        </w:rPr>
        <w:t xml:space="preserve">0.075 </w:t>
      </w:r>
      <w:r w:rsidRPr="005B5482">
        <w:rPr>
          <w:rFonts w:ascii="BrowalliaUPC" w:hAnsi="BrowalliaUPC" w:cs="BrowalliaUPC"/>
          <w:sz w:val="28"/>
          <w:szCs w:val="28"/>
          <w:cs/>
        </w:rPr>
        <w:t>บาท เป็นหุ้นละ</w:t>
      </w:r>
      <w:r w:rsidRPr="005B5482">
        <w:rPr>
          <w:rFonts w:ascii="BrowalliaUPC" w:hAnsi="BrowalliaUPC" w:cs="BrowalliaUPC"/>
          <w:sz w:val="28"/>
          <w:szCs w:val="28"/>
        </w:rPr>
        <w:t xml:space="preserve"> 0.75 </w:t>
      </w:r>
      <w:r w:rsidRPr="005B5482">
        <w:rPr>
          <w:rFonts w:ascii="BrowalliaUPC" w:hAnsi="BrowalliaUPC" w:cs="BrowalliaUPC"/>
          <w:sz w:val="28"/>
          <w:szCs w:val="28"/>
          <w:cs/>
        </w:rPr>
        <w:t>บาท ปัจจุบัน</w:t>
      </w:r>
      <w:r w:rsidRPr="005B5482">
        <w:rPr>
          <w:rFonts w:ascii="BrowalliaUPC" w:hAnsi="BrowalliaUPC" w:cs="BrowalliaUPC"/>
          <w:spacing w:val="-8"/>
          <w:sz w:val="28"/>
          <w:szCs w:val="28"/>
          <w:cs/>
        </w:rPr>
        <w:t>ทุนจดทะเบียนมีจำนวน</w:t>
      </w:r>
      <w:r w:rsidRPr="005B5482">
        <w:rPr>
          <w:rFonts w:ascii="BrowalliaUPC" w:hAnsi="BrowalliaUPC" w:cs="BrowalliaUPC"/>
          <w:spacing w:val="-8"/>
          <w:sz w:val="28"/>
          <w:szCs w:val="28"/>
        </w:rPr>
        <w:t xml:space="preserve"> 3,897,918,326.25</w:t>
      </w:r>
      <w:r w:rsidRPr="005B5482">
        <w:rPr>
          <w:rFonts w:ascii="BrowalliaUPC" w:hAnsi="BrowalliaUPC" w:cs="BrowalliaUPC"/>
          <w:spacing w:val="-8"/>
          <w:sz w:val="28"/>
          <w:szCs w:val="28"/>
          <w:cs/>
        </w:rPr>
        <w:t xml:space="preserve"> บาท คิดเป็นจำนวนหุ้นสามัญจำนวน</w:t>
      </w:r>
      <w:r w:rsidRPr="005B5482">
        <w:rPr>
          <w:rFonts w:ascii="BrowalliaUPC" w:hAnsi="BrowalliaUPC" w:cs="BrowalliaUPC"/>
          <w:spacing w:val="-8"/>
          <w:sz w:val="28"/>
          <w:szCs w:val="28"/>
        </w:rPr>
        <w:t xml:space="preserve"> 5,197,224,435</w:t>
      </w:r>
      <w:r w:rsidRPr="005B5482">
        <w:rPr>
          <w:rFonts w:ascii="BrowalliaUPC" w:hAnsi="BrowalliaUPC" w:cs="BrowalliaUPC"/>
          <w:spacing w:val="-8"/>
          <w:sz w:val="28"/>
          <w:szCs w:val="28"/>
          <w:cs/>
        </w:rPr>
        <w:t xml:space="preserve"> หุ้น มูลค่าหุ้นละ</w:t>
      </w:r>
      <w:r w:rsidRPr="005B5482">
        <w:rPr>
          <w:rFonts w:ascii="BrowalliaUPC" w:hAnsi="BrowalliaUPC" w:cs="BrowalliaUPC"/>
          <w:spacing w:val="-8"/>
          <w:sz w:val="28"/>
          <w:szCs w:val="28"/>
        </w:rPr>
        <w:t xml:space="preserve"> 0.75 </w:t>
      </w:r>
      <w:r w:rsidRPr="005B5482">
        <w:rPr>
          <w:rFonts w:ascii="BrowalliaUPC" w:hAnsi="BrowalliaUPC" w:cs="BrowalliaUPC"/>
          <w:spacing w:val="-8"/>
          <w:sz w:val="28"/>
          <w:szCs w:val="28"/>
          <w:cs/>
        </w:rPr>
        <w:t>บาท</w:t>
      </w:r>
    </w:p>
    <w:p w14:paraId="69971E05" w14:textId="77777777" w:rsidR="0013303C" w:rsidRDefault="0013303C" w:rsidP="007F6DC0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UPC" w:hAnsi="BrowalliaUPC" w:cs="BrowalliaUPC"/>
          <w:spacing w:val="-8"/>
          <w:sz w:val="28"/>
          <w:szCs w:val="28"/>
        </w:rPr>
      </w:pPr>
    </w:p>
    <w:p w14:paraId="59380151" w14:textId="77777777" w:rsidR="007F6DC0" w:rsidRDefault="007F6DC0" w:rsidP="007F6DC0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UPC" w:hAnsi="BrowalliaUPC" w:cs="BrowalliaUPC"/>
          <w:spacing w:val="-8"/>
          <w:sz w:val="28"/>
          <w:szCs w:val="28"/>
        </w:rPr>
      </w:pPr>
    </w:p>
    <w:p w14:paraId="4F7CBCB5" w14:textId="77777777" w:rsidR="007F6DC0" w:rsidRPr="005B5482" w:rsidRDefault="007F6DC0" w:rsidP="007F6DC0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UPC" w:hAnsi="BrowalliaUPC" w:cs="BrowalliaUPC"/>
          <w:spacing w:val="-8"/>
          <w:sz w:val="28"/>
          <w:szCs w:val="28"/>
        </w:rPr>
      </w:pPr>
    </w:p>
    <w:p w14:paraId="2826EA08" w14:textId="2B31F633" w:rsidR="009B5EF8" w:rsidRPr="005B5482" w:rsidRDefault="009B5EF8" w:rsidP="0071717D">
      <w:pPr>
        <w:tabs>
          <w:tab w:val="clear" w:pos="454"/>
          <w:tab w:val="left" w:pos="72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lastRenderedPageBreak/>
        <w:t xml:space="preserve">เมื่อวันที่ </w:t>
      </w:r>
      <w:r w:rsidRPr="005B5482">
        <w:rPr>
          <w:rFonts w:ascii="BrowalliaUPC" w:hAnsi="BrowalliaUPC" w:cs="BrowalliaUPC"/>
          <w:sz w:val="28"/>
          <w:szCs w:val="28"/>
        </w:rPr>
        <w:t xml:space="preserve">30 </w:t>
      </w:r>
      <w:r w:rsidR="00115967" w:rsidRPr="005B5482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="00115967" w:rsidRPr="005B5482">
        <w:rPr>
          <w:rFonts w:ascii="BrowalliaUPC" w:hAnsi="BrowalliaUPC" w:cs="BrowalliaUPC"/>
          <w:sz w:val="28"/>
          <w:szCs w:val="28"/>
        </w:rPr>
        <w:t xml:space="preserve">2565 </w:t>
      </w:r>
      <w:r w:rsidR="00115967" w:rsidRPr="005B5482">
        <w:rPr>
          <w:rFonts w:ascii="BrowalliaUPC" w:hAnsi="BrowalliaUPC" w:cs="BrowalliaUPC"/>
          <w:sz w:val="28"/>
          <w:szCs w:val="28"/>
          <w:cs/>
        </w:rPr>
        <w:t xml:space="preserve">ผู้ถือใบสำคัญแสดงสิทธิ </w:t>
      </w:r>
      <w:r w:rsidR="00115967" w:rsidRPr="005B5482">
        <w:rPr>
          <w:rFonts w:ascii="BrowalliaUPC" w:hAnsi="BrowalliaUPC" w:cs="BrowalliaUPC"/>
          <w:sz w:val="28"/>
          <w:szCs w:val="28"/>
        </w:rPr>
        <w:t xml:space="preserve">EFORL-W5 </w:t>
      </w:r>
      <w:r w:rsidR="00115967" w:rsidRPr="005B5482">
        <w:rPr>
          <w:rFonts w:ascii="BrowalliaUPC" w:hAnsi="BrowalliaUPC" w:cs="BrowalliaUPC"/>
          <w:sz w:val="28"/>
          <w:szCs w:val="28"/>
          <w:cs/>
        </w:rPr>
        <w:t>ได้ใช้สิทธิซื้อหุ้นสามัญ</w:t>
      </w:r>
      <w:r w:rsidR="00E66BD0" w:rsidRPr="005B5482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E66BD0" w:rsidRPr="005B5482">
        <w:rPr>
          <w:rFonts w:ascii="BrowalliaUPC" w:hAnsi="BrowalliaUPC" w:cs="BrowalliaUPC"/>
          <w:sz w:val="28"/>
          <w:szCs w:val="28"/>
        </w:rPr>
        <w:t xml:space="preserve">30 </w:t>
      </w:r>
      <w:r w:rsidR="00E66BD0" w:rsidRPr="005B5482">
        <w:rPr>
          <w:rFonts w:ascii="BrowalliaUPC" w:hAnsi="BrowalliaUPC" w:cs="BrowalliaUPC"/>
          <w:sz w:val="28"/>
          <w:szCs w:val="28"/>
          <w:cs/>
        </w:rPr>
        <w:t xml:space="preserve">หน่วย </w:t>
      </w:r>
      <w:r w:rsidR="00FF4328" w:rsidRPr="005B5482">
        <w:rPr>
          <w:rFonts w:ascii="BrowalliaUPC" w:hAnsi="BrowalliaUPC" w:cs="BrowalliaUPC"/>
          <w:sz w:val="28"/>
          <w:szCs w:val="28"/>
        </w:rPr>
        <w:br/>
      </w:r>
      <w:r w:rsidR="00E66BD0" w:rsidRPr="005B5482">
        <w:rPr>
          <w:rFonts w:ascii="BrowalliaUPC" w:hAnsi="BrowalliaUPC" w:cs="BrowalliaUPC"/>
          <w:sz w:val="28"/>
          <w:szCs w:val="28"/>
          <w:cs/>
        </w:rPr>
        <w:t xml:space="preserve">โดยจัดสรรเป็นหุ้นสามัญเพิ่มทุนจำนวน </w:t>
      </w:r>
      <w:r w:rsidR="00E66BD0" w:rsidRPr="005B5482">
        <w:rPr>
          <w:rFonts w:ascii="BrowalliaUPC" w:hAnsi="BrowalliaUPC" w:cs="BrowalliaUPC"/>
          <w:sz w:val="28"/>
          <w:szCs w:val="28"/>
        </w:rPr>
        <w:t xml:space="preserve">30 </w:t>
      </w:r>
      <w:r w:rsidR="00E66BD0" w:rsidRPr="005B5482">
        <w:rPr>
          <w:rFonts w:ascii="BrowalliaUPC" w:hAnsi="BrowalliaUPC" w:cs="BrowalliaUPC"/>
          <w:sz w:val="28"/>
          <w:szCs w:val="28"/>
          <w:cs/>
        </w:rPr>
        <w:t>หุ้น</w:t>
      </w:r>
      <w:r w:rsidR="009C1802" w:rsidRPr="005B5482">
        <w:rPr>
          <w:rFonts w:ascii="BrowalliaUPC" w:hAnsi="BrowalliaUPC" w:cs="BrowalliaUPC"/>
          <w:sz w:val="28"/>
          <w:szCs w:val="28"/>
          <w:cs/>
        </w:rPr>
        <w:t xml:space="preserve"> มูลค่าที่ตราไว้หุ้นละ </w:t>
      </w:r>
      <w:r w:rsidR="009C1802" w:rsidRPr="005B5482">
        <w:rPr>
          <w:rFonts w:ascii="BrowalliaUPC" w:hAnsi="BrowalliaUPC" w:cs="BrowalliaUPC"/>
          <w:sz w:val="28"/>
          <w:szCs w:val="28"/>
        </w:rPr>
        <w:t xml:space="preserve">0.75 </w:t>
      </w:r>
      <w:r w:rsidR="009C1802" w:rsidRPr="005B5482">
        <w:rPr>
          <w:rFonts w:ascii="BrowalliaUPC" w:hAnsi="BrowalliaUPC" w:cs="BrowalliaUPC"/>
          <w:sz w:val="28"/>
          <w:szCs w:val="28"/>
          <w:cs/>
        </w:rPr>
        <w:t xml:space="preserve">บาท ในราคาการใช้สิทธิหุ้นละ </w:t>
      </w:r>
      <w:r w:rsidR="009C1802" w:rsidRPr="005B5482">
        <w:rPr>
          <w:rFonts w:ascii="BrowalliaUPC" w:hAnsi="BrowalliaUPC" w:cs="BrowalliaUPC"/>
          <w:sz w:val="28"/>
          <w:szCs w:val="28"/>
        </w:rPr>
        <w:t xml:space="preserve">1 </w:t>
      </w:r>
      <w:r w:rsidR="009C1802" w:rsidRPr="005B5482">
        <w:rPr>
          <w:rFonts w:ascii="BrowalliaUPC" w:hAnsi="BrowalliaUPC" w:cs="BrowalliaUPC"/>
          <w:sz w:val="28"/>
          <w:szCs w:val="28"/>
          <w:cs/>
        </w:rPr>
        <w:t>บาท</w:t>
      </w:r>
    </w:p>
    <w:p w14:paraId="28AEE3B7" w14:textId="77777777" w:rsidR="007E6B09" w:rsidRPr="005B5482" w:rsidRDefault="007E6B09" w:rsidP="0071717D">
      <w:pPr>
        <w:tabs>
          <w:tab w:val="clear" w:pos="454"/>
          <w:tab w:val="left" w:pos="72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75BAFAC3" w14:textId="74578972" w:rsidR="005D3F27" w:rsidRDefault="007E6B09" w:rsidP="006C7ED2">
      <w:pPr>
        <w:tabs>
          <w:tab w:val="clear" w:pos="454"/>
          <w:tab w:val="left" w:pos="720"/>
        </w:tabs>
        <w:spacing w:line="240" w:lineRule="auto"/>
        <w:ind w:left="426" w:firstLine="1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ในระหว่างไตรมาสที่ </w:t>
      </w:r>
      <w:r w:rsidRPr="005B5482">
        <w:rPr>
          <w:rFonts w:ascii="BrowalliaUPC" w:hAnsi="BrowalliaUPC" w:cs="BrowalliaUPC"/>
          <w:sz w:val="28"/>
          <w:szCs w:val="28"/>
        </w:rPr>
        <w:t xml:space="preserve">2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Pr="005B5482">
        <w:rPr>
          <w:rFonts w:ascii="BrowalliaUPC" w:hAnsi="BrowalliaUPC" w:cs="BrowalliaUPC"/>
          <w:sz w:val="28"/>
          <w:szCs w:val="28"/>
        </w:rPr>
        <w:t xml:space="preserve">2566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ผู้ถือใบสำคัญแสดงสิทธิที่จะซื้อหุ้นสามัญของบริษัท ครั้งที่ </w:t>
      </w:r>
      <w:r w:rsidRPr="005B5482">
        <w:rPr>
          <w:rFonts w:ascii="BrowalliaUPC" w:hAnsi="BrowalliaUPC" w:cs="BrowalliaUPC"/>
          <w:sz w:val="28"/>
          <w:szCs w:val="28"/>
        </w:rPr>
        <w:t>5 (EFORL-W</w:t>
      </w:r>
      <w:r w:rsidRPr="005B5482">
        <w:rPr>
          <w:rFonts w:ascii="BrowalliaUPC" w:hAnsi="BrowalliaUPC" w:cs="BrowalliaUPC"/>
          <w:sz w:val="28"/>
          <w:szCs w:val="28"/>
          <w:cs/>
        </w:rPr>
        <w:t>5</w:t>
      </w:r>
      <w:r w:rsidRPr="005B5482">
        <w:rPr>
          <w:rFonts w:ascii="BrowalliaUPC" w:hAnsi="BrowalliaUPC" w:cs="BrowalliaUPC"/>
          <w:sz w:val="28"/>
          <w:szCs w:val="28"/>
        </w:rPr>
        <w:t>)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ได้ใช้สิทธิซื้อหุ้นสามัญจำนวน </w:t>
      </w:r>
      <w:r w:rsidRPr="005B5482">
        <w:rPr>
          <w:rFonts w:ascii="BrowalliaUPC" w:hAnsi="BrowalliaUPC" w:cs="BrowalliaUPC"/>
          <w:sz w:val="28"/>
          <w:szCs w:val="28"/>
        </w:rPr>
        <w:t xml:space="preserve">409,208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หุ้น ราคาใช้สิทธิหุ้นละ </w:t>
      </w:r>
      <w:r w:rsidRPr="005B5482">
        <w:rPr>
          <w:rFonts w:ascii="BrowalliaUPC" w:hAnsi="BrowalliaUPC" w:cs="BrowalliaUPC"/>
          <w:sz w:val="28"/>
          <w:szCs w:val="28"/>
        </w:rPr>
        <w:t>1.00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บาท รวมเป็นจำนวน </w:t>
      </w:r>
      <w:r w:rsidRPr="005B5482">
        <w:rPr>
          <w:rFonts w:ascii="BrowalliaUPC" w:hAnsi="BrowalliaUPC" w:cs="BrowalliaUPC"/>
          <w:sz w:val="28"/>
          <w:szCs w:val="28"/>
        </w:rPr>
        <w:t xml:space="preserve">409,208 </w:t>
      </w:r>
      <w:r w:rsidRPr="005B5482">
        <w:rPr>
          <w:rFonts w:ascii="BrowalliaUPC" w:hAnsi="BrowalliaUPC" w:cs="BrowalliaUPC"/>
          <w:sz w:val="28"/>
          <w:szCs w:val="28"/>
          <w:cs/>
        </w:rPr>
        <w:t>บาท และ ผู้ถือใบสำคัญแสดงสิทธิที่จะซื้อหุ้นสามัญของบริษัท ครั้งที่</w:t>
      </w:r>
      <w:r w:rsidRPr="005B5482">
        <w:rPr>
          <w:rFonts w:ascii="BrowalliaUPC" w:hAnsi="BrowalliaUPC" w:cs="BrowalliaUPC"/>
          <w:sz w:val="28"/>
          <w:szCs w:val="28"/>
        </w:rPr>
        <w:t xml:space="preserve"> 6 (EFORL-W</w:t>
      </w:r>
      <w:r w:rsidRPr="005B5482">
        <w:rPr>
          <w:rFonts w:ascii="BrowalliaUPC" w:hAnsi="BrowalliaUPC" w:cs="BrowalliaUPC"/>
          <w:sz w:val="28"/>
          <w:szCs w:val="28"/>
          <w:cs/>
        </w:rPr>
        <w:t>6</w:t>
      </w:r>
      <w:r w:rsidRPr="005B5482">
        <w:rPr>
          <w:rFonts w:ascii="BrowalliaUPC" w:hAnsi="BrowalliaUPC" w:cs="BrowalliaUPC"/>
          <w:sz w:val="28"/>
          <w:szCs w:val="28"/>
        </w:rPr>
        <w:t>)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ได้ใช้สิทธิซื้อหุ้นสามัญจำนวน </w:t>
      </w:r>
      <w:r w:rsidRPr="005B5482">
        <w:rPr>
          <w:rFonts w:ascii="BrowalliaUPC" w:hAnsi="BrowalliaUPC" w:cs="BrowalliaUPC"/>
          <w:sz w:val="28"/>
          <w:szCs w:val="28"/>
        </w:rPr>
        <w:t>203,005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หุ้น ราคาใช้สิทธิ หุ้นละ </w:t>
      </w:r>
      <w:r w:rsidRPr="005B5482">
        <w:rPr>
          <w:rFonts w:ascii="BrowalliaUPC" w:hAnsi="BrowalliaUPC" w:cs="BrowalliaUPC"/>
          <w:sz w:val="28"/>
          <w:szCs w:val="28"/>
        </w:rPr>
        <w:t xml:space="preserve">2.50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บาท รวมเป็นจำนวน </w:t>
      </w:r>
      <w:r w:rsidRPr="005B5482">
        <w:rPr>
          <w:rFonts w:ascii="BrowalliaUPC" w:hAnsi="BrowalliaUPC" w:cs="BrowalliaUPC"/>
          <w:sz w:val="28"/>
          <w:szCs w:val="28"/>
        </w:rPr>
        <w:t xml:space="preserve">507,513 </w:t>
      </w:r>
      <w:r w:rsidRPr="005B5482">
        <w:rPr>
          <w:rFonts w:ascii="BrowalliaUPC" w:hAnsi="BrowalliaUPC" w:cs="BrowalliaUPC"/>
          <w:sz w:val="28"/>
          <w:szCs w:val="28"/>
          <w:cs/>
        </w:rPr>
        <w:t>บาท</w:t>
      </w:r>
    </w:p>
    <w:p w14:paraId="601BA438" w14:textId="77777777" w:rsidR="009E292A" w:rsidRDefault="009E292A" w:rsidP="00A64FAB">
      <w:pPr>
        <w:tabs>
          <w:tab w:val="clear" w:pos="454"/>
          <w:tab w:val="left" w:pos="72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73454790" w14:textId="200FF3F0" w:rsidR="00EB255F" w:rsidRPr="005B5482" w:rsidRDefault="00274E7A" w:rsidP="00EB255F">
      <w:pPr>
        <w:pStyle w:val="CordiaNew"/>
        <w:numPr>
          <w:ilvl w:val="0"/>
          <w:numId w:val="16"/>
        </w:numPr>
        <w:tabs>
          <w:tab w:val="clear" w:pos="4153"/>
          <w:tab w:val="num" w:pos="360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  <w:r w:rsidR="00EB255F"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ใบสำคัญแสดงสิทธิ</w:t>
      </w:r>
      <w:r w:rsidR="000A6FF7"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ที่จะ</w:t>
      </w:r>
      <w:r w:rsidR="00612AC2"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ซื้อหุ้น</w:t>
      </w:r>
    </w:p>
    <w:p w14:paraId="6CB87D88" w14:textId="77777777" w:rsidR="00FA4A4E" w:rsidRPr="005B5482" w:rsidRDefault="00FA4A4E" w:rsidP="00274E7A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91BCB2D" w14:textId="5E0E337A" w:rsidR="00FA4A4E" w:rsidRPr="005B5482" w:rsidRDefault="00FA4A4E" w:rsidP="006A648C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ในระหว่าง</w:t>
      </w:r>
      <w:r w:rsidR="002D4F89" w:rsidRPr="005B5482">
        <w:rPr>
          <w:rFonts w:ascii="BrowalliaUPC" w:hAnsi="BrowalliaUPC" w:cs="BrowalliaUPC"/>
          <w:sz w:val="28"/>
          <w:szCs w:val="28"/>
          <w:cs/>
        </w:rPr>
        <w:t>ปี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บริษัทออกและเสนอขายใบสำคัญแสดงสิทธิที่จะซื้อหุ้นสามัญของบริษัท รุ่นที่ </w:t>
      </w:r>
      <w:r w:rsidRPr="005B5482">
        <w:rPr>
          <w:rFonts w:ascii="BrowalliaUPC" w:hAnsi="BrowalliaUPC" w:cs="BrowalliaUPC"/>
          <w:sz w:val="28"/>
          <w:szCs w:val="28"/>
        </w:rPr>
        <w:t>5 (EFORL-W5)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รุ่นที่ </w:t>
      </w:r>
      <w:r w:rsidRPr="005B5482">
        <w:rPr>
          <w:rFonts w:ascii="BrowalliaUPC" w:hAnsi="BrowalliaUPC" w:cs="BrowalliaUPC"/>
          <w:sz w:val="28"/>
          <w:szCs w:val="28"/>
        </w:rPr>
        <w:t xml:space="preserve">6 (EFORL-W6) </w:t>
      </w:r>
      <w:r w:rsidRPr="005B5482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254B11E0" w14:textId="4BF98615" w:rsidR="002809CB" w:rsidRPr="00E44C4D" w:rsidRDefault="002809CB" w:rsidP="00FA4A4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8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28"/>
        <w:gridCol w:w="2929"/>
        <w:gridCol w:w="246"/>
        <w:gridCol w:w="2784"/>
      </w:tblGrid>
      <w:tr w:rsidR="002809CB" w:rsidRPr="005B5482" w14:paraId="71D4F03C" w14:textId="77777777" w:rsidTr="00EB022D">
        <w:trPr>
          <w:trHeight w:val="354"/>
        </w:trPr>
        <w:tc>
          <w:tcPr>
            <w:tcW w:w="3128" w:type="dxa"/>
          </w:tcPr>
          <w:p w14:paraId="27A69185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95B9B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EFORL-W5</w:t>
            </w:r>
          </w:p>
        </w:tc>
        <w:tc>
          <w:tcPr>
            <w:tcW w:w="246" w:type="dxa"/>
          </w:tcPr>
          <w:p w14:paraId="19AC1D4E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ED0490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EFORL-W6</w:t>
            </w:r>
          </w:p>
        </w:tc>
      </w:tr>
      <w:tr w:rsidR="002809CB" w:rsidRPr="005B5482" w14:paraId="680E412A" w14:textId="77777777" w:rsidTr="00EB022D">
        <w:trPr>
          <w:trHeight w:val="354"/>
        </w:trPr>
        <w:tc>
          <w:tcPr>
            <w:tcW w:w="3128" w:type="dxa"/>
          </w:tcPr>
          <w:p w14:paraId="11112B9B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28BE2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</w:tcPr>
          <w:p w14:paraId="747D4E3E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F8502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2809CB" w:rsidRPr="005B5482" w14:paraId="161B642B" w14:textId="77777777" w:rsidTr="00EB022D">
        <w:trPr>
          <w:trHeight w:val="354"/>
        </w:trPr>
        <w:tc>
          <w:tcPr>
            <w:tcW w:w="3128" w:type="dxa"/>
          </w:tcPr>
          <w:p w14:paraId="05E6E53E" w14:textId="77777777" w:rsidR="002809CB" w:rsidRPr="005B5482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จำนวนใบสำคัญแสดงสิทธิที่ออก</w:t>
            </w:r>
          </w:p>
        </w:tc>
        <w:tc>
          <w:tcPr>
            <w:tcW w:w="2929" w:type="dxa"/>
            <w:shd w:val="clear" w:color="auto" w:fill="auto"/>
          </w:tcPr>
          <w:p w14:paraId="05F52E1B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799,572,990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หน่วย</w:t>
            </w:r>
          </w:p>
        </w:tc>
        <w:tc>
          <w:tcPr>
            <w:tcW w:w="246" w:type="dxa"/>
          </w:tcPr>
          <w:p w14:paraId="29F6663A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6CBC7D2F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ไม่เกิน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399,786,495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</w:p>
        </w:tc>
      </w:tr>
      <w:tr w:rsidR="002809CB" w:rsidRPr="005B5482" w14:paraId="3F8D6DB9" w14:textId="77777777" w:rsidTr="00EB022D">
        <w:trPr>
          <w:trHeight w:val="1432"/>
        </w:trPr>
        <w:tc>
          <w:tcPr>
            <w:tcW w:w="3128" w:type="dxa"/>
          </w:tcPr>
          <w:p w14:paraId="33DE9545" w14:textId="77777777" w:rsidR="002809CB" w:rsidRPr="005B5482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2929" w:type="dxa"/>
            <w:shd w:val="clear" w:color="auto" w:fill="auto"/>
          </w:tcPr>
          <w:p w14:paraId="7D115520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เสนอขายให้แก่ผู้ถือหุ้นเดิมตามสัดส่วนการถือหุ้น ในอัตราส่วน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br/>
              <w:t xml:space="preserve">5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หุ้นสามัญเดิมต่อ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หน่วยใบสำคัญแสดงสิทธิ</w:t>
            </w:r>
          </w:p>
        </w:tc>
        <w:tc>
          <w:tcPr>
            <w:tcW w:w="246" w:type="dxa"/>
          </w:tcPr>
          <w:p w14:paraId="1CFB9D65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7BD1ED66" w14:textId="77777777" w:rsidR="002809CB" w:rsidRPr="005B5482" w:rsidRDefault="002809CB" w:rsidP="00EB022D">
            <w:pPr>
              <w:tabs>
                <w:tab w:val="clear" w:pos="2580"/>
                <w:tab w:val="left" w:pos="2076"/>
                <w:tab w:val="left" w:pos="3090"/>
                <w:tab w:val="left" w:pos="4860"/>
              </w:tabs>
              <w:spacing w:line="240" w:lineRule="auto"/>
              <w:ind w:right="-56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เสนอขายให้แก่ผู้ถือหุ้นเดิมที่ใช้สิทธิจองซื้อใบสำคัญแสดงสิทธิ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EFORL-W5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ในอัตราส่วน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2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EFORL-5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ต่อ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ใบสำคัญแสดงสิทธิ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EFORL-W6</w:t>
            </w:r>
          </w:p>
        </w:tc>
      </w:tr>
      <w:tr w:rsidR="002809CB" w:rsidRPr="005B5482" w14:paraId="576260CA" w14:textId="77777777" w:rsidTr="00EB022D">
        <w:trPr>
          <w:trHeight w:val="354"/>
        </w:trPr>
        <w:tc>
          <w:tcPr>
            <w:tcW w:w="3128" w:type="dxa"/>
          </w:tcPr>
          <w:p w14:paraId="2FB71BDD" w14:textId="77777777" w:rsidR="002809CB" w:rsidRPr="005B5482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เสนอขายถึงวันที่</w:t>
            </w:r>
          </w:p>
        </w:tc>
        <w:tc>
          <w:tcPr>
            <w:tcW w:w="2929" w:type="dxa"/>
            <w:shd w:val="clear" w:color="auto" w:fill="auto"/>
          </w:tcPr>
          <w:p w14:paraId="1EB4B5F8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25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พฤษภาคม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46" w:type="dxa"/>
          </w:tcPr>
          <w:p w14:paraId="15B5A5EA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74AACC09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809CB" w:rsidRPr="005B5482" w14:paraId="77F31AFE" w14:textId="77777777" w:rsidTr="00EB022D">
        <w:trPr>
          <w:trHeight w:val="354"/>
        </w:trPr>
        <w:tc>
          <w:tcPr>
            <w:tcW w:w="3128" w:type="dxa"/>
          </w:tcPr>
          <w:p w14:paraId="74281865" w14:textId="77777777" w:rsidR="002809CB" w:rsidRPr="005B5482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2929" w:type="dxa"/>
            <w:shd w:val="clear" w:color="auto" w:fill="auto"/>
          </w:tcPr>
          <w:p w14:paraId="413CD3ED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หน่วยละ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0.40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559B010A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683C396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หน่วยละ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0.00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809CB" w:rsidRPr="005B5482" w14:paraId="5EFE8517" w14:textId="77777777" w:rsidTr="00EB022D">
        <w:trPr>
          <w:trHeight w:val="354"/>
        </w:trPr>
        <w:tc>
          <w:tcPr>
            <w:tcW w:w="3128" w:type="dxa"/>
          </w:tcPr>
          <w:p w14:paraId="445F89BE" w14:textId="77777777" w:rsidR="002809CB" w:rsidRPr="005B5482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วันที่ออกและเสนอขาย</w:t>
            </w:r>
          </w:p>
        </w:tc>
        <w:tc>
          <w:tcPr>
            <w:tcW w:w="2929" w:type="dxa"/>
            <w:shd w:val="clear" w:color="auto" w:fill="auto"/>
          </w:tcPr>
          <w:p w14:paraId="20342773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พฤษภาคม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46" w:type="dxa"/>
          </w:tcPr>
          <w:p w14:paraId="0BDA3010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4C727BA7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พฤษภาคม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</w:tr>
      <w:tr w:rsidR="002809CB" w:rsidRPr="005B5482" w14:paraId="7D3FF45C" w14:textId="77777777" w:rsidTr="00EB022D">
        <w:trPr>
          <w:trHeight w:val="354"/>
        </w:trPr>
        <w:tc>
          <w:tcPr>
            <w:tcW w:w="3128" w:type="dxa"/>
          </w:tcPr>
          <w:p w14:paraId="6544B1DF" w14:textId="77777777" w:rsidR="002809CB" w:rsidRPr="005B5482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929" w:type="dxa"/>
            <w:shd w:val="clear" w:color="auto" w:fill="auto"/>
          </w:tcPr>
          <w:p w14:paraId="1768B525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ปี (หมดอายุปี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2566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46" w:type="dxa"/>
          </w:tcPr>
          <w:p w14:paraId="26FA0CF5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61CFD58A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3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ปี (หมดอายุปี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2568)</w:t>
            </w:r>
          </w:p>
        </w:tc>
      </w:tr>
      <w:tr w:rsidR="002809CB" w:rsidRPr="005B5482" w14:paraId="562BD9B5" w14:textId="77777777" w:rsidTr="00EB022D">
        <w:trPr>
          <w:trHeight w:val="366"/>
        </w:trPr>
        <w:tc>
          <w:tcPr>
            <w:tcW w:w="3128" w:type="dxa"/>
          </w:tcPr>
          <w:p w14:paraId="198E5679" w14:textId="77777777" w:rsidR="002809CB" w:rsidRPr="005B5482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2929" w:type="dxa"/>
            <w:shd w:val="clear" w:color="auto" w:fill="auto"/>
          </w:tcPr>
          <w:p w14:paraId="04982CEA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หุ้นละ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1.00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5CFFAF06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57EA64DA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หุ้นละ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2.50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2809CB" w:rsidRPr="005B5482" w14:paraId="0C99AC48" w14:textId="77777777" w:rsidTr="00EB022D">
        <w:trPr>
          <w:trHeight w:val="354"/>
        </w:trPr>
        <w:tc>
          <w:tcPr>
            <w:tcW w:w="3128" w:type="dxa"/>
          </w:tcPr>
          <w:p w14:paraId="6B4BDEC6" w14:textId="77777777" w:rsidR="002809CB" w:rsidRPr="005B5482" w:rsidRDefault="002809CB" w:rsidP="00EB022D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วันที่เริ่มใช้สิทธิครั้งแรก</w:t>
            </w:r>
          </w:p>
        </w:tc>
        <w:tc>
          <w:tcPr>
            <w:tcW w:w="2929" w:type="dxa"/>
            <w:shd w:val="clear" w:color="auto" w:fill="auto"/>
          </w:tcPr>
          <w:p w14:paraId="58AE52F4" w14:textId="77777777" w:rsidR="002809CB" w:rsidRPr="005B5482" w:rsidRDefault="002809CB" w:rsidP="00EB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46" w:type="dxa"/>
          </w:tcPr>
          <w:p w14:paraId="32B152C0" w14:textId="77777777" w:rsidR="002809CB" w:rsidRPr="005B5482" w:rsidRDefault="002809CB" w:rsidP="00EB02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57C0701B" w14:textId="77777777" w:rsidR="002809CB" w:rsidRPr="005B5482" w:rsidRDefault="002809CB" w:rsidP="00EB0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พฤศจิกายน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</w:tbl>
    <w:p w14:paraId="6D039A9D" w14:textId="77777777" w:rsidR="006A648C" w:rsidRPr="00E44C4D" w:rsidRDefault="006A648C" w:rsidP="00E85C7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sz w:val="20"/>
          <w:szCs w:val="20"/>
        </w:rPr>
      </w:pPr>
    </w:p>
    <w:p w14:paraId="0B9D96FC" w14:textId="22B6AE46" w:rsidR="00E85C7E" w:rsidRPr="005B5482" w:rsidRDefault="00E85C7E" w:rsidP="006A648C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ในระหว่าง</w:t>
      </w:r>
      <w:r w:rsidR="007F6DC0">
        <w:rPr>
          <w:rFonts w:ascii="BrowalliaUPC" w:hAnsi="BrowalliaUPC" w:cs="BrowalliaUPC" w:hint="cs"/>
          <w:sz w:val="28"/>
          <w:szCs w:val="28"/>
          <w:cs/>
        </w:rPr>
        <w:t xml:space="preserve">ไตรมาสที่ </w:t>
      </w:r>
      <w:r w:rsidR="007F6DC0">
        <w:rPr>
          <w:rFonts w:ascii="BrowalliaUPC" w:hAnsi="BrowalliaUPC" w:cs="BrowalliaUPC"/>
          <w:sz w:val="28"/>
          <w:szCs w:val="28"/>
        </w:rPr>
        <w:t xml:space="preserve">2 </w:t>
      </w:r>
      <w:r w:rsidR="007F6DC0">
        <w:rPr>
          <w:rFonts w:ascii="BrowalliaUPC" w:hAnsi="BrowalliaUPC" w:cs="BrowalliaUPC" w:hint="cs"/>
          <w:sz w:val="28"/>
          <w:szCs w:val="28"/>
          <w:cs/>
        </w:rPr>
        <w:t xml:space="preserve">ของปี </w:t>
      </w:r>
      <w:r w:rsidR="007F6DC0">
        <w:rPr>
          <w:rFonts w:ascii="BrowalliaUPC" w:hAnsi="BrowalliaUPC" w:cs="BrowalliaUPC"/>
          <w:sz w:val="28"/>
          <w:szCs w:val="28"/>
        </w:rPr>
        <w:t>2565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บริษัทได้รับชำระเงินสำหรับการขายใบสำคัญแสดงสิทธิ</w:t>
      </w:r>
      <w:r w:rsidRPr="005B5482">
        <w:rPr>
          <w:rFonts w:ascii="BrowalliaUPC" w:hAnsi="BrowalliaUPC" w:cs="BrowalliaUPC"/>
          <w:sz w:val="28"/>
          <w:szCs w:val="28"/>
        </w:rPr>
        <w:t xml:space="preserve"> EFORL-W5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ที่เสนอขายให้แก่ผู้ถือหุ้นสามัญเดิม จำนวน </w:t>
      </w:r>
      <w:r w:rsidRPr="005B5482">
        <w:rPr>
          <w:rFonts w:ascii="BrowalliaUPC" w:hAnsi="BrowalliaUPC" w:cs="BrowalliaUPC"/>
          <w:sz w:val="28"/>
          <w:szCs w:val="28"/>
        </w:rPr>
        <w:t>3,575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ราย คิดเป็นจำนวนใบสำคัญแสดงสิทธิรวม </w:t>
      </w:r>
      <w:r w:rsidRPr="005B5482">
        <w:rPr>
          <w:rFonts w:ascii="BrowalliaUPC" w:hAnsi="BrowalliaUPC" w:cs="BrowalliaUPC"/>
          <w:sz w:val="28"/>
          <w:szCs w:val="28"/>
        </w:rPr>
        <w:t xml:space="preserve">151,229,857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หน่วย เป็นเงิน </w:t>
      </w:r>
      <w:r w:rsidRPr="005B5482">
        <w:rPr>
          <w:rFonts w:ascii="BrowalliaUPC" w:hAnsi="BrowalliaUPC" w:cs="BrowalliaUPC"/>
          <w:sz w:val="28"/>
          <w:szCs w:val="28"/>
        </w:rPr>
        <w:t>60.49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="00170336"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170336" w:rsidRPr="005B5482">
        <w:rPr>
          <w:rFonts w:ascii="BrowalliaUPC" w:hAnsi="BrowalliaUPC" w:cs="BrowalliaUPC"/>
          <w:sz w:val="28"/>
          <w:szCs w:val="28"/>
          <w:cs/>
        </w:rPr>
        <w:t xml:space="preserve">ซึ่งใบสำคัญแสดงสิทธิ </w:t>
      </w:r>
      <w:r w:rsidR="00170336" w:rsidRPr="005B5482">
        <w:rPr>
          <w:rFonts w:ascii="BrowalliaUPC" w:hAnsi="BrowalliaUPC" w:cs="BrowalliaUPC"/>
          <w:sz w:val="28"/>
          <w:szCs w:val="28"/>
        </w:rPr>
        <w:t>EFORL-W5</w:t>
      </w:r>
      <w:r w:rsidR="00170336" w:rsidRPr="005B5482">
        <w:rPr>
          <w:rFonts w:ascii="BrowalliaUPC" w:hAnsi="BrowalliaUPC" w:cs="BrowalliaUPC"/>
          <w:sz w:val="28"/>
          <w:szCs w:val="28"/>
          <w:cs/>
        </w:rPr>
        <w:t xml:space="preserve"> ได้สิ้นสุดระยะเวลาการใช้สิทธิในวันที่ </w:t>
      </w:r>
      <w:r w:rsidR="00170336" w:rsidRPr="005B5482">
        <w:rPr>
          <w:rFonts w:ascii="BrowalliaUPC" w:hAnsi="BrowalliaUPC" w:cs="BrowalliaUPC"/>
          <w:sz w:val="28"/>
          <w:szCs w:val="28"/>
        </w:rPr>
        <w:t>31</w:t>
      </w:r>
      <w:r w:rsidR="00170336" w:rsidRPr="005B5482">
        <w:rPr>
          <w:rFonts w:ascii="BrowalliaUPC" w:hAnsi="BrowalliaUPC" w:cs="BrowalliaUPC"/>
          <w:sz w:val="28"/>
          <w:szCs w:val="28"/>
          <w:cs/>
        </w:rPr>
        <w:t xml:space="preserve"> พฤษภาคม </w:t>
      </w:r>
      <w:r w:rsidR="00170336" w:rsidRPr="005B5482">
        <w:rPr>
          <w:rFonts w:ascii="BrowalliaUPC" w:hAnsi="BrowalliaUPC" w:cs="BrowalliaUPC"/>
          <w:sz w:val="28"/>
          <w:szCs w:val="28"/>
        </w:rPr>
        <w:t>2566</w:t>
      </w:r>
      <w:r w:rsidR="00170336" w:rsidRPr="005B5482">
        <w:rPr>
          <w:rFonts w:ascii="BrowalliaUPC" w:hAnsi="BrowalliaUPC" w:cs="BrowalliaUPC"/>
          <w:sz w:val="28"/>
          <w:szCs w:val="28"/>
          <w:cs/>
        </w:rPr>
        <w:t xml:space="preserve"> โดยมีใบสำคัญแสดงสิทธิที่ไม่ได้ใช้สิทธิ</w:t>
      </w:r>
      <w:r w:rsidR="00170336" w:rsidRPr="00AC2941">
        <w:rPr>
          <w:rFonts w:ascii="BrowalliaUPC" w:hAnsi="BrowalliaUPC" w:cs="BrowalliaUPC"/>
          <w:sz w:val="28"/>
          <w:szCs w:val="28"/>
          <w:cs/>
        </w:rPr>
        <w:t xml:space="preserve">คงเหลือ </w:t>
      </w:r>
      <w:r w:rsidR="00170336" w:rsidRPr="00AC2941">
        <w:rPr>
          <w:rFonts w:ascii="BrowalliaUPC" w:hAnsi="BrowalliaUPC" w:cs="BrowalliaUPC"/>
          <w:sz w:val="28"/>
          <w:szCs w:val="28"/>
        </w:rPr>
        <w:t>150,820,619</w:t>
      </w:r>
      <w:r w:rsidR="00170336" w:rsidRPr="00AC2941">
        <w:rPr>
          <w:rFonts w:ascii="BrowalliaUPC" w:hAnsi="BrowalliaUPC" w:cs="BrowalliaUPC"/>
          <w:sz w:val="28"/>
          <w:szCs w:val="28"/>
          <w:cs/>
        </w:rPr>
        <w:t xml:space="preserve"> หน่วย</w:t>
      </w:r>
      <w:r w:rsidR="00170336" w:rsidRPr="005B5482">
        <w:rPr>
          <w:rFonts w:ascii="BrowalliaUPC" w:hAnsi="BrowalliaUPC" w:cs="BrowalliaUPC"/>
          <w:sz w:val="28"/>
          <w:szCs w:val="28"/>
          <w:cs/>
        </w:rPr>
        <w:t xml:space="preserve"> ถูกโอนไปเป็นส่วนเกินมูลค่าหุ้นสามัญจำนวน </w:t>
      </w:r>
      <w:r w:rsidR="00170336" w:rsidRPr="005B5482">
        <w:rPr>
          <w:rFonts w:ascii="BrowalliaUPC" w:hAnsi="BrowalliaUPC" w:cs="BrowalliaUPC"/>
          <w:sz w:val="28"/>
          <w:szCs w:val="28"/>
        </w:rPr>
        <w:t>60.49</w:t>
      </w:r>
      <w:r w:rsidR="00170336" w:rsidRPr="005B5482">
        <w:rPr>
          <w:rFonts w:ascii="BrowalliaUPC" w:hAnsi="BrowalliaUPC" w:cs="BrowalliaUPC"/>
          <w:sz w:val="28"/>
          <w:szCs w:val="28"/>
          <w:cs/>
        </w:rPr>
        <w:t xml:space="preserve"> ล้านบาทในระหว่างปี</w:t>
      </w:r>
    </w:p>
    <w:p w14:paraId="37B60176" w14:textId="77777777" w:rsidR="00E85C7E" w:rsidRPr="005B5482" w:rsidRDefault="00E85C7E" w:rsidP="006A648C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F7E902B" w14:textId="14373E02" w:rsidR="00793D81" w:rsidRPr="005B5482" w:rsidRDefault="00E85C7E" w:rsidP="006A648C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5B5482">
        <w:rPr>
          <w:rFonts w:ascii="BrowalliaUPC" w:hAnsi="BrowalliaUPC" w:cs="BrowalliaUPC"/>
          <w:sz w:val="28"/>
          <w:szCs w:val="28"/>
        </w:rPr>
        <w:t>3</w:t>
      </w:r>
      <w:r w:rsidR="002A377D" w:rsidRPr="005B5482">
        <w:rPr>
          <w:rFonts w:ascii="BrowalliaUPC" w:hAnsi="BrowalliaUPC" w:cs="BrowalliaUPC"/>
          <w:sz w:val="28"/>
          <w:szCs w:val="28"/>
        </w:rPr>
        <w:t xml:space="preserve">1 </w:t>
      </w:r>
      <w:r w:rsidR="002A377D" w:rsidRPr="005B5482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170336" w:rsidRPr="005B5482">
        <w:rPr>
          <w:rFonts w:ascii="BrowalliaUPC" w:hAnsi="BrowalliaUPC" w:cs="BrowalliaUPC"/>
          <w:sz w:val="28"/>
          <w:szCs w:val="28"/>
          <w:cs/>
        </w:rPr>
        <w:t>6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บริษัทมีใบสำคัญแสดงสิทธิ </w:t>
      </w:r>
      <w:r w:rsidRPr="005B5482">
        <w:rPr>
          <w:rFonts w:ascii="BrowalliaUPC" w:hAnsi="BrowalliaUPC" w:cs="BrowalliaUPC"/>
          <w:sz w:val="28"/>
          <w:szCs w:val="28"/>
        </w:rPr>
        <w:t xml:space="preserve">EFORL-W6 </w:t>
      </w:r>
      <w:r w:rsidRPr="005B5482">
        <w:rPr>
          <w:rFonts w:ascii="BrowalliaUPC" w:hAnsi="BrowalliaUPC" w:cs="BrowalliaUPC"/>
          <w:sz w:val="28"/>
          <w:szCs w:val="28"/>
          <w:cs/>
        </w:rPr>
        <w:t>ที่ยังไม่ได้ใช้สิทธิ</w:t>
      </w:r>
      <w:r w:rsidRPr="00AC2941">
        <w:rPr>
          <w:rFonts w:ascii="BrowalliaUPC" w:hAnsi="BrowalliaUPC" w:cs="BrowalliaUPC"/>
          <w:sz w:val="28"/>
          <w:szCs w:val="28"/>
          <w:cs/>
        </w:rPr>
        <w:t>คงเหลือ</w:t>
      </w:r>
      <w:r w:rsidRPr="00AC2941">
        <w:rPr>
          <w:rFonts w:ascii="BrowalliaUPC" w:hAnsi="BrowalliaUPC" w:cs="BrowalliaUPC"/>
          <w:sz w:val="28"/>
          <w:szCs w:val="28"/>
        </w:rPr>
        <w:t xml:space="preserve"> </w:t>
      </w:r>
      <w:r w:rsidR="00E36137" w:rsidRPr="00AC2941">
        <w:rPr>
          <w:rFonts w:ascii="BrowalliaUPC" w:hAnsi="BrowalliaUPC" w:cs="BrowalliaUPC"/>
          <w:sz w:val="28"/>
          <w:szCs w:val="28"/>
        </w:rPr>
        <w:t>75,411,905</w:t>
      </w:r>
      <w:r w:rsidRPr="00AC2941">
        <w:rPr>
          <w:rFonts w:ascii="BrowalliaUPC" w:hAnsi="BrowalliaUPC" w:cs="BrowalliaUPC"/>
          <w:sz w:val="28"/>
          <w:szCs w:val="28"/>
        </w:rPr>
        <w:t xml:space="preserve"> </w:t>
      </w:r>
      <w:r w:rsidRPr="00AC2941">
        <w:rPr>
          <w:rFonts w:ascii="BrowalliaUPC" w:hAnsi="BrowalliaUPC" w:cs="BrowalliaUPC"/>
          <w:sz w:val="28"/>
          <w:szCs w:val="28"/>
          <w:cs/>
        </w:rPr>
        <w:t>หน่วย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6A49AD2C" w14:textId="2652A034" w:rsidR="003F1C53" w:rsidRDefault="003F1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</w:p>
    <w:p w14:paraId="2711863B" w14:textId="77777777" w:rsidR="008D05C5" w:rsidRDefault="008D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</w:p>
    <w:p w14:paraId="3CEF8024" w14:textId="77777777" w:rsidR="008D05C5" w:rsidRDefault="008D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</w:p>
    <w:p w14:paraId="50E33FC8" w14:textId="77777777" w:rsidR="008D05C5" w:rsidRDefault="008D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</w:p>
    <w:p w14:paraId="2CB51F86" w14:textId="77777777" w:rsidR="008D05C5" w:rsidRPr="005B5482" w:rsidRDefault="008D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</w:p>
    <w:p w14:paraId="79007871" w14:textId="4EBCE3DE" w:rsidR="00B07CCF" w:rsidRPr="005B5482" w:rsidRDefault="00B07CCF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สำรองตามกฎหมาย</w:t>
      </w:r>
    </w:p>
    <w:p w14:paraId="22197114" w14:textId="77777777" w:rsidR="00E330E1" w:rsidRPr="005B5482" w:rsidRDefault="00E330E1" w:rsidP="00E330E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173D8276" w14:textId="574076A4" w:rsidR="00E36137" w:rsidRDefault="00B07CCF" w:rsidP="00A64FAB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5B5482">
        <w:rPr>
          <w:rFonts w:ascii="BrowalliaUPC" w:hAnsi="BrowalliaUPC" w:cs="BrowalliaUPC"/>
          <w:sz w:val="28"/>
          <w:szCs w:val="28"/>
        </w:rPr>
        <w:t>2535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มาตรา </w:t>
      </w:r>
      <w:r w:rsidRPr="005B5482">
        <w:rPr>
          <w:rFonts w:ascii="BrowalliaUPC" w:hAnsi="BrowalliaUPC" w:cs="BrowalliaUPC"/>
          <w:sz w:val="28"/>
          <w:szCs w:val="28"/>
        </w:rPr>
        <w:t>116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บริษัทจะต้องจัดสรรทุนสำรอง (</w:t>
      </w:r>
      <w:r w:rsidRPr="005B5482">
        <w:rPr>
          <w:rFonts w:ascii="BrowalliaUPC" w:hAnsi="BrowalliaUPC" w:cs="BrowalliaUPC"/>
          <w:sz w:val="28"/>
          <w:szCs w:val="28"/>
        </w:rPr>
        <w:t>“</w:t>
      </w:r>
      <w:r w:rsidRPr="005B5482">
        <w:rPr>
          <w:rFonts w:ascii="BrowalliaUPC" w:hAnsi="BrowalliaUPC" w:cs="BrowalliaUPC"/>
          <w:sz w:val="28"/>
          <w:szCs w:val="28"/>
          <w:cs/>
        </w:rPr>
        <w:t>สำรองตามกฎหมาย</w:t>
      </w:r>
      <w:r w:rsidRPr="005B5482">
        <w:rPr>
          <w:rFonts w:ascii="BrowalliaUPC" w:hAnsi="BrowalliaUPC" w:cs="BrowalliaUPC"/>
          <w:sz w:val="28"/>
          <w:szCs w:val="28"/>
        </w:rPr>
        <w:t>”)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อย่างน้อยร้อยละ </w:t>
      </w:r>
      <w:r w:rsidRPr="005B5482">
        <w:rPr>
          <w:rFonts w:ascii="BrowalliaUPC" w:hAnsi="BrowalliaUPC" w:cs="BrowalliaUPC"/>
          <w:sz w:val="28"/>
          <w:szCs w:val="28"/>
        </w:rPr>
        <w:t xml:space="preserve">5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B5482">
        <w:rPr>
          <w:rFonts w:ascii="BrowalliaUPC" w:hAnsi="BrowalliaUPC" w:cs="BrowalliaUPC"/>
          <w:sz w:val="28"/>
          <w:szCs w:val="28"/>
        </w:rPr>
        <w:t>10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3E3E5A6" w14:textId="77777777" w:rsidR="001F5941" w:rsidRPr="005B5482" w:rsidRDefault="001F5941" w:rsidP="00A64FAB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56C66BC6" w14:textId="054FF62D" w:rsidR="00092BAA" w:rsidRDefault="005C7D3A" w:rsidP="007F6DC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กำไรต่อหุ้น</w:t>
      </w:r>
    </w:p>
    <w:p w14:paraId="35BF08DC" w14:textId="77777777" w:rsidR="007F6DC0" w:rsidRPr="007F6DC0" w:rsidRDefault="007F6DC0" w:rsidP="007F6DC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EB710C3" w14:textId="593C9BBA" w:rsidR="006B7282" w:rsidRPr="00092BAA" w:rsidRDefault="00A0657B" w:rsidP="005D5CEA">
      <w:pPr>
        <w:tabs>
          <w:tab w:val="clear" w:pos="227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092BAA">
        <w:rPr>
          <w:rFonts w:ascii="BrowalliaUPC" w:hAnsi="BrowalliaUPC" w:cs="BrowalliaUPC"/>
          <w:sz w:val="28"/>
          <w:szCs w:val="28"/>
          <w:u w:val="single"/>
          <w:cs/>
        </w:rPr>
        <w:t>กำไรต่อหุ้นปรับลด</w:t>
      </w:r>
    </w:p>
    <w:p w14:paraId="604935B6" w14:textId="1A87F764" w:rsidR="00D455A3" w:rsidRPr="005B5482" w:rsidRDefault="00D455A3" w:rsidP="005D5CEA">
      <w:pPr>
        <w:tabs>
          <w:tab w:val="clear" w:pos="227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ปีต่ำกว่าราคาใช้สิทธิของใบสำคัญแสดงสิทธิที่จะซื้อหุ้นสามัญ</w:t>
      </w:r>
      <w:r w:rsidR="000426BB"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บริษัทจึงไม่ได้รวมกำไรปรับลดในงบกำไรขาดทุน</w:t>
      </w:r>
    </w:p>
    <w:p w14:paraId="49890CB0" w14:textId="77777777" w:rsidR="00E12295" w:rsidRPr="005B5482" w:rsidRDefault="00E12295" w:rsidP="0048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413A23CE" w14:textId="77777777" w:rsidR="00B07CCF" w:rsidRPr="005B5482" w:rsidRDefault="00B07CCF" w:rsidP="007F7C10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เงินกองทุนสำรองเลี้ยงชีพ</w:t>
      </w:r>
    </w:p>
    <w:p w14:paraId="6E7C64CF" w14:textId="77777777" w:rsidR="00B07CCF" w:rsidRPr="005B5482" w:rsidRDefault="00B07CCF" w:rsidP="00AE6BB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5344446" w14:textId="24ABDCED" w:rsidR="00B07CCF" w:rsidRPr="00E44C4D" w:rsidRDefault="00B07CCF" w:rsidP="00E44C4D">
      <w:pPr>
        <w:tabs>
          <w:tab w:val="clear" w:pos="227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บริษัทได้จดทะเบียนจัดตั้งกองทุนสำรองเลี้ยงชีพพนักงานตามพระราชบัญญัติกองทุนสำรองเลี้ยงชีพ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พ.ศ. </w:t>
      </w:r>
      <w:r w:rsidRPr="005B5482">
        <w:rPr>
          <w:rFonts w:ascii="BrowalliaUPC" w:hAnsi="BrowalliaUPC" w:cs="BrowalliaUPC"/>
          <w:sz w:val="28"/>
          <w:szCs w:val="28"/>
        </w:rPr>
        <w:t>2530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ตามระเบียบกองทุนบริษัทจ่ายสมทบเข้ากองทุนนี้เท่ากับส่วนที่พนักงานจ่ายในอัตราร้อยละ </w:t>
      </w:r>
      <w:r w:rsidRPr="005B5482">
        <w:rPr>
          <w:rFonts w:ascii="BrowalliaUPC" w:hAnsi="BrowalliaUPC" w:cs="BrowalliaUPC"/>
          <w:sz w:val="28"/>
          <w:szCs w:val="28"/>
        </w:rPr>
        <w:t>2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ของเงินเดือนพนักงาน บริษัทได้แต่งตั้ง </w:t>
      </w:r>
      <w:r w:rsidR="00C07D28" w:rsidRPr="005B5482">
        <w:rPr>
          <w:rFonts w:ascii="BrowalliaUPC" w:hAnsi="BrowalliaUPC" w:cs="BrowalliaUPC"/>
          <w:sz w:val="28"/>
          <w:szCs w:val="28"/>
          <w:cs/>
        </w:rPr>
        <w:t>กองทุนสำรองเลี้ยงชีพ</w:t>
      </w:r>
      <w:r w:rsidR="00631DB5" w:rsidRPr="005B5482">
        <w:rPr>
          <w:rFonts w:ascii="BrowalliaUPC" w:hAnsi="BrowalliaUPC" w:cs="BrowalliaUPC"/>
          <w:sz w:val="28"/>
          <w:szCs w:val="28"/>
          <w:cs/>
        </w:rPr>
        <w:t xml:space="preserve"> เค มาสเตอร์ พูล ฟันด์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เป็นผู้จัดการกองทุน </w:t>
      </w:r>
    </w:p>
    <w:p w14:paraId="312BFAA3" w14:textId="77777777" w:rsidR="00B07CCF" w:rsidRPr="005B5482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5C2F7DFA" w14:textId="3B791342" w:rsidR="000A2D8D" w:rsidRPr="005B5482" w:rsidRDefault="00B07CCF" w:rsidP="000A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bookmarkStart w:id="14" w:name="_Hlk157075869"/>
      <w:r w:rsidRPr="005B5482">
        <w:rPr>
          <w:rFonts w:ascii="BrowalliaUPC" w:hAnsi="BrowalliaUPC" w:cs="BrowalliaUPC"/>
          <w:sz w:val="28"/>
          <w:szCs w:val="28"/>
          <w:cs/>
        </w:rPr>
        <w:t xml:space="preserve">บริษัทจ่ายเงินสมทบเข้ากองทุนสำหรับปีสิ้นสุดวันที่ </w:t>
      </w:r>
      <w:r w:rsidRPr="005B5482">
        <w:rPr>
          <w:rFonts w:ascii="BrowalliaUPC" w:hAnsi="BrowalliaUPC" w:cs="BrowalliaUPC"/>
          <w:sz w:val="28"/>
          <w:szCs w:val="28"/>
        </w:rPr>
        <w:t>31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B5482">
        <w:rPr>
          <w:rFonts w:ascii="BrowalliaUPC" w:hAnsi="BrowalliaUPC" w:cs="BrowalliaUPC"/>
          <w:sz w:val="28"/>
          <w:szCs w:val="28"/>
        </w:rPr>
        <w:t>25</w:t>
      </w:r>
      <w:r w:rsidR="00032A15" w:rsidRPr="005B5482">
        <w:rPr>
          <w:rFonts w:ascii="BrowalliaUPC" w:hAnsi="BrowalliaUPC" w:cs="BrowalliaUPC"/>
          <w:sz w:val="28"/>
          <w:szCs w:val="28"/>
        </w:rPr>
        <w:t>6</w:t>
      </w:r>
      <w:r w:rsidR="00E855F5">
        <w:rPr>
          <w:rFonts w:ascii="BrowalliaUPC" w:hAnsi="BrowalliaUPC" w:cs="BrowalliaUPC"/>
          <w:sz w:val="28"/>
          <w:szCs w:val="28"/>
        </w:rPr>
        <w:t>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5B5482">
        <w:rPr>
          <w:rFonts w:ascii="BrowalliaUPC" w:hAnsi="BrowalliaUPC" w:cs="BrowalliaUPC"/>
          <w:sz w:val="28"/>
          <w:szCs w:val="28"/>
        </w:rPr>
        <w:t>25</w:t>
      </w:r>
      <w:r w:rsidR="00334E16" w:rsidRPr="005B5482">
        <w:rPr>
          <w:rFonts w:ascii="BrowalliaUPC" w:hAnsi="BrowalliaUPC" w:cs="BrowalliaUPC"/>
          <w:sz w:val="28"/>
          <w:szCs w:val="28"/>
        </w:rPr>
        <w:t>6</w:t>
      </w:r>
      <w:r w:rsidR="00E855F5">
        <w:rPr>
          <w:rFonts w:ascii="BrowalliaUPC" w:hAnsi="BrowalliaUPC" w:cs="BrowalliaUPC"/>
          <w:sz w:val="28"/>
          <w:szCs w:val="28"/>
        </w:rPr>
        <w:t>5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เป็นจำนวนเงิน</w:t>
      </w:r>
      <w:r w:rsidR="0055007B"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EA7CE8">
        <w:rPr>
          <w:rFonts w:ascii="BrowalliaUPC" w:hAnsi="BrowalliaUPC" w:cs="BrowalliaUPC"/>
          <w:sz w:val="28"/>
          <w:szCs w:val="28"/>
        </w:rPr>
        <w:t>2.14</w:t>
      </w:r>
      <w:r w:rsidR="00C76699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9F3F06" w:rsidRPr="005B5482">
        <w:rPr>
          <w:rFonts w:ascii="BrowalliaUPC" w:hAnsi="BrowalliaUPC" w:cs="BrowalliaUPC"/>
          <w:sz w:val="28"/>
          <w:szCs w:val="28"/>
        </w:rPr>
        <w:t>1</w:t>
      </w:r>
      <w:r w:rsidR="009F3F06" w:rsidRPr="005B5482">
        <w:rPr>
          <w:rFonts w:ascii="BrowalliaUPC" w:hAnsi="BrowalliaUPC" w:cs="BrowalliaUPC"/>
          <w:sz w:val="28"/>
          <w:szCs w:val="28"/>
          <w:cs/>
        </w:rPr>
        <w:t>.</w:t>
      </w:r>
      <w:r w:rsidR="009F3F06" w:rsidRPr="005B5482">
        <w:rPr>
          <w:rFonts w:ascii="BrowalliaUPC" w:hAnsi="BrowalliaUPC" w:cs="BrowalliaUPC"/>
          <w:sz w:val="28"/>
          <w:szCs w:val="28"/>
        </w:rPr>
        <w:t>96</w:t>
      </w:r>
      <w:r w:rsidR="00353A74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ล้านบาท ตามลำดั</w:t>
      </w:r>
      <w:r w:rsidR="000A2D8D" w:rsidRPr="005B5482">
        <w:rPr>
          <w:rFonts w:ascii="BrowalliaUPC" w:hAnsi="BrowalliaUPC" w:cs="BrowalliaUPC"/>
          <w:sz w:val="28"/>
          <w:szCs w:val="28"/>
          <w:cs/>
        </w:rPr>
        <w:t>บ</w:t>
      </w:r>
    </w:p>
    <w:bookmarkEnd w:id="14"/>
    <w:p w14:paraId="54202987" w14:textId="6390CBE6" w:rsidR="00646AF8" w:rsidRPr="005B5482" w:rsidRDefault="00646AF8" w:rsidP="00002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0B704D1" w14:textId="2B0FBE78" w:rsidR="00C93B18" w:rsidRDefault="00002E31" w:rsidP="008D62A0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รายได้</w:t>
      </w:r>
    </w:p>
    <w:p w14:paraId="1492FF79" w14:textId="77777777" w:rsidR="00174690" w:rsidRPr="005B5482" w:rsidRDefault="00174690" w:rsidP="00174690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D65E1DD" w14:textId="56A23EA7" w:rsidR="00C93B18" w:rsidRPr="005B5482" w:rsidRDefault="00186D92" w:rsidP="00C9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ข้อมูลการจำแนกรายได้ตามประเภทของสินค้าหรือบริการ และวิธีการบันทึก</w:t>
      </w:r>
      <w:r w:rsidR="003A43EE" w:rsidRPr="005B5482">
        <w:rPr>
          <w:rFonts w:ascii="BrowalliaUPC" w:hAnsi="BrowalliaUPC" w:cs="BrowalliaUPC"/>
          <w:sz w:val="28"/>
          <w:szCs w:val="28"/>
          <w:cs/>
        </w:rPr>
        <w:t>รายได้ มีดังนี้</w:t>
      </w:r>
    </w:p>
    <w:p w14:paraId="7A61CD0D" w14:textId="77777777" w:rsidR="00401F22" w:rsidRPr="005B5482" w:rsidRDefault="00401F22" w:rsidP="00C9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401F22" w:rsidRPr="00174690" w14:paraId="72F414B6" w14:textId="77777777" w:rsidTr="000F564F">
        <w:tc>
          <w:tcPr>
            <w:tcW w:w="2410" w:type="dxa"/>
            <w:shd w:val="clear" w:color="auto" w:fill="auto"/>
          </w:tcPr>
          <w:p w14:paraId="5A5AF615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6E9F5E5D" w14:textId="77777777" w:rsidR="00401F22" w:rsidRPr="00174690" w:rsidRDefault="00401F22" w:rsidP="000F564F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401F22" w:rsidRPr="00174690" w14:paraId="6624B1BF" w14:textId="77777777" w:rsidTr="000F564F">
        <w:tc>
          <w:tcPr>
            <w:tcW w:w="2410" w:type="dxa"/>
            <w:shd w:val="clear" w:color="auto" w:fill="auto"/>
          </w:tcPr>
          <w:p w14:paraId="18CB7EEF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1D15131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401F22" w:rsidRPr="00174690" w14:paraId="2B045883" w14:textId="77777777" w:rsidTr="000F564F">
        <w:tc>
          <w:tcPr>
            <w:tcW w:w="2410" w:type="dxa"/>
            <w:shd w:val="clear" w:color="auto" w:fill="auto"/>
          </w:tcPr>
          <w:p w14:paraId="28C3CA46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A33A9C1" w14:textId="20E10A0E" w:rsidR="00401F22" w:rsidRPr="00174690" w:rsidRDefault="00401F22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สำหรับ</w:t>
            </w:r>
            <w:r w:rsidR="007F2BF4" w:rsidRPr="0017469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สิ้นสุดวันที่ </w:t>
            </w:r>
            <w:r w:rsidRPr="00174690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7F2BF4" w:rsidRPr="0017469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17469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7F2BF4" w:rsidRPr="00174690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</w:p>
        </w:tc>
      </w:tr>
      <w:tr w:rsidR="00401F22" w:rsidRPr="00174690" w14:paraId="1C941AE4" w14:textId="77777777" w:rsidTr="000F564F">
        <w:tc>
          <w:tcPr>
            <w:tcW w:w="2410" w:type="dxa"/>
            <w:shd w:val="clear" w:color="auto" w:fill="auto"/>
          </w:tcPr>
          <w:p w14:paraId="60C455C1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671AC7D8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จำหน่ายเครื่องมือและ</w:t>
            </w:r>
            <w:r w:rsidRPr="00174690">
              <w:rPr>
                <w:rFonts w:ascii="BrowalliaUPC" w:hAnsi="BrowalliaUPC" w:cs="BrowalliaUPC"/>
                <w:sz w:val="28"/>
                <w:szCs w:val="28"/>
              </w:rPr>
              <w:br/>
            </w: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0971978B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บริการ</w:t>
            </w:r>
          </w:p>
          <w:p w14:paraId="65CF5C73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F1AA761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401F22" w:rsidRPr="00174690" w14:paraId="6A09FE6E" w14:textId="77777777" w:rsidTr="000F564F">
        <w:tc>
          <w:tcPr>
            <w:tcW w:w="2410" w:type="dxa"/>
            <w:shd w:val="clear" w:color="auto" w:fill="auto"/>
          </w:tcPr>
          <w:p w14:paraId="78D870D2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26D19E2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4E86B4AA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20CDB520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0EAA5E86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38F9029D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43E602E6" w14:textId="77777777" w:rsidR="00401F22" w:rsidRPr="00174690" w:rsidRDefault="00401F22" w:rsidP="000F564F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401F22" w:rsidRPr="00174690" w14:paraId="58EFB34A" w14:textId="77777777" w:rsidTr="000F564F">
        <w:tc>
          <w:tcPr>
            <w:tcW w:w="2410" w:type="dxa"/>
            <w:shd w:val="clear" w:color="auto" w:fill="auto"/>
          </w:tcPr>
          <w:p w14:paraId="1C72A9BD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5E68116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6F3297F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8BB464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F945690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8C9C447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F7BBC32" w14:textId="77777777" w:rsidR="00401F22" w:rsidRPr="00174690" w:rsidRDefault="00401F22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401F22" w:rsidRPr="00174690" w14:paraId="64E822B7" w14:textId="77777777" w:rsidTr="000F564F">
        <w:tc>
          <w:tcPr>
            <w:tcW w:w="2410" w:type="dxa"/>
            <w:shd w:val="clear" w:color="auto" w:fill="auto"/>
            <w:vAlign w:val="bottom"/>
            <w:hideMark/>
          </w:tcPr>
          <w:p w14:paraId="7EBDF1A6" w14:textId="77777777" w:rsidR="00401F22" w:rsidRPr="00174690" w:rsidRDefault="00401F22" w:rsidP="000F564F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57EC705A" w14:textId="078EBE35" w:rsidR="00401F22" w:rsidRPr="00174690" w:rsidRDefault="004F2D50" w:rsidP="000F564F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</w:t>
            </w:r>
            <w:r w:rsidR="0096224E">
              <w:rPr>
                <w:rFonts w:ascii="BrowalliaUPC" w:eastAsia="Calibri" w:hAnsi="BrowalliaUPC" w:cs="BrowalliaUPC"/>
                <w:sz w:val="28"/>
                <w:szCs w:val="28"/>
              </w:rPr>
              <w:t>2</w:t>
            </w:r>
            <w:r w:rsidR="00AE3ABD">
              <w:rPr>
                <w:rFonts w:ascii="BrowalliaUPC" w:eastAsia="Calibri" w:hAnsi="BrowalliaUPC" w:cs="BrowalliaUPC"/>
                <w:sz w:val="28"/>
                <w:szCs w:val="28"/>
              </w:rPr>
              <w:t>86,745</w:t>
            </w:r>
          </w:p>
        </w:tc>
        <w:tc>
          <w:tcPr>
            <w:tcW w:w="1134" w:type="dxa"/>
            <w:shd w:val="clear" w:color="auto" w:fill="auto"/>
          </w:tcPr>
          <w:p w14:paraId="249F2110" w14:textId="0F407812" w:rsidR="00401F22" w:rsidRPr="00174690" w:rsidRDefault="00E15A6C" w:rsidP="000F564F">
            <w:pPr>
              <w:tabs>
                <w:tab w:val="left" w:pos="348"/>
              </w:tabs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</w:t>
            </w:r>
            <w:r w:rsidR="00AE3ABD">
              <w:rPr>
                <w:rFonts w:ascii="BrowalliaUPC" w:eastAsia="Calibri" w:hAnsi="BrowalliaUPC" w:cs="BrowalliaUPC"/>
                <w:sz w:val="28"/>
                <w:szCs w:val="28"/>
              </w:rPr>
              <w:t>468,928</w:t>
            </w:r>
          </w:p>
        </w:tc>
        <w:tc>
          <w:tcPr>
            <w:tcW w:w="1134" w:type="dxa"/>
            <w:shd w:val="clear" w:color="auto" w:fill="auto"/>
          </w:tcPr>
          <w:p w14:paraId="07C419AA" w14:textId="1C208953" w:rsidR="00401F22" w:rsidRPr="00174690" w:rsidRDefault="00401F22" w:rsidP="000F564F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174690">
              <w:rPr>
                <w:rFonts w:ascii="BrowalliaUPC" w:eastAsia="Calibri" w:hAnsi="BrowalliaUPC" w:cs="BrowalliaUPC"/>
                <w:sz w:val="28"/>
                <w:szCs w:val="28"/>
              </w:rPr>
              <w:t>1</w:t>
            </w:r>
            <w:r w:rsidR="00F52B47">
              <w:rPr>
                <w:rFonts w:ascii="BrowalliaUPC" w:eastAsia="Calibri" w:hAnsi="BrowalliaUPC" w:cs="BrowalliaUPC"/>
                <w:sz w:val="28"/>
                <w:szCs w:val="28"/>
              </w:rPr>
              <w:t>1</w:t>
            </w:r>
            <w:r w:rsidR="005B255A">
              <w:rPr>
                <w:rFonts w:ascii="BrowalliaUPC" w:eastAsia="Calibri" w:hAnsi="BrowalliaUPC" w:cs="BrowalliaUPC"/>
                <w:sz w:val="28"/>
                <w:szCs w:val="28"/>
              </w:rPr>
              <w:t>,351</w:t>
            </w:r>
          </w:p>
        </w:tc>
        <w:tc>
          <w:tcPr>
            <w:tcW w:w="1134" w:type="dxa"/>
            <w:shd w:val="clear" w:color="auto" w:fill="auto"/>
          </w:tcPr>
          <w:p w14:paraId="091940BD" w14:textId="02EF4970" w:rsidR="00401F22" w:rsidRPr="00174690" w:rsidRDefault="00401F22" w:rsidP="000F564F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174690">
              <w:rPr>
                <w:rFonts w:ascii="BrowalliaUPC" w:eastAsia="Calibri" w:hAnsi="BrowalliaUPC" w:cs="BrowalliaUPC"/>
                <w:sz w:val="28"/>
                <w:szCs w:val="28"/>
              </w:rPr>
              <w:t>1</w:t>
            </w:r>
            <w:r w:rsidR="005B255A">
              <w:rPr>
                <w:rFonts w:ascii="BrowalliaUPC" w:eastAsia="Calibri" w:hAnsi="BrowalliaUPC" w:cs="BrowalliaUPC"/>
                <w:sz w:val="28"/>
                <w:szCs w:val="28"/>
              </w:rPr>
              <w:t>3,438</w:t>
            </w:r>
          </w:p>
        </w:tc>
        <w:tc>
          <w:tcPr>
            <w:tcW w:w="1134" w:type="dxa"/>
            <w:shd w:val="clear" w:color="auto" w:fill="auto"/>
          </w:tcPr>
          <w:p w14:paraId="28D54C0F" w14:textId="4800B948" w:rsidR="00401F22" w:rsidRPr="00174690" w:rsidRDefault="00C679D7" w:rsidP="000F564F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</w:t>
            </w:r>
            <w:r w:rsidR="00871F6F">
              <w:rPr>
                <w:rFonts w:ascii="BrowalliaUPC" w:eastAsia="Calibri" w:hAnsi="BrowalliaUPC" w:cs="BrowalliaUPC"/>
                <w:sz w:val="28"/>
                <w:szCs w:val="28"/>
              </w:rPr>
              <w:t>298,096</w:t>
            </w:r>
          </w:p>
        </w:tc>
        <w:tc>
          <w:tcPr>
            <w:tcW w:w="1134" w:type="dxa"/>
            <w:shd w:val="clear" w:color="auto" w:fill="auto"/>
          </w:tcPr>
          <w:p w14:paraId="19D3942C" w14:textId="7B2E625D" w:rsidR="00401F22" w:rsidRPr="00174690" w:rsidRDefault="000E088B" w:rsidP="000F564F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1,48</w:t>
            </w:r>
            <w:r w:rsidR="00871F6F">
              <w:rPr>
                <w:rFonts w:ascii="BrowalliaUPC" w:eastAsia="Calibri" w:hAnsi="BrowalliaUPC" w:cs="BrowalliaUPC"/>
                <w:sz w:val="28"/>
                <w:szCs w:val="28"/>
              </w:rPr>
              <w:t>2,366</w:t>
            </w:r>
          </w:p>
        </w:tc>
      </w:tr>
      <w:tr w:rsidR="00401F22" w:rsidRPr="00174690" w14:paraId="56F1970C" w14:textId="77777777" w:rsidTr="000F564F">
        <w:tc>
          <w:tcPr>
            <w:tcW w:w="2410" w:type="dxa"/>
            <w:shd w:val="clear" w:color="auto" w:fill="auto"/>
            <w:vAlign w:val="bottom"/>
            <w:hideMark/>
          </w:tcPr>
          <w:p w14:paraId="3888B24E" w14:textId="77777777" w:rsidR="00401F22" w:rsidRPr="00174690" w:rsidRDefault="00401F22" w:rsidP="000F564F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2D1C6C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174690">
              <w:rPr>
                <w:rFonts w:ascii="BrowalliaUPC" w:eastAsia="Calibri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A83D04" w14:textId="77777777" w:rsidR="00401F22" w:rsidRPr="00174690" w:rsidRDefault="00401F22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174690">
              <w:rPr>
                <w:rFonts w:ascii="BrowalliaUPC" w:eastAsia="Calibri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99DF1" w14:textId="32BDC389" w:rsidR="00401F22" w:rsidRPr="00174690" w:rsidRDefault="00F52B47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11,743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6CF812" w14:textId="16C6CB44" w:rsidR="00401F22" w:rsidRPr="00174690" w:rsidRDefault="00C679D7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10,115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5BC5B" w14:textId="253B1460" w:rsidR="00401F22" w:rsidRPr="00174690" w:rsidRDefault="000E088B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11,743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C7C587" w14:textId="70105600" w:rsidR="00401F22" w:rsidRPr="00174690" w:rsidRDefault="000E088B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10,115</w:t>
            </w:r>
          </w:p>
        </w:tc>
      </w:tr>
      <w:tr w:rsidR="00401F22" w:rsidRPr="00174690" w14:paraId="31B5EB75" w14:textId="77777777" w:rsidTr="000F564F">
        <w:tc>
          <w:tcPr>
            <w:tcW w:w="2410" w:type="dxa"/>
            <w:shd w:val="clear" w:color="auto" w:fill="auto"/>
            <w:vAlign w:val="bottom"/>
            <w:hideMark/>
          </w:tcPr>
          <w:p w14:paraId="0D3C7A62" w14:textId="77777777" w:rsidR="00401F22" w:rsidRPr="00174690" w:rsidRDefault="00401F22" w:rsidP="000F564F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642FBEF7" w14:textId="2C7CBEC9" w:rsidR="00401F22" w:rsidRPr="00174690" w:rsidRDefault="004F2D50" w:rsidP="000F564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</w:t>
            </w:r>
            <w:r w:rsidR="00AE3ABD">
              <w:rPr>
                <w:rFonts w:ascii="BrowalliaUPC" w:hAnsi="BrowalliaUPC" w:cs="BrowalliaUPC"/>
                <w:sz w:val="28"/>
                <w:szCs w:val="28"/>
              </w:rPr>
              <w:t>286,745</w:t>
            </w:r>
          </w:p>
        </w:tc>
        <w:tc>
          <w:tcPr>
            <w:tcW w:w="1134" w:type="dxa"/>
            <w:shd w:val="clear" w:color="auto" w:fill="auto"/>
          </w:tcPr>
          <w:p w14:paraId="16BE00DF" w14:textId="7F78D5DD" w:rsidR="00401F22" w:rsidRPr="00174690" w:rsidRDefault="00F52B47" w:rsidP="000F564F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</w:t>
            </w:r>
            <w:r w:rsidR="00AE3ABD">
              <w:rPr>
                <w:rFonts w:ascii="BrowalliaUPC" w:hAnsi="BrowalliaUPC" w:cs="BrowalliaUPC"/>
                <w:sz w:val="28"/>
                <w:szCs w:val="28"/>
              </w:rPr>
              <w:t>468,</w:t>
            </w:r>
            <w:r w:rsidR="005B255A">
              <w:rPr>
                <w:rFonts w:ascii="BrowalliaUPC" w:hAnsi="BrowalliaUPC" w:cs="BrowalliaUPC"/>
                <w:sz w:val="28"/>
                <w:szCs w:val="28"/>
              </w:rPr>
              <w:t>928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341726" w14:textId="64516970" w:rsidR="00401F22" w:rsidRPr="00174690" w:rsidRDefault="005B255A" w:rsidP="000F564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23,094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8BFC1" w14:textId="41222073" w:rsidR="00401F22" w:rsidRPr="00174690" w:rsidRDefault="005B255A" w:rsidP="000F564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23,</w:t>
            </w:r>
            <w:r w:rsidR="00871F6F">
              <w:rPr>
                <w:rFonts w:ascii="BrowalliaUPC" w:hAnsi="BrowalliaUPC" w:cs="BrowalliaUPC"/>
                <w:sz w:val="28"/>
                <w:szCs w:val="28"/>
              </w:rPr>
              <w:t>553</w:t>
            </w:r>
          </w:p>
        </w:tc>
        <w:tc>
          <w:tcPr>
            <w:tcW w:w="1134" w:type="dxa"/>
            <w:shd w:val="clear" w:color="auto" w:fill="auto"/>
          </w:tcPr>
          <w:p w14:paraId="14913CBD" w14:textId="622702BB" w:rsidR="00401F22" w:rsidRPr="00174690" w:rsidRDefault="000E088B" w:rsidP="000F564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</w:t>
            </w:r>
            <w:r w:rsidR="00871F6F">
              <w:rPr>
                <w:rFonts w:ascii="BrowalliaUPC" w:hAnsi="BrowalliaUPC" w:cs="BrowalliaUPC"/>
                <w:sz w:val="28"/>
                <w:szCs w:val="28"/>
              </w:rPr>
              <w:t>309,839</w:t>
            </w:r>
          </w:p>
        </w:tc>
        <w:tc>
          <w:tcPr>
            <w:tcW w:w="1134" w:type="dxa"/>
            <w:shd w:val="clear" w:color="auto" w:fill="auto"/>
          </w:tcPr>
          <w:p w14:paraId="22D3C83F" w14:textId="760B2F55" w:rsidR="00401F22" w:rsidRPr="00174690" w:rsidRDefault="000E088B" w:rsidP="000F564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1,4</w:t>
            </w:r>
            <w:r w:rsidR="00C9462D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="00871F6F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326C61">
              <w:rPr>
                <w:rFonts w:ascii="BrowalliaUPC" w:hAnsi="BrowalliaUPC" w:cs="BrowalliaUPC"/>
                <w:sz w:val="28"/>
                <w:szCs w:val="28"/>
              </w:rPr>
              <w:t>,481</w:t>
            </w:r>
          </w:p>
        </w:tc>
      </w:tr>
    </w:tbl>
    <w:p w14:paraId="2992B523" w14:textId="77777777" w:rsidR="003A43EE" w:rsidRDefault="003A43EE" w:rsidP="00C9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267EEBFE" w14:textId="77777777" w:rsidR="007F6DC0" w:rsidRDefault="007F6DC0" w:rsidP="00C9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49417F72" w14:textId="77777777" w:rsidR="007F6DC0" w:rsidRDefault="007F6DC0" w:rsidP="00C9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06F65569" w14:textId="77777777" w:rsidR="007F6DC0" w:rsidRPr="005B5482" w:rsidRDefault="007F6DC0" w:rsidP="00C9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1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9C3FA0" w:rsidRPr="00174690" w14:paraId="73FD7B1E" w14:textId="77777777" w:rsidTr="000F564F">
        <w:tc>
          <w:tcPr>
            <w:tcW w:w="2410" w:type="dxa"/>
            <w:shd w:val="clear" w:color="auto" w:fill="auto"/>
          </w:tcPr>
          <w:p w14:paraId="2935B546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0C7808FD" w14:textId="77777777" w:rsidR="009C3FA0" w:rsidRPr="00174690" w:rsidRDefault="009C3FA0" w:rsidP="000F564F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9C3FA0" w:rsidRPr="00174690" w14:paraId="7B1B229F" w14:textId="77777777" w:rsidTr="000F564F">
        <w:tc>
          <w:tcPr>
            <w:tcW w:w="2410" w:type="dxa"/>
            <w:shd w:val="clear" w:color="auto" w:fill="auto"/>
          </w:tcPr>
          <w:p w14:paraId="5E692A5A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038AB3AA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C3FA0" w:rsidRPr="00174690" w14:paraId="54ED60FE" w14:textId="77777777" w:rsidTr="000F564F">
        <w:tc>
          <w:tcPr>
            <w:tcW w:w="2410" w:type="dxa"/>
            <w:shd w:val="clear" w:color="auto" w:fill="auto"/>
          </w:tcPr>
          <w:p w14:paraId="5B0C31DC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DE1A7C0" w14:textId="3A2F96EB" w:rsidR="009C3FA0" w:rsidRPr="00174690" w:rsidRDefault="009C3FA0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สำหรับ</w:t>
            </w:r>
            <w:r w:rsidR="007F2BF4" w:rsidRPr="0017469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สิ้นสุดวันที่ </w:t>
            </w:r>
            <w:r w:rsidRPr="00174690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7F2BF4" w:rsidRPr="0017469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="007F2BF4" w:rsidRPr="00174690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</w:p>
        </w:tc>
      </w:tr>
      <w:tr w:rsidR="009C3FA0" w:rsidRPr="00174690" w14:paraId="2A15F510" w14:textId="77777777" w:rsidTr="000F564F">
        <w:tc>
          <w:tcPr>
            <w:tcW w:w="2410" w:type="dxa"/>
            <w:shd w:val="clear" w:color="auto" w:fill="auto"/>
          </w:tcPr>
          <w:p w14:paraId="31AECE03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1A22057C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จำหน่ายเครื่องมือและ</w:t>
            </w:r>
            <w:r w:rsidRPr="00174690">
              <w:rPr>
                <w:rFonts w:ascii="BrowalliaUPC" w:hAnsi="BrowalliaUPC" w:cs="BrowalliaUPC"/>
                <w:sz w:val="28"/>
                <w:szCs w:val="28"/>
              </w:rPr>
              <w:br/>
            </w: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63928F6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บริการ</w:t>
            </w:r>
          </w:p>
          <w:p w14:paraId="79E520B5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6624BA8F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9C3FA0" w:rsidRPr="00174690" w14:paraId="26DBEAE0" w14:textId="77777777" w:rsidTr="000F564F">
        <w:tc>
          <w:tcPr>
            <w:tcW w:w="2410" w:type="dxa"/>
            <w:shd w:val="clear" w:color="auto" w:fill="auto"/>
          </w:tcPr>
          <w:p w14:paraId="27673CFB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3E9B3EAD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64C0565A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41BD9CED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223A0EF6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134" w:type="dxa"/>
            <w:shd w:val="clear" w:color="auto" w:fill="auto"/>
            <w:hideMark/>
          </w:tcPr>
          <w:p w14:paraId="285CA532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134" w:type="dxa"/>
            <w:shd w:val="clear" w:color="auto" w:fill="auto"/>
            <w:hideMark/>
          </w:tcPr>
          <w:p w14:paraId="053A40FD" w14:textId="77777777" w:rsidR="009C3FA0" w:rsidRPr="00174690" w:rsidRDefault="009C3FA0" w:rsidP="000F564F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9C3FA0" w:rsidRPr="00174690" w14:paraId="76D91B4B" w14:textId="77777777" w:rsidTr="000F564F">
        <w:tc>
          <w:tcPr>
            <w:tcW w:w="2410" w:type="dxa"/>
            <w:shd w:val="clear" w:color="auto" w:fill="auto"/>
          </w:tcPr>
          <w:p w14:paraId="5DCE595B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46EAEC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BAF4B08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EDE4FF2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ADA8D1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E3232B8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D079B0" w14:textId="77777777" w:rsidR="009C3FA0" w:rsidRPr="00174690" w:rsidRDefault="009C3FA0" w:rsidP="000F564F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9C3FA0" w:rsidRPr="00174690" w14:paraId="72FA7ABB" w14:textId="77777777" w:rsidTr="000F564F">
        <w:tc>
          <w:tcPr>
            <w:tcW w:w="2410" w:type="dxa"/>
            <w:shd w:val="clear" w:color="auto" w:fill="auto"/>
            <w:vAlign w:val="bottom"/>
            <w:hideMark/>
          </w:tcPr>
          <w:p w14:paraId="01F8FB98" w14:textId="77777777" w:rsidR="009C3FA0" w:rsidRPr="00174690" w:rsidRDefault="009C3FA0" w:rsidP="000F564F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47D8A6B2" w14:textId="66D3B91B" w:rsidR="009C3FA0" w:rsidRPr="00174690" w:rsidRDefault="00D31BCD" w:rsidP="000F564F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</w:t>
            </w:r>
            <w:r w:rsidR="006E389F">
              <w:rPr>
                <w:rFonts w:ascii="BrowalliaUPC" w:eastAsia="Calibri" w:hAnsi="BrowalliaUPC" w:cs="BrowalliaUPC"/>
                <w:sz w:val="28"/>
                <w:szCs w:val="28"/>
              </w:rPr>
              <w:t>181</w:t>
            </w:r>
            <w:r w:rsidR="00B54595">
              <w:rPr>
                <w:rFonts w:ascii="BrowalliaUPC" w:eastAsia="Calibri" w:hAnsi="BrowalliaUPC" w:cs="BrowalliaUPC"/>
                <w:sz w:val="28"/>
                <w:szCs w:val="28"/>
              </w:rPr>
              <w:t>,17</w:t>
            </w:r>
            <w:r w:rsidR="00892D6F">
              <w:rPr>
                <w:rFonts w:ascii="BrowalliaUPC" w:eastAsia="Calibri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D7FE883" w14:textId="78C48C37" w:rsidR="009C3FA0" w:rsidRPr="00174690" w:rsidRDefault="00D31BCD" w:rsidP="000F564F">
            <w:pPr>
              <w:tabs>
                <w:tab w:val="left" w:pos="348"/>
              </w:tabs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</w:t>
            </w:r>
            <w:r w:rsidR="00B54595">
              <w:rPr>
                <w:rFonts w:ascii="BrowalliaUPC" w:eastAsia="Calibri" w:hAnsi="BrowalliaUPC" w:cs="BrowalliaUPC"/>
                <w:sz w:val="28"/>
                <w:szCs w:val="28"/>
              </w:rPr>
              <w:t>365,063</w:t>
            </w:r>
          </w:p>
        </w:tc>
        <w:tc>
          <w:tcPr>
            <w:tcW w:w="1134" w:type="dxa"/>
            <w:shd w:val="clear" w:color="auto" w:fill="auto"/>
          </w:tcPr>
          <w:p w14:paraId="0F07BF03" w14:textId="6A6C1A78" w:rsidR="009C3FA0" w:rsidRPr="00174690" w:rsidRDefault="009C3FA0" w:rsidP="000F564F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174690">
              <w:rPr>
                <w:rFonts w:ascii="BrowalliaUPC" w:eastAsia="Calibri" w:hAnsi="BrowalliaUPC" w:cs="BrowalliaUPC"/>
                <w:sz w:val="28"/>
                <w:szCs w:val="28"/>
              </w:rPr>
              <w:t>1</w:t>
            </w:r>
            <w:r w:rsidR="00D31BCD">
              <w:rPr>
                <w:rFonts w:ascii="BrowalliaUPC" w:eastAsia="Calibri" w:hAnsi="BrowalliaUPC" w:cs="BrowalliaUPC"/>
                <w:sz w:val="28"/>
                <w:szCs w:val="28"/>
              </w:rPr>
              <w:t>1</w:t>
            </w:r>
            <w:r w:rsidR="002A78BD">
              <w:rPr>
                <w:rFonts w:ascii="BrowalliaUPC" w:eastAsia="Calibri" w:hAnsi="BrowalliaUPC" w:cs="BrowalliaUPC"/>
                <w:sz w:val="28"/>
                <w:szCs w:val="28"/>
              </w:rPr>
              <w:t>,351</w:t>
            </w:r>
          </w:p>
        </w:tc>
        <w:tc>
          <w:tcPr>
            <w:tcW w:w="1134" w:type="dxa"/>
            <w:shd w:val="clear" w:color="auto" w:fill="auto"/>
          </w:tcPr>
          <w:p w14:paraId="37378C44" w14:textId="0748C802" w:rsidR="009C3FA0" w:rsidRPr="00174690" w:rsidRDefault="009C3FA0" w:rsidP="000F564F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174690">
              <w:rPr>
                <w:rFonts w:ascii="BrowalliaUPC" w:eastAsia="Calibri" w:hAnsi="BrowalliaUPC" w:cs="BrowalliaUPC"/>
                <w:sz w:val="28"/>
                <w:szCs w:val="28"/>
              </w:rPr>
              <w:t>1</w:t>
            </w:r>
            <w:r w:rsidR="00007F61">
              <w:rPr>
                <w:rFonts w:ascii="BrowalliaUPC" w:eastAsia="Calibri" w:hAnsi="BrowalliaUPC" w:cs="BrowalliaUPC"/>
                <w:sz w:val="28"/>
                <w:szCs w:val="28"/>
              </w:rPr>
              <w:t>3,438</w:t>
            </w:r>
          </w:p>
        </w:tc>
        <w:tc>
          <w:tcPr>
            <w:tcW w:w="1134" w:type="dxa"/>
            <w:shd w:val="clear" w:color="auto" w:fill="auto"/>
          </w:tcPr>
          <w:p w14:paraId="690CCCB1" w14:textId="495EA39B" w:rsidR="009C3FA0" w:rsidRPr="00174690" w:rsidRDefault="00D31BCD" w:rsidP="000F564F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</w:t>
            </w:r>
            <w:r w:rsidR="003119D6">
              <w:rPr>
                <w:rFonts w:ascii="BrowalliaUPC" w:eastAsia="Calibri" w:hAnsi="BrowalliaUPC" w:cs="BrowalliaUPC"/>
                <w:sz w:val="28"/>
                <w:szCs w:val="28"/>
              </w:rPr>
              <w:t>192</w:t>
            </w:r>
            <w:r w:rsidR="00902B5A">
              <w:rPr>
                <w:rFonts w:ascii="BrowalliaUPC" w:eastAsia="Calibri" w:hAnsi="BrowalliaUPC" w:cs="BrowalliaUPC"/>
                <w:sz w:val="28"/>
                <w:szCs w:val="28"/>
              </w:rPr>
              <w:t>,52</w:t>
            </w:r>
            <w:r w:rsidR="00892D6F">
              <w:rPr>
                <w:rFonts w:ascii="BrowalliaUPC" w:eastAsia="Calibri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B1580C9" w14:textId="081E0E30" w:rsidR="009C3FA0" w:rsidRPr="00174690" w:rsidRDefault="00C64270" w:rsidP="000F564F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</w:t>
            </w:r>
            <w:r w:rsidR="00614259">
              <w:rPr>
                <w:rFonts w:ascii="BrowalliaUPC" w:eastAsia="Calibri" w:hAnsi="BrowalliaUPC" w:cs="BrowalliaUPC"/>
                <w:sz w:val="28"/>
                <w:szCs w:val="28"/>
              </w:rPr>
              <w:t>3</w:t>
            </w:r>
            <w:r w:rsidR="00DB057A">
              <w:rPr>
                <w:rFonts w:ascii="BrowalliaUPC" w:eastAsia="Calibri" w:hAnsi="BrowalliaUPC" w:cs="BrowalliaUPC"/>
                <w:sz w:val="28"/>
                <w:szCs w:val="28"/>
              </w:rPr>
              <w:t>78,501</w:t>
            </w:r>
          </w:p>
        </w:tc>
      </w:tr>
      <w:tr w:rsidR="009C3FA0" w:rsidRPr="00174690" w14:paraId="4FB9A3B9" w14:textId="77777777" w:rsidTr="000F564F">
        <w:tc>
          <w:tcPr>
            <w:tcW w:w="2410" w:type="dxa"/>
            <w:shd w:val="clear" w:color="auto" w:fill="auto"/>
            <w:vAlign w:val="bottom"/>
            <w:hideMark/>
          </w:tcPr>
          <w:p w14:paraId="0E433E5D" w14:textId="77777777" w:rsidR="009C3FA0" w:rsidRPr="00174690" w:rsidRDefault="009C3FA0" w:rsidP="000F564F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BC34F3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174690">
              <w:rPr>
                <w:rFonts w:ascii="BrowalliaUPC" w:eastAsia="Calibri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482CD7" w14:textId="77777777" w:rsidR="009C3FA0" w:rsidRPr="00174690" w:rsidRDefault="009C3FA0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174690">
              <w:rPr>
                <w:rFonts w:ascii="BrowalliaUPC" w:eastAsia="Calibri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CF06D" w14:textId="7B402F09" w:rsidR="009C3FA0" w:rsidRPr="00174690" w:rsidRDefault="00D31BCD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11,743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D0418B" w14:textId="61720AF6" w:rsidR="009C3FA0" w:rsidRPr="00174690" w:rsidRDefault="00D31BCD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10,115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6F47F6" w14:textId="438B841B" w:rsidR="009C3FA0" w:rsidRPr="00174690" w:rsidRDefault="00C64270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11,743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286BBA" w14:textId="00A2A38E" w:rsidR="009C3FA0" w:rsidRPr="00174690" w:rsidRDefault="00614259" w:rsidP="000F564F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10,115</w:t>
            </w:r>
          </w:p>
        </w:tc>
      </w:tr>
      <w:tr w:rsidR="009C3FA0" w:rsidRPr="00174690" w14:paraId="3CA8C1EF" w14:textId="77777777" w:rsidTr="000F564F">
        <w:tc>
          <w:tcPr>
            <w:tcW w:w="2410" w:type="dxa"/>
            <w:shd w:val="clear" w:color="auto" w:fill="auto"/>
            <w:vAlign w:val="bottom"/>
            <w:hideMark/>
          </w:tcPr>
          <w:p w14:paraId="1FCAD24A" w14:textId="77777777" w:rsidR="009C3FA0" w:rsidRPr="00174690" w:rsidRDefault="009C3FA0" w:rsidP="000F564F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7469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42F231CE" w14:textId="00079EB7" w:rsidR="009C3FA0" w:rsidRPr="00174690" w:rsidRDefault="00D31BCD" w:rsidP="000F564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</w:t>
            </w:r>
            <w:r w:rsidR="00B54595">
              <w:rPr>
                <w:rFonts w:ascii="BrowalliaUPC" w:hAnsi="BrowalliaUPC" w:cs="BrowalliaUPC"/>
                <w:sz w:val="28"/>
                <w:szCs w:val="28"/>
              </w:rPr>
              <w:t>181,172</w:t>
            </w:r>
          </w:p>
        </w:tc>
        <w:tc>
          <w:tcPr>
            <w:tcW w:w="1134" w:type="dxa"/>
            <w:shd w:val="clear" w:color="auto" w:fill="auto"/>
          </w:tcPr>
          <w:p w14:paraId="606D8C44" w14:textId="030C08FC" w:rsidR="009C3FA0" w:rsidRPr="00174690" w:rsidRDefault="00D31BCD" w:rsidP="000F564F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</w:t>
            </w:r>
            <w:r w:rsidR="00C73FC2">
              <w:rPr>
                <w:rFonts w:ascii="BrowalliaUPC" w:hAnsi="BrowalliaUPC" w:cs="BrowalliaUPC"/>
                <w:sz w:val="28"/>
                <w:szCs w:val="28"/>
              </w:rPr>
              <w:t>365,063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AB0423" w14:textId="4EFED938" w:rsidR="009C3FA0" w:rsidRPr="00174690" w:rsidRDefault="00007F61" w:rsidP="000F564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23,094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AA115" w14:textId="0721457F" w:rsidR="009C3FA0" w:rsidRPr="00174690" w:rsidRDefault="003119D6" w:rsidP="000F564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23,553</w:t>
            </w:r>
          </w:p>
        </w:tc>
        <w:tc>
          <w:tcPr>
            <w:tcW w:w="1134" w:type="dxa"/>
            <w:shd w:val="clear" w:color="auto" w:fill="auto"/>
          </w:tcPr>
          <w:p w14:paraId="349291D3" w14:textId="1B84B5E9" w:rsidR="009C3FA0" w:rsidRPr="00174690" w:rsidRDefault="00C64270" w:rsidP="000F564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1,2</w:t>
            </w:r>
            <w:r w:rsidR="00902B5A">
              <w:rPr>
                <w:rFonts w:ascii="BrowalliaUPC" w:hAnsi="BrowalliaUPC" w:cs="BrowalliaUPC"/>
                <w:sz w:val="28"/>
                <w:szCs w:val="28"/>
              </w:rPr>
              <w:t>04,26</w:t>
            </w:r>
            <w:r w:rsidR="005605D4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5F11468" w14:textId="5AD9CD43" w:rsidR="009C3FA0" w:rsidRPr="00174690" w:rsidRDefault="00614259" w:rsidP="000F564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1,3</w:t>
            </w:r>
            <w:r w:rsidR="000171D6">
              <w:rPr>
                <w:rFonts w:ascii="BrowalliaUPC" w:hAnsi="BrowalliaUPC" w:cs="BrowalliaUPC"/>
                <w:sz w:val="28"/>
                <w:szCs w:val="28"/>
              </w:rPr>
              <w:t>88,616</w:t>
            </w:r>
          </w:p>
        </w:tc>
      </w:tr>
    </w:tbl>
    <w:p w14:paraId="440B33D4" w14:textId="77777777" w:rsidR="00BB65ED" w:rsidRPr="00BB65ED" w:rsidRDefault="00BB65ED" w:rsidP="007F6DC0">
      <w:pPr>
        <w:pStyle w:val="CordiaNew"/>
        <w:tabs>
          <w:tab w:val="clear" w:pos="4153"/>
          <w:tab w:val="left" w:pos="810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21C73D8" w14:textId="44EB2A2B" w:rsidR="001C5189" w:rsidRPr="005B5482" w:rsidRDefault="001C5189" w:rsidP="001C5189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รายได้อื่น</w:t>
      </w:r>
    </w:p>
    <w:p w14:paraId="2BBA1CDE" w14:textId="1DF23955" w:rsidR="00EF5132" w:rsidRPr="005B5482" w:rsidRDefault="00EF5132" w:rsidP="00EF5132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4807" w:type="pct"/>
        <w:tblInd w:w="360" w:type="dxa"/>
        <w:tblLook w:val="01E0" w:firstRow="1" w:lastRow="1" w:firstColumn="1" w:lastColumn="1" w:noHBand="0" w:noVBand="0"/>
      </w:tblPr>
      <w:tblGrid>
        <w:gridCol w:w="4045"/>
        <w:gridCol w:w="1034"/>
        <w:gridCol w:w="280"/>
        <w:gridCol w:w="1034"/>
        <w:gridCol w:w="272"/>
        <w:gridCol w:w="1038"/>
        <w:gridCol w:w="280"/>
        <w:gridCol w:w="1039"/>
      </w:tblGrid>
      <w:tr w:rsidR="00EF5132" w:rsidRPr="005B5482" w14:paraId="037940E6" w14:textId="77777777" w:rsidTr="002F302A">
        <w:trPr>
          <w:cantSplit/>
          <w:tblHeader/>
        </w:trPr>
        <w:tc>
          <w:tcPr>
            <w:tcW w:w="2242" w:type="pct"/>
          </w:tcPr>
          <w:p w14:paraId="6B16446B" w14:textId="77777777" w:rsidR="00EF5132" w:rsidRPr="005B5482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8" w:type="pct"/>
            <w:gridSpan w:val="7"/>
          </w:tcPr>
          <w:p w14:paraId="504BB55B" w14:textId="77777777" w:rsidR="00EF5132" w:rsidRPr="005B5482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EF5132" w:rsidRPr="005B5482" w14:paraId="665D9F44" w14:textId="77777777" w:rsidTr="002F302A">
        <w:trPr>
          <w:cantSplit/>
          <w:trHeight w:val="351"/>
          <w:tblHeader/>
        </w:trPr>
        <w:tc>
          <w:tcPr>
            <w:tcW w:w="2242" w:type="pct"/>
          </w:tcPr>
          <w:p w14:paraId="5DBB6D0D" w14:textId="77777777" w:rsidR="00EF5132" w:rsidRPr="005B5482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7A538015" w14:textId="77777777" w:rsidR="00EF5132" w:rsidRPr="005B5482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7065A933" w14:textId="77777777" w:rsidR="00EF5132" w:rsidRPr="005B5482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0719083C" w14:textId="77777777" w:rsidR="00EF5132" w:rsidRPr="005B5482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F5132" w:rsidRPr="005B5482" w14:paraId="1A4AFA31" w14:textId="77777777" w:rsidTr="002F302A">
        <w:trPr>
          <w:cantSplit/>
          <w:trHeight w:val="351"/>
          <w:tblHeader/>
        </w:trPr>
        <w:tc>
          <w:tcPr>
            <w:tcW w:w="2242" w:type="pct"/>
          </w:tcPr>
          <w:p w14:paraId="30B3D9C2" w14:textId="77777777" w:rsidR="00EF5132" w:rsidRPr="005B5482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8" w:type="pct"/>
            <w:gridSpan w:val="7"/>
            <w:tcBorders>
              <w:bottom w:val="single" w:sz="4" w:space="0" w:color="auto"/>
            </w:tcBorders>
          </w:tcPr>
          <w:p w14:paraId="7EB5AA16" w14:textId="77777777" w:rsidR="00EF5132" w:rsidRPr="005B5482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สำหรับปีสิ้นสุดวันที่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F3F06" w:rsidRPr="005B5482" w14:paraId="5B00016F" w14:textId="77777777" w:rsidTr="009F3F06">
        <w:trPr>
          <w:cantSplit/>
          <w:trHeight w:val="351"/>
          <w:tblHeader/>
        </w:trPr>
        <w:tc>
          <w:tcPr>
            <w:tcW w:w="2242" w:type="pct"/>
          </w:tcPr>
          <w:p w14:paraId="496CE85E" w14:textId="77777777" w:rsidR="009F3F06" w:rsidRPr="005B5482" w:rsidRDefault="009F3F06" w:rsidP="009F3F06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21B2B52" w14:textId="1DF69EAE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6</w:t>
            </w:r>
          </w:p>
        </w:tc>
        <w:tc>
          <w:tcPr>
            <w:tcW w:w="155" w:type="pct"/>
          </w:tcPr>
          <w:p w14:paraId="1759EC71" w14:textId="7777777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FD06412" w14:textId="34E36DDE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5</w:t>
            </w:r>
          </w:p>
        </w:tc>
        <w:tc>
          <w:tcPr>
            <w:tcW w:w="151" w:type="pct"/>
          </w:tcPr>
          <w:p w14:paraId="289BE925" w14:textId="77777777" w:rsidR="009F3F06" w:rsidRPr="005B5482" w:rsidRDefault="009F3F06" w:rsidP="009F3F0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04C0BC9" w14:textId="09313C46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6</w:t>
            </w:r>
          </w:p>
        </w:tc>
        <w:tc>
          <w:tcPr>
            <w:tcW w:w="155" w:type="pct"/>
          </w:tcPr>
          <w:p w14:paraId="006CBB3F" w14:textId="7777777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6580D38" w14:textId="368B1AA8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5</w:t>
            </w:r>
          </w:p>
        </w:tc>
      </w:tr>
      <w:tr w:rsidR="00EF5132" w:rsidRPr="005B5482" w14:paraId="1D382106" w14:textId="77777777" w:rsidTr="009F3F06">
        <w:trPr>
          <w:trHeight w:val="338"/>
        </w:trPr>
        <w:tc>
          <w:tcPr>
            <w:tcW w:w="2242" w:type="pct"/>
          </w:tcPr>
          <w:p w14:paraId="2A43E78D" w14:textId="77777777" w:rsidR="00EF5132" w:rsidRPr="005B5482" w:rsidRDefault="00EF5132" w:rsidP="00876DA8">
            <w:pPr>
              <w:pStyle w:val="1"/>
              <w:widowControl/>
              <w:ind w:left="252" w:right="-241" w:hanging="252"/>
              <w:rPr>
                <w:rFonts w:ascii="BrowalliaUPC" w:hAnsi="BrowalliaUPC" w:cs="BrowalliaUPC"/>
                <w:color w:val="auto"/>
                <w:cs/>
              </w:rPr>
            </w:pPr>
          </w:p>
        </w:tc>
        <w:tc>
          <w:tcPr>
            <w:tcW w:w="573" w:type="pct"/>
          </w:tcPr>
          <w:p w14:paraId="0A16D91A" w14:textId="77777777" w:rsidR="00EF5132" w:rsidRPr="005B5482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29937BDC" w14:textId="77777777" w:rsidR="00EF5132" w:rsidRPr="005B5482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1A03705B" w14:textId="77777777" w:rsidR="00EF5132" w:rsidRPr="005B5482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10FA06D6" w14:textId="77777777" w:rsidR="00EF5132" w:rsidRPr="005B5482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62E506EC" w14:textId="77777777" w:rsidR="00EF5132" w:rsidRPr="005B5482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07477B02" w14:textId="77777777" w:rsidR="00EF5132" w:rsidRPr="005B5482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</w:tcPr>
          <w:p w14:paraId="5C46A516" w14:textId="77777777" w:rsidR="00EF5132" w:rsidRPr="005B5482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9F3F06" w:rsidRPr="005B5482" w14:paraId="54BB9369" w14:textId="77777777" w:rsidTr="009F3F06">
        <w:trPr>
          <w:trHeight w:val="113"/>
        </w:trPr>
        <w:tc>
          <w:tcPr>
            <w:tcW w:w="2242" w:type="pct"/>
          </w:tcPr>
          <w:p w14:paraId="0D57A977" w14:textId="4ED822F6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รายได้ดอกเบี้ยรับ</w:t>
            </w:r>
          </w:p>
        </w:tc>
        <w:tc>
          <w:tcPr>
            <w:tcW w:w="573" w:type="pct"/>
            <w:shd w:val="clear" w:color="auto" w:fill="auto"/>
          </w:tcPr>
          <w:p w14:paraId="770CFC3D" w14:textId="37CA9F0C" w:rsidR="009F3F06" w:rsidRPr="005B5482" w:rsidRDefault="00AE66F0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1,935</w:t>
            </w:r>
          </w:p>
        </w:tc>
        <w:tc>
          <w:tcPr>
            <w:tcW w:w="155" w:type="pct"/>
            <w:vAlign w:val="bottom"/>
          </w:tcPr>
          <w:p w14:paraId="4835B156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4EE10FC6" w14:textId="7328B95A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1,762</w:t>
            </w:r>
          </w:p>
        </w:tc>
        <w:tc>
          <w:tcPr>
            <w:tcW w:w="151" w:type="pct"/>
            <w:vAlign w:val="bottom"/>
          </w:tcPr>
          <w:p w14:paraId="2B270F79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89680E" w14:textId="388076C1" w:rsidR="009F3F06" w:rsidRPr="005B5482" w:rsidRDefault="00AE66F0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1,4</w:t>
            </w:r>
            <w:r w:rsidR="00743713">
              <w:rPr>
                <w:rFonts w:ascii="BrowalliaUPC" w:hAnsi="BrowalliaUPC" w:cs="BrowalliaUPC"/>
                <w:sz w:val="28"/>
                <w:szCs w:val="28"/>
              </w:rPr>
              <w:t>97</w:t>
            </w:r>
          </w:p>
        </w:tc>
        <w:tc>
          <w:tcPr>
            <w:tcW w:w="155" w:type="pct"/>
            <w:vAlign w:val="bottom"/>
          </w:tcPr>
          <w:p w14:paraId="7669A56B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</w:tcPr>
          <w:p w14:paraId="4DFBECE3" w14:textId="16BDC582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1,224</w:t>
            </w:r>
          </w:p>
        </w:tc>
      </w:tr>
      <w:tr w:rsidR="009F3F06" w:rsidRPr="005B5482" w14:paraId="7AFCD552" w14:textId="77777777" w:rsidTr="009F3F06">
        <w:trPr>
          <w:trHeight w:val="113"/>
        </w:trPr>
        <w:tc>
          <w:tcPr>
            <w:tcW w:w="2242" w:type="pct"/>
          </w:tcPr>
          <w:p w14:paraId="7AE9A243" w14:textId="21F37B71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กำไรจากการขายทรัพย์สิน</w:t>
            </w:r>
          </w:p>
        </w:tc>
        <w:tc>
          <w:tcPr>
            <w:tcW w:w="573" w:type="pct"/>
            <w:shd w:val="clear" w:color="auto" w:fill="auto"/>
          </w:tcPr>
          <w:p w14:paraId="7002D16F" w14:textId="407E0632" w:rsidR="009F3F06" w:rsidRPr="005B5482" w:rsidRDefault="00743713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389</w:t>
            </w:r>
          </w:p>
        </w:tc>
        <w:tc>
          <w:tcPr>
            <w:tcW w:w="155" w:type="pct"/>
            <w:vAlign w:val="bottom"/>
          </w:tcPr>
          <w:p w14:paraId="37297B26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4D6622F7" w14:textId="7C5B9AF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2,443</w:t>
            </w:r>
          </w:p>
        </w:tc>
        <w:tc>
          <w:tcPr>
            <w:tcW w:w="151" w:type="pct"/>
            <w:vAlign w:val="bottom"/>
          </w:tcPr>
          <w:p w14:paraId="6258467A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6F94B3F9" w14:textId="12F62618" w:rsidR="009F3F06" w:rsidRPr="005B5482" w:rsidRDefault="00AE66F0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389</w:t>
            </w:r>
          </w:p>
        </w:tc>
        <w:tc>
          <w:tcPr>
            <w:tcW w:w="155" w:type="pct"/>
            <w:vAlign w:val="bottom"/>
          </w:tcPr>
          <w:p w14:paraId="36C948C0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</w:tcPr>
          <w:p w14:paraId="62F8B9CD" w14:textId="094ED9A2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2,441</w:t>
            </w:r>
          </w:p>
        </w:tc>
      </w:tr>
      <w:tr w:rsidR="009F3F06" w:rsidRPr="005B5482" w14:paraId="2AF13091" w14:textId="77777777" w:rsidTr="009F3F06">
        <w:trPr>
          <w:trHeight w:val="113"/>
        </w:trPr>
        <w:tc>
          <w:tcPr>
            <w:tcW w:w="2242" w:type="pct"/>
          </w:tcPr>
          <w:p w14:paraId="5090A18D" w14:textId="65596B51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อื่น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ๆ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7927450" w14:textId="36BA88E2" w:rsidR="009F3F06" w:rsidRPr="005B5482" w:rsidRDefault="00774F6E" w:rsidP="00AE6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</w:t>
            </w:r>
            <w:r w:rsidR="00743713">
              <w:rPr>
                <w:rFonts w:ascii="BrowalliaUPC" w:hAnsi="BrowalliaUPC" w:cs="BrowalliaUPC"/>
                <w:sz w:val="28"/>
                <w:szCs w:val="28"/>
              </w:rPr>
              <w:t>506</w:t>
            </w:r>
          </w:p>
        </w:tc>
        <w:tc>
          <w:tcPr>
            <w:tcW w:w="155" w:type="pct"/>
            <w:vAlign w:val="bottom"/>
          </w:tcPr>
          <w:p w14:paraId="288515F4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4A7F2E8" w14:textId="6154FDE0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13,866</w:t>
            </w:r>
          </w:p>
        </w:tc>
        <w:tc>
          <w:tcPr>
            <w:tcW w:w="151" w:type="pct"/>
            <w:vAlign w:val="bottom"/>
          </w:tcPr>
          <w:p w14:paraId="0A1E69C7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BCCB34F" w14:textId="2322A705" w:rsidR="009F3F06" w:rsidRPr="005B5482" w:rsidRDefault="000216B2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7,0</w:t>
            </w:r>
            <w:r w:rsidR="00743713">
              <w:rPr>
                <w:rFonts w:ascii="BrowalliaUPC" w:hAnsi="BrowalliaUPC" w:cs="BrowalliaUPC"/>
                <w:sz w:val="28"/>
                <w:szCs w:val="28"/>
              </w:rPr>
              <w:t>25</w:t>
            </w:r>
          </w:p>
        </w:tc>
        <w:tc>
          <w:tcPr>
            <w:tcW w:w="155" w:type="pct"/>
            <w:vAlign w:val="bottom"/>
          </w:tcPr>
          <w:p w14:paraId="0707CA80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0F03A16" w14:textId="30FFC151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13,200</w:t>
            </w:r>
          </w:p>
        </w:tc>
      </w:tr>
      <w:tr w:rsidR="009F3F06" w:rsidRPr="005B5482" w14:paraId="1284C45B" w14:textId="77777777" w:rsidTr="009F3F06">
        <w:trPr>
          <w:trHeight w:val="113"/>
        </w:trPr>
        <w:tc>
          <w:tcPr>
            <w:tcW w:w="2242" w:type="pct"/>
          </w:tcPr>
          <w:p w14:paraId="1A781606" w14:textId="75F3E271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52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BF1B3C2" w14:textId="2BEFABEB" w:rsidR="009F3F06" w:rsidRPr="005B5482" w:rsidRDefault="00774F6E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7,830</w:t>
            </w:r>
          </w:p>
        </w:tc>
        <w:tc>
          <w:tcPr>
            <w:tcW w:w="155" w:type="pct"/>
            <w:vAlign w:val="bottom"/>
          </w:tcPr>
          <w:p w14:paraId="5289C935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F8C4C8" w14:textId="149C55DE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Pr="005B5482">
              <w:rPr>
                <w:rFonts w:ascii="BrowalliaUPC" w:hAnsi="BrowalliaUPC" w:cs="BrowalliaUPC"/>
                <w:noProof/>
                <w:sz w:val="28"/>
                <w:szCs w:val="28"/>
              </w:rPr>
              <w:t>18,071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  <w:tc>
          <w:tcPr>
            <w:tcW w:w="151" w:type="pct"/>
            <w:vAlign w:val="bottom"/>
          </w:tcPr>
          <w:p w14:paraId="04A1EDEC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31323A" w14:textId="57D9F465" w:rsidR="009F3F06" w:rsidRPr="005B5482" w:rsidRDefault="00774F6E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8,911</w:t>
            </w:r>
          </w:p>
        </w:tc>
        <w:tc>
          <w:tcPr>
            <w:tcW w:w="155" w:type="pct"/>
            <w:vAlign w:val="bottom"/>
          </w:tcPr>
          <w:p w14:paraId="2160BD74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750D193" w14:textId="5EA8135F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16,865</w:t>
            </w:r>
          </w:p>
        </w:tc>
      </w:tr>
    </w:tbl>
    <w:p w14:paraId="12933825" w14:textId="77777777" w:rsidR="00EF5CC2" w:rsidRPr="005B5482" w:rsidRDefault="00EF5CC2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B6A6EA3" w14:textId="11A89B69" w:rsidR="005753E0" w:rsidRPr="005B5482" w:rsidRDefault="005753E0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ค่าใช้จ่ายตามลักษณะ</w:t>
      </w:r>
    </w:p>
    <w:p w14:paraId="26D58C95" w14:textId="77777777" w:rsidR="00691D21" w:rsidRPr="005B5482" w:rsidRDefault="00691D21" w:rsidP="00AE6BB0">
      <w:pPr>
        <w:spacing w:line="240" w:lineRule="auto"/>
        <w:rPr>
          <w:rFonts w:ascii="BrowalliaUPC" w:hAnsi="BrowalliaUPC" w:cs="BrowalliaUPC"/>
          <w:sz w:val="28"/>
          <w:szCs w:val="28"/>
        </w:rPr>
      </w:pPr>
    </w:p>
    <w:tbl>
      <w:tblPr>
        <w:tblW w:w="4807" w:type="pct"/>
        <w:tblInd w:w="360" w:type="dxa"/>
        <w:tblLook w:val="01E0" w:firstRow="1" w:lastRow="1" w:firstColumn="1" w:lastColumn="1" w:noHBand="0" w:noVBand="0"/>
      </w:tblPr>
      <w:tblGrid>
        <w:gridCol w:w="4045"/>
        <w:gridCol w:w="1034"/>
        <w:gridCol w:w="280"/>
        <w:gridCol w:w="1034"/>
        <w:gridCol w:w="272"/>
        <w:gridCol w:w="1038"/>
        <w:gridCol w:w="280"/>
        <w:gridCol w:w="1039"/>
      </w:tblGrid>
      <w:tr w:rsidR="00DD2775" w:rsidRPr="005B5482" w14:paraId="2B7903C5" w14:textId="77777777" w:rsidTr="009F3F06">
        <w:trPr>
          <w:cantSplit/>
          <w:tblHeader/>
        </w:trPr>
        <w:tc>
          <w:tcPr>
            <w:tcW w:w="2242" w:type="pct"/>
          </w:tcPr>
          <w:p w14:paraId="1C9932DE" w14:textId="77777777" w:rsidR="00DD2775" w:rsidRPr="005B5482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8" w:type="pct"/>
            <w:gridSpan w:val="7"/>
          </w:tcPr>
          <w:p w14:paraId="3C412D70" w14:textId="77777777" w:rsidR="00DD2775" w:rsidRPr="005B548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DD2775" w:rsidRPr="005B5482" w14:paraId="4DCC746F" w14:textId="77777777" w:rsidTr="009F3F06">
        <w:trPr>
          <w:cantSplit/>
          <w:trHeight w:val="351"/>
          <w:tblHeader/>
        </w:trPr>
        <w:tc>
          <w:tcPr>
            <w:tcW w:w="2242" w:type="pct"/>
          </w:tcPr>
          <w:p w14:paraId="5C926D7D" w14:textId="77777777" w:rsidR="00DD2775" w:rsidRPr="005B5482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787F34D7" w14:textId="77777777" w:rsidR="00DD2775" w:rsidRPr="005B548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31B138B" w14:textId="77777777" w:rsidR="00DD2775" w:rsidRPr="005B548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00C983A8" w14:textId="77777777" w:rsidR="00DD2775" w:rsidRPr="005B548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D2775" w:rsidRPr="005B5482" w14:paraId="2B2E150A" w14:textId="77777777" w:rsidTr="009F3F06">
        <w:trPr>
          <w:cantSplit/>
          <w:trHeight w:val="351"/>
          <w:tblHeader/>
        </w:trPr>
        <w:tc>
          <w:tcPr>
            <w:tcW w:w="2242" w:type="pct"/>
          </w:tcPr>
          <w:p w14:paraId="379BAD34" w14:textId="77777777" w:rsidR="00DD2775" w:rsidRPr="005B5482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8" w:type="pct"/>
            <w:gridSpan w:val="7"/>
            <w:tcBorders>
              <w:bottom w:val="single" w:sz="4" w:space="0" w:color="auto"/>
            </w:tcBorders>
          </w:tcPr>
          <w:p w14:paraId="6A5071E4" w14:textId="77777777" w:rsidR="00DD2775" w:rsidRPr="005B548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สำหรับปีสิ้นสุดวันที่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31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F3F06" w:rsidRPr="005B5482" w14:paraId="01566E92" w14:textId="77777777" w:rsidTr="009F3F06">
        <w:trPr>
          <w:cantSplit/>
          <w:trHeight w:val="351"/>
          <w:tblHeader/>
        </w:trPr>
        <w:tc>
          <w:tcPr>
            <w:tcW w:w="2242" w:type="pct"/>
          </w:tcPr>
          <w:p w14:paraId="21E9F8FA" w14:textId="77777777" w:rsidR="009F3F06" w:rsidRPr="005B5482" w:rsidRDefault="009F3F06" w:rsidP="009F3F06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8014838" w14:textId="1EC867CB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6</w:t>
            </w:r>
          </w:p>
        </w:tc>
        <w:tc>
          <w:tcPr>
            <w:tcW w:w="155" w:type="pct"/>
          </w:tcPr>
          <w:p w14:paraId="543C4510" w14:textId="7777777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73263E9" w14:textId="592AB97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5</w:t>
            </w:r>
          </w:p>
        </w:tc>
        <w:tc>
          <w:tcPr>
            <w:tcW w:w="151" w:type="pct"/>
          </w:tcPr>
          <w:p w14:paraId="532FA71A" w14:textId="77777777" w:rsidR="009F3F06" w:rsidRPr="005B5482" w:rsidRDefault="009F3F06" w:rsidP="009F3F0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62A78E5" w14:textId="71416800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6</w:t>
            </w:r>
          </w:p>
        </w:tc>
        <w:tc>
          <w:tcPr>
            <w:tcW w:w="155" w:type="pct"/>
          </w:tcPr>
          <w:p w14:paraId="066CCAFA" w14:textId="7777777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6B38DDF" w14:textId="26D9F3B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5</w:t>
            </w:r>
          </w:p>
        </w:tc>
      </w:tr>
      <w:tr w:rsidR="00DD2775" w:rsidRPr="005B5482" w14:paraId="785A9F13" w14:textId="77777777" w:rsidTr="009F3F06">
        <w:trPr>
          <w:trHeight w:val="338"/>
        </w:trPr>
        <w:tc>
          <w:tcPr>
            <w:tcW w:w="2242" w:type="pct"/>
          </w:tcPr>
          <w:p w14:paraId="6BDC803F" w14:textId="77777777" w:rsidR="00DD2775" w:rsidRPr="005B5482" w:rsidRDefault="00DD2775" w:rsidP="00A355E8">
            <w:pPr>
              <w:pStyle w:val="1"/>
              <w:widowControl/>
              <w:ind w:left="252" w:right="-241" w:hanging="252"/>
              <w:rPr>
                <w:rFonts w:ascii="BrowalliaUPC" w:hAnsi="BrowalliaUPC" w:cs="BrowalliaUPC"/>
                <w:color w:val="auto"/>
                <w:cs/>
              </w:rPr>
            </w:pPr>
          </w:p>
        </w:tc>
        <w:tc>
          <w:tcPr>
            <w:tcW w:w="573" w:type="pct"/>
          </w:tcPr>
          <w:p w14:paraId="0530ED59" w14:textId="77777777" w:rsidR="00DD2775" w:rsidRPr="005B548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410E231C" w14:textId="77777777" w:rsidR="00DD2775" w:rsidRPr="005B548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5665B05A" w14:textId="77777777" w:rsidR="00DD2775" w:rsidRPr="005B548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162B5BF7" w14:textId="77777777" w:rsidR="00DD2775" w:rsidRPr="005B548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1873E275" w14:textId="77777777" w:rsidR="00DD2775" w:rsidRPr="005B548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30C3602C" w14:textId="77777777" w:rsidR="00DD2775" w:rsidRPr="005B5482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</w:tcPr>
          <w:p w14:paraId="524D3E44" w14:textId="77777777" w:rsidR="00DD2775" w:rsidRPr="005B5482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9F3F06" w:rsidRPr="005B5482" w14:paraId="75F364C6" w14:textId="77777777" w:rsidTr="009F3F06">
        <w:trPr>
          <w:trHeight w:val="113"/>
        </w:trPr>
        <w:tc>
          <w:tcPr>
            <w:tcW w:w="2242" w:type="pct"/>
          </w:tcPr>
          <w:p w14:paraId="47959D14" w14:textId="7777777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1B7E7CC" w14:textId="53FCA085" w:rsidR="009F3F06" w:rsidRPr="005B5482" w:rsidRDefault="00581F19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818,426</w:t>
            </w:r>
          </w:p>
        </w:tc>
        <w:tc>
          <w:tcPr>
            <w:tcW w:w="155" w:type="pct"/>
            <w:vAlign w:val="bottom"/>
          </w:tcPr>
          <w:p w14:paraId="17446DA8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372F72C4" w14:textId="1712133A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932,830</w:t>
            </w:r>
          </w:p>
        </w:tc>
        <w:tc>
          <w:tcPr>
            <w:tcW w:w="151" w:type="pct"/>
            <w:vAlign w:val="bottom"/>
          </w:tcPr>
          <w:p w14:paraId="32528D8A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240CB3C9" w14:textId="44880234" w:rsidR="009F3F06" w:rsidRPr="005B5482" w:rsidRDefault="002D593D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754,594</w:t>
            </w:r>
          </w:p>
        </w:tc>
        <w:tc>
          <w:tcPr>
            <w:tcW w:w="155" w:type="pct"/>
            <w:vAlign w:val="bottom"/>
          </w:tcPr>
          <w:p w14:paraId="1659F8E5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</w:tcPr>
          <w:p w14:paraId="14AE18A0" w14:textId="7CF92E8F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873,939</w:t>
            </w:r>
          </w:p>
        </w:tc>
      </w:tr>
      <w:tr w:rsidR="009F3F06" w:rsidRPr="005B5482" w14:paraId="66064490" w14:textId="77777777" w:rsidTr="009F3F06">
        <w:trPr>
          <w:trHeight w:val="113"/>
        </w:trPr>
        <w:tc>
          <w:tcPr>
            <w:tcW w:w="2242" w:type="pct"/>
          </w:tcPr>
          <w:p w14:paraId="156DF80B" w14:textId="7777777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6D17811" w14:textId="2A1A2417" w:rsidR="009F3F06" w:rsidRPr="005B5482" w:rsidRDefault="00581F19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212,559</w:t>
            </w:r>
          </w:p>
        </w:tc>
        <w:tc>
          <w:tcPr>
            <w:tcW w:w="155" w:type="pct"/>
            <w:vAlign w:val="bottom"/>
          </w:tcPr>
          <w:p w14:paraId="1CF7F540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F886041" w14:textId="2B785510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212,373</w:t>
            </w:r>
          </w:p>
        </w:tc>
        <w:tc>
          <w:tcPr>
            <w:tcW w:w="151" w:type="pct"/>
            <w:vAlign w:val="bottom"/>
          </w:tcPr>
          <w:p w14:paraId="5DE18CCE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30E3A9F5" w14:textId="334D00E7" w:rsidR="009F3F06" w:rsidRPr="005B5482" w:rsidRDefault="002D593D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189,287</w:t>
            </w:r>
          </w:p>
        </w:tc>
        <w:tc>
          <w:tcPr>
            <w:tcW w:w="155" w:type="pct"/>
            <w:vAlign w:val="bottom"/>
          </w:tcPr>
          <w:p w14:paraId="28FBDDCB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</w:tcPr>
          <w:p w14:paraId="61787AA7" w14:textId="7E7C21E6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187,627</w:t>
            </w:r>
          </w:p>
        </w:tc>
      </w:tr>
      <w:tr w:rsidR="009F3F06" w:rsidRPr="005B5482" w14:paraId="6E23ACB9" w14:textId="77777777" w:rsidTr="009F3F06">
        <w:trPr>
          <w:trHeight w:val="113"/>
        </w:trPr>
        <w:tc>
          <w:tcPr>
            <w:tcW w:w="2242" w:type="pct"/>
          </w:tcPr>
          <w:p w14:paraId="198137BC" w14:textId="7777777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D43DE99" w14:textId="73042C89" w:rsidR="009F3F06" w:rsidRPr="005B5482" w:rsidRDefault="00581F19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46,</w:t>
            </w:r>
            <w:r w:rsidR="00A44EFA">
              <w:rPr>
                <w:rFonts w:ascii="BrowalliaUPC" w:hAnsi="BrowalliaUPC" w:cs="BrowalliaUPC"/>
                <w:sz w:val="28"/>
                <w:szCs w:val="28"/>
              </w:rPr>
              <w:t>42</w:t>
            </w:r>
            <w:r w:rsidR="007F6DC0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55" w:type="pct"/>
            <w:vAlign w:val="bottom"/>
          </w:tcPr>
          <w:p w14:paraId="7FBF4901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86098C2" w14:textId="42641B1B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46,186</w:t>
            </w:r>
          </w:p>
        </w:tc>
        <w:tc>
          <w:tcPr>
            <w:tcW w:w="151" w:type="pct"/>
            <w:vAlign w:val="bottom"/>
          </w:tcPr>
          <w:p w14:paraId="5CD12BCF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5F8A7C2A" w14:textId="4776BF56" w:rsidR="009F3F06" w:rsidRPr="005B5482" w:rsidRDefault="002D593D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A44EFA">
              <w:rPr>
                <w:rFonts w:ascii="BrowalliaUPC" w:hAnsi="BrowalliaUPC" w:cs="BrowalliaUPC"/>
                <w:sz w:val="28"/>
                <w:szCs w:val="28"/>
              </w:rPr>
              <w:t>5,886</w:t>
            </w:r>
          </w:p>
        </w:tc>
        <w:tc>
          <w:tcPr>
            <w:tcW w:w="155" w:type="pct"/>
            <w:vAlign w:val="bottom"/>
          </w:tcPr>
          <w:p w14:paraId="5ECA3A89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</w:tcPr>
          <w:p w14:paraId="0F348D76" w14:textId="7B2D81CB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45,708</w:t>
            </w:r>
          </w:p>
        </w:tc>
      </w:tr>
      <w:tr w:rsidR="009F3F06" w:rsidRPr="005B5482" w14:paraId="3291B9CC" w14:textId="77777777" w:rsidTr="009F3F06">
        <w:trPr>
          <w:trHeight w:val="113"/>
        </w:trPr>
        <w:tc>
          <w:tcPr>
            <w:tcW w:w="2242" w:type="pct"/>
          </w:tcPr>
          <w:p w14:paraId="4D21CDAD" w14:textId="750F5AC2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4DC495B" w14:textId="526A80DC" w:rsidR="009F3F06" w:rsidRPr="005B5482" w:rsidRDefault="007339C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2,131</w:t>
            </w:r>
          </w:p>
        </w:tc>
        <w:tc>
          <w:tcPr>
            <w:tcW w:w="155" w:type="pct"/>
            <w:vAlign w:val="bottom"/>
          </w:tcPr>
          <w:p w14:paraId="31F6E3ED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792D9F4" w14:textId="1570C1EA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2,664</w:t>
            </w:r>
          </w:p>
        </w:tc>
        <w:tc>
          <w:tcPr>
            <w:tcW w:w="151" w:type="pct"/>
            <w:vAlign w:val="bottom"/>
          </w:tcPr>
          <w:p w14:paraId="07C06433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7AD0A3FC" w14:textId="1303435F" w:rsidR="009F3F06" w:rsidRPr="005B5482" w:rsidRDefault="002D593D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296</w:t>
            </w:r>
          </w:p>
        </w:tc>
        <w:tc>
          <w:tcPr>
            <w:tcW w:w="155" w:type="pct"/>
            <w:vAlign w:val="bottom"/>
          </w:tcPr>
          <w:p w14:paraId="312FE1E0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</w:tcPr>
          <w:p w14:paraId="14F91470" w14:textId="1BD931B9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389</w:t>
            </w:r>
          </w:p>
        </w:tc>
      </w:tr>
      <w:tr w:rsidR="009F3F06" w:rsidRPr="005B5482" w14:paraId="09555477" w14:textId="77777777" w:rsidTr="009F3F06">
        <w:trPr>
          <w:trHeight w:val="113"/>
        </w:trPr>
        <w:tc>
          <w:tcPr>
            <w:tcW w:w="2242" w:type="pct"/>
          </w:tcPr>
          <w:p w14:paraId="799B41EE" w14:textId="7777777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543D39BA" w14:textId="16388B4E" w:rsidR="009F3F06" w:rsidRPr="005B5482" w:rsidRDefault="007339C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48,374</w:t>
            </w:r>
          </w:p>
        </w:tc>
        <w:tc>
          <w:tcPr>
            <w:tcW w:w="155" w:type="pct"/>
            <w:vAlign w:val="bottom"/>
          </w:tcPr>
          <w:p w14:paraId="4BDC6E8F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28A438E" w14:textId="21CBDF1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66,583</w:t>
            </w:r>
          </w:p>
        </w:tc>
        <w:tc>
          <w:tcPr>
            <w:tcW w:w="151" w:type="pct"/>
            <w:vAlign w:val="bottom"/>
          </w:tcPr>
          <w:p w14:paraId="6D4E9618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7AE10C0E" w14:textId="60F18724" w:rsidR="009F3F06" w:rsidRPr="005B5482" w:rsidRDefault="008870B9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44,782</w:t>
            </w:r>
          </w:p>
        </w:tc>
        <w:tc>
          <w:tcPr>
            <w:tcW w:w="155" w:type="pct"/>
            <w:vAlign w:val="bottom"/>
          </w:tcPr>
          <w:p w14:paraId="2698604F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</w:tcPr>
          <w:p w14:paraId="3EB38DD7" w14:textId="76554C1D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63,218</w:t>
            </w:r>
          </w:p>
        </w:tc>
      </w:tr>
      <w:tr w:rsidR="009F3F06" w:rsidRPr="005B5482" w14:paraId="31E0BA04" w14:textId="77777777" w:rsidTr="009F3F06">
        <w:trPr>
          <w:trHeight w:val="113"/>
        </w:trPr>
        <w:tc>
          <w:tcPr>
            <w:tcW w:w="2242" w:type="pct"/>
          </w:tcPr>
          <w:p w14:paraId="2996072A" w14:textId="7777777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B9D96FE" w14:textId="18DEC67E" w:rsidR="009F3F06" w:rsidRPr="005B5482" w:rsidRDefault="007339C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43,541</w:t>
            </w:r>
          </w:p>
        </w:tc>
        <w:tc>
          <w:tcPr>
            <w:tcW w:w="155" w:type="pct"/>
            <w:vAlign w:val="bottom"/>
          </w:tcPr>
          <w:p w14:paraId="67B68C13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128B434" w14:textId="253A27DC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40,249</w:t>
            </w:r>
          </w:p>
        </w:tc>
        <w:tc>
          <w:tcPr>
            <w:tcW w:w="151" w:type="pct"/>
            <w:vAlign w:val="bottom"/>
          </w:tcPr>
          <w:p w14:paraId="71962008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2757B763" w14:textId="220928EB" w:rsidR="009F3F06" w:rsidRPr="005B5482" w:rsidRDefault="008870B9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41,264</w:t>
            </w:r>
          </w:p>
        </w:tc>
        <w:tc>
          <w:tcPr>
            <w:tcW w:w="155" w:type="pct"/>
            <w:vAlign w:val="bottom"/>
          </w:tcPr>
          <w:p w14:paraId="6B231AC4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3CC6CE2F" w14:textId="4155E06F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37,345</w:t>
            </w:r>
          </w:p>
        </w:tc>
      </w:tr>
      <w:tr w:rsidR="009F3F06" w:rsidRPr="005B5482" w14:paraId="1B14F33B" w14:textId="77777777" w:rsidTr="009F3F06">
        <w:trPr>
          <w:trHeight w:val="113"/>
        </w:trPr>
        <w:tc>
          <w:tcPr>
            <w:tcW w:w="2242" w:type="pct"/>
          </w:tcPr>
          <w:p w14:paraId="20818C03" w14:textId="77777777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8" w:right="-72" w:hanging="348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154CF63C" w14:textId="54CB90DF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8"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48F19EA" w14:textId="01C7E651" w:rsidR="009F3F06" w:rsidRPr="005B5482" w:rsidRDefault="007339C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(</w:t>
            </w:r>
            <w:r w:rsidR="005C529B">
              <w:rPr>
                <w:rFonts w:ascii="BrowalliaUPC" w:hAnsi="BrowalliaUPC" w:cs="BrowalliaUPC"/>
                <w:sz w:val="28"/>
                <w:szCs w:val="28"/>
              </w:rPr>
              <w:t>69,050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)</w:t>
            </w:r>
          </w:p>
        </w:tc>
        <w:tc>
          <w:tcPr>
            <w:tcW w:w="155" w:type="pct"/>
            <w:vAlign w:val="bottom"/>
          </w:tcPr>
          <w:p w14:paraId="40E1EFBD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36B6F54F" w14:textId="4317E6BB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(33,457)</w:t>
            </w:r>
          </w:p>
        </w:tc>
        <w:tc>
          <w:tcPr>
            <w:tcW w:w="151" w:type="pct"/>
            <w:vAlign w:val="bottom"/>
          </w:tcPr>
          <w:p w14:paraId="23EDB4C3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713C673E" w14:textId="7B248CB4" w:rsidR="009F3F06" w:rsidRPr="008870B9" w:rsidRDefault="008870B9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870B9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8870B9">
              <w:rPr>
                <w:rFonts w:ascii="BrowalliaUPC" w:hAnsi="BrowalliaUPC" w:cs="BrowalliaUPC"/>
                <w:sz w:val="28"/>
                <w:szCs w:val="28"/>
              </w:rPr>
              <w:t>62,</w:t>
            </w:r>
            <w:r w:rsidR="005C529B">
              <w:rPr>
                <w:rFonts w:ascii="BrowalliaUPC" w:hAnsi="BrowalliaUPC" w:cs="BrowalliaUPC"/>
                <w:sz w:val="28"/>
                <w:szCs w:val="28"/>
              </w:rPr>
              <w:t>246</w:t>
            </w:r>
            <w:r w:rsidRPr="008870B9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55" w:type="pct"/>
            <w:vAlign w:val="bottom"/>
          </w:tcPr>
          <w:p w14:paraId="35519D86" w14:textId="77777777" w:rsidR="009F3F06" w:rsidRPr="005B5482" w:rsidRDefault="009F3F06" w:rsidP="009F3F0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1714FC04" w14:textId="168FCB62" w:rsidR="009F3F06" w:rsidRPr="005B5482" w:rsidRDefault="009F3F06" w:rsidP="009F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(26,417)</w:t>
            </w:r>
          </w:p>
        </w:tc>
      </w:tr>
    </w:tbl>
    <w:p w14:paraId="524B1398" w14:textId="77777777" w:rsidR="00F112E5" w:rsidRPr="005B5482" w:rsidRDefault="00F112E5" w:rsidP="00DE411C">
      <w:pPr>
        <w:pStyle w:val="CordiaNew"/>
        <w:tabs>
          <w:tab w:val="clear" w:pos="4153"/>
          <w:tab w:val="left" w:pos="441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39BE15E" w14:textId="192C00A1" w:rsidR="00B9427B" w:rsidRPr="005B5482" w:rsidRDefault="00B9427B" w:rsidP="00572CEB">
      <w:pPr>
        <w:pStyle w:val="CordiaNew"/>
        <w:numPr>
          <w:ilvl w:val="0"/>
          <w:numId w:val="16"/>
        </w:numPr>
        <w:tabs>
          <w:tab w:val="clear" w:pos="4153"/>
          <w:tab w:val="left" w:pos="441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7E218F3D" w14:textId="77777777" w:rsidR="00691D21" w:rsidRPr="005B5482" w:rsidRDefault="00691D21" w:rsidP="00AE6BB0">
      <w:pPr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0457EDEC" w14:textId="13E4621C" w:rsidR="00A24F24" w:rsidRPr="005B5482" w:rsidRDefault="0022264C" w:rsidP="00AD324A">
      <w:pPr>
        <w:tabs>
          <w:tab w:val="clear" w:pos="454"/>
          <w:tab w:val="left" w:pos="851"/>
          <w:tab w:val="left" w:pos="1418"/>
        </w:tabs>
        <w:spacing w:line="240" w:lineRule="auto"/>
        <w:ind w:left="414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บริษัทดำเนินธุรกิจหลักในส่วน</w:t>
      </w:r>
      <w:r w:rsidR="00537FC2" w:rsidRPr="005B5482">
        <w:rPr>
          <w:rFonts w:ascii="BrowalliaUPC" w:hAnsi="BrowalliaUPC" w:cs="BrowalliaUPC"/>
          <w:sz w:val="28"/>
          <w:szCs w:val="28"/>
          <w:cs/>
        </w:rPr>
        <w:t>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</w:t>
      </w:r>
      <w:r w:rsidR="000518DE" w:rsidRPr="005B5482">
        <w:rPr>
          <w:rFonts w:ascii="BrowalliaUPC" w:hAnsi="BrowalliaUPC" w:cs="BrowalliaUPC"/>
          <w:sz w:val="28"/>
          <w:szCs w:val="28"/>
          <w:cs/>
        </w:rPr>
        <w:t>แพทย์ ซึ่งดำเนินธุรกิจในเขตภูมิศาสตร์ในประเทศไทย ดังนั้น รายได้ กำไรจากการดำเนินงาน และสินทรั</w:t>
      </w:r>
      <w:r w:rsidR="0069131B" w:rsidRPr="005B5482">
        <w:rPr>
          <w:rFonts w:ascii="BrowalliaUPC" w:hAnsi="BrowalliaUPC" w:cs="BrowalliaUPC"/>
          <w:sz w:val="28"/>
          <w:szCs w:val="28"/>
          <w:cs/>
        </w:rPr>
        <w:t>พย์ที่แสดงอยู่ในงบการเงิน จึงถือเป็นรายงานตามส่วนงานดำเนินงาน</w:t>
      </w:r>
      <w:r w:rsidR="00923928" w:rsidRPr="005B5482">
        <w:rPr>
          <w:rFonts w:ascii="BrowalliaUPC" w:hAnsi="BrowalliaUPC" w:cs="BrowalliaUPC"/>
          <w:sz w:val="28"/>
          <w:szCs w:val="28"/>
          <w:cs/>
        </w:rPr>
        <w:t>และเขตภูมิศาสตร์แล้ว</w:t>
      </w:r>
    </w:p>
    <w:p w14:paraId="129F8BB7" w14:textId="77777777" w:rsidR="00FF089E" w:rsidRPr="005B5482" w:rsidRDefault="00FF089E" w:rsidP="000F4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E56AF79" w14:textId="70374E86" w:rsidR="003706EA" w:rsidRDefault="00567EA0" w:rsidP="0030470F">
      <w:pPr>
        <w:tabs>
          <w:tab w:val="clear" w:pos="227"/>
          <w:tab w:val="clear" w:pos="454"/>
          <w:tab w:val="clear" w:pos="680"/>
          <w:tab w:val="left" w:pos="284"/>
          <w:tab w:val="left" w:pos="426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>
        <w:rPr>
          <w:rFonts w:ascii="BrowalliaUPC" w:hAnsi="BrowalliaUPC" w:cs="BrowalliaUPC"/>
          <w:sz w:val="28"/>
          <w:szCs w:val="28"/>
          <w:lang w:val="en-GB"/>
        </w:rPr>
        <w:t xml:space="preserve">       </w:t>
      </w:r>
      <w:r w:rsidR="005C745D" w:rsidRPr="005B5482">
        <w:rPr>
          <w:rFonts w:ascii="BrowalliaUPC" w:hAnsi="BrowalliaUPC" w:cs="BrowalliaUPC"/>
          <w:sz w:val="28"/>
          <w:szCs w:val="28"/>
          <w:cs/>
          <w:lang w:val="en-GB"/>
        </w:rPr>
        <w:t>บ</w:t>
      </w:r>
      <w:r w:rsidR="002C04ED" w:rsidRPr="005B5482">
        <w:rPr>
          <w:rFonts w:ascii="BrowalliaUPC" w:hAnsi="BrowalliaUPC" w:cs="BrowalliaUPC"/>
          <w:sz w:val="28"/>
          <w:szCs w:val="28"/>
          <w:cs/>
          <w:lang w:val="en-GB"/>
        </w:rPr>
        <w:t>ริษัท</w:t>
      </w:r>
      <w:r w:rsidR="00BC6B78" w:rsidRPr="005B5482">
        <w:rPr>
          <w:rFonts w:ascii="BrowalliaUPC" w:hAnsi="BrowalliaUPC" w:cs="BrowalliaUPC"/>
          <w:sz w:val="28"/>
          <w:szCs w:val="28"/>
          <w:cs/>
          <w:lang w:val="en-GB"/>
        </w:rPr>
        <w:t>และบริษัท</w:t>
      </w:r>
      <w:r w:rsidR="005C745D" w:rsidRPr="005B5482">
        <w:rPr>
          <w:rFonts w:ascii="BrowalliaUPC" w:hAnsi="BrowalliaUPC" w:cs="BrowalliaUPC"/>
          <w:sz w:val="28"/>
          <w:szCs w:val="28"/>
          <w:cs/>
          <w:lang w:val="en-GB"/>
        </w:rPr>
        <w:t>ย่อย</w:t>
      </w:r>
      <w:r w:rsidR="002C04ED" w:rsidRPr="005B5482">
        <w:rPr>
          <w:rFonts w:ascii="BrowalliaUPC" w:hAnsi="BrowalliaUPC" w:cs="BrowalliaUPC"/>
          <w:sz w:val="28"/>
          <w:szCs w:val="28"/>
          <w:cs/>
          <w:lang w:val="en-GB"/>
        </w:rPr>
        <w:t>ไม่มีลูกค้ารายใหญ่</w:t>
      </w:r>
    </w:p>
    <w:p w14:paraId="1A3473FE" w14:textId="77777777" w:rsidR="008634F6" w:rsidRPr="005B5482" w:rsidRDefault="008634F6" w:rsidP="00A64FA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BEB766D" w14:textId="77777777" w:rsidR="00F112E5" w:rsidRPr="005B5482" w:rsidRDefault="00F112E5" w:rsidP="007643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  <w:lang w:val="en-GB"/>
        </w:rPr>
      </w:pPr>
    </w:p>
    <w:p w14:paraId="16B4791D" w14:textId="77777777" w:rsidR="008961C8" w:rsidRPr="005B5482" w:rsidRDefault="00645126" w:rsidP="003706EA">
      <w:pPr>
        <w:pStyle w:val="CordiaNew"/>
        <w:numPr>
          <w:ilvl w:val="0"/>
          <w:numId w:val="16"/>
        </w:numPr>
        <w:tabs>
          <w:tab w:val="clear" w:pos="4153"/>
          <w:tab w:val="left" w:pos="720"/>
        </w:tabs>
        <w:ind w:left="423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เครื่องมือทางการเงิน</w:t>
      </w:r>
      <w:r w:rsidR="00C362C8" w:rsidRPr="005B5482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</w:p>
    <w:p w14:paraId="280C923F" w14:textId="77777777" w:rsidR="008961C8" w:rsidRPr="005B5482" w:rsidRDefault="008961C8" w:rsidP="008961C8">
      <w:pPr>
        <w:pStyle w:val="CordiaNew"/>
        <w:tabs>
          <w:tab w:val="clear" w:pos="4153"/>
          <w:tab w:val="left" w:pos="720"/>
        </w:tabs>
        <w:ind w:left="450"/>
        <w:jc w:val="thaiDistribute"/>
        <w:rPr>
          <w:rFonts w:ascii="BrowalliaUPC" w:hAnsi="BrowalliaUPC" w:cs="BrowalliaUPC"/>
          <w:b/>
          <w:bCs/>
          <w:color w:val="auto"/>
        </w:rPr>
      </w:pPr>
    </w:p>
    <w:p w14:paraId="7B6F4C86" w14:textId="2719A3C8" w:rsidR="00BA6764" w:rsidRPr="005B5482" w:rsidRDefault="00BA6764" w:rsidP="00E750B9">
      <w:pPr>
        <w:pStyle w:val="CordiaNew"/>
        <w:numPr>
          <w:ilvl w:val="1"/>
          <w:numId w:val="31"/>
        </w:numPr>
        <w:tabs>
          <w:tab w:val="clear" w:pos="4153"/>
          <w:tab w:val="left" w:pos="1350"/>
        </w:tabs>
        <w:ind w:left="981" w:hanging="561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t xml:space="preserve">มูลค่าตามบัญชีของสินทรัพย์ทางการเงินและหนี้สินทางการเงิน ณ วันที่ </w:t>
      </w:r>
      <w:r w:rsidRPr="005B5482">
        <w:rPr>
          <w:rFonts w:ascii="BrowalliaUPC" w:hAnsi="BrowalliaUPC" w:cs="BrowalliaUPC"/>
          <w:color w:val="auto"/>
          <w:sz w:val="28"/>
          <w:szCs w:val="28"/>
        </w:rPr>
        <w:t xml:space="preserve">31 </w:t>
      </w: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t xml:space="preserve">ธันวาคม </w:t>
      </w:r>
      <w:r w:rsidRPr="005B5482">
        <w:rPr>
          <w:rFonts w:ascii="BrowalliaUPC" w:hAnsi="BrowalliaUPC" w:cs="BrowalliaUPC"/>
          <w:color w:val="auto"/>
          <w:sz w:val="28"/>
          <w:szCs w:val="28"/>
        </w:rPr>
        <w:t>256</w:t>
      </w:r>
      <w:r w:rsidR="009A3EBA" w:rsidRPr="005B5482">
        <w:rPr>
          <w:rFonts w:ascii="BrowalliaUPC" w:hAnsi="BrowalliaUPC" w:cs="BrowalliaUPC"/>
          <w:color w:val="auto"/>
          <w:sz w:val="28"/>
          <w:szCs w:val="28"/>
        </w:rPr>
        <w:t>6</w:t>
      </w:r>
      <w:r w:rsidRPr="005B5482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t xml:space="preserve">และ </w:t>
      </w:r>
      <w:r w:rsidRPr="005B5482">
        <w:rPr>
          <w:rFonts w:ascii="BrowalliaUPC" w:hAnsi="BrowalliaUPC" w:cs="BrowalliaUPC"/>
          <w:color w:val="auto"/>
          <w:sz w:val="28"/>
          <w:szCs w:val="28"/>
        </w:rPr>
        <w:t>256</w:t>
      </w:r>
      <w:r w:rsidR="009A3EBA" w:rsidRPr="005B5482">
        <w:rPr>
          <w:rFonts w:ascii="BrowalliaUPC" w:hAnsi="BrowalliaUPC" w:cs="BrowalliaUPC"/>
          <w:color w:val="auto"/>
          <w:sz w:val="28"/>
          <w:szCs w:val="28"/>
        </w:rPr>
        <w:t>5</w:t>
      </w:r>
      <w:r w:rsidRPr="005B5482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br/>
        <w:t>มีดังต่อไปนี้</w:t>
      </w:r>
    </w:p>
    <w:p w14:paraId="2B50BED4" w14:textId="77777777" w:rsidR="0056016E" w:rsidRPr="005B5482" w:rsidRDefault="0056016E" w:rsidP="00A559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16"/>
          <w:szCs w:val="16"/>
          <w:u w:val="single"/>
        </w:rPr>
      </w:pPr>
    </w:p>
    <w:tbl>
      <w:tblPr>
        <w:tblW w:w="8530" w:type="dxa"/>
        <w:tblInd w:w="909" w:type="dxa"/>
        <w:tblLayout w:type="fixed"/>
        <w:tblLook w:val="0000" w:firstRow="0" w:lastRow="0" w:firstColumn="0" w:lastColumn="0" w:noHBand="0" w:noVBand="0"/>
      </w:tblPr>
      <w:tblGrid>
        <w:gridCol w:w="3769"/>
        <w:gridCol w:w="1188"/>
        <w:gridCol w:w="1179"/>
        <w:gridCol w:w="1197"/>
        <w:gridCol w:w="1197"/>
      </w:tblGrid>
      <w:tr w:rsidR="00AE5E2C" w:rsidRPr="005B5482" w14:paraId="4B1C782E" w14:textId="77777777" w:rsidTr="00C200EE">
        <w:trPr>
          <w:tblHeader/>
        </w:trPr>
        <w:tc>
          <w:tcPr>
            <w:tcW w:w="3769" w:type="dxa"/>
          </w:tcPr>
          <w:p w14:paraId="7BDAF3CB" w14:textId="77777777" w:rsidR="00833EB4" w:rsidRPr="005B5482" w:rsidRDefault="00833EB4" w:rsidP="00CE5B5B">
            <w:pPr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2367" w:type="dxa"/>
            <w:gridSpan w:val="2"/>
            <w:vAlign w:val="bottom"/>
          </w:tcPr>
          <w:p w14:paraId="19C7AC6F" w14:textId="77777777" w:rsidR="00833EB4" w:rsidRPr="005B5482" w:rsidRDefault="00833EB4" w:rsidP="00CE5B5B">
            <w:pPr>
              <w:ind w:right="-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94" w:type="dxa"/>
            <w:gridSpan w:val="2"/>
            <w:vAlign w:val="bottom"/>
          </w:tcPr>
          <w:p w14:paraId="1C2ED134" w14:textId="4F36C1B6" w:rsidR="00833EB4" w:rsidRPr="005B5482" w:rsidRDefault="00833EB4" w:rsidP="00CE5B5B">
            <w:pPr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(หน่วย : </w:t>
            </w:r>
            <w:r w:rsidR="009A4054" w:rsidRPr="005B5482">
              <w:rPr>
                <w:rFonts w:ascii="BrowalliaUPC" w:hAnsi="BrowalliaUPC" w:cs="BrowalliaUPC"/>
                <w:sz w:val="24"/>
                <w:szCs w:val="24"/>
                <w:cs/>
              </w:rPr>
              <w:t>พัน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AE5E2C" w:rsidRPr="005B5482" w14:paraId="39EAA48A" w14:textId="77777777" w:rsidTr="00C200EE">
        <w:trPr>
          <w:tblHeader/>
        </w:trPr>
        <w:tc>
          <w:tcPr>
            <w:tcW w:w="3769" w:type="dxa"/>
          </w:tcPr>
          <w:p w14:paraId="1E3B50B5" w14:textId="77777777" w:rsidR="00833EB4" w:rsidRPr="005B5482" w:rsidRDefault="00833EB4" w:rsidP="00CE5B5B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7" w:type="dxa"/>
            <w:gridSpan w:val="2"/>
            <w:vAlign w:val="bottom"/>
          </w:tcPr>
          <w:p w14:paraId="6493FAFB" w14:textId="77777777" w:rsidR="00833EB4" w:rsidRPr="005B5482" w:rsidRDefault="00833EB4" w:rsidP="00CE5B5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  <w:vAlign w:val="bottom"/>
          </w:tcPr>
          <w:p w14:paraId="1C10571D" w14:textId="77777777" w:rsidR="00833EB4" w:rsidRPr="005B5482" w:rsidRDefault="00833EB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9A3EBA" w:rsidRPr="005B5482" w14:paraId="34986C55" w14:textId="77777777" w:rsidTr="00C200EE">
        <w:trPr>
          <w:trHeight w:val="345"/>
          <w:tblHeader/>
        </w:trPr>
        <w:tc>
          <w:tcPr>
            <w:tcW w:w="3769" w:type="dxa"/>
            <w:vAlign w:val="bottom"/>
          </w:tcPr>
          <w:p w14:paraId="79B71407" w14:textId="23F01E11" w:rsidR="009A3EBA" w:rsidRPr="005B5482" w:rsidRDefault="009A3EBA" w:rsidP="009A3EBA">
            <w:pPr>
              <w:ind w:right="34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7F883ED5" w14:textId="0F66C070" w:rsidR="009A3EBA" w:rsidRPr="005B5482" w:rsidRDefault="009A3EBA" w:rsidP="009A3EB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1179" w:type="dxa"/>
            <w:vAlign w:val="bottom"/>
          </w:tcPr>
          <w:p w14:paraId="28DF7FF8" w14:textId="08252E5D" w:rsidR="009A3EBA" w:rsidRPr="005B5482" w:rsidRDefault="009A3EBA" w:rsidP="009A3EB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1197" w:type="dxa"/>
            <w:vAlign w:val="bottom"/>
          </w:tcPr>
          <w:p w14:paraId="213D1A0C" w14:textId="649381E3" w:rsidR="009A3EBA" w:rsidRPr="005B5482" w:rsidRDefault="009A3EBA" w:rsidP="009A3EB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2566</w:t>
            </w:r>
          </w:p>
        </w:tc>
        <w:tc>
          <w:tcPr>
            <w:tcW w:w="1197" w:type="dxa"/>
            <w:vAlign w:val="bottom"/>
          </w:tcPr>
          <w:p w14:paraId="401D06BE" w14:textId="10DDA5F2" w:rsidR="009A3EBA" w:rsidRPr="005B5482" w:rsidRDefault="009A3EBA" w:rsidP="009A3EBA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  <w:tr w:rsidR="00AE5E2C" w:rsidRPr="005B5482" w14:paraId="73FAC0DF" w14:textId="77777777" w:rsidTr="00C200EE">
        <w:tc>
          <w:tcPr>
            <w:tcW w:w="3769" w:type="dxa"/>
          </w:tcPr>
          <w:p w14:paraId="58C348CE" w14:textId="77777777" w:rsidR="00134CF3" w:rsidRPr="005B5482" w:rsidRDefault="00134CF3" w:rsidP="00CE5B5B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6CCE625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0DA5F515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32B7DFBA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30EA5C8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AE5E2C" w:rsidRPr="005B5482" w14:paraId="4B86739B" w14:textId="77777777" w:rsidTr="00C200EE">
        <w:tc>
          <w:tcPr>
            <w:tcW w:w="3769" w:type="dxa"/>
          </w:tcPr>
          <w:p w14:paraId="00A76F1C" w14:textId="30747D45" w:rsidR="00134CF3" w:rsidRPr="005B5482" w:rsidRDefault="00134CF3" w:rsidP="00CE5B5B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88" w:type="dxa"/>
            <w:shd w:val="clear" w:color="auto" w:fill="auto"/>
          </w:tcPr>
          <w:p w14:paraId="325E4743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65E090C2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31E4963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6BF25A7E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AE5E2C" w:rsidRPr="005B5482" w14:paraId="3AA43772" w14:textId="77777777" w:rsidTr="00C200EE">
        <w:tc>
          <w:tcPr>
            <w:tcW w:w="3769" w:type="dxa"/>
          </w:tcPr>
          <w:p w14:paraId="3E6BE8B2" w14:textId="0381783E" w:rsidR="00134CF3" w:rsidRPr="005B5482" w:rsidRDefault="00134CF3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i/>
                <w:iCs/>
                <w:sz w:val="24"/>
                <w:szCs w:val="24"/>
                <w:cs/>
                <w:lang w:val="en-GB" w:eastAsia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188" w:type="dxa"/>
            <w:shd w:val="clear" w:color="auto" w:fill="auto"/>
          </w:tcPr>
          <w:p w14:paraId="4CCADD6A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D9D02CD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2B813D67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181D6479" w14:textId="77777777" w:rsidR="00134CF3" w:rsidRPr="005B5482" w:rsidRDefault="00134CF3" w:rsidP="00CE5B5B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9A3EBA" w:rsidRPr="005B5482" w14:paraId="55D85072" w14:textId="77777777" w:rsidTr="00C200EE">
        <w:tc>
          <w:tcPr>
            <w:tcW w:w="3769" w:type="dxa"/>
          </w:tcPr>
          <w:p w14:paraId="6B014BDB" w14:textId="794CF638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BC7FFFB" w14:textId="00E455C8" w:rsidR="009A3EBA" w:rsidRPr="005B5482" w:rsidRDefault="00FF0B01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40,584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2B3F78F" w14:textId="7850BF0A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144,263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D2CE558" w14:textId="54D88D67" w:rsidR="009A3EBA" w:rsidRPr="005B5482" w:rsidRDefault="00C62B6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33,659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E6723E0" w14:textId="2F7A4AA0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142,878</w:t>
            </w:r>
          </w:p>
        </w:tc>
      </w:tr>
      <w:tr w:rsidR="009A3EBA" w:rsidRPr="005B5482" w14:paraId="4E989BE7" w14:textId="77777777" w:rsidTr="00C200EE">
        <w:tc>
          <w:tcPr>
            <w:tcW w:w="3769" w:type="dxa"/>
          </w:tcPr>
          <w:p w14:paraId="6A81BA78" w14:textId="75336FD1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ลูกค้าทั่วไป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DB8A47" w14:textId="7778A44B" w:rsidR="009A3EBA" w:rsidRPr="005B5482" w:rsidRDefault="00E07871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320,636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A5482DC" w14:textId="4CBDE6E1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328,512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72D0D2F" w14:textId="38A59CD5" w:rsidR="009A3EBA" w:rsidRPr="005B5482" w:rsidRDefault="00C62B6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299,691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65FA70D" w14:textId="018DB1EC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310,471</w:t>
            </w:r>
          </w:p>
        </w:tc>
      </w:tr>
      <w:tr w:rsidR="009A3EBA" w:rsidRPr="005B5482" w14:paraId="45FBC04B" w14:textId="77777777" w:rsidTr="00C200EE">
        <w:tc>
          <w:tcPr>
            <w:tcW w:w="3769" w:type="dxa"/>
          </w:tcPr>
          <w:p w14:paraId="4FA1C243" w14:textId="5CC99EE0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 xml:space="preserve">ลูกหนี้การค้า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BA659E9" w14:textId="472B9613" w:rsidR="009A3EBA" w:rsidRPr="005B5482" w:rsidRDefault="00E07871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7D403C2" w14:textId="2C4F3682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1,994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BA0E139" w14:textId="11F52705" w:rsidR="009A3EBA" w:rsidRPr="005B5482" w:rsidRDefault="00C62B6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930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5ED26F2" w14:textId="33EF5D63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7,353</w:t>
            </w:r>
          </w:p>
        </w:tc>
      </w:tr>
      <w:tr w:rsidR="009A3EBA" w:rsidRPr="005B5482" w14:paraId="77AE9B10" w14:textId="77777777" w:rsidTr="00C200EE">
        <w:tc>
          <w:tcPr>
            <w:tcW w:w="3769" w:type="dxa"/>
          </w:tcPr>
          <w:p w14:paraId="0616D390" w14:textId="79945367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4BEDE3B" w14:textId="6E292114" w:rsidR="009A3EBA" w:rsidRPr="005B5482" w:rsidRDefault="00E07871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96049A3" w14:textId="75EADADC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DF5C1A4" w14:textId="606E1525" w:rsidR="009A3EBA" w:rsidRPr="005B5482" w:rsidRDefault="00C62B6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1,412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81278BB" w14:textId="00DE70B8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9A3EBA" w:rsidRPr="005B5482" w14:paraId="6EA91A8A" w14:textId="77777777" w:rsidTr="00C200EE">
        <w:tc>
          <w:tcPr>
            <w:tcW w:w="3769" w:type="dxa"/>
          </w:tcPr>
          <w:p w14:paraId="352B023C" w14:textId="3DADEF7D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E01880B" w14:textId="2AD9220A" w:rsidR="009A3EBA" w:rsidRPr="005B5482" w:rsidRDefault="00E07871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13,874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BCCFC71" w14:textId="4DDB2E9F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19,398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1FD4AD9" w14:textId="7C659F44" w:rsidR="009A3EBA" w:rsidRPr="005B5482" w:rsidRDefault="0063515F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9,242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D2D51D5" w14:textId="7096E1F9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13,448</w:t>
            </w:r>
          </w:p>
        </w:tc>
      </w:tr>
      <w:tr w:rsidR="009A3EBA" w:rsidRPr="005B5482" w14:paraId="24356F8E" w14:textId="77777777" w:rsidTr="00C200EE">
        <w:tc>
          <w:tcPr>
            <w:tcW w:w="3769" w:type="dxa"/>
          </w:tcPr>
          <w:p w14:paraId="0DB2D556" w14:textId="4E18AC44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0AEF46C" w14:textId="29A70843" w:rsidR="009A3EBA" w:rsidRPr="005B5482" w:rsidRDefault="00E07871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121,978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2E3A534" w14:textId="2B65F150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131,978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2245B128" w14:textId="59A3070A" w:rsidR="009A3EBA" w:rsidRPr="005B5482" w:rsidRDefault="0063515F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121,978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6AA0958" w14:textId="1DB73B72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121,978</w:t>
            </w:r>
          </w:p>
        </w:tc>
      </w:tr>
      <w:tr w:rsidR="009A3EBA" w:rsidRPr="005B5482" w14:paraId="6F652E08" w14:textId="77777777" w:rsidTr="00C200EE">
        <w:tc>
          <w:tcPr>
            <w:tcW w:w="3769" w:type="dxa"/>
          </w:tcPr>
          <w:p w14:paraId="29D861E8" w14:textId="3B098C26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D30D1D4" w14:textId="5C6D4074" w:rsidR="009A3EBA" w:rsidRPr="005B5482" w:rsidRDefault="00E07871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1,321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4EE95F9" w14:textId="00E74470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1,563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FFC30EC" w14:textId="5EC3EEE9" w:rsidR="009A3EBA" w:rsidRPr="005B5482" w:rsidRDefault="0063515F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1,058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8EDA1CE" w14:textId="1970484D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1,058</w:t>
            </w:r>
          </w:p>
        </w:tc>
      </w:tr>
      <w:tr w:rsidR="009A3EBA" w:rsidRPr="005B5482" w14:paraId="5E7953AB" w14:textId="77777777" w:rsidTr="00C200EE">
        <w:tc>
          <w:tcPr>
            <w:tcW w:w="3769" w:type="dxa"/>
          </w:tcPr>
          <w:p w14:paraId="32FC12E8" w14:textId="77777777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B6E1E4F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A8D6FE1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F09C08A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42C31A4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A3EBA" w:rsidRPr="005B5482" w14:paraId="1C28C149" w14:textId="77777777" w:rsidTr="00C200EE">
        <w:tc>
          <w:tcPr>
            <w:tcW w:w="3769" w:type="dxa"/>
            <w:vAlign w:val="bottom"/>
          </w:tcPr>
          <w:p w14:paraId="0B45766B" w14:textId="77777777" w:rsidR="009A3EBA" w:rsidRPr="005B5482" w:rsidRDefault="009A3EBA" w:rsidP="009A3EBA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i/>
                <w:iCs/>
                <w:sz w:val="24"/>
                <w:szCs w:val="24"/>
                <w:cs/>
                <w:lang w:val="en-GB" w:eastAsia="en-GB"/>
              </w:rPr>
              <w:t xml:space="preserve">สินทรัพย์ทางการเงินที่วัดมูลค่าด้วยมูลค่า    </w:t>
            </w:r>
          </w:p>
          <w:p w14:paraId="0F574BD7" w14:textId="21983872" w:rsidR="009A3EBA" w:rsidRPr="005B5482" w:rsidRDefault="009A3EBA" w:rsidP="009A3EBA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4"/>
                <w:szCs w:val="24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i/>
                <w:iCs/>
                <w:sz w:val="24"/>
                <w:szCs w:val="24"/>
                <w:cs/>
                <w:lang w:val="en-GB" w:eastAsia="en-GB"/>
              </w:rPr>
              <w:t xml:space="preserve">    ยุติธรรมผ่านกำไรหรือขาดทุน</w:t>
            </w:r>
            <w:r w:rsidRPr="005B5482">
              <w:rPr>
                <w:rFonts w:ascii="BrowalliaUPC" w:hAnsi="BrowalliaUPC" w:cs="BrowalliaUPC"/>
                <w:i/>
                <w:iCs/>
                <w:sz w:val="24"/>
                <w:szCs w:val="24"/>
                <w:lang w:val="en-GB" w:eastAsia="en-GB"/>
              </w:rPr>
              <w:t xml:space="preserve"> (FV</w:t>
            </w:r>
            <w:r w:rsidR="0030470F">
              <w:rPr>
                <w:rFonts w:ascii="BrowalliaUPC" w:hAnsi="BrowalliaUPC" w:cs="BrowalliaUPC"/>
                <w:i/>
                <w:iCs/>
                <w:sz w:val="24"/>
                <w:szCs w:val="24"/>
                <w:lang w:val="en-GB" w:eastAsia="en-GB"/>
              </w:rPr>
              <w:t>T</w:t>
            </w:r>
            <w:r w:rsidRPr="005B5482">
              <w:rPr>
                <w:rFonts w:ascii="BrowalliaUPC" w:hAnsi="BrowalliaUPC" w:cs="BrowalliaUPC"/>
                <w:i/>
                <w:iCs/>
                <w:sz w:val="24"/>
                <w:szCs w:val="24"/>
                <w:lang w:val="en-GB" w:eastAsia="en-GB"/>
              </w:rPr>
              <w:t>PL)</w:t>
            </w:r>
          </w:p>
        </w:tc>
        <w:tc>
          <w:tcPr>
            <w:tcW w:w="1188" w:type="dxa"/>
            <w:shd w:val="clear" w:color="auto" w:fill="auto"/>
          </w:tcPr>
          <w:p w14:paraId="23053E11" w14:textId="7E3D3515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B2AC62E" w14:textId="7359C32C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301886F" w14:textId="408B4512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CDBED3A" w14:textId="0BB5CA65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</w:tc>
      </w:tr>
      <w:tr w:rsidR="009A3EBA" w:rsidRPr="005B5482" w14:paraId="0531D975" w14:textId="77777777" w:rsidTr="00C200EE">
        <w:tc>
          <w:tcPr>
            <w:tcW w:w="3769" w:type="dxa"/>
            <w:vAlign w:val="bottom"/>
          </w:tcPr>
          <w:p w14:paraId="628BC0B2" w14:textId="2E6F1653" w:rsidR="009A3EBA" w:rsidRPr="005B5482" w:rsidRDefault="009A3EBA" w:rsidP="009A3EBA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สินทรัพย์หมุนเวียนอื่น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br/>
              <w:t xml:space="preserve">   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สัญญาซื้อขายเงินตราต่างประเทศ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508F2B61" w14:textId="77777777" w:rsidR="009A3EBA" w:rsidRPr="005B5482" w:rsidRDefault="009A3EBA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266C48D4" w14:textId="6C5039D8" w:rsidR="009A3EBA" w:rsidRPr="005B5482" w:rsidRDefault="00E07871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179" w:type="dxa"/>
            <w:shd w:val="clear" w:color="auto" w:fill="auto"/>
          </w:tcPr>
          <w:p w14:paraId="43391CE8" w14:textId="77777777" w:rsidR="009A3EBA" w:rsidRPr="005B5482" w:rsidRDefault="009A3EBA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2332B087" w14:textId="0116CE2C" w:rsidR="009A3EBA" w:rsidRPr="005B5482" w:rsidRDefault="009A3EBA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eastAsia="en-GB"/>
              </w:rPr>
              <w:t>111</w:t>
            </w:r>
          </w:p>
        </w:tc>
        <w:tc>
          <w:tcPr>
            <w:tcW w:w="1197" w:type="dxa"/>
            <w:shd w:val="clear" w:color="auto" w:fill="auto"/>
          </w:tcPr>
          <w:p w14:paraId="104F033D" w14:textId="77777777" w:rsidR="009A3EBA" w:rsidRPr="005B5482" w:rsidRDefault="009A3EBA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  <w:p w14:paraId="6AAAF7C4" w14:textId="377306CD" w:rsidR="009A3EBA" w:rsidRPr="005B5482" w:rsidRDefault="0063515F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34</w:t>
            </w:r>
          </w:p>
        </w:tc>
        <w:tc>
          <w:tcPr>
            <w:tcW w:w="1197" w:type="dxa"/>
            <w:shd w:val="clear" w:color="auto" w:fill="auto"/>
          </w:tcPr>
          <w:p w14:paraId="03927B2E" w14:textId="77777777" w:rsidR="009A3EBA" w:rsidRPr="005B5482" w:rsidRDefault="009A3EBA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</w:p>
          <w:p w14:paraId="3BF01A68" w14:textId="258C58F2" w:rsidR="009A3EBA" w:rsidRPr="005B5482" w:rsidRDefault="009A3EBA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111</w:t>
            </w:r>
          </w:p>
        </w:tc>
      </w:tr>
      <w:tr w:rsidR="009A3EBA" w:rsidRPr="005B5482" w14:paraId="38CE2FAE" w14:textId="77777777" w:rsidTr="00C200EE">
        <w:tc>
          <w:tcPr>
            <w:tcW w:w="3769" w:type="dxa"/>
          </w:tcPr>
          <w:p w14:paraId="64701087" w14:textId="77777777" w:rsidR="009A3EBA" w:rsidRPr="005B5482" w:rsidRDefault="009A3EBA" w:rsidP="009A3EBA">
            <w:pPr>
              <w:ind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A36FFA2" w14:textId="043F403E" w:rsidR="009A3EBA" w:rsidRPr="005B5482" w:rsidRDefault="008634F6" w:rsidP="009A3EB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498,465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AF9B59A" w14:textId="7769C2FC" w:rsidR="009A3EBA" w:rsidRPr="005B5482" w:rsidRDefault="008634F6" w:rsidP="009A3EB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627,819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8B8C74A" w14:textId="5AF38FF8" w:rsidR="009A3EBA" w:rsidRPr="005B5482" w:rsidRDefault="008634F6" w:rsidP="009A3EB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468,004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3C21C8E" w14:textId="190E07A3" w:rsidR="009A3EBA" w:rsidRPr="005B5482" w:rsidRDefault="008634F6" w:rsidP="009A3EB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597,297</w:t>
            </w:r>
          </w:p>
        </w:tc>
      </w:tr>
      <w:tr w:rsidR="009A3EBA" w:rsidRPr="005B5482" w14:paraId="0D59EA51" w14:textId="77777777" w:rsidTr="00C200EE">
        <w:tc>
          <w:tcPr>
            <w:tcW w:w="3769" w:type="dxa"/>
          </w:tcPr>
          <w:p w14:paraId="25A1F6FF" w14:textId="77777777" w:rsidR="009A3EBA" w:rsidRDefault="009A3EBA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395595AF" w14:textId="77777777" w:rsidR="008634F6" w:rsidRDefault="008634F6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21AFEB10" w14:textId="77777777" w:rsidR="008634F6" w:rsidRDefault="008634F6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59C55411" w14:textId="77777777" w:rsidR="008634F6" w:rsidRDefault="008634F6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0FF5EA8B" w14:textId="77777777" w:rsidR="008634F6" w:rsidRDefault="008634F6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70C4647A" w14:textId="77777777" w:rsidR="008634F6" w:rsidRDefault="008634F6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567C8613" w14:textId="77777777" w:rsidR="008634F6" w:rsidRDefault="008634F6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3A1B61B5" w14:textId="77777777" w:rsidR="008634F6" w:rsidRDefault="008634F6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342D4B90" w14:textId="77777777" w:rsidR="008634F6" w:rsidRDefault="008634F6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5907F39C" w14:textId="77777777" w:rsidR="008634F6" w:rsidRPr="005B5482" w:rsidRDefault="008634F6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11999DD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6E30863A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69A6232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7BB5ED34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9A3EBA" w:rsidRPr="005B5482" w14:paraId="3DDAC70B" w14:textId="77777777" w:rsidTr="00C200EE">
        <w:tc>
          <w:tcPr>
            <w:tcW w:w="3769" w:type="dxa"/>
          </w:tcPr>
          <w:p w14:paraId="72740FB2" w14:textId="2405108A" w:rsidR="009A3EBA" w:rsidRPr="005B5482" w:rsidRDefault="009A3EBA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88" w:type="dxa"/>
            <w:shd w:val="clear" w:color="auto" w:fill="auto"/>
          </w:tcPr>
          <w:p w14:paraId="698B050A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79" w:type="dxa"/>
            <w:shd w:val="clear" w:color="auto" w:fill="auto"/>
          </w:tcPr>
          <w:p w14:paraId="154D47B2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50C44331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14528C3D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</w:pPr>
          </w:p>
        </w:tc>
      </w:tr>
      <w:tr w:rsidR="009A3EBA" w:rsidRPr="005B5482" w14:paraId="49C3D784" w14:textId="77777777" w:rsidTr="00C200EE">
        <w:tc>
          <w:tcPr>
            <w:tcW w:w="3769" w:type="dxa"/>
          </w:tcPr>
          <w:p w14:paraId="5B1EFE15" w14:textId="18EE909C" w:rsidR="009A3EBA" w:rsidRPr="005B5482" w:rsidRDefault="009A3EBA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188" w:type="dxa"/>
            <w:shd w:val="clear" w:color="auto" w:fill="auto"/>
          </w:tcPr>
          <w:p w14:paraId="4F063F8C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DC0C87C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7D802BB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4ED96ED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9A3EBA" w:rsidRPr="005B5482" w14:paraId="2F26D9FA" w14:textId="77777777" w:rsidTr="00C200EE">
        <w:tc>
          <w:tcPr>
            <w:tcW w:w="3769" w:type="dxa"/>
          </w:tcPr>
          <w:p w14:paraId="792FBF7D" w14:textId="289B1C0D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ab/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7D204C3" w14:textId="53A4B9DB" w:rsidR="009A3EBA" w:rsidRPr="005B5482" w:rsidRDefault="003F057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5,000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F0D8B7A" w14:textId="3420D571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30,930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5AC8A9C" w14:textId="52D8AE07" w:rsidR="009A3EBA" w:rsidRPr="005B5482" w:rsidRDefault="0063515F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74E3A7F" w14:textId="3209708A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18,319</w:t>
            </w:r>
          </w:p>
        </w:tc>
      </w:tr>
      <w:tr w:rsidR="008B58A7" w:rsidRPr="005B5482" w14:paraId="6A66BB42" w14:textId="77777777" w:rsidTr="00C200EE">
        <w:tc>
          <w:tcPr>
            <w:tcW w:w="3769" w:type="dxa"/>
          </w:tcPr>
          <w:p w14:paraId="6E79F549" w14:textId="5EB2D425" w:rsidR="008B58A7" w:rsidRPr="005B5482" w:rsidRDefault="00AF6245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7C3DD1E" w14:textId="3E5622EB" w:rsidR="008B58A7" w:rsidRPr="005B5482" w:rsidRDefault="003F057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55,000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0069B72" w14:textId="671FFC56" w:rsidR="008B58A7" w:rsidRPr="005B5482" w:rsidRDefault="003F057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8862C31" w14:textId="35EA233C" w:rsidR="008B58A7" w:rsidRDefault="008B58A7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50,000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E5A5473" w14:textId="4D1BA987" w:rsidR="008B58A7" w:rsidRPr="005B5482" w:rsidRDefault="008B58A7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9A3EBA" w:rsidRPr="005B5482" w14:paraId="2FD60452" w14:textId="77777777" w:rsidTr="00C200EE">
        <w:tc>
          <w:tcPr>
            <w:tcW w:w="3769" w:type="dxa"/>
          </w:tcPr>
          <w:p w14:paraId="00851C5F" w14:textId="67DE44E9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9E261B" w14:textId="15D85C32" w:rsidR="009A3EBA" w:rsidRPr="005B5482" w:rsidRDefault="003F057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178,438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7289921" w14:textId="6AA9131C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246,658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B873243" w14:textId="19960881" w:rsidR="009A3EBA" w:rsidRPr="005B5482" w:rsidRDefault="008B58A7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170,310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C9FF710" w14:textId="2F2F3520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242,907</w:t>
            </w:r>
          </w:p>
        </w:tc>
      </w:tr>
      <w:tr w:rsidR="009A3EBA" w:rsidRPr="005B5482" w14:paraId="6B1BDFFC" w14:textId="77777777" w:rsidTr="00C200EE">
        <w:tc>
          <w:tcPr>
            <w:tcW w:w="3769" w:type="dxa"/>
          </w:tcPr>
          <w:p w14:paraId="210CEA1F" w14:textId="550684D9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 xml:space="preserve">เจ้าหนี้การค้า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77E5D5D" w14:textId="5639964E" w:rsidR="009A3EBA" w:rsidRPr="005B5482" w:rsidRDefault="003F057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30,</w:t>
            </w:r>
            <w:r w:rsidR="00A20365">
              <w:rPr>
                <w:rFonts w:ascii="BrowalliaUPC" w:hAnsi="BrowalliaUPC" w:cs="BrowalliaUPC"/>
                <w:sz w:val="24"/>
                <w:szCs w:val="24"/>
              </w:rPr>
              <w:t>651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5D071CF" w14:textId="734F08D0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49,719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8AACE70" w14:textId="1BD8A3BC" w:rsidR="009A3EBA" w:rsidRPr="005B5482" w:rsidRDefault="008B58A7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30,866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BBEA063" w14:textId="4115E20B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50,015</w:t>
            </w:r>
          </w:p>
        </w:tc>
      </w:tr>
      <w:tr w:rsidR="009A3EBA" w:rsidRPr="005B5482" w14:paraId="7ED6663F" w14:textId="77777777" w:rsidTr="00C200EE">
        <w:tc>
          <w:tcPr>
            <w:tcW w:w="3769" w:type="dxa"/>
          </w:tcPr>
          <w:p w14:paraId="7B92E027" w14:textId="42C2F231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CAE329A" w14:textId="4D518F9C" w:rsidR="009A3EBA" w:rsidRPr="005B5482" w:rsidRDefault="00A2036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46,841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1D8104A" w14:textId="3A120621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41,875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8F5D89F" w14:textId="16521C9A" w:rsidR="009A3EBA" w:rsidRPr="005B5482" w:rsidRDefault="003F057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46,551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A8441A0" w14:textId="7F8D9C8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41,999</w:t>
            </w:r>
          </w:p>
        </w:tc>
      </w:tr>
      <w:tr w:rsidR="009A3EBA" w:rsidRPr="005B5482" w14:paraId="1232D2AD" w14:textId="77777777" w:rsidTr="00C200EE">
        <w:tc>
          <w:tcPr>
            <w:tcW w:w="3769" w:type="dxa"/>
          </w:tcPr>
          <w:p w14:paraId="43FBBF93" w14:textId="4BD227A1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BF142E5" w14:textId="6020BAAE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1A01285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54F37585" w14:textId="39E34D7E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AF05D2A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A3EBA" w:rsidRPr="005B5482" w14:paraId="5726F1BB" w14:textId="77777777" w:rsidTr="00C200EE">
        <w:tc>
          <w:tcPr>
            <w:tcW w:w="3769" w:type="dxa"/>
          </w:tcPr>
          <w:p w14:paraId="34ECC50B" w14:textId="3B928325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A4FF75B" w14:textId="4B4A9DB0" w:rsidR="009A3EBA" w:rsidRPr="005B5482" w:rsidRDefault="00A2036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51,232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8D15F62" w14:textId="6081EF7C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60,042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3452039" w14:textId="4A1B674D" w:rsidR="009A3EBA" w:rsidRPr="005B5482" w:rsidRDefault="00EF248E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37,015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DF1FA94" w14:textId="76BAF3C1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35,887</w:t>
            </w:r>
          </w:p>
        </w:tc>
      </w:tr>
      <w:tr w:rsidR="009A3EBA" w:rsidRPr="005B5482" w14:paraId="4902D0C2" w14:textId="77777777" w:rsidTr="00C200EE">
        <w:tc>
          <w:tcPr>
            <w:tcW w:w="3769" w:type="dxa"/>
          </w:tcPr>
          <w:p w14:paraId="73744A90" w14:textId="32E5CC2C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F5D5D57" w14:textId="73A9A56D" w:rsidR="009A3EBA" w:rsidRPr="005B5482" w:rsidRDefault="00A2036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25,</w:t>
            </w:r>
            <w:r w:rsidR="00EB64C3">
              <w:rPr>
                <w:rFonts w:ascii="BrowalliaUPC" w:hAnsi="BrowalliaUPC" w:cs="BrowalliaUPC"/>
                <w:sz w:val="24"/>
                <w:szCs w:val="24"/>
              </w:rPr>
              <w:t>800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4BD2A327" w14:textId="73CD5D88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32,933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AC9F31F" w14:textId="0A08507B" w:rsidR="009A3EBA" w:rsidRPr="005B5482" w:rsidRDefault="00EF248E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25,</w:t>
            </w:r>
            <w:r w:rsidR="00EB64C3">
              <w:rPr>
                <w:rFonts w:ascii="BrowalliaUPC" w:hAnsi="BrowalliaUPC" w:cs="BrowalliaUPC"/>
                <w:sz w:val="24"/>
                <w:szCs w:val="24"/>
              </w:rPr>
              <w:t>800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6080D1F0" w14:textId="7D26381C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32,933</w:t>
            </w:r>
          </w:p>
        </w:tc>
      </w:tr>
      <w:tr w:rsidR="009A3EBA" w:rsidRPr="005B5482" w14:paraId="19C32291" w14:textId="77777777" w:rsidTr="00C200EE">
        <w:tc>
          <w:tcPr>
            <w:tcW w:w="3769" w:type="dxa"/>
          </w:tcPr>
          <w:p w14:paraId="1B0CBBA0" w14:textId="0168C4E7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286B6FA" w14:textId="03399FB7" w:rsidR="009A3EBA" w:rsidRPr="005B5482" w:rsidRDefault="00A20365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60,807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5266F99" w14:textId="288A236B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64,795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E940969" w14:textId="00E188A1" w:rsidR="009A3EBA" w:rsidRPr="005B5482" w:rsidRDefault="00EF248E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60,807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039F044" w14:textId="3E4373E5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64,795</w:t>
            </w:r>
          </w:p>
        </w:tc>
      </w:tr>
      <w:tr w:rsidR="009A3EBA" w:rsidRPr="005B5482" w14:paraId="099E67E7" w14:textId="77777777" w:rsidTr="00C200EE">
        <w:tc>
          <w:tcPr>
            <w:tcW w:w="3769" w:type="dxa"/>
          </w:tcPr>
          <w:p w14:paraId="0390CDA1" w14:textId="355446CB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52D410D" w14:textId="0A75F607" w:rsidR="009A3EBA" w:rsidRPr="005B5482" w:rsidRDefault="00DD6F18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182,478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4257457" w14:textId="567D80D5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194,430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BECEE6A" w14:textId="09C78D25" w:rsidR="009A3EBA" w:rsidRPr="005B5482" w:rsidRDefault="00EF248E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182,478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4B835D48" w14:textId="3CC1FD6C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194,430</w:t>
            </w:r>
          </w:p>
        </w:tc>
      </w:tr>
      <w:tr w:rsidR="009A3EBA" w:rsidRPr="005B5482" w14:paraId="53418208" w14:textId="77777777" w:rsidTr="00C200EE">
        <w:tc>
          <w:tcPr>
            <w:tcW w:w="3769" w:type="dxa"/>
          </w:tcPr>
          <w:p w14:paraId="5AF81D81" w14:textId="77777777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หนี้สินจากภาระค้ำประกันเงินกู้ยืมของ</w:t>
            </w:r>
          </w:p>
          <w:p w14:paraId="0FFB05AB" w14:textId="3750A4F9" w:rsidR="009A3EBA" w:rsidRPr="005B5482" w:rsidRDefault="009A3EBA" w:rsidP="009A3EBA">
            <w:pPr>
              <w:ind w:left="149" w:right="-43" w:firstLine="249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243E66B" w14:textId="77777777" w:rsidR="009A3EBA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C152BCB" w14:textId="269E0F1C" w:rsidR="00DD6F18" w:rsidRPr="005B5482" w:rsidRDefault="00DD6F18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50,2</w:t>
            </w:r>
            <w:r w:rsidR="008634F6">
              <w:rPr>
                <w:rFonts w:ascii="BrowalliaUPC" w:hAnsi="BrowalliaUPC" w:cs="BrowalliaUPC"/>
                <w:sz w:val="24"/>
                <w:szCs w:val="24"/>
              </w:rPr>
              <w:t>89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7C457BA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33DC6D7" w14:textId="32664713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90,962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8A3315D" w14:textId="77777777" w:rsidR="009A3EBA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401F382" w14:textId="18E1951D" w:rsidR="00EF248E" w:rsidRPr="005B5482" w:rsidRDefault="00EF248E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50,2</w:t>
            </w:r>
            <w:r w:rsidR="008634F6">
              <w:rPr>
                <w:rFonts w:ascii="BrowalliaUPC" w:hAnsi="BrowalliaUPC" w:cs="BrowalliaUPC"/>
                <w:sz w:val="24"/>
                <w:szCs w:val="24"/>
              </w:rPr>
              <w:t>89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7923DAEB" w14:textId="7777777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9E78E0E" w14:textId="6F925C89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90,962</w:t>
            </w:r>
          </w:p>
        </w:tc>
      </w:tr>
      <w:tr w:rsidR="009A3EBA" w:rsidRPr="005B5482" w14:paraId="3E2248EF" w14:textId="77777777" w:rsidTr="00C200EE">
        <w:tc>
          <w:tcPr>
            <w:tcW w:w="3769" w:type="dxa"/>
          </w:tcPr>
          <w:p w14:paraId="57B88C7A" w14:textId="5995C7DF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DF1FADC" w14:textId="352F75EF" w:rsidR="009A3EBA" w:rsidRPr="005B5482" w:rsidRDefault="00DD6F18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38,073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731C242" w14:textId="18C168D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100,473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AF62CE0" w14:textId="4B314EFC" w:rsidR="009A3EBA" w:rsidRPr="005B5482" w:rsidRDefault="00D20DD9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38,073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1124717B" w14:textId="5CF4D4A6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100,473</w:t>
            </w:r>
          </w:p>
        </w:tc>
      </w:tr>
      <w:tr w:rsidR="009A3EBA" w:rsidRPr="005B5482" w14:paraId="6E01F76A" w14:textId="77777777" w:rsidTr="00C200EE">
        <w:tc>
          <w:tcPr>
            <w:tcW w:w="3769" w:type="dxa"/>
          </w:tcPr>
          <w:p w14:paraId="2A9C72FD" w14:textId="62218F53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EF4152C" w14:textId="24FF0166" w:rsidR="009A3EBA" w:rsidRPr="005B5482" w:rsidRDefault="00DD6F18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58,548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4DD1AD8" w14:textId="4EDFB7C7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59,651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15B8C7D" w14:textId="0D6D49F6" w:rsidR="009A3EBA" w:rsidRPr="005B5482" w:rsidRDefault="00D20DD9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53,489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20295DD8" w14:textId="378EDF43" w:rsidR="009A3EBA" w:rsidRPr="005B5482" w:rsidRDefault="009A3EBA" w:rsidP="009A3EBA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53,160</w:t>
            </w:r>
          </w:p>
        </w:tc>
      </w:tr>
      <w:tr w:rsidR="009A3EBA" w:rsidRPr="005B5482" w14:paraId="20B1E563" w14:textId="77777777" w:rsidTr="00C200EE">
        <w:tc>
          <w:tcPr>
            <w:tcW w:w="3769" w:type="dxa"/>
          </w:tcPr>
          <w:p w14:paraId="67BBD751" w14:textId="42FBF3D8" w:rsidR="009A3EBA" w:rsidRPr="005B5482" w:rsidRDefault="009A3EBA" w:rsidP="009A3EBA">
            <w:pPr>
              <w:ind w:left="149" w:right="-43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403557" w14:textId="4987FD21" w:rsidR="009A3EBA" w:rsidRPr="005B5482" w:rsidRDefault="00DD6F18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469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64B0833" w14:textId="779A258E" w:rsidR="009A3EBA" w:rsidRPr="005B5482" w:rsidRDefault="009A3EBA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469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7864BD7" w14:textId="2338D8E3" w:rsidR="009A3EBA" w:rsidRPr="005B5482" w:rsidRDefault="00D20DD9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514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6186399" w14:textId="7F17E9F3" w:rsidR="009A3EBA" w:rsidRPr="005B5482" w:rsidRDefault="009A3EBA" w:rsidP="009A3EBA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514</w:t>
            </w:r>
          </w:p>
        </w:tc>
      </w:tr>
      <w:tr w:rsidR="009A3EBA" w:rsidRPr="005B5482" w14:paraId="64BEC4EC" w14:textId="77777777" w:rsidTr="00C200EE">
        <w:tc>
          <w:tcPr>
            <w:tcW w:w="3769" w:type="dxa"/>
          </w:tcPr>
          <w:p w14:paraId="0FFE6A04" w14:textId="77777777" w:rsidR="009A3EBA" w:rsidRPr="005B5482" w:rsidRDefault="009A3EBA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35DF90" w14:textId="0B517FEE" w:rsidR="009A3EBA" w:rsidRPr="005B5482" w:rsidRDefault="00DD6F18" w:rsidP="009A3EB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783,</w:t>
            </w:r>
            <w:r w:rsidR="00EF248E">
              <w:rPr>
                <w:rFonts w:ascii="BrowalliaUPC" w:hAnsi="BrowalliaUPC" w:cs="BrowalliaUPC"/>
                <w:sz w:val="24"/>
                <w:szCs w:val="24"/>
              </w:rPr>
              <w:t>62</w:t>
            </w:r>
            <w:r w:rsidR="006C7ED2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63CE756C" w14:textId="6F9FB7BD" w:rsidR="009A3EBA" w:rsidRPr="005B5482" w:rsidRDefault="009A3EBA" w:rsidP="009A3EB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972,937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027B8F79" w14:textId="3CE36957" w:rsidR="009A3EBA" w:rsidRPr="005B5482" w:rsidRDefault="00D20DD9" w:rsidP="009A3EB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746,19</w:t>
            </w:r>
            <w:r w:rsidR="008634F6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93BC343" w14:textId="5376FC99" w:rsidR="009A3EBA" w:rsidRPr="005B5482" w:rsidRDefault="009A3EBA" w:rsidP="009A3EBA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926,394</w:t>
            </w:r>
          </w:p>
        </w:tc>
      </w:tr>
      <w:tr w:rsidR="008634F6" w:rsidRPr="005B5482" w14:paraId="2699E941" w14:textId="77777777" w:rsidTr="00C200EE">
        <w:tc>
          <w:tcPr>
            <w:tcW w:w="3769" w:type="dxa"/>
          </w:tcPr>
          <w:p w14:paraId="3FB7FCDA" w14:textId="77777777" w:rsidR="008634F6" w:rsidRPr="005B5482" w:rsidRDefault="008634F6" w:rsidP="009A3EBA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06BFBC2" w14:textId="77777777" w:rsidR="008634F6" w:rsidRDefault="008634F6" w:rsidP="008634F6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9A5FCAC" w14:textId="77777777" w:rsidR="008634F6" w:rsidRPr="005B5482" w:rsidRDefault="008634F6" w:rsidP="008634F6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FDB18FF" w14:textId="77777777" w:rsidR="008634F6" w:rsidRDefault="008634F6" w:rsidP="008634F6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35A9F30" w14:textId="77777777" w:rsidR="008634F6" w:rsidRPr="005B5482" w:rsidRDefault="008634F6" w:rsidP="008634F6">
            <w:pPr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</w:tbl>
    <w:p w14:paraId="51CF681D" w14:textId="52C37B5D" w:rsidR="00C014C1" w:rsidRPr="005B5482" w:rsidRDefault="005B452F" w:rsidP="00E750B9">
      <w:pPr>
        <w:pStyle w:val="CordiaNew"/>
        <w:numPr>
          <w:ilvl w:val="1"/>
          <w:numId w:val="31"/>
        </w:numPr>
        <w:tabs>
          <w:tab w:val="clear" w:pos="4153"/>
          <w:tab w:val="left" w:pos="1350"/>
        </w:tabs>
        <w:ind w:left="981" w:hanging="56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มู</w:t>
      </w:r>
      <w:r w:rsidR="00C014C1" w:rsidRPr="005B5482">
        <w:rPr>
          <w:rFonts w:ascii="BrowalliaUPC" w:hAnsi="BrowalliaUPC" w:cs="BrowalliaUPC"/>
          <w:sz w:val="28"/>
          <w:szCs w:val="28"/>
          <w:cs/>
        </w:rPr>
        <w:t>ลค่ายุติธรรม</w:t>
      </w:r>
      <w:r w:rsidR="00954150" w:rsidRPr="005B5482">
        <w:rPr>
          <w:rFonts w:ascii="BrowalliaUPC" w:hAnsi="BrowalliaUPC" w:cs="BrowalliaUPC"/>
          <w:sz w:val="28"/>
          <w:szCs w:val="28"/>
          <w:cs/>
        </w:rPr>
        <w:t>ของเครื่องมือทางการเงิน</w:t>
      </w:r>
    </w:p>
    <w:p w14:paraId="1CD9F25C" w14:textId="77777777" w:rsidR="00C014C1" w:rsidRPr="005B5482" w:rsidRDefault="00C014C1" w:rsidP="00C01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</w:p>
    <w:p w14:paraId="7C8ED3C6" w14:textId="1978F914" w:rsidR="00A60109" w:rsidRPr="005B5482" w:rsidRDefault="00C014C1" w:rsidP="00A60109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ฝ่ายบริหารของบริษั</w:t>
      </w:r>
      <w:r w:rsidR="00A60109" w:rsidRPr="005B5482">
        <w:rPr>
          <w:rFonts w:ascii="BrowalliaUPC" w:hAnsi="BrowalliaUPC" w:cs="BrowalliaUPC"/>
          <w:sz w:val="28"/>
          <w:szCs w:val="28"/>
          <w:cs/>
        </w:rPr>
        <w:t>ท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06827FD5" w14:textId="7183E449" w:rsidR="00973075" w:rsidRPr="005B5482" w:rsidRDefault="00C014C1" w:rsidP="0050048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F6E9BF6" w14:textId="77777777" w:rsidR="00973075" w:rsidRPr="005B5482" w:rsidRDefault="00973075" w:rsidP="00A60109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2E4499EE" w14:textId="62ABDF05" w:rsidR="00C014C1" w:rsidRPr="005B5482" w:rsidRDefault="00C014C1" w:rsidP="00A60109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5B5482">
        <w:rPr>
          <w:rFonts w:ascii="BrowalliaUPC" w:hAnsi="BrowalliaUPC" w:cs="BrowalliaUPC"/>
          <w:sz w:val="28"/>
          <w:szCs w:val="28"/>
        </w:rPr>
        <w:t xml:space="preserve">31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C57C8D" w:rsidRPr="005B5482">
        <w:rPr>
          <w:rFonts w:ascii="BrowalliaUPC" w:hAnsi="BrowalliaUPC" w:cs="BrowalliaUPC"/>
          <w:sz w:val="28"/>
          <w:szCs w:val="28"/>
        </w:rPr>
        <w:t>6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C57C8D" w:rsidRPr="005B5482">
        <w:rPr>
          <w:rFonts w:ascii="BrowalliaUPC" w:hAnsi="BrowalliaUPC" w:cs="BrowalliaUPC"/>
          <w:sz w:val="28"/>
          <w:szCs w:val="28"/>
        </w:rPr>
        <w:t>5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มีดังต่อไปนี้</w:t>
      </w:r>
    </w:p>
    <w:p w14:paraId="7DEA860A" w14:textId="2925382D" w:rsidR="00E9600E" w:rsidRPr="005B5482" w:rsidRDefault="00E9600E" w:rsidP="00C014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tbl>
      <w:tblPr>
        <w:tblW w:w="8455" w:type="dxa"/>
        <w:tblInd w:w="90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1134"/>
        <w:gridCol w:w="1134"/>
        <w:gridCol w:w="1134"/>
        <w:gridCol w:w="1134"/>
      </w:tblGrid>
      <w:tr w:rsidR="00E9600E" w:rsidRPr="005B5482" w14:paraId="71E3CBE0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5F5ED8F7" w14:textId="77777777" w:rsidR="00E9600E" w:rsidRPr="005B5482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54B654E6" w14:textId="77777777" w:rsidR="00E9600E" w:rsidRPr="005B5482" w:rsidRDefault="00E9600E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E9600E" w:rsidRPr="005B5482" w14:paraId="09BD64B2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4B1145CA" w14:textId="77777777" w:rsidR="00E9600E" w:rsidRPr="005B5482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0AF2222" w14:textId="5A2ECB47" w:rsidR="00E9600E" w:rsidRPr="005B5482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  <w:r w:rsidR="00C80971"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และงบการเงินเฉพาะของบริษัท</w:t>
            </w:r>
          </w:p>
        </w:tc>
      </w:tr>
      <w:tr w:rsidR="00E9600E" w:rsidRPr="005B5482" w14:paraId="15D046A5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41CCBB55" w14:textId="77777777" w:rsidR="00E9600E" w:rsidRPr="005B5482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  <w:hideMark/>
          </w:tcPr>
          <w:p w14:paraId="663B8E55" w14:textId="61632604" w:rsidR="00E9600E" w:rsidRPr="005B5482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C57C8D" w:rsidRPr="005B5482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</w:tr>
      <w:tr w:rsidR="00E9600E" w:rsidRPr="005B5482" w14:paraId="2A6CEBDC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7232F3C4" w14:textId="77777777" w:rsidR="00E9600E" w:rsidRPr="005B5482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7BE9F84" w14:textId="77777777" w:rsidR="00E9600E" w:rsidRPr="005B5482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6FA416D" w14:textId="77777777" w:rsidR="00E9600E" w:rsidRPr="005B5482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9ACCE75" w14:textId="77777777" w:rsidR="00E9600E" w:rsidRPr="005B5482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57952DE" w14:textId="77777777" w:rsidR="00E9600E" w:rsidRPr="005B5482" w:rsidRDefault="00E9600E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E9600E" w:rsidRPr="005B5482" w14:paraId="361682E2" w14:textId="77777777" w:rsidTr="00DB169C">
        <w:trPr>
          <w:tblHeader/>
        </w:trPr>
        <w:tc>
          <w:tcPr>
            <w:tcW w:w="3919" w:type="dxa"/>
            <w:shd w:val="clear" w:color="auto" w:fill="auto"/>
          </w:tcPr>
          <w:p w14:paraId="0A7C8187" w14:textId="77777777" w:rsidR="00E9600E" w:rsidRPr="005B5482" w:rsidRDefault="00E9600E" w:rsidP="00CE5B5B">
            <w:pPr>
              <w:snapToGrid w:val="0"/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81C0E0" w14:textId="77777777" w:rsidR="00E9600E" w:rsidRPr="005B5482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D1515A" w14:textId="77777777" w:rsidR="00E9600E" w:rsidRPr="005B5482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2ACCD4" w14:textId="77777777" w:rsidR="00E9600E" w:rsidRPr="005B5482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00A067" w14:textId="77777777" w:rsidR="00E9600E" w:rsidRPr="005B5482" w:rsidRDefault="00E9600E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9600E" w:rsidRPr="005B5482" w14:paraId="3B18784C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</w:tcPr>
          <w:p w14:paraId="18A7EE6C" w14:textId="5283F965" w:rsidR="00E9600E" w:rsidRPr="005B5482" w:rsidRDefault="00B8073B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D72624C" w14:textId="77777777" w:rsidR="00E9600E" w:rsidRPr="005B5482" w:rsidRDefault="00E9600E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831FF3D" w14:textId="77777777" w:rsidR="00E9600E" w:rsidRPr="005B5482" w:rsidRDefault="00E9600E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11983EE" w14:textId="77777777" w:rsidR="00E9600E" w:rsidRPr="005B5482" w:rsidRDefault="00E9600E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AE700D9" w14:textId="77777777" w:rsidR="00E9600E" w:rsidRPr="005B5482" w:rsidRDefault="00E9600E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D331C" w:rsidRPr="005B5482" w14:paraId="33A0BE84" w14:textId="77777777" w:rsidTr="00DB169C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  <w:hideMark/>
          </w:tcPr>
          <w:p w14:paraId="34CBD201" w14:textId="77777777" w:rsidR="00ED331C" w:rsidRPr="005B5482" w:rsidRDefault="00ED331C" w:rsidP="00ED331C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A443467" w14:textId="5F85BADC" w:rsidR="00ED331C" w:rsidRPr="005B5482" w:rsidRDefault="00D20DD9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59B0431" w14:textId="5B0502F9" w:rsidR="00ED331C" w:rsidRPr="005B5482" w:rsidRDefault="00D20DD9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6FCD585" w14:textId="285E7645" w:rsidR="00ED331C" w:rsidRPr="005B5482" w:rsidRDefault="00D20DD9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C9823C3" w14:textId="1697020B" w:rsidR="00ED331C" w:rsidRPr="005B5482" w:rsidRDefault="00D20DD9" w:rsidP="00ED331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34</w:t>
            </w:r>
          </w:p>
        </w:tc>
      </w:tr>
    </w:tbl>
    <w:p w14:paraId="13E8EAA5" w14:textId="697E7CAD" w:rsidR="00E9600E" w:rsidRPr="005B5482" w:rsidRDefault="00E9600E" w:rsidP="0028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both"/>
        <w:rPr>
          <w:rFonts w:ascii="BrowalliaUPC" w:hAnsi="BrowalliaUPC" w:cs="BrowalliaUPC"/>
          <w:sz w:val="36"/>
          <w:szCs w:val="36"/>
        </w:rPr>
      </w:pPr>
    </w:p>
    <w:tbl>
      <w:tblPr>
        <w:tblW w:w="8455" w:type="dxa"/>
        <w:tblInd w:w="90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1134"/>
        <w:gridCol w:w="1134"/>
        <w:gridCol w:w="1134"/>
        <w:gridCol w:w="1134"/>
      </w:tblGrid>
      <w:tr w:rsidR="00C600E4" w:rsidRPr="005B5482" w14:paraId="4CED920A" w14:textId="77777777" w:rsidTr="00C600E4">
        <w:trPr>
          <w:tblHeader/>
        </w:trPr>
        <w:tc>
          <w:tcPr>
            <w:tcW w:w="3919" w:type="dxa"/>
            <w:shd w:val="clear" w:color="auto" w:fill="auto"/>
          </w:tcPr>
          <w:p w14:paraId="52AEDC3A" w14:textId="77777777" w:rsidR="00C600E4" w:rsidRPr="005B5482" w:rsidRDefault="00C600E4" w:rsidP="00284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19437BB5" w14:textId="77777777" w:rsidR="00C600E4" w:rsidRPr="005B5482" w:rsidRDefault="00C600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C600E4" w:rsidRPr="005B5482" w14:paraId="3715F989" w14:textId="77777777" w:rsidTr="00C600E4">
        <w:trPr>
          <w:tblHeader/>
        </w:trPr>
        <w:tc>
          <w:tcPr>
            <w:tcW w:w="3919" w:type="dxa"/>
            <w:shd w:val="clear" w:color="auto" w:fill="auto"/>
          </w:tcPr>
          <w:p w14:paraId="510867D1" w14:textId="77777777" w:rsidR="00C600E4" w:rsidRPr="005B5482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4A83A321" w14:textId="5C507D37" w:rsidR="00C600E4" w:rsidRPr="005B5482" w:rsidRDefault="00C80971" w:rsidP="00C60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C600E4" w:rsidRPr="005B5482" w14:paraId="47961099" w14:textId="77777777" w:rsidTr="00C600E4">
        <w:trPr>
          <w:tblHeader/>
        </w:trPr>
        <w:tc>
          <w:tcPr>
            <w:tcW w:w="3919" w:type="dxa"/>
            <w:shd w:val="clear" w:color="auto" w:fill="auto"/>
          </w:tcPr>
          <w:p w14:paraId="6112E0B9" w14:textId="77777777" w:rsidR="00C600E4" w:rsidRPr="005B5482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2C43FEE3" w14:textId="74E1EA29" w:rsidR="00C600E4" w:rsidRPr="005B5482" w:rsidRDefault="00C600E4" w:rsidP="00C600E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C57C8D" w:rsidRPr="005B5482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C600E4" w:rsidRPr="005B5482" w14:paraId="39308B3E" w14:textId="77777777" w:rsidTr="00CE5B5B">
        <w:trPr>
          <w:tblHeader/>
        </w:trPr>
        <w:tc>
          <w:tcPr>
            <w:tcW w:w="3919" w:type="dxa"/>
            <w:shd w:val="clear" w:color="auto" w:fill="auto"/>
          </w:tcPr>
          <w:p w14:paraId="63079805" w14:textId="77777777" w:rsidR="00C600E4" w:rsidRPr="005B5482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55FDADF" w14:textId="77777777" w:rsidR="00C600E4" w:rsidRPr="005B5482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95C7BCC" w14:textId="77777777" w:rsidR="00C600E4" w:rsidRPr="005B5482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C061255" w14:textId="77777777" w:rsidR="00C600E4" w:rsidRPr="005B5482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FFA1CD1" w14:textId="77777777" w:rsidR="00C600E4" w:rsidRPr="005B5482" w:rsidRDefault="00C600E4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C600E4" w:rsidRPr="008B3C12" w14:paraId="2F2B0A50" w14:textId="77777777" w:rsidTr="00CE5B5B">
        <w:trPr>
          <w:tblHeader/>
        </w:trPr>
        <w:tc>
          <w:tcPr>
            <w:tcW w:w="3919" w:type="dxa"/>
            <w:shd w:val="clear" w:color="auto" w:fill="auto"/>
          </w:tcPr>
          <w:p w14:paraId="165A932E" w14:textId="77777777" w:rsidR="00C600E4" w:rsidRPr="001E16A2" w:rsidRDefault="00C600E4" w:rsidP="00CE5B5B">
            <w:pPr>
              <w:snapToGrid w:val="0"/>
              <w:spacing w:line="240" w:lineRule="auto"/>
              <w:ind w:left="276" w:hanging="276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CD1465" w14:textId="77777777" w:rsidR="00C600E4" w:rsidRPr="008B3C12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942182" w14:textId="77777777" w:rsidR="00C600E4" w:rsidRPr="008B3C12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D6689E" w14:textId="77777777" w:rsidR="00C600E4" w:rsidRPr="008B3C12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7860EC" w14:textId="77777777" w:rsidR="00C600E4" w:rsidRPr="008B3C12" w:rsidRDefault="00C600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600E4" w:rsidRPr="005B5482" w14:paraId="143BAA02" w14:textId="77777777" w:rsidTr="00CE5B5B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</w:tcPr>
          <w:p w14:paraId="21376AF8" w14:textId="77777777" w:rsidR="00C600E4" w:rsidRPr="005B5482" w:rsidRDefault="00C600E4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60F5FA4" w14:textId="77777777" w:rsidR="00C600E4" w:rsidRPr="005B5482" w:rsidRDefault="00C600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6D51594" w14:textId="77777777" w:rsidR="00C600E4" w:rsidRPr="005B5482" w:rsidRDefault="00C600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7A9CA65" w14:textId="77777777" w:rsidR="00C600E4" w:rsidRPr="005B5482" w:rsidRDefault="00C600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7C679CD" w14:textId="77777777" w:rsidR="00C600E4" w:rsidRPr="005B5482" w:rsidRDefault="00C600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C57C8D" w:rsidRPr="005B5482" w14:paraId="3B784C63" w14:textId="77777777" w:rsidTr="00CE5B5B">
        <w:trPr>
          <w:tblHeader/>
        </w:trPr>
        <w:tc>
          <w:tcPr>
            <w:tcW w:w="3919" w:type="dxa"/>
            <w:tcBorders>
              <w:bottom w:val="nil"/>
            </w:tcBorders>
            <w:shd w:val="clear" w:color="auto" w:fill="auto"/>
            <w:hideMark/>
          </w:tcPr>
          <w:p w14:paraId="4FF5BE01" w14:textId="77777777" w:rsidR="00C57C8D" w:rsidRPr="005B5482" w:rsidRDefault="00C57C8D" w:rsidP="00C57C8D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1871DCF" w14:textId="288909CB" w:rsidR="00C57C8D" w:rsidRPr="005B5482" w:rsidRDefault="00C57C8D" w:rsidP="00C57C8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78F41D3" w14:textId="2C497023" w:rsidR="00C57C8D" w:rsidRPr="005B5482" w:rsidRDefault="00C57C8D" w:rsidP="00C57C8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111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DDD1B43" w14:textId="185FBBD2" w:rsidR="00C57C8D" w:rsidRPr="005B5482" w:rsidRDefault="00C57C8D" w:rsidP="00C57C8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66BAA7D" w14:textId="2BB5173F" w:rsidR="00C57C8D" w:rsidRPr="005B5482" w:rsidRDefault="00C57C8D" w:rsidP="00C57C8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111</w:t>
            </w:r>
          </w:p>
        </w:tc>
      </w:tr>
    </w:tbl>
    <w:p w14:paraId="3FA3AF66" w14:textId="030E0E96" w:rsidR="00A53E31" w:rsidRDefault="00A53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46C719DE" w14:textId="3EC4F7FD" w:rsidR="00D1546F" w:rsidRPr="005B5482" w:rsidRDefault="00D1546F" w:rsidP="00E750B9">
      <w:pPr>
        <w:pStyle w:val="CordiaNew"/>
        <w:numPr>
          <w:ilvl w:val="1"/>
          <w:numId w:val="31"/>
        </w:numPr>
        <w:tabs>
          <w:tab w:val="clear" w:pos="4153"/>
          <w:tab w:val="left" w:pos="720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นโยบายการ</w:t>
      </w:r>
      <w:r w:rsidR="00BE305F" w:rsidRPr="005B5482">
        <w:rPr>
          <w:rFonts w:ascii="BrowalliaUPC" w:hAnsi="BrowalliaUPC" w:cs="BrowalliaUPC"/>
          <w:sz w:val="28"/>
          <w:szCs w:val="28"/>
          <w:cs/>
        </w:rPr>
        <w:t>บริหาร</w:t>
      </w:r>
      <w:r w:rsidRPr="005B5482">
        <w:rPr>
          <w:rFonts w:ascii="BrowalliaUPC" w:hAnsi="BrowalliaUPC" w:cs="BrowalliaUPC"/>
          <w:sz w:val="28"/>
          <w:szCs w:val="28"/>
          <w:cs/>
        </w:rPr>
        <w:t>ความเสี่ยงทางด้านการเงิน</w:t>
      </w:r>
      <w:r w:rsidRPr="005B5482">
        <w:rPr>
          <w:rFonts w:ascii="BrowalliaUPC" w:hAnsi="BrowalliaUPC" w:cs="BrowalliaUPC"/>
          <w:sz w:val="28"/>
          <w:szCs w:val="28"/>
        </w:rPr>
        <w:t xml:space="preserve">   </w:t>
      </w:r>
    </w:p>
    <w:p w14:paraId="42135DFF" w14:textId="77777777" w:rsidR="009135CF" w:rsidRPr="008B3C12" w:rsidRDefault="009135CF" w:rsidP="0040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426"/>
        <w:jc w:val="both"/>
        <w:rPr>
          <w:rFonts w:ascii="BrowalliaUPC" w:hAnsi="BrowalliaUPC" w:cs="BrowalliaUPC"/>
          <w:b/>
          <w:bCs/>
          <w:sz w:val="20"/>
          <w:szCs w:val="20"/>
          <w:cs/>
        </w:rPr>
      </w:pPr>
    </w:p>
    <w:p w14:paraId="1453C91C" w14:textId="25680A26" w:rsidR="00C57C8D" w:rsidRPr="005B5482" w:rsidRDefault="00C66BB2" w:rsidP="00DD1536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5B5482">
        <w:rPr>
          <w:rFonts w:ascii="BrowalliaUPC" w:hAnsi="BrowalliaUPC" w:cs="BrowalliaUPC"/>
          <w:sz w:val="28"/>
          <w:szCs w:val="28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5B5482">
        <w:rPr>
          <w:rFonts w:ascii="BrowalliaUPC" w:hAnsi="BrowalliaUPC" w:cs="BrowalliaUPC"/>
          <w:sz w:val="28"/>
          <w:szCs w:val="28"/>
          <w:cs/>
        </w:rPr>
        <w:t>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  <w:r w:rsidR="00B659E0"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B659E0" w:rsidRPr="005B5482">
        <w:rPr>
          <w:rFonts w:ascii="BrowalliaUPC" w:hAnsi="BrowalliaUPC" w:cs="BrowalliaUPC"/>
          <w:sz w:val="28"/>
          <w:szCs w:val="28"/>
          <w:cs/>
        </w:rPr>
        <w:t>โดยกลุ่มบริษัทมีนโยบายในการบริหาร</w:t>
      </w:r>
      <w:r w:rsidR="00B659E0" w:rsidRPr="005B5482">
        <w:rPr>
          <w:rFonts w:ascii="BrowalliaUPC" w:hAnsi="BrowalliaUPC" w:cs="BrowalliaUPC"/>
          <w:color w:val="auto"/>
          <w:sz w:val="28"/>
          <w:szCs w:val="28"/>
          <w:cs/>
        </w:rPr>
        <w:t>ความเสี่ยง ดังนี้</w:t>
      </w:r>
    </w:p>
    <w:p w14:paraId="3946E18E" w14:textId="77777777" w:rsidR="00C57C8D" w:rsidRPr="001E16A2" w:rsidRDefault="00C57C8D" w:rsidP="004055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/>
        <w:jc w:val="thaiDistribute"/>
        <w:rPr>
          <w:rFonts w:ascii="BrowalliaUPC" w:hAnsi="BrowalliaUPC" w:cs="BrowalliaUPC"/>
          <w:u w:val="single"/>
        </w:rPr>
      </w:pPr>
    </w:p>
    <w:p w14:paraId="345E3CCF" w14:textId="77777777" w:rsidR="00645126" w:rsidRPr="005B5482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5B5482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ความเสี่ยงด้านสภาพคล่อง</w:t>
      </w:r>
    </w:p>
    <w:p w14:paraId="308F5C8A" w14:textId="3A92FCFE" w:rsidR="00DD1536" w:rsidRPr="005B5482" w:rsidRDefault="00C66BB2" w:rsidP="00284AAA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</w:t>
      </w:r>
      <w:r w:rsidR="00645126" w:rsidRPr="005B5482">
        <w:rPr>
          <w:rFonts w:ascii="BrowalliaUPC" w:hAnsi="BrowalliaUPC" w:cs="BrowalliaUPC"/>
          <w:color w:val="auto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</w:t>
      </w:r>
      <w:r w:rsidR="00D20A83" w:rsidRPr="005B5482">
        <w:rPr>
          <w:rFonts w:ascii="BrowalliaUPC" w:hAnsi="BrowalliaUPC" w:cs="BrowalliaUPC"/>
          <w:color w:val="auto"/>
          <w:sz w:val="28"/>
          <w:szCs w:val="28"/>
          <w:cs/>
        </w:rPr>
        <w:t xml:space="preserve"> 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03F59E3A" w14:textId="77777777" w:rsidR="00284AAA" w:rsidRDefault="00284AAA" w:rsidP="00284AAA">
      <w:pPr>
        <w:pStyle w:val="CordiaNew"/>
        <w:tabs>
          <w:tab w:val="clear" w:pos="4153"/>
          <w:tab w:val="left" w:pos="720"/>
        </w:tabs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6E06DC31" w14:textId="51AB297E" w:rsidR="005C53B2" w:rsidRPr="005B5482" w:rsidRDefault="009A2C93" w:rsidP="00284AAA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t>หนี้สินทางการเงิน</w:t>
      </w:r>
      <w:r w:rsidR="006A3DBA" w:rsidRPr="005B5482">
        <w:rPr>
          <w:rFonts w:ascii="BrowalliaUPC" w:hAnsi="BrowalliaUPC" w:cs="BrowalliaUPC"/>
          <w:color w:val="auto"/>
          <w:sz w:val="28"/>
          <w:szCs w:val="28"/>
          <w:cs/>
        </w:rPr>
        <w:t xml:space="preserve"> ณ วันที่ </w:t>
      </w:r>
      <w:r w:rsidR="006A3DBA" w:rsidRPr="005B5482">
        <w:rPr>
          <w:rFonts w:ascii="BrowalliaUPC" w:hAnsi="BrowalliaUPC" w:cs="BrowalliaUPC"/>
          <w:color w:val="auto"/>
          <w:sz w:val="28"/>
          <w:szCs w:val="28"/>
        </w:rPr>
        <w:t xml:space="preserve">31 </w:t>
      </w:r>
      <w:r w:rsidR="006A3DBA" w:rsidRPr="005B5482">
        <w:rPr>
          <w:rFonts w:ascii="BrowalliaUPC" w:hAnsi="BrowalliaUPC" w:cs="BrowalliaUPC"/>
          <w:color w:val="auto"/>
          <w:sz w:val="28"/>
          <w:szCs w:val="28"/>
          <w:cs/>
        </w:rPr>
        <w:t xml:space="preserve">ธันวาคม </w:t>
      </w:r>
      <w:r w:rsidR="006A3DBA" w:rsidRPr="005B5482">
        <w:rPr>
          <w:rFonts w:ascii="BrowalliaUPC" w:hAnsi="BrowalliaUPC" w:cs="BrowalliaUPC"/>
          <w:color w:val="auto"/>
          <w:sz w:val="28"/>
          <w:szCs w:val="28"/>
        </w:rPr>
        <w:t>256</w:t>
      </w:r>
      <w:r w:rsidR="00C57C8D" w:rsidRPr="005B5482">
        <w:rPr>
          <w:rFonts w:ascii="BrowalliaUPC" w:hAnsi="BrowalliaUPC" w:cs="BrowalliaUPC"/>
          <w:color w:val="auto"/>
          <w:sz w:val="28"/>
          <w:szCs w:val="28"/>
        </w:rPr>
        <w:t>6</w:t>
      </w:r>
      <w:r w:rsidR="006A3DBA" w:rsidRPr="005B5482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6A3DBA" w:rsidRPr="005B5482">
        <w:rPr>
          <w:rFonts w:ascii="BrowalliaUPC" w:hAnsi="BrowalliaUPC" w:cs="BrowalliaUPC"/>
          <w:color w:val="auto"/>
          <w:sz w:val="28"/>
          <w:szCs w:val="28"/>
          <w:cs/>
        </w:rPr>
        <w:t xml:space="preserve">และ </w:t>
      </w:r>
      <w:r w:rsidR="006A3DBA" w:rsidRPr="005B5482">
        <w:rPr>
          <w:rFonts w:ascii="BrowalliaUPC" w:hAnsi="BrowalliaUPC" w:cs="BrowalliaUPC"/>
          <w:color w:val="auto"/>
          <w:sz w:val="28"/>
          <w:szCs w:val="28"/>
        </w:rPr>
        <w:t>256</w:t>
      </w:r>
      <w:r w:rsidR="00C57C8D" w:rsidRPr="005B5482">
        <w:rPr>
          <w:rFonts w:ascii="BrowalliaUPC" w:hAnsi="BrowalliaUPC" w:cs="BrowalliaUPC"/>
          <w:color w:val="auto"/>
          <w:sz w:val="28"/>
          <w:szCs w:val="28"/>
        </w:rPr>
        <w:t>5</w:t>
      </w:r>
      <w:r w:rsidR="006A3DBA" w:rsidRPr="005B5482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6A3DBA" w:rsidRPr="005B5482">
        <w:rPr>
          <w:rFonts w:ascii="BrowalliaUPC" w:hAnsi="BrowalliaUPC" w:cs="BrowalliaUPC"/>
          <w:color w:val="auto"/>
          <w:sz w:val="28"/>
          <w:szCs w:val="28"/>
          <w:cs/>
        </w:rPr>
        <w:t xml:space="preserve">มีระยะเวลาที่ครบกำหนดชำระ ดังนี้ </w:t>
      </w:r>
    </w:p>
    <w:p w14:paraId="7471952E" w14:textId="77777777" w:rsidR="00284AAA" w:rsidRPr="008B3C12" w:rsidRDefault="00284AAA" w:rsidP="00284AAA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572B3C" w:rsidRPr="005B5482" w14:paraId="584743F0" w14:textId="77777777" w:rsidTr="009B399F">
        <w:trPr>
          <w:tblHeader/>
        </w:trPr>
        <w:tc>
          <w:tcPr>
            <w:tcW w:w="2778" w:type="dxa"/>
          </w:tcPr>
          <w:p w14:paraId="5A36F97D" w14:textId="77777777" w:rsidR="00D267C5" w:rsidRPr="005B5482" w:rsidRDefault="00D267C5" w:rsidP="00284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0A0E0E4D" w14:textId="77777777" w:rsidR="00D267C5" w:rsidRPr="005B5482" w:rsidRDefault="00D267C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572B3C" w:rsidRPr="005B5482" w14:paraId="49D7DAE0" w14:textId="77777777" w:rsidTr="009B399F">
        <w:trPr>
          <w:tblHeader/>
        </w:trPr>
        <w:tc>
          <w:tcPr>
            <w:tcW w:w="2778" w:type="dxa"/>
          </w:tcPr>
          <w:p w14:paraId="41062F38" w14:textId="77777777" w:rsidR="00D267C5" w:rsidRPr="005B5482" w:rsidRDefault="00D267C5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54E59CD" w14:textId="58BCB8D6" w:rsidR="00D267C5" w:rsidRPr="005B5482" w:rsidRDefault="00D267C5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72B3C" w:rsidRPr="005B5482" w14:paraId="378F3E94" w14:textId="77777777" w:rsidTr="009B399F">
        <w:trPr>
          <w:tblHeader/>
        </w:trPr>
        <w:tc>
          <w:tcPr>
            <w:tcW w:w="2778" w:type="dxa"/>
          </w:tcPr>
          <w:p w14:paraId="78F48F33" w14:textId="77777777" w:rsidR="00D267C5" w:rsidRPr="005B5482" w:rsidRDefault="00D267C5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92690D6" w14:textId="3EE983FB" w:rsidR="00D267C5" w:rsidRPr="00222982" w:rsidRDefault="00D267C5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22982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C57C8D" w:rsidRPr="00222982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</w:tr>
      <w:tr w:rsidR="00572B3C" w:rsidRPr="005B5482" w14:paraId="64E2CFD8" w14:textId="77777777" w:rsidTr="009B399F">
        <w:trPr>
          <w:tblHeader/>
        </w:trPr>
        <w:tc>
          <w:tcPr>
            <w:tcW w:w="2778" w:type="dxa"/>
          </w:tcPr>
          <w:p w14:paraId="0D608FA2" w14:textId="77777777" w:rsidR="00D267C5" w:rsidRPr="005B5482" w:rsidRDefault="00D267C5" w:rsidP="00D267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C72E17D" w14:textId="76F359F7" w:rsidR="00D267C5" w:rsidRPr="005B5482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6E41559E" w14:textId="5BF5AD31" w:rsidR="00D267C5" w:rsidRPr="005B5482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5B7E8D1A" w14:textId="1C0DDCD5" w:rsidR="00D267C5" w:rsidRPr="005B5482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20F7FE48" w14:textId="77777777" w:rsidR="00D267C5" w:rsidRPr="005B5482" w:rsidRDefault="00D267C5" w:rsidP="00D267C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572B3C" w:rsidRPr="008B3C12" w14:paraId="698AECDB" w14:textId="77777777" w:rsidTr="009B399F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28E4522A" w14:textId="3CE9BB58" w:rsidR="00D267C5" w:rsidRPr="008B3C12" w:rsidRDefault="00D267C5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A30CE5A" w14:textId="77777777" w:rsidR="00D267C5" w:rsidRPr="008B3C12" w:rsidRDefault="00D267C5" w:rsidP="00CE5B5B">
            <w:pPr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693C46" w14:textId="77777777" w:rsidR="00D267C5" w:rsidRPr="008B3C12" w:rsidRDefault="00D267C5" w:rsidP="00CE5B5B">
            <w:pPr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939FA48" w14:textId="77777777" w:rsidR="00D267C5" w:rsidRPr="008B3C12" w:rsidRDefault="00D267C5" w:rsidP="00CE5B5B">
            <w:pPr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043867A" w14:textId="77777777" w:rsidR="00D267C5" w:rsidRPr="008B3C12" w:rsidRDefault="00D267C5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8F584E" w:rsidRPr="005B5482" w14:paraId="4917A5DA" w14:textId="77777777" w:rsidTr="009B399F">
        <w:tc>
          <w:tcPr>
            <w:tcW w:w="2778" w:type="dxa"/>
            <w:tcBorders>
              <w:bottom w:val="nil"/>
            </w:tcBorders>
          </w:tcPr>
          <w:p w14:paraId="1EB937D2" w14:textId="23E881BC" w:rsidR="008F584E" w:rsidRPr="005B5482" w:rsidRDefault="008F584E" w:rsidP="008F584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29F42A3" w14:textId="00B6116E" w:rsidR="008F584E" w:rsidRPr="005B5482" w:rsidRDefault="00DF6FA2" w:rsidP="008F584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5,000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2CC4EC3" w14:textId="4996E6F5" w:rsidR="008F584E" w:rsidRPr="005B5482" w:rsidRDefault="001413B4" w:rsidP="008F584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2F69018" w14:textId="11BFAC8F" w:rsidR="008F584E" w:rsidRPr="005B5482" w:rsidRDefault="001413B4" w:rsidP="008F584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802A8EE" w14:textId="1ABB6E6B" w:rsidR="008F584E" w:rsidRPr="005B5482" w:rsidRDefault="004C54B7" w:rsidP="008F584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5,000</w:t>
            </w:r>
          </w:p>
        </w:tc>
      </w:tr>
      <w:tr w:rsidR="00DF6FA2" w:rsidRPr="005B5482" w14:paraId="2A65DCE7" w14:textId="77777777" w:rsidTr="009B399F">
        <w:tc>
          <w:tcPr>
            <w:tcW w:w="2778" w:type="dxa"/>
            <w:tcBorders>
              <w:bottom w:val="nil"/>
            </w:tcBorders>
          </w:tcPr>
          <w:p w14:paraId="504541DE" w14:textId="220B4E12" w:rsidR="00DF6FA2" w:rsidRPr="005B5482" w:rsidRDefault="00AF6245" w:rsidP="008F584E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เงินกู้ยืม</w:t>
            </w:r>
            <w:r w:rsidR="009E51C7">
              <w:rPr>
                <w:rFonts w:ascii="BrowalliaUPC" w:hAnsi="BrowalliaUPC" w:cs="BrowalliaUPC" w:hint="cs"/>
                <w:sz w:val="24"/>
                <w:szCs w:val="24"/>
                <w:cs/>
              </w:rPr>
              <w:t>ระยะสั้นจากบุคคลอื่น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BFCC78E" w14:textId="4ACC34C3" w:rsidR="00DF6FA2" w:rsidRPr="00C605C6" w:rsidRDefault="00C605C6" w:rsidP="00C605C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B804742" w14:textId="77FDA88D" w:rsidR="00DF6FA2" w:rsidRPr="005B5482" w:rsidRDefault="001413B4" w:rsidP="008F584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55,000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33AA36B" w14:textId="014B950A" w:rsidR="00DF6FA2" w:rsidRPr="005B5482" w:rsidRDefault="001413B4" w:rsidP="008F584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B9BFDD5" w14:textId="206445D1" w:rsidR="00DF6FA2" w:rsidRPr="005B5482" w:rsidRDefault="00460753" w:rsidP="008F584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55,000</w:t>
            </w:r>
          </w:p>
        </w:tc>
      </w:tr>
      <w:tr w:rsidR="008F584E" w:rsidRPr="005B5482" w14:paraId="15B2F5A8" w14:textId="77777777" w:rsidTr="009B399F">
        <w:tc>
          <w:tcPr>
            <w:tcW w:w="2778" w:type="dxa"/>
            <w:tcBorders>
              <w:bottom w:val="nil"/>
            </w:tcBorders>
          </w:tcPr>
          <w:p w14:paraId="6A88388F" w14:textId="25B6C021" w:rsidR="008F584E" w:rsidRPr="005B5482" w:rsidRDefault="008F584E" w:rsidP="008F584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6EEB9CB" w14:textId="75798E34" w:rsidR="008F584E" w:rsidRPr="005B5482" w:rsidRDefault="00C605C6" w:rsidP="008F584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178,438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F5A4D2F" w14:textId="5938193D" w:rsidR="008F584E" w:rsidRPr="005B5482" w:rsidRDefault="001413B4" w:rsidP="008F584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64FAC8A" w14:textId="4BA13EC1" w:rsidR="008F584E" w:rsidRPr="005B5482" w:rsidRDefault="001413B4" w:rsidP="008F584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99AE0E9" w14:textId="70ABE5EA" w:rsidR="008F584E" w:rsidRPr="005B5482" w:rsidRDefault="00460753" w:rsidP="008F584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178,438</w:t>
            </w:r>
          </w:p>
        </w:tc>
      </w:tr>
      <w:tr w:rsidR="008F584E" w:rsidRPr="005B5482" w14:paraId="412D2DAF" w14:textId="77777777" w:rsidTr="009B399F">
        <w:tc>
          <w:tcPr>
            <w:tcW w:w="2778" w:type="dxa"/>
            <w:tcBorders>
              <w:bottom w:val="nil"/>
            </w:tcBorders>
          </w:tcPr>
          <w:p w14:paraId="33D8D0F0" w14:textId="5AF12D7B" w:rsidR="008F584E" w:rsidRPr="005B5482" w:rsidRDefault="008F584E" w:rsidP="008F584E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>เจ้าหนี้การค้า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FD45C62" w14:textId="0FC3BDBA" w:rsidR="008F584E" w:rsidRPr="005B5482" w:rsidRDefault="00C605C6" w:rsidP="008F584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30,651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0E8E33C" w14:textId="582D2847" w:rsidR="008F584E" w:rsidRPr="005B5482" w:rsidRDefault="001413B4" w:rsidP="008F584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1624125" w14:textId="03F14CB5" w:rsidR="008F584E" w:rsidRPr="005B5482" w:rsidRDefault="001413B4" w:rsidP="008F584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16A2C2A" w14:textId="0586C09A" w:rsidR="008F584E" w:rsidRPr="005B5482" w:rsidRDefault="00460753" w:rsidP="008F584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30,651</w:t>
            </w:r>
          </w:p>
        </w:tc>
      </w:tr>
      <w:tr w:rsidR="00F90BD6" w:rsidRPr="005B5482" w14:paraId="342C215B" w14:textId="77777777" w:rsidTr="009B399F">
        <w:tc>
          <w:tcPr>
            <w:tcW w:w="2778" w:type="dxa"/>
            <w:tcBorders>
              <w:bottom w:val="nil"/>
            </w:tcBorders>
          </w:tcPr>
          <w:p w14:paraId="7DE24031" w14:textId="1FF445E9" w:rsidR="00F90BD6" w:rsidRPr="005B5482" w:rsidRDefault="00F90BD6" w:rsidP="00F90BD6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BC58C89" w14:textId="23EAE7A0" w:rsidR="00F90BD6" w:rsidRPr="005B5482" w:rsidRDefault="00C605C6" w:rsidP="00F90BD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46,841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4AD63FA" w14:textId="576F13F1" w:rsidR="00F90BD6" w:rsidRPr="005B5482" w:rsidRDefault="001413B4" w:rsidP="00F90BD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AE11934" w14:textId="5B186B7B" w:rsidR="00F90BD6" w:rsidRPr="005B5482" w:rsidRDefault="001413B4" w:rsidP="00F90BD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90C041" w14:textId="21006C3E" w:rsidR="00F90BD6" w:rsidRPr="005B5482" w:rsidRDefault="00460753" w:rsidP="00F90BD6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46,841</w:t>
            </w:r>
          </w:p>
        </w:tc>
      </w:tr>
      <w:tr w:rsidR="00F8518C" w:rsidRPr="005B5482" w14:paraId="3874BC08" w14:textId="77777777" w:rsidTr="009B399F">
        <w:tc>
          <w:tcPr>
            <w:tcW w:w="2778" w:type="dxa"/>
            <w:tcBorders>
              <w:bottom w:val="nil"/>
            </w:tcBorders>
          </w:tcPr>
          <w:p w14:paraId="3F82959A" w14:textId="77777777" w:rsidR="00F8518C" w:rsidRPr="005B5482" w:rsidRDefault="00F8518C" w:rsidP="00F8518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  <w:p w14:paraId="0A521335" w14:textId="690D54FE" w:rsidR="00F8518C" w:rsidRPr="005B5482" w:rsidRDefault="00F8518C" w:rsidP="00F8518C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5273AB2" w14:textId="77777777" w:rsidR="00F8518C" w:rsidRDefault="00F8518C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9B78FEE" w14:textId="1FB09947" w:rsidR="00C605C6" w:rsidRPr="005B5482" w:rsidRDefault="00C605C6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16,757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78F9430" w14:textId="77777777" w:rsidR="00F8518C" w:rsidRDefault="00F8518C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62194F5D" w14:textId="5ED81319" w:rsidR="001413B4" w:rsidRPr="005B5482" w:rsidRDefault="001413B4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34,475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57DCA6C" w14:textId="77777777" w:rsidR="00F8518C" w:rsidRDefault="00F8518C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0067B94" w14:textId="15CB3FAE" w:rsidR="001413B4" w:rsidRPr="005B5482" w:rsidRDefault="001413B4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1E8681" w14:textId="77777777" w:rsidR="00F8518C" w:rsidRDefault="00F8518C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13BF999C" w14:textId="7BE5F2E1" w:rsidR="00460753" w:rsidRPr="005B5482" w:rsidRDefault="00E7026A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51,232</w:t>
            </w:r>
          </w:p>
        </w:tc>
      </w:tr>
      <w:tr w:rsidR="00F8518C" w:rsidRPr="005B5482" w14:paraId="7966AF9B" w14:textId="77777777" w:rsidTr="009B399F">
        <w:tc>
          <w:tcPr>
            <w:tcW w:w="2778" w:type="dxa"/>
            <w:tcBorders>
              <w:bottom w:val="nil"/>
            </w:tcBorders>
          </w:tcPr>
          <w:p w14:paraId="448D6EAD" w14:textId="54166EF3" w:rsidR="00F8518C" w:rsidRPr="005B5482" w:rsidRDefault="00F8518C" w:rsidP="00F8518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0DBBAAB" w14:textId="54F50AB0" w:rsidR="00F8518C" w:rsidRPr="005B5482" w:rsidRDefault="00C605C6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894E11B" w14:textId="54009E2D" w:rsidR="00F8518C" w:rsidRPr="005B5482" w:rsidRDefault="001413B4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7,627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28C7804" w14:textId="4475EA90" w:rsidR="00F8518C" w:rsidRPr="005B5482" w:rsidRDefault="001413B4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18,17</w:t>
            </w:r>
            <w:r w:rsidR="00D43DDD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1E50110" w14:textId="47C8BAD2" w:rsidR="00F8518C" w:rsidRPr="005B5482" w:rsidRDefault="004E1AF9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25,</w:t>
            </w:r>
            <w:r w:rsidR="00D43DDD">
              <w:rPr>
                <w:rFonts w:ascii="BrowalliaUPC" w:hAnsi="BrowalliaUPC" w:cs="BrowalliaUPC"/>
                <w:sz w:val="24"/>
                <w:szCs w:val="24"/>
                <w:lang w:val="en-GB"/>
              </w:rPr>
              <w:t>800</w:t>
            </w:r>
          </w:p>
        </w:tc>
      </w:tr>
      <w:tr w:rsidR="00F8518C" w:rsidRPr="005B5482" w14:paraId="4E66C7FB" w14:textId="77777777" w:rsidTr="009B399F">
        <w:tc>
          <w:tcPr>
            <w:tcW w:w="2778" w:type="dxa"/>
            <w:tcBorders>
              <w:bottom w:val="nil"/>
            </w:tcBorders>
          </w:tcPr>
          <w:p w14:paraId="3FA8DE32" w14:textId="7CD56C96" w:rsidR="00F8518C" w:rsidRPr="005B5482" w:rsidRDefault="00F8518C" w:rsidP="008B3C12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</w:t>
            </w:r>
            <w:r w:rsidR="008B3C12">
              <w:rPr>
                <w:rFonts w:ascii="BrowalliaUPC" w:hAnsi="BrowalliaUPC" w:cs="BrowalliaUPC" w:hint="cs"/>
                <w:sz w:val="24"/>
                <w:szCs w:val="24"/>
                <w:cs/>
              </w:rPr>
              <w:t>่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C610AE4" w14:textId="57A7F03B" w:rsidR="00F8518C" w:rsidRPr="005B5482" w:rsidRDefault="00C605C6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1EBA7CB" w14:textId="1198E6D5" w:rsidR="00F8518C" w:rsidRPr="005B5482" w:rsidRDefault="001413B4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890DDDB" w14:textId="53DE9DC5" w:rsidR="00F8518C" w:rsidRPr="005B5482" w:rsidRDefault="0085350C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48,843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89BDC7F" w14:textId="58DA9766" w:rsidR="00F8518C" w:rsidRPr="005B5482" w:rsidRDefault="004E1AF9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60,807</w:t>
            </w:r>
          </w:p>
        </w:tc>
      </w:tr>
      <w:tr w:rsidR="00F8518C" w:rsidRPr="005B5482" w14:paraId="64B26070" w14:textId="77777777" w:rsidTr="009B399F">
        <w:tc>
          <w:tcPr>
            <w:tcW w:w="2778" w:type="dxa"/>
            <w:tcBorders>
              <w:bottom w:val="nil"/>
            </w:tcBorders>
          </w:tcPr>
          <w:p w14:paraId="7FEB02D3" w14:textId="77777777" w:rsidR="00F8518C" w:rsidRPr="005B5482" w:rsidRDefault="00F8518C" w:rsidP="00F8518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60E43FD8" w14:textId="18F16637" w:rsidR="00F8518C" w:rsidRPr="005B5482" w:rsidRDefault="00F8518C" w:rsidP="00F8518C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F723456" w14:textId="60B7EFA8" w:rsidR="00F8518C" w:rsidRPr="005B5482" w:rsidRDefault="00C605C6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B4E8C2D" w14:textId="55A84094" w:rsidR="00F8518C" w:rsidRPr="005B5482" w:rsidRDefault="001413B4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F647863" w14:textId="4F09DD4A" w:rsidR="00F8518C" w:rsidRPr="005B5482" w:rsidRDefault="0085350C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146,622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C6B1FDD" w14:textId="2B345708" w:rsidR="00F8518C" w:rsidRPr="005B5482" w:rsidRDefault="004E1AF9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182,478</w:t>
            </w:r>
          </w:p>
        </w:tc>
      </w:tr>
      <w:tr w:rsidR="001E16A2" w:rsidRPr="005B5482" w14:paraId="6DD112F4" w14:textId="77777777" w:rsidTr="009B399F">
        <w:tc>
          <w:tcPr>
            <w:tcW w:w="2778" w:type="dxa"/>
            <w:tcBorders>
              <w:bottom w:val="nil"/>
            </w:tcBorders>
          </w:tcPr>
          <w:p w14:paraId="16DF5D93" w14:textId="77777777" w:rsidR="001E16A2" w:rsidRPr="005B5482" w:rsidRDefault="001E16A2" w:rsidP="00F8518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2158947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F401719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8C2FDAA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B8A2598" w14:textId="77777777" w:rsidR="001E16A2" w:rsidRDefault="001E16A2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E16A2" w:rsidRPr="005B5482" w14:paraId="4F08E25E" w14:textId="77777777" w:rsidTr="009B399F">
        <w:tc>
          <w:tcPr>
            <w:tcW w:w="2778" w:type="dxa"/>
            <w:tcBorders>
              <w:bottom w:val="nil"/>
            </w:tcBorders>
          </w:tcPr>
          <w:p w14:paraId="5FE0D1C3" w14:textId="77777777" w:rsidR="001E16A2" w:rsidRPr="005B5482" w:rsidRDefault="001E16A2" w:rsidP="00F8518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EDC18C7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CAF7C8E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34A53DE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5801DEC" w14:textId="77777777" w:rsidR="001E16A2" w:rsidRDefault="001E16A2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E16A2" w:rsidRPr="005B5482" w14:paraId="571BBB65" w14:textId="77777777" w:rsidTr="009B399F">
        <w:tc>
          <w:tcPr>
            <w:tcW w:w="2778" w:type="dxa"/>
            <w:tcBorders>
              <w:bottom w:val="nil"/>
            </w:tcBorders>
          </w:tcPr>
          <w:p w14:paraId="4619314B" w14:textId="77777777" w:rsidR="001E16A2" w:rsidRPr="005B5482" w:rsidRDefault="001E16A2" w:rsidP="00F8518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F84D639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61B2997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B175A60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9F2EA84" w14:textId="77777777" w:rsidR="001E16A2" w:rsidRDefault="001E16A2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E16A2" w:rsidRPr="005B5482" w14:paraId="7077CEC7" w14:textId="77777777" w:rsidTr="009B399F">
        <w:tc>
          <w:tcPr>
            <w:tcW w:w="2778" w:type="dxa"/>
            <w:tcBorders>
              <w:bottom w:val="nil"/>
            </w:tcBorders>
          </w:tcPr>
          <w:p w14:paraId="716A17B1" w14:textId="77777777" w:rsidR="001E16A2" w:rsidRPr="005B5482" w:rsidRDefault="001E16A2" w:rsidP="00F8518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E1BCBDA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B68290F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5FC0D80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19EB44C" w14:textId="77777777" w:rsidR="001E16A2" w:rsidRDefault="001E16A2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E16A2" w:rsidRPr="005B5482" w14:paraId="31728DBE" w14:textId="77777777" w:rsidTr="009B399F">
        <w:tc>
          <w:tcPr>
            <w:tcW w:w="2778" w:type="dxa"/>
            <w:tcBorders>
              <w:bottom w:val="nil"/>
            </w:tcBorders>
          </w:tcPr>
          <w:p w14:paraId="4F1D13CD" w14:textId="77777777" w:rsidR="001E16A2" w:rsidRPr="005B5482" w:rsidRDefault="001E16A2" w:rsidP="00F8518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98D860D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55C6DC0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5EB2E1A" w14:textId="77777777" w:rsidR="001E16A2" w:rsidRDefault="001E16A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A545CA3" w14:textId="77777777" w:rsidR="001E16A2" w:rsidRDefault="001E16A2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8518C" w:rsidRPr="005B5482" w14:paraId="500933A9" w14:textId="77777777" w:rsidTr="009B399F">
        <w:tc>
          <w:tcPr>
            <w:tcW w:w="2778" w:type="dxa"/>
            <w:tcBorders>
              <w:bottom w:val="nil"/>
            </w:tcBorders>
          </w:tcPr>
          <w:p w14:paraId="44B8A3D3" w14:textId="77777777" w:rsidR="00F8518C" w:rsidRPr="005B5482" w:rsidRDefault="00F8518C" w:rsidP="00F8518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lastRenderedPageBreak/>
              <w:t>หนี้สินจากภาระค้ำประกันเงินกู้ยืม</w:t>
            </w:r>
          </w:p>
          <w:p w14:paraId="3DD5D6E5" w14:textId="2B6E622A" w:rsidR="00F8518C" w:rsidRPr="005B5482" w:rsidRDefault="00F8518C" w:rsidP="00F8518C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FA1E3A3" w14:textId="0B71F346" w:rsidR="00F8518C" w:rsidRPr="005B5482" w:rsidRDefault="00C605C6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0A6B2E5" w14:textId="1585C58E" w:rsidR="00F8518C" w:rsidRPr="005B5482" w:rsidRDefault="001413B4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46,38</w:t>
            </w:r>
            <w:r w:rsidR="002326BF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629A406" w14:textId="5788BD27" w:rsidR="00F8518C" w:rsidRPr="005B5482" w:rsidRDefault="0085350C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3,905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6867A28" w14:textId="3089EE75" w:rsidR="00F8518C" w:rsidRPr="005B5482" w:rsidRDefault="00E16CC7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50,2</w:t>
            </w:r>
            <w:r w:rsidR="002326BF">
              <w:rPr>
                <w:rFonts w:ascii="BrowalliaUPC" w:hAnsi="BrowalliaUPC" w:cs="BrowalliaUPC"/>
                <w:sz w:val="24"/>
                <w:szCs w:val="24"/>
                <w:lang w:val="en-GB"/>
              </w:rPr>
              <w:t>89</w:t>
            </w:r>
          </w:p>
        </w:tc>
      </w:tr>
      <w:tr w:rsidR="00F8518C" w:rsidRPr="005B5482" w14:paraId="2C5E2E50" w14:textId="77777777" w:rsidTr="009B399F">
        <w:tc>
          <w:tcPr>
            <w:tcW w:w="2778" w:type="dxa"/>
            <w:tcBorders>
              <w:bottom w:val="nil"/>
            </w:tcBorders>
          </w:tcPr>
          <w:p w14:paraId="38B1A827" w14:textId="6D3AB9C3" w:rsidR="00F8518C" w:rsidRPr="005B5482" w:rsidRDefault="00F8518C" w:rsidP="00F8518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28CB272" w14:textId="2D8E85D8" w:rsidR="00F8518C" w:rsidRPr="005B5482" w:rsidRDefault="00C605C6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AA67477" w14:textId="262509BB" w:rsidR="00F8518C" w:rsidRPr="005B5482" w:rsidRDefault="001413B4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38,07</w:t>
            </w:r>
            <w:r w:rsidR="00D43DDD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ECEC3C9" w14:textId="33CD759C" w:rsidR="00F8518C" w:rsidRPr="005B5482" w:rsidRDefault="0085350C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D39C597" w14:textId="642F218B" w:rsidR="00F8518C" w:rsidRPr="005B5482" w:rsidRDefault="00E16CC7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38,07</w:t>
            </w:r>
            <w:r w:rsidR="00D43DDD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</w:p>
        </w:tc>
      </w:tr>
      <w:tr w:rsidR="00F8518C" w:rsidRPr="005B5482" w14:paraId="6C42DF8C" w14:textId="77777777" w:rsidTr="009B399F">
        <w:tc>
          <w:tcPr>
            <w:tcW w:w="2778" w:type="dxa"/>
            <w:tcBorders>
              <w:bottom w:val="nil"/>
            </w:tcBorders>
          </w:tcPr>
          <w:p w14:paraId="31008601" w14:textId="0BA9E7A6" w:rsidR="00F8518C" w:rsidRPr="005B5482" w:rsidRDefault="00F8518C" w:rsidP="00F8518C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C219074" w14:textId="7CD757A0" w:rsidR="00F8518C" w:rsidRPr="005B5482" w:rsidRDefault="00C605C6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63,60</w:t>
            </w:r>
            <w:r w:rsidR="003544E6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EAFA5E8" w14:textId="5CE51093" w:rsidR="00F8518C" w:rsidRPr="005B5482" w:rsidRDefault="001413B4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37C8130" w14:textId="6C259F7C" w:rsidR="00F8518C" w:rsidRPr="005B5482" w:rsidRDefault="0085350C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A74C1FC" w14:textId="0D19EACB" w:rsidR="00F8518C" w:rsidRPr="005B5482" w:rsidRDefault="00E16CC7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63,60</w:t>
            </w:r>
            <w:r w:rsidR="00D43DDD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</w:p>
        </w:tc>
      </w:tr>
      <w:tr w:rsidR="00F8518C" w:rsidRPr="005B5482" w14:paraId="130C9319" w14:textId="77777777" w:rsidTr="009B399F">
        <w:tc>
          <w:tcPr>
            <w:tcW w:w="2778" w:type="dxa"/>
            <w:tcBorders>
              <w:bottom w:val="nil"/>
            </w:tcBorders>
          </w:tcPr>
          <w:p w14:paraId="3D3960BA" w14:textId="00F56940" w:rsidR="00F8518C" w:rsidRPr="005B5482" w:rsidRDefault="00F8518C" w:rsidP="00F8518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D409104" w14:textId="4E90F120" w:rsidR="00F8518C" w:rsidRPr="005B5482" w:rsidRDefault="00C605C6" w:rsidP="00F8518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108314E" w14:textId="5AB9CCF7" w:rsidR="00F8518C" w:rsidRPr="005B5482" w:rsidRDefault="001413B4" w:rsidP="00F8518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2583191" w14:textId="7A6452A0" w:rsidR="00F8518C" w:rsidRPr="005B5482" w:rsidRDefault="0085350C" w:rsidP="00F8518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C722BF2" w14:textId="361B5E71" w:rsidR="00F8518C" w:rsidRPr="005B5482" w:rsidRDefault="00E16CC7" w:rsidP="00F8518C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469</w:t>
            </w:r>
          </w:p>
        </w:tc>
      </w:tr>
      <w:tr w:rsidR="00572B3C" w:rsidRPr="005B5482" w14:paraId="49A7AD38" w14:textId="77777777" w:rsidTr="009B399F">
        <w:tc>
          <w:tcPr>
            <w:tcW w:w="2778" w:type="dxa"/>
            <w:tcBorders>
              <w:bottom w:val="nil"/>
            </w:tcBorders>
          </w:tcPr>
          <w:p w14:paraId="11AD7530" w14:textId="306B560E" w:rsidR="00732CD5" w:rsidRPr="005B5482" w:rsidRDefault="00732CD5" w:rsidP="00732CD5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6756DEE" w14:textId="56AB9B9F" w:rsidR="00732CD5" w:rsidRPr="005B5482" w:rsidRDefault="001413B4" w:rsidP="00732CD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341,7</w:t>
            </w:r>
            <w:r w:rsidR="003544E6"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20725D8" w14:textId="78FD3D96" w:rsidR="00732CD5" w:rsidRPr="005B5482" w:rsidRDefault="001413B4" w:rsidP="00732CD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229,3</w:t>
            </w:r>
            <w:r w:rsidR="002326BF">
              <w:rPr>
                <w:rFonts w:ascii="BrowalliaUPC" w:hAnsi="BrowalliaUPC" w:cs="BrowalliaUPC"/>
                <w:sz w:val="24"/>
                <w:szCs w:val="24"/>
                <w:lang w:val="en-GB"/>
              </w:rPr>
              <w:t>79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74395E8" w14:textId="77DA92DA" w:rsidR="00732CD5" w:rsidRPr="005B5482" w:rsidRDefault="0085350C" w:rsidP="00732CD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217,54</w:t>
            </w:r>
            <w:r w:rsidR="00D43DDD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6DA8EDE" w14:textId="78FF6D2A" w:rsidR="00732CD5" w:rsidRPr="005B5482" w:rsidRDefault="00E16CC7" w:rsidP="00732CD5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788,68</w:t>
            </w:r>
            <w:r w:rsidR="002326BF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</w:tr>
    </w:tbl>
    <w:p w14:paraId="4725CE28" w14:textId="77777777" w:rsidR="00C57C8D" w:rsidRDefault="00C57C8D" w:rsidP="00284AAA">
      <w:pPr>
        <w:pStyle w:val="CordiaNew"/>
        <w:tabs>
          <w:tab w:val="clear" w:pos="4153"/>
          <w:tab w:val="left" w:pos="720"/>
        </w:tabs>
        <w:jc w:val="thaiDistribute"/>
        <w:rPr>
          <w:rFonts w:ascii="BrowalliaUPC" w:hAnsi="BrowalliaUPC" w:cs="BrowalliaUPC"/>
          <w:color w:val="auto"/>
          <w:sz w:val="2"/>
          <w:szCs w:val="2"/>
        </w:rPr>
      </w:pPr>
    </w:p>
    <w:p w14:paraId="1DBD69F3" w14:textId="77777777" w:rsidR="001E16A2" w:rsidRDefault="001E16A2" w:rsidP="001E16A2">
      <w:pPr>
        <w:rPr>
          <w:lang w:eastAsia="th-TH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1E16A2" w:rsidRPr="005B5482" w14:paraId="656EC086" w14:textId="77777777" w:rsidTr="009C42BF">
        <w:trPr>
          <w:tblHeader/>
        </w:trPr>
        <w:tc>
          <w:tcPr>
            <w:tcW w:w="2778" w:type="dxa"/>
          </w:tcPr>
          <w:p w14:paraId="67844881" w14:textId="77777777" w:rsidR="001E16A2" w:rsidRPr="005B5482" w:rsidRDefault="001E16A2" w:rsidP="009C42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58DE5BA5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1E16A2" w:rsidRPr="005B5482" w14:paraId="68B30A01" w14:textId="77777777" w:rsidTr="009C42BF">
        <w:trPr>
          <w:tblHeader/>
        </w:trPr>
        <w:tc>
          <w:tcPr>
            <w:tcW w:w="2778" w:type="dxa"/>
          </w:tcPr>
          <w:p w14:paraId="64DCD0FC" w14:textId="77777777" w:rsidR="001E16A2" w:rsidRPr="005B5482" w:rsidRDefault="001E16A2" w:rsidP="009C42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64A3A81" w14:textId="77777777" w:rsidR="001E16A2" w:rsidRPr="005B5482" w:rsidRDefault="001E16A2" w:rsidP="009C42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E16A2" w:rsidRPr="005B5482" w14:paraId="48F96B19" w14:textId="77777777" w:rsidTr="009C42BF">
        <w:trPr>
          <w:tblHeader/>
        </w:trPr>
        <w:tc>
          <w:tcPr>
            <w:tcW w:w="2778" w:type="dxa"/>
          </w:tcPr>
          <w:p w14:paraId="3793A979" w14:textId="77777777" w:rsidR="001E16A2" w:rsidRPr="005B5482" w:rsidRDefault="001E16A2" w:rsidP="009C42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6D94A05" w14:textId="77777777" w:rsidR="001E16A2" w:rsidRPr="005B5482" w:rsidRDefault="001E16A2" w:rsidP="009C42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  <w:tr w:rsidR="001E16A2" w:rsidRPr="005B5482" w14:paraId="5E06B984" w14:textId="77777777" w:rsidTr="009C42BF">
        <w:trPr>
          <w:tblHeader/>
        </w:trPr>
        <w:tc>
          <w:tcPr>
            <w:tcW w:w="2778" w:type="dxa"/>
          </w:tcPr>
          <w:p w14:paraId="238E6A49" w14:textId="77777777" w:rsidR="001E16A2" w:rsidRPr="005B5482" w:rsidRDefault="001E16A2" w:rsidP="009C42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299041F2" w14:textId="77777777" w:rsidR="001E16A2" w:rsidRPr="005B5482" w:rsidRDefault="001E16A2" w:rsidP="009C42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1E3EA913" w14:textId="77777777" w:rsidR="001E16A2" w:rsidRPr="005B5482" w:rsidRDefault="001E16A2" w:rsidP="009C42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64E8EE4E" w14:textId="77777777" w:rsidR="001E16A2" w:rsidRPr="005B5482" w:rsidRDefault="001E16A2" w:rsidP="009C42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570B0D36" w14:textId="77777777" w:rsidR="001E16A2" w:rsidRPr="005B5482" w:rsidRDefault="001E16A2" w:rsidP="009C42B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1E16A2" w:rsidRPr="005B5482" w14:paraId="330C9CB8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4307E22E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07CE7C3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2D3F0A3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7C3A463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7863784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E16A2" w:rsidRPr="005B5482" w14:paraId="25DB47A9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5E5098D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EAC1D5F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30,930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BEF935C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0F5260F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7C1EE2F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30,930</w:t>
            </w:r>
          </w:p>
        </w:tc>
      </w:tr>
      <w:tr w:rsidR="001E16A2" w:rsidRPr="005B5482" w14:paraId="3BDA2167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858D5EA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31362B3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246,658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9BE4E10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4C577E7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695CCB0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246,658</w:t>
            </w:r>
          </w:p>
        </w:tc>
      </w:tr>
      <w:tr w:rsidR="001E16A2" w:rsidRPr="005B5482" w14:paraId="7C916CB6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A403F5D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>เจ้าหนี้การค้า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DCBAF8C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49,719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A1A62C1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14B583D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284D2A2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49,719</w:t>
            </w:r>
          </w:p>
        </w:tc>
      </w:tr>
      <w:tr w:rsidR="001E16A2" w:rsidRPr="005B5482" w14:paraId="47878354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20481F1" w14:textId="77777777" w:rsidR="001E16A2" w:rsidRPr="005B5482" w:rsidRDefault="001E16A2" w:rsidP="009C42BF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1F9F642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41,875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D69179E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3BBF9D8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D6C8717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41,875</w:t>
            </w:r>
          </w:p>
        </w:tc>
      </w:tr>
      <w:tr w:rsidR="001E16A2" w:rsidRPr="005B5482" w14:paraId="4A039E38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4C5FEAA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  <w:p w14:paraId="2AC78EBC" w14:textId="77777777" w:rsidR="001E16A2" w:rsidRPr="005B5482" w:rsidRDefault="001E16A2" w:rsidP="009C42BF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4BB8702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15,857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93720DB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44,185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2F45631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29B471A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60,042</w:t>
            </w:r>
          </w:p>
        </w:tc>
      </w:tr>
      <w:tr w:rsidR="001E16A2" w:rsidRPr="005B5482" w14:paraId="00A5BEBE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7D998CC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1C78467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E2F4966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7,192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71F89B3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25,741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FF261FC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32,933</w:t>
            </w:r>
          </w:p>
        </w:tc>
      </w:tr>
      <w:tr w:rsidR="001E16A2" w:rsidRPr="005B5482" w14:paraId="1FA4A8E2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193295B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</w:t>
            </w:r>
          </w:p>
          <w:p w14:paraId="35A679F4" w14:textId="77777777" w:rsidR="001E16A2" w:rsidRPr="005B5482" w:rsidRDefault="001E16A2" w:rsidP="009C42BF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EA14840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1C5DAB73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0871957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9E41225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52,831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D98F2BA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64,795</w:t>
            </w:r>
          </w:p>
        </w:tc>
      </w:tr>
      <w:tr w:rsidR="001E16A2" w:rsidRPr="005B5482" w14:paraId="2DD74B8F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AEF9B61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25289156" w14:textId="77777777" w:rsidR="001E16A2" w:rsidRPr="005B5482" w:rsidRDefault="001E16A2" w:rsidP="009C42BF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05C5375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0FA605C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04F6D61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158,574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22418C7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194,430</w:t>
            </w:r>
          </w:p>
        </w:tc>
      </w:tr>
      <w:tr w:rsidR="001E16A2" w:rsidRPr="005B5482" w14:paraId="6B721328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77A6871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6E05996E" w14:textId="77777777" w:rsidR="001E16A2" w:rsidRPr="005B5482" w:rsidRDefault="001E16A2" w:rsidP="009C42BF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7DBFDC1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DA2CB6C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40,673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962E72B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50,289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24B3D0F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90,962</w:t>
            </w:r>
          </w:p>
        </w:tc>
      </w:tr>
      <w:tr w:rsidR="001E16A2" w:rsidRPr="005B5482" w14:paraId="0860CFFD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255D3E7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1AF0DD4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3B22761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62,400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49D71E8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38,073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727AE91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100,473</w:t>
            </w:r>
          </w:p>
        </w:tc>
      </w:tr>
      <w:tr w:rsidR="001E16A2" w:rsidRPr="005B5482" w14:paraId="0F97444E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517D230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DE73488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59,651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9D72EFB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F322A7A" w14:textId="77777777" w:rsidR="001E16A2" w:rsidRPr="005B5482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2945541" w14:textId="77777777" w:rsidR="001E16A2" w:rsidRPr="005B5482" w:rsidRDefault="001E16A2" w:rsidP="009C42BF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59,651</w:t>
            </w:r>
          </w:p>
        </w:tc>
      </w:tr>
      <w:tr w:rsidR="001E16A2" w:rsidRPr="005B5482" w14:paraId="1A37E65B" w14:textId="77777777" w:rsidTr="009C42BF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92425D4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ACBF70E" w14:textId="77777777" w:rsidR="001E16A2" w:rsidRPr="005B5482" w:rsidRDefault="001E16A2" w:rsidP="009C42B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DD1A10A" w14:textId="77777777" w:rsidR="001E16A2" w:rsidRPr="005B5482" w:rsidRDefault="001E16A2" w:rsidP="009C42B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E1BC504" w14:textId="77777777" w:rsidR="001E16A2" w:rsidRPr="005B5482" w:rsidRDefault="001E16A2" w:rsidP="009C42B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A61EFC2" w14:textId="77777777" w:rsidR="001E16A2" w:rsidRPr="005B5482" w:rsidRDefault="001E16A2" w:rsidP="009C42BF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469</w:t>
            </w:r>
          </w:p>
        </w:tc>
      </w:tr>
      <w:tr w:rsidR="001E16A2" w:rsidRPr="005B5482" w14:paraId="7B9F3808" w14:textId="77777777" w:rsidTr="00F507BA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D8CF4B7" w14:textId="77777777" w:rsidR="001E16A2" w:rsidRPr="005B5482" w:rsidRDefault="001E16A2" w:rsidP="009C42BF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3951182" w14:textId="77777777" w:rsidR="001E16A2" w:rsidRPr="005B5482" w:rsidRDefault="001E16A2" w:rsidP="009C42B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445,159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8CD79FA" w14:textId="77777777" w:rsidR="001E16A2" w:rsidRPr="005B5482" w:rsidRDefault="001E16A2" w:rsidP="009C42B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202,270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DCD25D1" w14:textId="77777777" w:rsidR="001E16A2" w:rsidRPr="005B5482" w:rsidRDefault="001E16A2" w:rsidP="009C42B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325,508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2308D07" w14:textId="77777777" w:rsidR="001E16A2" w:rsidRPr="005B5482" w:rsidRDefault="001E16A2" w:rsidP="009C42BF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97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>2,937</w:t>
            </w:r>
          </w:p>
        </w:tc>
      </w:tr>
      <w:tr w:rsidR="001E16A2" w:rsidRPr="00D34D01" w14:paraId="43A95B18" w14:textId="77777777" w:rsidTr="00F507BA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63579BA" w14:textId="77777777" w:rsidR="001E16A2" w:rsidRPr="00D34D01" w:rsidRDefault="001E16A2" w:rsidP="009C42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5670" w:type="dxa"/>
            <w:gridSpan w:val="4"/>
            <w:tcBorders>
              <w:bottom w:val="nil"/>
            </w:tcBorders>
          </w:tcPr>
          <w:p w14:paraId="6C8BA0EB" w14:textId="77777777" w:rsidR="001E16A2" w:rsidRPr="00D34D01" w:rsidRDefault="001E16A2" w:rsidP="009C42BF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</w:tbl>
    <w:p w14:paraId="33EB5E10" w14:textId="77777777" w:rsidR="001E16A2" w:rsidRPr="001E16A2" w:rsidRDefault="001E16A2" w:rsidP="001E16A2">
      <w:pPr>
        <w:rPr>
          <w:lang w:eastAsia="th-TH"/>
        </w:rPr>
      </w:pPr>
    </w:p>
    <w:p w14:paraId="521223AB" w14:textId="77777777" w:rsidR="001E16A2" w:rsidRDefault="001E16A2" w:rsidP="001E16A2">
      <w:pPr>
        <w:rPr>
          <w:rFonts w:ascii="BrowalliaUPC" w:eastAsia="Cordia New" w:hAnsi="BrowalliaUPC" w:cs="BrowalliaUPC"/>
          <w:sz w:val="2"/>
          <w:szCs w:val="2"/>
          <w:lang w:eastAsia="th-TH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A259E4" w:rsidRPr="005B5482" w14:paraId="21B35AA2" w14:textId="77777777" w:rsidTr="003245E4">
        <w:trPr>
          <w:tblHeader/>
        </w:trPr>
        <w:tc>
          <w:tcPr>
            <w:tcW w:w="2778" w:type="dxa"/>
          </w:tcPr>
          <w:p w14:paraId="36A4A94D" w14:textId="77777777" w:rsidR="00A259E4" w:rsidRPr="005B5482" w:rsidRDefault="00A259E4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tcBorders>
              <w:bottom w:val="nil"/>
            </w:tcBorders>
          </w:tcPr>
          <w:p w14:paraId="65FFCEF4" w14:textId="7177ECEA" w:rsidR="00A259E4" w:rsidRPr="005B5482" w:rsidRDefault="00A259E4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421F82" w:rsidRPr="005B5482" w14:paraId="6DF3E245" w14:textId="77777777" w:rsidTr="003245E4">
        <w:trPr>
          <w:tblHeader/>
        </w:trPr>
        <w:tc>
          <w:tcPr>
            <w:tcW w:w="2778" w:type="dxa"/>
          </w:tcPr>
          <w:p w14:paraId="45C90734" w14:textId="77777777" w:rsidR="00421F82" w:rsidRPr="005B5482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nil"/>
            </w:tcBorders>
            <w:vAlign w:val="bottom"/>
          </w:tcPr>
          <w:p w14:paraId="4C262204" w14:textId="77777777" w:rsidR="00421F82" w:rsidRPr="005B5482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421F82" w:rsidRPr="005B5482" w14:paraId="48A14E95" w14:textId="77777777" w:rsidTr="00CE5B5B">
        <w:trPr>
          <w:tblHeader/>
        </w:trPr>
        <w:tc>
          <w:tcPr>
            <w:tcW w:w="2778" w:type="dxa"/>
          </w:tcPr>
          <w:p w14:paraId="403C63B5" w14:textId="77777777" w:rsidR="00421F82" w:rsidRPr="005B5482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67C9ED4B" w14:textId="510DF5E0" w:rsidR="00421F82" w:rsidRPr="005B5482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C57C8D" w:rsidRPr="005B5482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</w:tr>
      <w:tr w:rsidR="00421F82" w:rsidRPr="005B5482" w14:paraId="5A54834C" w14:textId="77777777" w:rsidTr="00CE5B5B">
        <w:trPr>
          <w:tblHeader/>
        </w:trPr>
        <w:tc>
          <w:tcPr>
            <w:tcW w:w="2778" w:type="dxa"/>
          </w:tcPr>
          <w:p w14:paraId="6F507907" w14:textId="77777777" w:rsidR="00421F82" w:rsidRPr="005B5482" w:rsidRDefault="00421F82" w:rsidP="00CE5B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7D3FE5A5" w14:textId="77777777" w:rsidR="00421F82" w:rsidRPr="005B5482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1759DE8F" w14:textId="77777777" w:rsidR="00421F82" w:rsidRPr="005B5482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6DBBD1EA" w14:textId="77777777" w:rsidR="00421F82" w:rsidRPr="005B5482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5970E02A" w14:textId="77777777" w:rsidR="00421F82" w:rsidRPr="005B5482" w:rsidRDefault="00421F82" w:rsidP="00CE5B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421F82" w:rsidRPr="00A259E4" w14:paraId="358FA42F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773DE4DB" w14:textId="77777777" w:rsidR="00421F82" w:rsidRPr="00A259E4" w:rsidRDefault="00421F82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C819521" w14:textId="77777777" w:rsidR="00421F82" w:rsidRPr="00A259E4" w:rsidRDefault="00421F8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242D84C" w14:textId="77777777" w:rsidR="00421F82" w:rsidRPr="00A259E4" w:rsidRDefault="00421F8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970B61F" w14:textId="77777777" w:rsidR="00421F82" w:rsidRPr="00A259E4" w:rsidRDefault="00421F8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407AD4A" w14:textId="77777777" w:rsidR="00421F82" w:rsidRPr="00A259E4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421F82" w:rsidRPr="005B5482" w14:paraId="1444FDEF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29A70AB" w14:textId="1818C5FD" w:rsidR="00421F82" w:rsidRPr="005B5482" w:rsidRDefault="00421F82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</w:t>
            </w:r>
            <w:r w:rsidR="00C26532">
              <w:rPr>
                <w:rFonts w:ascii="BrowalliaUPC" w:hAnsi="BrowalliaUPC" w:cs="BrowalliaUPC" w:hint="cs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9E148E7" w14:textId="32A4D8B3" w:rsidR="00421F82" w:rsidRPr="00282668" w:rsidRDefault="00282668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2B6BEA1" w14:textId="45737C24" w:rsidR="00421F82" w:rsidRPr="005B5482" w:rsidRDefault="005A74D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7BBF1DE" w14:textId="2B4DA131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03AA125" w14:textId="6C8CDF25" w:rsidR="00421F82" w:rsidRPr="005B5482" w:rsidRDefault="009837F3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50,000</w:t>
            </w:r>
          </w:p>
        </w:tc>
      </w:tr>
      <w:tr w:rsidR="00421F82" w:rsidRPr="005B5482" w14:paraId="76B89A45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5CE661C" w14:textId="77777777" w:rsidR="00421F82" w:rsidRPr="005B5482" w:rsidRDefault="00421F82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A30010F" w14:textId="3B5FD355" w:rsidR="00421F82" w:rsidRPr="005B5482" w:rsidRDefault="005A74D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170,310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EA581D4" w14:textId="0CFCD916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E7272A4" w14:textId="5C2D9949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7A4C224" w14:textId="3FA7F9D8" w:rsidR="00421F82" w:rsidRPr="005B5482" w:rsidRDefault="009837F3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170,310</w:t>
            </w:r>
          </w:p>
        </w:tc>
      </w:tr>
      <w:tr w:rsidR="00421F82" w:rsidRPr="005B5482" w14:paraId="12ACDF65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30335F0" w14:textId="77777777" w:rsidR="00421F82" w:rsidRPr="005B5482" w:rsidRDefault="00421F82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 xml:space="preserve">เจ้าหนี้การค้า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D390F2E" w14:textId="230C8933" w:rsidR="00421F82" w:rsidRPr="005B5482" w:rsidRDefault="005A74D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30,866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1082D22" w14:textId="5B20EACC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1B82786" w14:textId="5C5E601B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0D12609" w14:textId="22B2AF01" w:rsidR="00421F82" w:rsidRPr="005B5482" w:rsidRDefault="009837F3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30,</w:t>
            </w:r>
            <w:r w:rsidR="00141A72">
              <w:rPr>
                <w:rFonts w:ascii="BrowalliaUPC" w:hAnsi="BrowalliaUPC" w:cs="BrowalliaUPC"/>
                <w:sz w:val="24"/>
                <w:szCs w:val="24"/>
                <w:lang w:val="en-GB"/>
              </w:rPr>
              <w:t>866</w:t>
            </w:r>
          </w:p>
        </w:tc>
      </w:tr>
      <w:tr w:rsidR="00421F82" w:rsidRPr="005B5482" w14:paraId="18B11E7A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D02DB0B" w14:textId="77777777" w:rsidR="00421F82" w:rsidRPr="005B5482" w:rsidRDefault="00421F82" w:rsidP="00CE5B5B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199F50F" w14:textId="1DE79D83" w:rsidR="00421F82" w:rsidRPr="005B5482" w:rsidRDefault="005A74D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46,551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A5B25E7" w14:textId="18DC6ABB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5C9E683" w14:textId="2B99DCCD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D9CF007" w14:textId="3B2E8A7E" w:rsidR="00421F82" w:rsidRPr="005B5482" w:rsidRDefault="00141A7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46,551</w:t>
            </w:r>
          </w:p>
        </w:tc>
      </w:tr>
      <w:tr w:rsidR="00421F82" w:rsidRPr="005B5482" w14:paraId="1CF8E881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DEAF14E" w14:textId="77777777" w:rsidR="00421F82" w:rsidRPr="005B5482" w:rsidRDefault="00421F82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9382603" w14:textId="3F50A3E9" w:rsidR="00421F82" w:rsidRPr="005B5482" w:rsidRDefault="00421F8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A17116A" w14:textId="67E10A2F" w:rsidR="00421F82" w:rsidRPr="005B5482" w:rsidRDefault="00421F8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203DE90" w14:textId="49D412C6" w:rsidR="00421F82" w:rsidRPr="005B5482" w:rsidRDefault="00421F8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97DDFA0" w14:textId="0505C7F1" w:rsidR="00421F82" w:rsidRPr="005B5482" w:rsidRDefault="00421F8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8518C" w:rsidRPr="005B5482" w14:paraId="04B596DE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3FC4C25" w14:textId="77777777" w:rsidR="00F8518C" w:rsidRPr="005B5482" w:rsidRDefault="00F8518C" w:rsidP="00F8518C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101F285" w14:textId="02DADFBD" w:rsidR="00F8518C" w:rsidRPr="005B5482" w:rsidRDefault="005A74D5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16,757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2C1B24E" w14:textId="4971EE69" w:rsidR="00F8518C" w:rsidRPr="005B5482" w:rsidRDefault="00241D3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20,258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BE239F1" w14:textId="48B87B04" w:rsidR="00F8518C" w:rsidRPr="005B5482" w:rsidRDefault="00241D32" w:rsidP="00F8518C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0D5CA0F" w14:textId="092BEF3F" w:rsidR="00F8518C" w:rsidRPr="005B5482" w:rsidRDefault="00141A72" w:rsidP="00F8518C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37,015</w:t>
            </w:r>
          </w:p>
        </w:tc>
      </w:tr>
      <w:tr w:rsidR="00421F82" w:rsidRPr="005B5482" w14:paraId="08FE6B52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56967F6" w14:textId="77777777" w:rsidR="00421F82" w:rsidRPr="005B5482" w:rsidRDefault="00421F82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7C633BD" w14:textId="21C60D42" w:rsidR="00421F82" w:rsidRPr="005B5482" w:rsidRDefault="005A74D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9BBBEAB" w14:textId="20C56AD0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7,627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28E53E8" w14:textId="08C331DB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18,17</w:t>
            </w:r>
            <w:r w:rsidR="000F7DE0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9359E16" w14:textId="3B3C3DF6" w:rsidR="00421F82" w:rsidRPr="005B5482" w:rsidRDefault="00141A7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25,</w:t>
            </w:r>
            <w:r w:rsidR="000F7DE0">
              <w:rPr>
                <w:rFonts w:ascii="BrowalliaUPC" w:hAnsi="BrowalliaUPC" w:cs="BrowalliaUPC"/>
                <w:sz w:val="24"/>
                <w:szCs w:val="24"/>
                <w:lang w:val="en-GB"/>
              </w:rPr>
              <w:t>800</w:t>
            </w:r>
          </w:p>
        </w:tc>
      </w:tr>
      <w:tr w:rsidR="00421F82" w:rsidRPr="005B5482" w14:paraId="04CA879F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FEA8BDC" w14:textId="10627CDF" w:rsidR="00421F82" w:rsidRPr="005B5482" w:rsidRDefault="00421F82" w:rsidP="00DF10CE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4046331" w14:textId="45F76E47" w:rsidR="00421F82" w:rsidRPr="005B5482" w:rsidRDefault="005A74D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75E3AB2" w14:textId="6C06DFA7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4FEAE14" w14:textId="59AAE6EA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48,</w:t>
            </w:r>
            <w:r w:rsidR="00C41A8D">
              <w:rPr>
                <w:rFonts w:ascii="BrowalliaUPC" w:hAnsi="BrowalliaUPC" w:cs="BrowalliaUPC"/>
                <w:sz w:val="24"/>
                <w:szCs w:val="24"/>
                <w:lang w:val="en-GB"/>
              </w:rPr>
              <w:t>843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969395D" w14:textId="414C70F5" w:rsidR="00421F82" w:rsidRPr="005B5482" w:rsidRDefault="00141A7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60,807</w:t>
            </w:r>
          </w:p>
        </w:tc>
      </w:tr>
      <w:tr w:rsidR="00421F82" w:rsidRPr="005B5482" w14:paraId="5AF8FF4D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8C18247" w14:textId="77777777" w:rsidR="00421F82" w:rsidRPr="005B5482" w:rsidRDefault="00421F82" w:rsidP="00CE5B5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62AFBB60" w14:textId="77777777" w:rsidR="00421F82" w:rsidRPr="005B5482" w:rsidRDefault="00421F82" w:rsidP="00CE5B5B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AB44D10" w14:textId="404E6758" w:rsidR="00421F82" w:rsidRPr="005B5482" w:rsidRDefault="005A74D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1FD039A" w14:textId="30425C84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2800BE8" w14:textId="273E146D" w:rsidR="00421F82" w:rsidRPr="005B5482" w:rsidRDefault="00C41A8D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146,</w:t>
            </w:r>
            <w:r w:rsidR="009837F3">
              <w:rPr>
                <w:rFonts w:ascii="BrowalliaUPC" w:hAnsi="BrowalliaUPC" w:cs="BrowalliaUPC"/>
                <w:sz w:val="24"/>
                <w:szCs w:val="24"/>
                <w:lang w:val="en-GB"/>
              </w:rPr>
              <w:t>622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5557868" w14:textId="73DC653F" w:rsidR="00421F82" w:rsidRPr="005B5482" w:rsidRDefault="00141A7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182,478</w:t>
            </w:r>
          </w:p>
        </w:tc>
      </w:tr>
      <w:tr w:rsidR="00421F82" w:rsidRPr="005B5482" w14:paraId="646BE3FC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D671ECB" w14:textId="77777777" w:rsidR="00421F82" w:rsidRPr="005B5482" w:rsidRDefault="00421F82" w:rsidP="00CE5B5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181501DA" w14:textId="77777777" w:rsidR="00421F82" w:rsidRPr="005B5482" w:rsidRDefault="00421F82" w:rsidP="00CE5B5B">
            <w:pPr>
              <w:spacing w:line="240" w:lineRule="auto"/>
              <w:ind w:firstLine="314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8F4D332" w14:textId="1ADF74BC" w:rsidR="00421F82" w:rsidRPr="005B5482" w:rsidRDefault="005A74D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3571E8C" w14:textId="08AC7840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46,38</w:t>
            </w:r>
            <w:r w:rsidR="00A26DBB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03BC497" w14:textId="535A169C" w:rsidR="00421F82" w:rsidRPr="005B5482" w:rsidRDefault="009837F3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3,905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FF1A5A1" w14:textId="4BC495E5" w:rsidR="00421F82" w:rsidRPr="005B5482" w:rsidRDefault="00141A72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50,2</w:t>
            </w:r>
            <w:r w:rsidR="00A26DBB">
              <w:rPr>
                <w:rFonts w:ascii="BrowalliaUPC" w:hAnsi="BrowalliaUPC" w:cs="BrowalliaUPC"/>
                <w:sz w:val="24"/>
                <w:szCs w:val="24"/>
                <w:lang w:val="en-GB"/>
              </w:rPr>
              <w:t>89</w:t>
            </w:r>
          </w:p>
        </w:tc>
      </w:tr>
      <w:tr w:rsidR="00421F82" w:rsidRPr="005B5482" w14:paraId="3E43B450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A1613DD" w14:textId="77777777" w:rsidR="00421F82" w:rsidRPr="005B5482" w:rsidRDefault="00421F82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C04CC8A" w14:textId="098E1B01" w:rsidR="00421F82" w:rsidRPr="005B5482" w:rsidRDefault="005A74D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F27C05F" w14:textId="32368F6E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38,07</w:t>
            </w:r>
            <w:r w:rsidR="000F7DE0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30BC81D" w14:textId="42223CA2" w:rsidR="00421F82" w:rsidRPr="005B5482" w:rsidRDefault="009837F3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608E4F1" w14:textId="5AA90E2D" w:rsidR="00421F82" w:rsidRPr="005B5482" w:rsidRDefault="006B308F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38,07</w:t>
            </w:r>
            <w:r w:rsidR="000F7DE0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</w:p>
        </w:tc>
      </w:tr>
      <w:tr w:rsidR="00421F82" w:rsidRPr="005B5482" w14:paraId="1BAFF571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66934D5" w14:textId="77777777" w:rsidR="00421F82" w:rsidRPr="005B5482" w:rsidRDefault="00421F82" w:rsidP="00CE5B5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D1CAC11" w14:textId="2CD0F88D" w:rsidR="00421F82" w:rsidRPr="005B5482" w:rsidRDefault="005A74D5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58,23</w:t>
            </w:r>
            <w:r w:rsidR="005006A6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001D619" w14:textId="67602036" w:rsidR="00421F82" w:rsidRPr="005B5482" w:rsidRDefault="00241D32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17F79B0" w14:textId="367CE426" w:rsidR="00421F82" w:rsidRPr="005B5482" w:rsidRDefault="009837F3" w:rsidP="00CE5B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26C3166" w14:textId="4BBFC2FF" w:rsidR="00421F82" w:rsidRPr="005B5482" w:rsidRDefault="006B308F" w:rsidP="00CE5B5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58,23</w:t>
            </w:r>
            <w:r w:rsidR="000F7DE0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</w:p>
        </w:tc>
      </w:tr>
      <w:tr w:rsidR="00421F82" w:rsidRPr="005B5482" w14:paraId="04E4110B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4867AC4B" w14:textId="77777777" w:rsidR="00421F82" w:rsidRPr="005B5482" w:rsidRDefault="00421F82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C499495" w14:textId="626B63B8" w:rsidR="00421F82" w:rsidRPr="005B5482" w:rsidRDefault="005A74D5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514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DD60214" w14:textId="6DC09760" w:rsidR="00421F82" w:rsidRPr="005B5482" w:rsidRDefault="00241D32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61A8CF6" w14:textId="704962B7" w:rsidR="00421F82" w:rsidRPr="005B5482" w:rsidRDefault="009837F3" w:rsidP="00CE5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39E8F16" w14:textId="538DEB7B" w:rsidR="00421F82" w:rsidRPr="005B5482" w:rsidRDefault="006B308F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514</w:t>
            </w:r>
          </w:p>
        </w:tc>
      </w:tr>
      <w:tr w:rsidR="00421F82" w:rsidRPr="005B5482" w14:paraId="1C8174FC" w14:textId="77777777" w:rsidTr="00CE5B5B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C6E8280" w14:textId="77777777" w:rsidR="00421F82" w:rsidRPr="005B5482" w:rsidRDefault="00421F82" w:rsidP="00CE5B5B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691487B" w14:textId="7EB7B6CB" w:rsidR="00421F82" w:rsidRPr="005B5482" w:rsidRDefault="005A74D5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323,22</w:t>
            </w:r>
            <w:r w:rsidR="005006A6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E968AAC" w14:textId="30BCE35B" w:rsidR="00421F82" w:rsidRPr="005B5482" w:rsidRDefault="00241D32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210,16</w:t>
            </w:r>
            <w:r w:rsidR="00A26DBB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052C938" w14:textId="48CC690B" w:rsidR="00421F82" w:rsidRPr="005B5482" w:rsidRDefault="009837F3" w:rsidP="00CE5B5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217,54</w:t>
            </w:r>
            <w:r w:rsidR="000F7DE0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2FE2FEC" w14:textId="449F2F94" w:rsidR="00421F82" w:rsidRPr="005B5482" w:rsidRDefault="006B308F" w:rsidP="00CE5B5B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750,93</w:t>
            </w:r>
            <w:r w:rsidR="00A26DBB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</w:p>
        </w:tc>
      </w:tr>
    </w:tbl>
    <w:p w14:paraId="30F9E0DF" w14:textId="77777777" w:rsidR="007478B7" w:rsidRPr="005B5482" w:rsidRDefault="007478B7" w:rsidP="004B3E16">
      <w:pPr>
        <w:pStyle w:val="CordiaNew"/>
        <w:tabs>
          <w:tab w:val="clear" w:pos="4153"/>
          <w:tab w:val="left" w:pos="720"/>
        </w:tabs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tbl>
      <w:tblPr>
        <w:tblW w:w="8448" w:type="dxa"/>
        <w:tblInd w:w="99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1418"/>
        <w:gridCol w:w="1417"/>
        <w:gridCol w:w="1418"/>
        <w:gridCol w:w="1417"/>
      </w:tblGrid>
      <w:tr w:rsidR="00C57C8D" w:rsidRPr="005B5482" w14:paraId="24872253" w14:textId="77777777" w:rsidTr="00CD1591">
        <w:trPr>
          <w:tblHeader/>
        </w:trPr>
        <w:tc>
          <w:tcPr>
            <w:tcW w:w="2778" w:type="dxa"/>
          </w:tcPr>
          <w:p w14:paraId="1D5CC993" w14:textId="77777777" w:rsidR="00C57C8D" w:rsidRPr="005B5482" w:rsidRDefault="00C57C8D" w:rsidP="00CD15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tcBorders>
              <w:bottom w:val="nil"/>
            </w:tcBorders>
          </w:tcPr>
          <w:p w14:paraId="0BADC5BA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C57C8D" w:rsidRPr="005B5482" w14:paraId="1B031B53" w14:textId="77777777" w:rsidTr="00CD1591">
        <w:trPr>
          <w:tblHeader/>
        </w:trPr>
        <w:tc>
          <w:tcPr>
            <w:tcW w:w="2778" w:type="dxa"/>
          </w:tcPr>
          <w:p w14:paraId="6F3C9501" w14:textId="77777777" w:rsidR="00C57C8D" w:rsidRPr="005B5482" w:rsidRDefault="00C57C8D" w:rsidP="00CD15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nil"/>
            </w:tcBorders>
            <w:vAlign w:val="bottom"/>
          </w:tcPr>
          <w:p w14:paraId="022D32D1" w14:textId="77777777" w:rsidR="00C57C8D" w:rsidRPr="005B5482" w:rsidRDefault="00C57C8D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C57C8D" w:rsidRPr="005B5482" w14:paraId="4FB92291" w14:textId="77777777" w:rsidTr="00CD1591">
        <w:trPr>
          <w:tblHeader/>
        </w:trPr>
        <w:tc>
          <w:tcPr>
            <w:tcW w:w="2778" w:type="dxa"/>
          </w:tcPr>
          <w:p w14:paraId="613BF6C0" w14:textId="77777777" w:rsidR="00C57C8D" w:rsidRPr="005B5482" w:rsidRDefault="00C57C8D" w:rsidP="00CD15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4760C0D" w14:textId="77777777" w:rsidR="00C57C8D" w:rsidRPr="005B5482" w:rsidRDefault="00C57C8D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  <w:tr w:rsidR="00C57C8D" w:rsidRPr="005B5482" w14:paraId="4230F21A" w14:textId="77777777" w:rsidTr="00CD1591">
        <w:trPr>
          <w:tblHeader/>
        </w:trPr>
        <w:tc>
          <w:tcPr>
            <w:tcW w:w="2778" w:type="dxa"/>
          </w:tcPr>
          <w:p w14:paraId="0C6FF855" w14:textId="77777777" w:rsidR="00C57C8D" w:rsidRPr="005B5482" w:rsidRDefault="00C57C8D" w:rsidP="00CD15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3E969EAF" w14:textId="77777777" w:rsidR="00C57C8D" w:rsidRPr="005B5482" w:rsidRDefault="00C57C8D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33527631" w14:textId="77777777" w:rsidR="00C57C8D" w:rsidRPr="005B5482" w:rsidRDefault="00C57C8D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ภายใน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7D8D0EBD" w14:textId="77777777" w:rsidR="00C57C8D" w:rsidRPr="005B5482" w:rsidRDefault="00C57C8D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มากกว่า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1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277B59CE" w14:textId="77777777" w:rsidR="00C57C8D" w:rsidRPr="005B5482" w:rsidRDefault="00C57C8D" w:rsidP="00CD159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C57C8D" w:rsidRPr="005B5482" w14:paraId="0A130582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  <w:hideMark/>
          </w:tcPr>
          <w:p w14:paraId="6AC4A71C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54BCAF2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7B55D70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3CE5C05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EACE67C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57C8D" w:rsidRPr="005B5482" w14:paraId="256D3BEB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6C6F344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96F4387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18,319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C7E8B59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DB4D875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DE0D58D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18,319</w:t>
            </w:r>
          </w:p>
        </w:tc>
      </w:tr>
      <w:tr w:rsidR="00C57C8D" w:rsidRPr="005B5482" w14:paraId="00D8038D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AA07AF6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99A3258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242,907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B8A20EE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D1DFE77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2B7D0F5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242,907</w:t>
            </w:r>
          </w:p>
        </w:tc>
      </w:tr>
      <w:tr w:rsidR="00C57C8D" w:rsidRPr="005B5482" w14:paraId="0B0C8040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A0CE2B4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 xml:space="preserve">เจ้าหนี้การค้า 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5B621338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50,015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C882C13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F0FC1D8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A8C7FB8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50,015</w:t>
            </w:r>
          </w:p>
        </w:tc>
      </w:tr>
      <w:tr w:rsidR="00C57C8D" w:rsidRPr="005B5482" w14:paraId="074FF0B9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79A0D8E2" w14:textId="77777777" w:rsidR="00C57C8D" w:rsidRPr="005B5482" w:rsidRDefault="00C57C8D" w:rsidP="00CD1591">
            <w:pPr>
              <w:tabs>
                <w:tab w:val="clear" w:pos="2580"/>
                <w:tab w:val="left" w:pos="2024"/>
              </w:tabs>
              <w:spacing w:line="240" w:lineRule="auto"/>
              <w:ind w:right="-309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AAD5ACD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41,999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7813852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35A976E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570112F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41,999</w:t>
            </w:r>
          </w:p>
        </w:tc>
      </w:tr>
      <w:tr w:rsidR="00C57C8D" w:rsidRPr="005B5482" w14:paraId="3ADC63C0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0D2A8F9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CA92209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F8B9B59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9D36445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DBA9B16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57C8D" w:rsidRPr="005B5482" w14:paraId="5A755DFB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3EB7E8A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6C623A0A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15,857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F597D88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20,030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7319375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3F2F387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35,887</w:t>
            </w:r>
          </w:p>
        </w:tc>
      </w:tr>
      <w:tr w:rsidR="00C57C8D" w:rsidRPr="005B5482" w14:paraId="26A28583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3A33B27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8212043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9DF5CB0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7,192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8F3CE8B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25,741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C474EB1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32,933</w:t>
            </w:r>
          </w:p>
        </w:tc>
      </w:tr>
      <w:tr w:rsidR="00C57C8D" w:rsidRPr="005B5482" w14:paraId="46C0D744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5467B019" w14:textId="24CCDCB4" w:rsidR="00C57C8D" w:rsidRPr="005B5482" w:rsidRDefault="00C57C8D" w:rsidP="00D34D01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8DB96B6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B317F9D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11,964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4F9660F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52,831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ECCED84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64,795</w:t>
            </w:r>
          </w:p>
        </w:tc>
      </w:tr>
      <w:tr w:rsidR="00C57C8D" w:rsidRPr="005B5482" w14:paraId="7D7F42BA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6F0F1E59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เงินกู้ยืมระยะยาวจากผู้ถือหุ้นและ</w:t>
            </w:r>
          </w:p>
          <w:p w14:paraId="320C2396" w14:textId="77777777" w:rsidR="00C57C8D" w:rsidRPr="005B5482" w:rsidRDefault="00C57C8D" w:rsidP="00CD1591">
            <w:pPr>
              <w:spacing w:line="240" w:lineRule="auto"/>
              <w:ind w:firstLine="31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6BDF0A9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FC63B98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35,856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2E8F289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158,574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DAD5412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194,430</w:t>
            </w:r>
          </w:p>
        </w:tc>
      </w:tr>
      <w:tr w:rsidR="00C57C8D" w:rsidRPr="005B5482" w14:paraId="618B63BF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162FD415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</w:t>
            </w:r>
          </w:p>
          <w:p w14:paraId="43E7DC81" w14:textId="77777777" w:rsidR="00C57C8D" w:rsidRPr="005B5482" w:rsidRDefault="00C57C8D" w:rsidP="00CD1591">
            <w:pPr>
              <w:spacing w:line="240" w:lineRule="auto"/>
              <w:ind w:firstLine="314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ของบริษัทอื่น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1032784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10FC6F2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40,673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5502382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50,289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E6EF3CA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90,962</w:t>
            </w:r>
          </w:p>
        </w:tc>
      </w:tr>
      <w:tr w:rsidR="00C57C8D" w:rsidRPr="005B5482" w14:paraId="2127CAE7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3B7E8EA6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1333E3D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5E76C06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62,400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A27EF0F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38,073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90ADF5D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100,473</w:t>
            </w:r>
          </w:p>
        </w:tc>
      </w:tr>
      <w:tr w:rsidR="00C57C8D" w:rsidRPr="005B5482" w14:paraId="7F3AC051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E9FCAC6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332D304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53,160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FD6060F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0B363D7" w14:textId="77777777" w:rsidR="00C57C8D" w:rsidRPr="005B5482" w:rsidRDefault="00C57C8D" w:rsidP="00CD159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D09E247" w14:textId="77777777" w:rsidR="00C57C8D" w:rsidRPr="005B5482" w:rsidRDefault="00C57C8D" w:rsidP="00CD159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53,160</w:t>
            </w:r>
          </w:p>
        </w:tc>
      </w:tr>
      <w:tr w:rsidR="00C57C8D" w:rsidRPr="005B5482" w14:paraId="38122D66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0BF0D8D8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1BB7BDC" w14:textId="77777777" w:rsidR="00C57C8D" w:rsidRPr="005B5482" w:rsidRDefault="00C57C8D" w:rsidP="00CD159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514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08B72E7" w14:textId="77777777" w:rsidR="00C57C8D" w:rsidRPr="005B5482" w:rsidRDefault="00C57C8D" w:rsidP="00CD159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0C3C271" w14:textId="77777777" w:rsidR="00C57C8D" w:rsidRPr="005B5482" w:rsidRDefault="00C57C8D" w:rsidP="00CD159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1071735" w14:textId="77777777" w:rsidR="00C57C8D" w:rsidRPr="005B5482" w:rsidRDefault="00C57C8D" w:rsidP="00CD1591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514</w:t>
            </w:r>
          </w:p>
        </w:tc>
      </w:tr>
      <w:tr w:rsidR="00C57C8D" w:rsidRPr="005B5482" w14:paraId="00FC54D4" w14:textId="77777777" w:rsidTr="00CD1591">
        <w:trPr>
          <w:tblHeader/>
        </w:trPr>
        <w:tc>
          <w:tcPr>
            <w:tcW w:w="2778" w:type="dxa"/>
            <w:tcBorders>
              <w:bottom w:val="nil"/>
            </w:tcBorders>
          </w:tcPr>
          <w:p w14:paraId="2C6464D1" w14:textId="77777777" w:rsidR="00C57C8D" w:rsidRPr="005B5482" w:rsidRDefault="00C57C8D" w:rsidP="00CD159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 </w:t>
            </w:r>
            <w:r w:rsidRPr="005B5482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27C79B3" w14:textId="77777777" w:rsidR="00C57C8D" w:rsidRPr="005B5482" w:rsidRDefault="00C57C8D" w:rsidP="00CD159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422,771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C557E5A" w14:textId="77777777" w:rsidR="00C57C8D" w:rsidRPr="005B5482" w:rsidRDefault="00C57C8D" w:rsidP="00CD159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178,115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16DD10A0" w14:textId="77777777" w:rsidR="00C57C8D" w:rsidRPr="005B5482" w:rsidRDefault="00C57C8D" w:rsidP="00CD159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325,508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9D37A01" w14:textId="77777777" w:rsidR="00C57C8D" w:rsidRPr="005B5482" w:rsidRDefault="00C57C8D" w:rsidP="00CD1591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B5482">
              <w:rPr>
                <w:rFonts w:ascii="BrowalliaUPC" w:hAnsi="BrowalliaUPC" w:cs="BrowalliaUPC"/>
                <w:sz w:val="24"/>
                <w:szCs w:val="24"/>
                <w:lang w:val="en-GB"/>
              </w:rPr>
              <w:t>926,394</w:t>
            </w:r>
          </w:p>
        </w:tc>
      </w:tr>
    </w:tbl>
    <w:p w14:paraId="1951AB06" w14:textId="272A7873" w:rsidR="001E16A2" w:rsidRDefault="001E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u w:val="single"/>
          <w:lang w:eastAsia="th-TH"/>
        </w:rPr>
      </w:pPr>
    </w:p>
    <w:p w14:paraId="6F79F5A8" w14:textId="77777777" w:rsidR="001E16A2" w:rsidRDefault="001E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u w:val="single"/>
          <w:cs/>
          <w:lang w:eastAsia="th-TH"/>
        </w:rPr>
      </w:pPr>
    </w:p>
    <w:p w14:paraId="75833518" w14:textId="5C17D4F5" w:rsidR="00645126" w:rsidRPr="005B5482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5B5482">
        <w:rPr>
          <w:rFonts w:ascii="BrowalliaUPC" w:hAnsi="BrowalliaUPC" w:cs="BrowalliaUPC"/>
          <w:color w:val="auto"/>
          <w:sz w:val="28"/>
          <w:szCs w:val="28"/>
          <w:u w:val="single"/>
          <w:cs/>
        </w:rPr>
        <w:lastRenderedPageBreak/>
        <w:t>ความเสี่ยงด้านการให้สินเชื่อ</w:t>
      </w:r>
    </w:p>
    <w:p w14:paraId="5F8498F4" w14:textId="58623F34" w:rsidR="00EE4AC3" w:rsidRPr="008B36DD" w:rsidRDefault="00C66BB2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pacing w:val="-4"/>
          <w:sz w:val="28"/>
          <w:szCs w:val="28"/>
        </w:rPr>
      </w:pPr>
      <w:r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กลุ่มบริษัท</w:t>
      </w:r>
      <w:r w:rsidR="00645126"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ไม่มีการกระจุกตัวของลูกหนี้ที่เป็นสาระสำคัญ เนื่องจาก</w:t>
      </w:r>
      <w:r w:rsidR="000720F0"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กลุ่มบริษัท</w:t>
      </w:r>
      <w:r w:rsidR="00645126"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มีลูกค้าเป็นจำนวนมากและ</w:t>
      </w:r>
      <w:r w:rsidR="00C57C8D" w:rsidRPr="008B36DD">
        <w:rPr>
          <w:rFonts w:ascii="BrowalliaUPC" w:hAnsi="BrowalliaUPC" w:cs="BrowalliaUPC"/>
          <w:color w:val="auto"/>
          <w:spacing w:val="-4"/>
          <w:sz w:val="28"/>
          <w:szCs w:val="28"/>
        </w:rPr>
        <w:br/>
      </w:r>
      <w:r w:rsidR="000720F0"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กลุ่มบริษัท</w:t>
      </w:r>
      <w:r w:rsidR="00645126"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มีนโยบายที่ดีในการควบคุมการให้สินเชื่อแก่ลูกหนี้ อย่างไรก็ตาม</w:t>
      </w:r>
      <w:r w:rsidR="00992183" w:rsidRPr="008B36DD">
        <w:rPr>
          <w:rFonts w:ascii="BrowalliaUPC" w:hAnsi="BrowalliaUPC" w:cs="BrowalliaUPC"/>
          <w:color w:val="auto"/>
          <w:spacing w:val="-4"/>
          <w:sz w:val="28"/>
          <w:szCs w:val="28"/>
        </w:rPr>
        <w:t xml:space="preserve"> </w:t>
      </w:r>
      <w:r w:rsidR="00645126"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หากมีลูกหนี้ที่</w:t>
      </w:r>
      <w:r w:rsidR="000720F0"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กลุ่มบริษัท</w:t>
      </w:r>
      <w:r w:rsidR="00645126"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คาดว่าอาจจะมีปัญหาด้านการชำระเงินแล้ว ผู้บริหารของกิจการมีนโยบายที่จะบันทึกค่าเผื่อ</w:t>
      </w:r>
      <w:r w:rsidR="00EB25A4"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ผลขาดทุนที่คาดว่าจะเกิดขึ้น</w:t>
      </w:r>
      <w:r w:rsidR="00645126"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ให้เพียงพอกับโอกาสที่จะเกิดความสูญเสียดังกล่าว</w:t>
      </w:r>
      <w:r w:rsidR="00222A55" w:rsidRPr="008B36DD">
        <w:rPr>
          <w:rFonts w:ascii="BrowalliaUPC" w:hAnsi="BrowalliaUPC" w:cs="BrowalliaUPC"/>
          <w:color w:val="auto"/>
          <w:spacing w:val="-4"/>
          <w:sz w:val="28"/>
          <w:szCs w:val="28"/>
        </w:rPr>
        <w:t xml:space="preserve"> (</w:t>
      </w:r>
      <w:r w:rsidR="00222A55" w:rsidRPr="008B36DD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ข้อมูลเกี่ยวกับลูกหนี้การค้าเปิดเผยในหมายเหตุข้อ</w:t>
      </w:r>
      <w:r w:rsidR="00222A55" w:rsidRPr="008B36DD">
        <w:rPr>
          <w:rFonts w:ascii="BrowalliaUPC" w:hAnsi="BrowalliaUPC" w:cs="BrowalliaUPC"/>
          <w:color w:val="auto"/>
          <w:spacing w:val="-4"/>
          <w:sz w:val="28"/>
          <w:szCs w:val="28"/>
        </w:rPr>
        <w:t xml:space="preserve"> 8)</w:t>
      </w:r>
    </w:p>
    <w:p w14:paraId="04F9403D" w14:textId="77777777" w:rsidR="00F57725" w:rsidRPr="005B5482" w:rsidRDefault="00F57725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3E42C0C1" w14:textId="1019B82A" w:rsidR="00645126" w:rsidRPr="005B5482" w:rsidRDefault="00645126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5B5482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20E30E3A" w14:textId="2D78F4FE" w:rsidR="00236476" w:rsidRPr="008B36DD" w:rsidRDefault="00BE151D" w:rsidP="00B32928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pacing w:val="-2"/>
          <w:sz w:val="28"/>
          <w:szCs w:val="28"/>
        </w:rPr>
      </w:pPr>
      <w:r w:rsidRPr="008B36DD">
        <w:rPr>
          <w:rFonts w:ascii="BrowalliaUPC" w:hAnsi="BrowalliaUPC" w:cs="BrowalliaUPC"/>
          <w:color w:val="auto"/>
          <w:spacing w:val="-2"/>
          <w:sz w:val="28"/>
          <w:szCs w:val="28"/>
          <w:cs/>
        </w:rPr>
        <w:t>กลุ่มบริษัท</w:t>
      </w:r>
      <w:r w:rsidR="00645126" w:rsidRPr="008B36DD">
        <w:rPr>
          <w:rFonts w:ascii="BrowalliaUPC" w:hAnsi="BrowalliaUPC" w:cs="BrowalliaUPC"/>
          <w:color w:val="auto"/>
          <w:spacing w:val="-2"/>
          <w:sz w:val="28"/>
          <w:szCs w:val="28"/>
          <w:cs/>
        </w:rPr>
        <w:t>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</w:t>
      </w:r>
      <w:r w:rsidR="001E2E2C" w:rsidRPr="008B36DD">
        <w:rPr>
          <w:rFonts w:ascii="BrowalliaUPC" w:hAnsi="BrowalliaUPC" w:cs="BrowalliaUPC"/>
          <w:color w:val="auto"/>
          <w:spacing w:val="-2"/>
          <w:sz w:val="28"/>
          <w:szCs w:val="28"/>
          <w:cs/>
        </w:rPr>
        <w:t xml:space="preserve"> บริษัทจะทำสัญญาซื้อขายเงินตราต่างประเทศล่วงหน้าโดยพิจารณาจากความเหมาะสมตามสถานการณ์และความจำเป็น</w:t>
      </w:r>
      <w:r w:rsidR="00BA2194" w:rsidRPr="008B36DD">
        <w:rPr>
          <w:rFonts w:ascii="BrowalliaUPC" w:hAnsi="BrowalliaUPC" w:cs="BrowalliaUPC"/>
          <w:color w:val="auto"/>
          <w:spacing w:val="-2"/>
          <w:sz w:val="28"/>
          <w:szCs w:val="28"/>
          <w:cs/>
        </w:rPr>
        <w:t xml:space="preserve"> เพื่อลดความเสี่ยงจากอัตราแลกเปลี่ยนที่อาจเกิดขึ้น </w:t>
      </w:r>
      <w:r w:rsidR="00645126" w:rsidRPr="008B36DD">
        <w:rPr>
          <w:rFonts w:ascii="BrowalliaUPC" w:hAnsi="BrowalliaUPC" w:cs="BrowalliaUPC"/>
          <w:color w:val="auto"/>
          <w:spacing w:val="-2"/>
          <w:sz w:val="28"/>
          <w:szCs w:val="28"/>
          <w:cs/>
        </w:rPr>
        <w:t>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0F75DDC6" w14:textId="77777777" w:rsidR="00E279C9" w:rsidRDefault="00E279C9" w:rsidP="001E16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16"/>
          <w:szCs w:val="16"/>
          <w:u w:val="single"/>
        </w:rPr>
      </w:pPr>
    </w:p>
    <w:p w14:paraId="4FC13EC5" w14:textId="77777777" w:rsidR="00E279C9" w:rsidRPr="005B5482" w:rsidRDefault="00E279C9" w:rsidP="004055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26" w:right="-2"/>
        <w:rPr>
          <w:rFonts w:ascii="BrowalliaUPC" w:hAnsi="BrowalliaUPC" w:cs="BrowalliaUPC"/>
          <w:sz w:val="16"/>
          <w:szCs w:val="16"/>
          <w:u w:val="single"/>
        </w:rPr>
      </w:pPr>
    </w:p>
    <w:p w14:paraId="4C398504" w14:textId="7E3D1B30" w:rsidR="00645126" w:rsidRPr="005B5482" w:rsidRDefault="00645126" w:rsidP="00DF447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Pr="005B5482">
        <w:rPr>
          <w:rFonts w:ascii="BrowalliaUPC" w:hAnsi="BrowalliaUPC" w:cs="BrowalliaUPC"/>
          <w:color w:val="auto"/>
          <w:sz w:val="28"/>
          <w:szCs w:val="28"/>
        </w:rPr>
        <w:t xml:space="preserve">31 </w:t>
      </w: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t xml:space="preserve">ธันวาคม </w:t>
      </w:r>
      <w:r w:rsidRPr="005B5482">
        <w:rPr>
          <w:rFonts w:ascii="BrowalliaUPC" w:hAnsi="BrowalliaUPC" w:cs="BrowalliaUPC"/>
          <w:color w:val="auto"/>
          <w:sz w:val="28"/>
          <w:szCs w:val="28"/>
        </w:rPr>
        <w:t>25</w:t>
      </w:r>
      <w:r w:rsidR="00860507" w:rsidRPr="005B5482">
        <w:rPr>
          <w:rFonts w:ascii="BrowalliaUPC" w:hAnsi="BrowalliaUPC" w:cs="BrowalliaUPC"/>
          <w:color w:val="auto"/>
          <w:sz w:val="28"/>
          <w:szCs w:val="28"/>
        </w:rPr>
        <w:t>6</w:t>
      </w:r>
      <w:r w:rsidR="00C57C8D" w:rsidRPr="005B5482">
        <w:rPr>
          <w:rFonts w:ascii="BrowalliaUPC" w:hAnsi="BrowalliaUPC" w:cs="BrowalliaUPC"/>
          <w:color w:val="auto"/>
          <w:sz w:val="28"/>
          <w:szCs w:val="28"/>
        </w:rPr>
        <w:t>6</w:t>
      </w:r>
      <w:r w:rsidRPr="005B5482">
        <w:rPr>
          <w:rFonts w:ascii="BrowalliaUPC" w:hAnsi="BrowalliaUPC" w:cs="BrowalliaUPC"/>
          <w:color w:val="auto"/>
          <w:sz w:val="28"/>
          <w:szCs w:val="28"/>
          <w:cs/>
        </w:rPr>
        <w:t xml:space="preserve"> บริษัทมีหนี้สินที่เป็นเงินตราต่างประเทศดังนี้</w:t>
      </w:r>
    </w:p>
    <w:p w14:paraId="55B0BA2D" w14:textId="77777777" w:rsidR="00645126" w:rsidRPr="005B5482" w:rsidRDefault="00645126" w:rsidP="004055A2">
      <w:pPr>
        <w:tabs>
          <w:tab w:val="left" w:pos="1440"/>
          <w:tab w:val="right" w:pos="720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W w:w="8509" w:type="dxa"/>
        <w:tblInd w:w="851" w:type="dxa"/>
        <w:tblLook w:val="04A0" w:firstRow="1" w:lastRow="0" w:firstColumn="1" w:lastColumn="0" w:noHBand="0" w:noVBand="1"/>
      </w:tblPr>
      <w:tblGrid>
        <w:gridCol w:w="2430"/>
        <w:gridCol w:w="1881"/>
        <w:gridCol w:w="254"/>
        <w:gridCol w:w="1729"/>
        <w:gridCol w:w="232"/>
        <w:gridCol w:w="1983"/>
      </w:tblGrid>
      <w:tr w:rsidR="006C1D50" w:rsidRPr="005B5482" w14:paraId="2C8E5DD8" w14:textId="77777777" w:rsidTr="00457C15">
        <w:trPr>
          <w:trHeight w:val="214"/>
        </w:trPr>
        <w:tc>
          <w:tcPr>
            <w:tcW w:w="2430" w:type="dxa"/>
            <w:vAlign w:val="bottom"/>
          </w:tcPr>
          <w:p w14:paraId="77E33460" w14:textId="77777777" w:rsidR="00645126" w:rsidRPr="005B5482" w:rsidRDefault="00645126" w:rsidP="004055A2">
            <w:pPr>
              <w:spacing w:line="240" w:lineRule="auto"/>
              <w:ind w:left="426"/>
              <w:rPr>
                <w:rFonts w:ascii="BrowalliaUPC" w:hAnsi="BrowalliaUPC" w:cs="BrowalliaUPC"/>
                <w:b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5D3385" w14:textId="77777777" w:rsidR="00645126" w:rsidRPr="005B5482" w:rsidRDefault="00645126" w:rsidP="0031261E">
            <w:pPr>
              <w:pStyle w:val="Heading4"/>
              <w:framePr w:wrap="around"/>
              <w:spacing w:line="240" w:lineRule="auto"/>
              <w:ind w:right="-49"/>
              <w:jc w:val="center"/>
              <w:rPr>
                <w:rFonts w:ascii="BrowalliaUPC" w:hAnsi="BrowalliaUPC" w:cs="BrowalliaUPC"/>
                <w:bCs w:val="0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6C1D50" w:rsidRPr="005B5482" w14:paraId="07316F34" w14:textId="77777777" w:rsidTr="00457C15">
        <w:trPr>
          <w:trHeight w:val="214"/>
        </w:trPr>
        <w:tc>
          <w:tcPr>
            <w:tcW w:w="2430" w:type="dxa"/>
            <w:vAlign w:val="bottom"/>
          </w:tcPr>
          <w:p w14:paraId="6CB2E9DA" w14:textId="77777777" w:rsidR="00645126" w:rsidRPr="005B5482" w:rsidRDefault="00645126" w:rsidP="004055A2">
            <w:pPr>
              <w:spacing w:line="240" w:lineRule="auto"/>
              <w:ind w:left="42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C24DDA" w14:textId="507F4730" w:rsidR="00645126" w:rsidRPr="005B5482" w:rsidRDefault="00645126" w:rsidP="0031261E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/>
                <w:sz w:val="28"/>
                <w:szCs w:val="28"/>
                <w:lang w:val="en-GB"/>
              </w:rPr>
              <w:t xml:space="preserve">31 </w:t>
            </w:r>
            <w:r w:rsidRPr="005B5482">
              <w:rPr>
                <w:rFonts w:ascii="BrowalliaUPC" w:hAnsi="BrowalliaUPC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B5482">
              <w:rPr>
                <w:rFonts w:ascii="BrowalliaUPC" w:hAnsi="BrowalliaUPC"/>
                <w:sz w:val="28"/>
                <w:szCs w:val="28"/>
                <w:lang w:val="en-GB"/>
              </w:rPr>
              <w:t>25</w:t>
            </w:r>
            <w:r w:rsidR="00860507" w:rsidRPr="005B5482">
              <w:rPr>
                <w:rFonts w:ascii="BrowalliaUPC" w:hAnsi="BrowalliaUPC"/>
                <w:sz w:val="28"/>
                <w:szCs w:val="28"/>
                <w:lang w:val="en-GB"/>
              </w:rPr>
              <w:t>6</w:t>
            </w:r>
            <w:r w:rsidR="00C57C8D" w:rsidRPr="005B5482">
              <w:rPr>
                <w:rFonts w:ascii="BrowalliaUPC" w:hAnsi="BrowalliaUPC"/>
                <w:sz w:val="28"/>
                <w:szCs w:val="28"/>
                <w:lang w:val="en-GB"/>
              </w:rPr>
              <w:t>6</w:t>
            </w:r>
          </w:p>
        </w:tc>
      </w:tr>
      <w:tr w:rsidR="006C1D50" w:rsidRPr="005B5482" w14:paraId="540B92DA" w14:textId="77777777" w:rsidTr="00457C15">
        <w:trPr>
          <w:cantSplit/>
        </w:trPr>
        <w:tc>
          <w:tcPr>
            <w:tcW w:w="2430" w:type="dxa"/>
          </w:tcPr>
          <w:p w14:paraId="0E83CA8D" w14:textId="77777777" w:rsidR="00645126" w:rsidRPr="005B5482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FE4096" w14:textId="3038BFDF" w:rsidR="00645126" w:rsidRPr="005B5482" w:rsidRDefault="00604767" w:rsidP="00604767">
            <w:pPr>
              <w:pStyle w:val="a8"/>
              <w:tabs>
                <w:tab w:val="left" w:pos="709"/>
              </w:tabs>
              <w:ind w:left="426" w:right="-108" w:hanging="426"/>
              <w:rPr>
                <w:rFonts w:ascii="BrowalliaUPC" w:hAnsi="BrowalliaUPC"/>
                <w:sz w:val="28"/>
                <w:szCs w:val="28"/>
                <w:cs/>
              </w:rPr>
            </w:pPr>
            <w:r>
              <w:rPr>
                <w:rFonts w:ascii="BrowalliaUPC" w:hAnsi="BrowalliaUPC" w:hint="cs"/>
                <w:sz w:val="28"/>
                <w:szCs w:val="28"/>
                <w:cs/>
              </w:rPr>
              <w:t xml:space="preserve">      </w:t>
            </w:r>
            <w:r w:rsidR="00645126" w:rsidRPr="005B5482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6500B1A0" w14:textId="77777777" w:rsidR="00645126" w:rsidRPr="005B5482" w:rsidRDefault="00645126" w:rsidP="00E44291">
            <w:pPr>
              <w:pStyle w:val="a8"/>
              <w:tabs>
                <w:tab w:val="left" w:pos="709"/>
              </w:tabs>
              <w:ind w:left="426" w:right="-108" w:hanging="52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B4022" w14:textId="77777777" w:rsidR="00645126" w:rsidRPr="005B5482" w:rsidRDefault="00645126" w:rsidP="00E44291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413783" w14:textId="77777777" w:rsidR="00E44291" w:rsidRPr="005B5482" w:rsidRDefault="00645126" w:rsidP="00E44291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UPC" w:hAnsi="BrowalliaUPC"/>
                <w:sz w:val="28"/>
                <w:szCs w:val="28"/>
              </w:rPr>
            </w:pPr>
            <w:r w:rsidRPr="005B5482">
              <w:rPr>
                <w:rFonts w:ascii="BrowalliaUPC" w:hAnsi="BrowalliaUPC"/>
                <w:sz w:val="28"/>
                <w:szCs w:val="28"/>
                <w:cs/>
              </w:rPr>
              <w:t>อัตราแลกเปลี่ยนที่</w:t>
            </w:r>
          </w:p>
          <w:p w14:paraId="52C83F9A" w14:textId="550BD6ED" w:rsidR="00645126" w:rsidRPr="005B5482" w:rsidRDefault="00645126" w:rsidP="00E44291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/>
                <w:sz w:val="28"/>
                <w:szCs w:val="28"/>
                <w:cs/>
              </w:rPr>
              <w:t>บันทึกบัญชี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CDC52" w14:textId="77777777" w:rsidR="00645126" w:rsidRPr="005B5482" w:rsidRDefault="00645126" w:rsidP="00E44291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EF456C" w14:textId="77777777" w:rsidR="00E44291" w:rsidRPr="005B5482" w:rsidRDefault="00645126" w:rsidP="00E44291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UPC" w:hAnsi="BrowalliaUPC"/>
                <w:sz w:val="28"/>
                <w:szCs w:val="28"/>
              </w:rPr>
            </w:pPr>
            <w:r w:rsidRPr="005B5482">
              <w:rPr>
                <w:rFonts w:ascii="BrowalliaUPC" w:hAnsi="BrowalliaUPC"/>
                <w:sz w:val="28"/>
                <w:szCs w:val="28"/>
                <w:cs/>
              </w:rPr>
              <w:t>จำนวนเงิ</w:t>
            </w:r>
            <w:r w:rsidR="00E44291" w:rsidRPr="005B5482">
              <w:rPr>
                <w:rFonts w:ascii="BrowalliaUPC" w:hAnsi="BrowalliaUPC"/>
                <w:sz w:val="28"/>
                <w:szCs w:val="28"/>
                <w:cs/>
              </w:rPr>
              <w:t>น</w:t>
            </w:r>
          </w:p>
          <w:p w14:paraId="24DD2CC7" w14:textId="03C991E9" w:rsidR="00645126" w:rsidRPr="005B5482" w:rsidRDefault="00645126" w:rsidP="00E44291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/>
                <w:sz w:val="28"/>
                <w:szCs w:val="28"/>
                <w:cs/>
              </w:rPr>
              <w:t>เทียบเท่าเงินบาท</w:t>
            </w:r>
          </w:p>
        </w:tc>
      </w:tr>
      <w:tr w:rsidR="006C1D50" w:rsidRPr="005B5482" w14:paraId="1563A009" w14:textId="77777777" w:rsidTr="00457C15">
        <w:trPr>
          <w:cantSplit/>
        </w:trPr>
        <w:tc>
          <w:tcPr>
            <w:tcW w:w="2430" w:type="dxa"/>
            <w:hideMark/>
          </w:tcPr>
          <w:p w14:paraId="5B0D96C0" w14:textId="77777777" w:rsidR="00645126" w:rsidRPr="005B5482" w:rsidRDefault="00645126" w:rsidP="00C57C8D">
            <w:pPr>
              <w:pStyle w:val="a8"/>
              <w:tabs>
                <w:tab w:val="left" w:pos="317"/>
              </w:tabs>
              <w:ind w:left="426" w:hanging="369"/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</w:pPr>
            <w:r w:rsidRPr="005B5482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5B5482">
              <w:rPr>
                <w:rFonts w:ascii="BrowalliaUPC" w:hAnsi="BrowalliaUPC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D309F" w14:textId="77777777" w:rsidR="00645126" w:rsidRPr="005B5482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</w:tcPr>
          <w:p w14:paraId="191F1AAE" w14:textId="77777777" w:rsidR="00645126" w:rsidRPr="005B5482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F53A9" w14:textId="77777777" w:rsidR="00645126" w:rsidRPr="005B5482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2" w:type="dxa"/>
          </w:tcPr>
          <w:p w14:paraId="53495B0D" w14:textId="77777777" w:rsidR="00645126" w:rsidRPr="005B5482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6E7B3" w14:textId="77777777" w:rsidR="00645126" w:rsidRPr="005B5482" w:rsidRDefault="00645126" w:rsidP="004055A2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F90BD6" w:rsidRPr="005B5482" w14:paraId="49A5C53C" w14:textId="77777777" w:rsidTr="00280697">
        <w:trPr>
          <w:cantSplit/>
        </w:trPr>
        <w:tc>
          <w:tcPr>
            <w:tcW w:w="2430" w:type="dxa"/>
            <w:shd w:val="clear" w:color="auto" w:fill="auto"/>
            <w:hideMark/>
          </w:tcPr>
          <w:p w14:paraId="29FF433A" w14:textId="744F0853" w:rsidR="00F90BD6" w:rsidRPr="005B5482" w:rsidRDefault="00F90BD6" w:rsidP="00C57C8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69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bookmarkStart w:id="15" w:name="_Hlk284875292"/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881" w:type="dxa"/>
            <w:shd w:val="clear" w:color="auto" w:fill="auto"/>
          </w:tcPr>
          <w:p w14:paraId="40C2C643" w14:textId="1135921C" w:rsidR="00F90BD6" w:rsidRPr="005B5482" w:rsidRDefault="005A6C5C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351,</w:t>
            </w:r>
            <w:r w:rsidR="00EE7FE7">
              <w:rPr>
                <w:rFonts w:ascii="BrowalliaUPC" w:eastAsia="Calibri" w:hAnsi="BrowalliaUPC" w:cs="BrowalliaUPC"/>
                <w:sz w:val="28"/>
                <w:szCs w:val="28"/>
              </w:rPr>
              <w:t>399</w:t>
            </w:r>
          </w:p>
        </w:tc>
        <w:tc>
          <w:tcPr>
            <w:tcW w:w="254" w:type="dxa"/>
          </w:tcPr>
          <w:p w14:paraId="0B3CC90B" w14:textId="77777777" w:rsidR="00F90BD6" w:rsidRPr="005B5482" w:rsidRDefault="00F90BD6" w:rsidP="00F90BD6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35F95029" w14:textId="6CE30B39" w:rsidR="00F90BD6" w:rsidRPr="005B5482" w:rsidRDefault="00EE7FE7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34.39</w:t>
            </w:r>
          </w:p>
        </w:tc>
        <w:tc>
          <w:tcPr>
            <w:tcW w:w="232" w:type="dxa"/>
          </w:tcPr>
          <w:p w14:paraId="38851255" w14:textId="77777777" w:rsidR="00F90BD6" w:rsidRPr="005B5482" w:rsidRDefault="00F90BD6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641D0DC2" w14:textId="5AC43CB1" w:rsidR="00F90BD6" w:rsidRPr="005B5482" w:rsidRDefault="00EE7FE7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12,083,784</w:t>
            </w:r>
          </w:p>
        </w:tc>
      </w:tr>
      <w:tr w:rsidR="00F90BD6" w:rsidRPr="005B5482" w14:paraId="12C154AA" w14:textId="77777777" w:rsidTr="00280697">
        <w:trPr>
          <w:cantSplit/>
        </w:trPr>
        <w:tc>
          <w:tcPr>
            <w:tcW w:w="2430" w:type="dxa"/>
            <w:shd w:val="clear" w:color="auto" w:fill="auto"/>
            <w:hideMark/>
          </w:tcPr>
          <w:p w14:paraId="778C6F00" w14:textId="5E70922E" w:rsidR="00F90BD6" w:rsidRPr="005B5482" w:rsidRDefault="00F90BD6" w:rsidP="00C57C8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69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ยูโร</w:t>
            </w:r>
          </w:p>
        </w:tc>
        <w:tc>
          <w:tcPr>
            <w:tcW w:w="1881" w:type="dxa"/>
            <w:shd w:val="clear" w:color="auto" w:fill="auto"/>
          </w:tcPr>
          <w:p w14:paraId="618B5BE4" w14:textId="03451C44" w:rsidR="00F90BD6" w:rsidRPr="005B5482" w:rsidRDefault="00EE7FE7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149,409</w:t>
            </w:r>
          </w:p>
        </w:tc>
        <w:tc>
          <w:tcPr>
            <w:tcW w:w="254" w:type="dxa"/>
          </w:tcPr>
          <w:p w14:paraId="3A5134A3" w14:textId="77777777" w:rsidR="00F90BD6" w:rsidRPr="005B5482" w:rsidRDefault="00F90BD6" w:rsidP="00F90BD6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585D1FE3" w14:textId="3FFF4044" w:rsidR="00F90BD6" w:rsidRPr="005B5482" w:rsidRDefault="00EE7FE7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38.40</w:t>
            </w:r>
          </w:p>
        </w:tc>
        <w:tc>
          <w:tcPr>
            <w:tcW w:w="232" w:type="dxa"/>
          </w:tcPr>
          <w:p w14:paraId="079D3D08" w14:textId="77777777" w:rsidR="00F90BD6" w:rsidRPr="005B5482" w:rsidRDefault="00F90BD6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363B0F28" w14:textId="646B7EA7" w:rsidR="00F90BD6" w:rsidRPr="005B5482" w:rsidRDefault="00EE7FE7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5,737,141</w:t>
            </w:r>
          </w:p>
        </w:tc>
      </w:tr>
      <w:tr w:rsidR="00F90BD6" w:rsidRPr="005B5482" w14:paraId="4C2B2F68" w14:textId="77777777" w:rsidTr="00280697">
        <w:trPr>
          <w:cantSplit/>
        </w:trPr>
        <w:tc>
          <w:tcPr>
            <w:tcW w:w="2430" w:type="dxa"/>
            <w:shd w:val="clear" w:color="auto" w:fill="auto"/>
          </w:tcPr>
          <w:p w14:paraId="1DD9BD26" w14:textId="1379EAF0" w:rsidR="00F90BD6" w:rsidRPr="005B5482" w:rsidRDefault="00F90BD6" w:rsidP="00C57C8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69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881" w:type="dxa"/>
            <w:shd w:val="clear" w:color="auto" w:fill="auto"/>
          </w:tcPr>
          <w:p w14:paraId="453A27E8" w14:textId="664FA268" w:rsidR="00F90BD6" w:rsidRPr="005B5482" w:rsidRDefault="00EE7FE7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871,897</w:t>
            </w:r>
          </w:p>
        </w:tc>
        <w:tc>
          <w:tcPr>
            <w:tcW w:w="254" w:type="dxa"/>
          </w:tcPr>
          <w:p w14:paraId="6319C599" w14:textId="77777777" w:rsidR="00F90BD6" w:rsidRPr="005B5482" w:rsidRDefault="00F90BD6" w:rsidP="00F90BD6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6EBE6202" w14:textId="323D7526" w:rsidR="00F90BD6" w:rsidRPr="005B5482" w:rsidRDefault="00EE7FE7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41.05</w:t>
            </w:r>
          </w:p>
        </w:tc>
        <w:tc>
          <w:tcPr>
            <w:tcW w:w="232" w:type="dxa"/>
          </w:tcPr>
          <w:p w14:paraId="18C2E85B" w14:textId="77777777" w:rsidR="00F90BD6" w:rsidRPr="005B5482" w:rsidRDefault="00F90BD6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0858A7D4" w14:textId="50BBC59D" w:rsidR="00F90BD6" w:rsidRPr="005B5482" w:rsidRDefault="00AD65A3" w:rsidP="00F90BD6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</w:t>
            </w:r>
            <w:r w:rsidR="00EE7FE7">
              <w:rPr>
                <w:rFonts w:ascii="BrowalliaUPC" w:eastAsia="Calibri" w:hAnsi="BrowalliaUPC" w:cs="BrowalliaUPC"/>
                <w:sz w:val="28"/>
                <w:szCs w:val="28"/>
              </w:rPr>
              <w:t>5,791,380</w:t>
            </w:r>
          </w:p>
        </w:tc>
      </w:tr>
      <w:tr w:rsidR="003F540C" w:rsidRPr="005B5482" w14:paraId="7876AFB7" w14:textId="77777777" w:rsidTr="00CE5B5B">
        <w:trPr>
          <w:cantSplit/>
        </w:trPr>
        <w:tc>
          <w:tcPr>
            <w:tcW w:w="2430" w:type="dxa"/>
            <w:shd w:val="clear" w:color="auto" w:fill="auto"/>
          </w:tcPr>
          <w:p w14:paraId="2FC675E2" w14:textId="5AA6B5D5" w:rsidR="003F540C" w:rsidRPr="005B5482" w:rsidRDefault="003F540C" w:rsidP="00C57C8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69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ดอลลาร์สิงคโปร์</w:t>
            </w:r>
          </w:p>
        </w:tc>
        <w:tc>
          <w:tcPr>
            <w:tcW w:w="1881" w:type="dxa"/>
            <w:shd w:val="clear" w:color="auto" w:fill="auto"/>
          </w:tcPr>
          <w:p w14:paraId="6BA5356B" w14:textId="384937C2" w:rsidR="003F540C" w:rsidRPr="005B5482" w:rsidRDefault="00EE7FE7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156,317</w:t>
            </w:r>
          </w:p>
        </w:tc>
        <w:tc>
          <w:tcPr>
            <w:tcW w:w="254" w:type="dxa"/>
          </w:tcPr>
          <w:p w14:paraId="3BFF2D4D" w14:textId="77777777" w:rsidR="003F540C" w:rsidRPr="005B5482" w:rsidRDefault="003F540C" w:rsidP="003F540C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729" w:type="dxa"/>
            <w:shd w:val="clear" w:color="auto" w:fill="auto"/>
          </w:tcPr>
          <w:p w14:paraId="4779BE4F" w14:textId="132F823E" w:rsidR="003F540C" w:rsidRPr="005B5482" w:rsidRDefault="00EE7FE7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26.27</w:t>
            </w:r>
          </w:p>
        </w:tc>
        <w:tc>
          <w:tcPr>
            <w:tcW w:w="232" w:type="dxa"/>
          </w:tcPr>
          <w:p w14:paraId="2486C6A6" w14:textId="77777777" w:rsidR="003F540C" w:rsidRPr="005B5482" w:rsidRDefault="003F540C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617FA1FF" w14:textId="43A0BF6C" w:rsidR="003F540C" w:rsidRPr="005B5482" w:rsidRDefault="00AD65A3" w:rsidP="003F540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4,105,816</w:t>
            </w:r>
          </w:p>
        </w:tc>
      </w:tr>
      <w:bookmarkEnd w:id="15"/>
    </w:tbl>
    <w:p w14:paraId="19833B8F" w14:textId="305173BB" w:rsidR="00DD70E5" w:rsidRPr="005B5482" w:rsidRDefault="00DD70E5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8509" w:type="dxa"/>
        <w:tblInd w:w="851" w:type="dxa"/>
        <w:tblLook w:val="04A0" w:firstRow="1" w:lastRow="0" w:firstColumn="1" w:lastColumn="0" w:noHBand="0" w:noVBand="1"/>
      </w:tblPr>
      <w:tblGrid>
        <w:gridCol w:w="2430"/>
        <w:gridCol w:w="1881"/>
        <w:gridCol w:w="254"/>
        <w:gridCol w:w="1729"/>
        <w:gridCol w:w="232"/>
        <w:gridCol w:w="1983"/>
      </w:tblGrid>
      <w:tr w:rsidR="00421F82" w:rsidRPr="005B5482" w14:paraId="1D189ECC" w14:textId="77777777" w:rsidTr="00CE5B5B">
        <w:trPr>
          <w:trHeight w:val="214"/>
        </w:trPr>
        <w:tc>
          <w:tcPr>
            <w:tcW w:w="2430" w:type="dxa"/>
            <w:vAlign w:val="bottom"/>
          </w:tcPr>
          <w:p w14:paraId="649C7DC7" w14:textId="77777777" w:rsidR="00421F82" w:rsidRPr="005B5482" w:rsidRDefault="00421F82" w:rsidP="00CE5B5B">
            <w:pPr>
              <w:spacing w:line="240" w:lineRule="auto"/>
              <w:ind w:left="426"/>
              <w:rPr>
                <w:rFonts w:ascii="BrowalliaUPC" w:hAnsi="BrowalliaUPC" w:cs="BrowalliaUPC"/>
                <w:b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922EC1" w14:textId="77777777" w:rsidR="00421F82" w:rsidRPr="005B5482" w:rsidRDefault="00421F82" w:rsidP="006A5537">
            <w:pPr>
              <w:pStyle w:val="Heading4"/>
              <w:framePr w:wrap="around"/>
              <w:spacing w:line="240" w:lineRule="auto"/>
              <w:ind w:right="-49"/>
              <w:jc w:val="center"/>
              <w:rPr>
                <w:rFonts w:ascii="BrowalliaUPC" w:hAnsi="BrowalliaUPC" w:cs="BrowalliaUPC"/>
                <w:bCs w:val="0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21F82" w:rsidRPr="005B5482" w14:paraId="2037F5A8" w14:textId="77777777" w:rsidTr="00CE5B5B">
        <w:trPr>
          <w:trHeight w:val="214"/>
        </w:trPr>
        <w:tc>
          <w:tcPr>
            <w:tcW w:w="2430" w:type="dxa"/>
            <w:vAlign w:val="bottom"/>
          </w:tcPr>
          <w:p w14:paraId="5490B52D" w14:textId="77777777" w:rsidR="00421F82" w:rsidRPr="005B5482" w:rsidRDefault="00421F82" w:rsidP="00CE5B5B">
            <w:pPr>
              <w:spacing w:line="240" w:lineRule="auto"/>
              <w:ind w:left="42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6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835A9C" w14:textId="12CDABC4" w:rsidR="00421F82" w:rsidRPr="005B5482" w:rsidRDefault="00421F82" w:rsidP="006A5537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/>
                <w:sz w:val="28"/>
                <w:szCs w:val="28"/>
                <w:lang w:val="en-GB"/>
              </w:rPr>
              <w:t xml:space="preserve">31 </w:t>
            </w:r>
            <w:r w:rsidRPr="005B5482">
              <w:rPr>
                <w:rFonts w:ascii="BrowalliaUPC" w:hAnsi="BrowalliaUPC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B5482">
              <w:rPr>
                <w:rFonts w:ascii="BrowalliaUPC" w:hAnsi="BrowalliaUPC"/>
                <w:sz w:val="28"/>
                <w:szCs w:val="28"/>
                <w:lang w:val="en-GB"/>
              </w:rPr>
              <w:t>256</w:t>
            </w:r>
            <w:r w:rsidR="00C57C8D" w:rsidRPr="005B5482">
              <w:rPr>
                <w:rFonts w:ascii="BrowalliaUPC" w:hAnsi="BrowalliaUPC"/>
                <w:sz w:val="28"/>
                <w:szCs w:val="28"/>
                <w:lang w:val="en-GB"/>
              </w:rPr>
              <w:t>6</w:t>
            </w:r>
          </w:p>
        </w:tc>
      </w:tr>
      <w:tr w:rsidR="00421F82" w:rsidRPr="005B5482" w14:paraId="607D90A0" w14:textId="77777777" w:rsidTr="00CE5B5B">
        <w:trPr>
          <w:cantSplit/>
        </w:trPr>
        <w:tc>
          <w:tcPr>
            <w:tcW w:w="2430" w:type="dxa"/>
          </w:tcPr>
          <w:p w14:paraId="1DD7DF7D" w14:textId="77777777" w:rsidR="00421F82" w:rsidRPr="005B5482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A56D63" w14:textId="16B454CF" w:rsidR="00421F82" w:rsidRPr="005B5482" w:rsidRDefault="00604767" w:rsidP="00604767">
            <w:pPr>
              <w:pStyle w:val="a8"/>
              <w:tabs>
                <w:tab w:val="left" w:pos="709"/>
              </w:tabs>
              <w:ind w:left="426" w:right="-108" w:hanging="426"/>
              <w:rPr>
                <w:rFonts w:ascii="BrowalliaUPC" w:hAnsi="BrowalliaUPC"/>
                <w:sz w:val="28"/>
                <w:szCs w:val="28"/>
                <w:cs/>
              </w:rPr>
            </w:pPr>
            <w:r>
              <w:rPr>
                <w:rFonts w:ascii="BrowalliaUPC" w:hAnsi="BrowalliaUPC" w:hint="cs"/>
                <w:sz w:val="28"/>
                <w:szCs w:val="28"/>
                <w:cs/>
              </w:rPr>
              <w:t xml:space="preserve">   </w:t>
            </w:r>
            <w:r w:rsidR="00154458">
              <w:rPr>
                <w:rFonts w:ascii="BrowalliaUPC" w:hAnsi="Browalli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UPC" w:hAnsi="BrowalliaUPC" w:hint="cs"/>
                <w:sz w:val="28"/>
                <w:szCs w:val="28"/>
                <w:cs/>
              </w:rPr>
              <w:t xml:space="preserve">  </w:t>
            </w:r>
            <w:r w:rsidR="00421F82" w:rsidRPr="005B5482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4E626AE5" w14:textId="77777777" w:rsidR="00421F82" w:rsidRPr="005B5482" w:rsidRDefault="00421F82" w:rsidP="00CE5B5B">
            <w:pPr>
              <w:pStyle w:val="a8"/>
              <w:tabs>
                <w:tab w:val="left" w:pos="709"/>
              </w:tabs>
              <w:ind w:left="426" w:right="-108" w:hanging="52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BBDD1" w14:textId="77777777" w:rsidR="00421F82" w:rsidRPr="005B5482" w:rsidRDefault="00421F82" w:rsidP="00CE5B5B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9DC09C" w14:textId="77777777" w:rsidR="00421F82" w:rsidRPr="005B5482" w:rsidRDefault="00421F82" w:rsidP="00CE5B5B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UPC" w:hAnsi="BrowalliaUPC"/>
                <w:sz w:val="28"/>
                <w:szCs w:val="28"/>
              </w:rPr>
            </w:pPr>
            <w:r w:rsidRPr="005B5482">
              <w:rPr>
                <w:rFonts w:ascii="BrowalliaUPC" w:hAnsi="BrowalliaUPC"/>
                <w:sz w:val="28"/>
                <w:szCs w:val="28"/>
                <w:cs/>
              </w:rPr>
              <w:t>อัตราแลกเปลี่ยนที่</w:t>
            </w:r>
          </w:p>
          <w:p w14:paraId="09F2F7AB" w14:textId="77777777" w:rsidR="00421F82" w:rsidRPr="005B5482" w:rsidRDefault="00421F82" w:rsidP="00CE5B5B">
            <w:pPr>
              <w:pStyle w:val="a8"/>
              <w:tabs>
                <w:tab w:val="left" w:pos="709"/>
              </w:tabs>
              <w:ind w:right="-108" w:hanging="107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/>
                <w:sz w:val="28"/>
                <w:szCs w:val="28"/>
                <w:cs/>
              </w:rPr>
              <w:t>บันทึกบัญชี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40A2D" w14:textId="77777777" w:rsidR="00421F82" w:rsidRPr="005B5482" w:rsidRDefault="00421F82" w:rsidP="00CE5B5B">
            <w:pPr>
              <w:pStyle w:val="a8"/>
              <w:tabs>
                <w:tab w:val="left" w:pos="709"/>
              </w:tabs>
              <w:ind w:left="426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D73CE3" w14:textId="77777777" w:rsidR="00421F82" w:rsidRPr="005B5482" w:rsidRDefault="00421F82" w:rsidP="00CE5B5B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UPC" w:hAnsi="BrowalliaUPC"/>
                <w:sz w:val="28"/>
                <w:szCs w:val="28"/>
              </w:rPr>
            </w:pPr>
            <w:r w:rsidRPr="005B5482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7C479073" w14:textId="77777777" w:rsidR="00421F82" w:rsidRPr="005B5482" w:rsidRDefault="00421F82" w:rsidP="00CE5B5B">
            <w:pPr>
              <w:pStyle w:val="a8"/>
              <w:tabs>
                <w:tab w:val="left" w:pos="709"/>
              </w:tabs>
              <w:ind w:left="208" w:right="39" w:hanging="283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/>
                <w:sz w:val="28"/>
                <w:szCs w:val="28"/>
                <w:cs/>
              </w:rPr>
              <w:t>เทียบเท่าเงินบาท</w:t>
            </w:r>
          </w:p>
        </w:tc>
      </w:tr>
      <w:tr w:rsidR="00421F82" w:rsidRPr="005B5482" w14:paraId="5BCFBF62" w14:textId="77777777" w:rsidTr="00CE5B5B">
        <w:trPr>
          <w:cantSplit/>
        </w:trPr>
        <w:tc>
          <w:tcPr>
            <w:tcW w:w="2430" w:type="dxa"/>
            <w:hideMark/>
          </w:tcPr>
          <w:p w14:paraId="4C2225E9" w14:textId="77777777" w:rsidR="00421F82" w:rsidRPr="005B5482" w:rsidRDefault="00421F82" w:rsidP="00C57C8D">
            <w:pPr>
              <w:pStyle w:val="a8"/>
              <w:tabs>
                <w:tab w:val="left" w:pos="317"/>
              </w:tabs>
              <w:ind w:left="426" w:hanging="378"/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</w:pPr>
            <w:r w:rsidRPr="005B5482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5B5482">
              <w:rPr>
                <w:rFonts w:ascii="BrowalliaUPC" w:hAnsi="BrowalliaUPC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5490A" w14:textId="77777777" w:rsidR="00421F82" w:rsidRPr="005B5482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</w:tcPr>
          <w:p w14:paraId="2C9FE5F7" w14:textId="77777777" w:rsidR="00421F82" w:rsidRPr="005B5482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60CB3" w14:textId="77777777" w:rsidR="00421F82" w:rsidRPr="005B5482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2" w:type="dxa"/>
          </w:tcPr>
          <w:p w14:paraId="5361EBF1" w14:textId="77777777" w:rsidR="00421F82" w:rsidRPr="005B5482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5703D" w14:textId="77777777" w:rsidR="00421F82" w:rsidRPr="005B5482" w:rsidRDefault="00421F82" w:rsidP="00CE5B5B">
            <w:pPr>
              <w:pStyle w:val="a8"/>
              <w:tabs>
                <w:tab w:val="left" w:pos="0"/>
                <w:tab w:val="left" w:pos="709"/>
              </w:tabs>
              <w:ind w:left="426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D97D8B" w:rsidRPr="005B5482" w14:paraId="620A32FD" w14:textId="77777777" w:rsidTr="00CE5B5B">
        <w:trPr>
          <w:cantSplit/>
        </w:trPr>
        <w:tc>
          <w:tcPr>
            <w:tcW w:w="2430" w:type="dxa"/>
            <w:shd w:val="clear" w:color="auto" w:fill="auto"/>
            <w:hideMark/>
          </w:tcPr>
          <w:p w14:paraId="4BEDE9BE" w14:textId="77777777" w:rsidR="00D97D8B" w:rsidRPr="005B5482" w:rsidRDefault="00D97D8B" w:rsidP="00C57C8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78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881" w:type="dxa"/>
            <w:shd w:val="clear" w:color="auto" w:fill="auto"/>
          </w:tcPr>
          <w:p w14:paraId="012D0162" w14:textId="0E9872D4" w:rsidR="00D97D8B" w:rsidRPr="005B5482" w:rsidRDefault="00AD65A3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345,524</w:t>
            </w:r>
          </w:p>
        </w:tc>
        <w:tc>
          <w:tcPr>
            <w:tcW w:w="254" w:type="dxa"/>
          </w:tcPr>
          <w:p w14:paraId="369ABA89" w14:textId="77777777" w:rsidR="00D97D8B" w:rsidRPr="005B5482" w:rsidRDefault="00D97D8B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68F2DA82" w14:textId="482115D4" w:rsidR="00D97D8B" w:rsidRPr="005B5482" w:rsidRDefault="00AD65A3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34.</w:t>
            </w:r>
            <w:r w:rsidR="00962F18">
              <w:rPr>
                <w:rFonts w:ascii="BrowalliaUPC" w:eastAsia="Calibri" w:hAnsi="BrowalliaUPC" w:cs="BrowalliaUPC"/>
                <w:sz w:val="28"/>
                <w:szCs w:val="28"/>
              </w:rPr>
              <w:t>39</w:t>
            </w:r>
          </w:p>
        </w:tc>
        <w:tc>
          <w:tcPr>
            <w:tcW w:w="232" w:type="dxa"/>
          </w:tcPr>
          <w:p w14:paraId="47B59022" w14:textId="77777777" w:rsidR="00D97D8B" w:rsidRPr="005B5482" w:rsidRDefault="00D97D8B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1B673934" w14:textId="12041C0B" w:rsidR="00D97D8B" w:rsidRPr="005B5482" w:rsidRDefault="00962F18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11,881,757</w:t>
            </w:r>
          </w:p>
        </w:tc>
      </w:tr>
      <w:tr w:rsidR="00D97D8B" w:rsidRPr="005B5482" w14:paraId="50520580" w14:textId="77777777" w:rsidTr="00CE5B5B">
        <w:trPr>
          <w:cantSplit/>
        </w:trPr>
        <w:tc>
          <w:tcPr>
            <w:tcW w:w="2430" w:type="dxa"/>
            <w:shd w:val="clear" w:color="auto" w:fill="auto"/>
            <w:hideMark/>
          </w:tcPr>
          <w:p w14:paraId="3C530F78" w14:textId="77777777" w:rsidR="00D97D8B" w:rsidRPr="005B5482" w:rsidRDefault="00D97D8B" w:rsidP="00C57C8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78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ยูโร</w:t>
            </w:r>
          </w:p>
        </w:tc>
        <w:tc>
          <w:tcPr>
            <w:tcW w:w="1881" w:type="dxa"/>
            <w:shd w:val="clear" w:color="auto" w:fill="auto"/>
          </w:tcPr>
          <w:p w14:paraId="59853639" w14:textId="428A3606" w:rsidR="00D97D8B" w:rsidRPr="005B5482" w:rsidRDefault="00AD65A3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149,409</w:t>
            </w:r>
          </w:p>
        </w:tc>
        <w:tc>
          <w:tcPr>
            <w:tcW w:w="254" w:type="dxa"/>
          </w:tcPr>
          <w:p w14:paraId="667E1B6C" w14:textId="77777777" w:rsidR="00D97D8B" w:rsidRPr="005B5482" w:rsidRDefault="00D97D8B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0EEEDB99" w14:textId="43811F12" w:rsidR="00D97D8B" w:rsidRPr="005B5482" w:rsidRDefault="00962F18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38.40</w:t>
            </w:r>
          </w:p>
        </w:tc>
        <w:tc>
          <w:tcPr>
            <w:tcW w:w="232" w:type="dxa"/>
          </w:tcPr>
          <w:p w14:paraId="7C6B3C7E" w14:textId="77777777" w:rsidR="00D97D8B" w:rsidRPr="005B5482" w:rsidRDefault="00D97D8B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38FCABA7" w14:textId="4CE6BED4" w:rsidR="00D97D8B" w:rsidRPr="005B5482" w:rsidRDefault="00343EE3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5,737,141</w:t>
            </w:r>
          </w:p>
        </w:tc>
      </w:tr>
      <w:tr w:rsidR="00D97D8B" w:rsidRPr="005B5482" w14:paraId="4D0A2249" w14:textId="77777777" w:rsidTr="00CE5B5B">
        <w:trPr>
          <w:cantSplit/>
        </w:trPr>
        <w:tc>
          <w:tcPr>
            <w:tcW w:w="2430" w:type="dxa"/>
            <w:shd w:val="clear" w:color="auto" w:fill="auto"/>
          </w:tcPr>
          <w:p w14:paraId="75A9E58D" w14:textId="77777777" w:rsidR="00D97D8B" w:rsidRPr="005B5482" w:rsidRDefault="00D97D8B" w:rsidP="00C57C8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378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881" w:type="dxa"/>
            <w:shd w:val="clear" w:color="auto" w:fill="auto"/>
          </w:tcPr>
          <w:p w14:paraId="11D83B33" w14:textId="2B0C9C34" w:rsidR="00D97D8B" w:rsidRPr="005B5482" w:rsidRDefault="00AD65A3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871,897</w:t>
            </w:r>
          </w:p>
        </w:tc>
        <w:tc>
          <w:tcPr>
            <w:tcW w:w="254" w:type="dxa"/>
          </w:tcPr>
          <w:p w14:paraId="2F63D970" w14:textId="77777777" w:rsidR="00D97D8B" w:rsidRPr="005B5482" w:rsidRDefault="00D97D8B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24996339" w14:textId="70789C67" w:rsidR="00D97D8B" w:rsidRPr="005B5482" w:rsidRDefault="00962F18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41.05</w:t>
            </w:r>
          </w:p>
        </w:tc>
        <w:tc>
          <w:tcPr>
            <w:tcW w:w="232" w:type="dxa"/>
          </w:tcPr>
          <w:p w14:paraId="2B804AC4" w14:textId="77777777" w:rsidR="00D97D8B" w:rsidRPr="005B5482" w:rsidRDefault="00D97D8B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983" w:type="dxa"/>
          </w:tcPr>
          <w:p w14:paraId="73C0F87F" w14:textId="3803C952" w:rsidR="00D97D8B" w:rsidRPr="005B5482" w:rsidRDefault="00343EE3" w:rsidP="00D97D8B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35,791,380</w:t>
            </w:r>
          </w:p>
        </w:tc>
      </w:tr>
    </w:tbl>
    <w:p w14:paraId="3FD189B3" w14:textId="77777777" w:rsidR="00421F82" w:rsidRDefault="00421F82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7AC3ADE4" w14:textId="77777777" w:rsidR="001E16A2" w:rsidRDefault="001E16A2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671FAD8C" w14:textId="77777777" w:rsidR="001E16A2" w:rsidRDefault="001E16A2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6D38F2E4" w14:textId="77777777" w:rsidR="001E16A2" w:rsidRDefault="001E16A2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52AE2B36" w14:textId="77777777" w:rsidR="001E16A2" w:rsidRDefault="001E16A2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246BB9C1" w14:textId="77777777" w:rsidR="001E16A2" w:rsidRDefault="001E16A2" w:rsidP="008B36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 w:firstLine="706"/>
        <w:rPr>
          <w:rFonts w:ascii="BrowalliaUPC" w:hAnsi="BrowalliaUPC" w:cs="BrowalliaUPC"/>
          <w:sz w:val="28"/>
          <w:szCs w:val="28"/>
          <w:u w:val="single"/>
        </w:rPr>
      </w:pPr>
    </w:p>
    <w:p w14:paraId="7A3F22F0" w14:textId="77777777" w:rsidR="008B36DD" w:rsidRPr="005B5482" w:rsidRDefault="008B36DD" w:rsidP="008B36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 w:firstLine="706"/>
        <w:rPr>
          <w:rFonts w:ascii="BrowalliaUPC" w:hAnsi="BrowalliaUPC" w:cs="BrowalliaUPC"/>
          <w:sz w:val="28"/>
          <w:szCs w:val="28"/>
          <w:u w:val="single"/>
        </w:rPr>
      </w:pPr>
    </w:p>
    <w:p w14:paraId="067F724A" w14:textId="7B1D611E" w:rsidR="00FC4E1A" w:rsidRPr="005B5482" w:rsidRDefault="00990035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5B5482">
        <w:rPr>
          <w:rFonts w:ascii="BrowalliaUPC" w:hAnsi="BrowalliaUPC" w:cs="BrowalliaUPC"/>
          <w:i/>
          <w:iCs/>
          <w:sz w:val="28"/>
          <w:szCs w:val="28"/>
          <w:cs/>
        </w:rPr>
        <w:lastRenderedPageBreak/>
        <w:t>ตราสารอนุพันธ์ทางการเงิน</w:t>
      </w:r>
    </w:p>
    <w:p w14:paraId="3D410859" w14:textId="625035A2" w:rsidR="000256CE" w:rsidRPr="005B5482" w:rsidRDefault="000256CE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ผันผวนของอัตราแลกเปลี่ยนเงินตราต่างประเทศ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ไม่ใช่เพื่อการเก็งกำไรหรือเพื่อการค้า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5B5482">
        <w:rPr>
          <w:rFonts w:ascii="BrowalliaUPC" w:hAnsi="BrowalliaUPC" w:cs="BrowalliaUPC"/>
          <w:sz w:val="28"/>
          <w:szCs w:val="28"/>
        </w:rPr>
        <w:t>12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เดือนหลังรอบระยะเวลาบัญชี</w:t>
      </w:r>
    </w:p>
    <w:p w14:paraId="02EA0585" w14:textId="77777777" w:rsidR="000256CE" w:rsidRPr="005B5482" w:rsidRDefault="000256CE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6E261DB" w14:textId="77777777" w:rsidR="000256CE" w:rsidRPr="005B5482" w:rsidRDefault="000256CE" w:rsidP="00E57F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15D104A7" w14:textId="77777777" w:rsidR="000256CE" w:rsidRPr="005B5482" w:rsidRDefault="000256CE" w:rsidP="000256CE">
      <w:pPr>
        <w:tabs>
          <w:tab w:val="clear" w:pos="454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2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544"/>
        <w:gridCol w:w="2381"/>
        <w:gridCol w:w="238"/>
        <w:gridCol w:w="2361"/>
      </w:tblGrid>
      <w:tr w:rsidR="000256CE" w:rsidRPr="005B5482" w14:paraId="66B68E78" w14:textId="77777777" w:rsidTr="000D05EF">
        <w:trPr>
          <w:cantSplit/>
          <w:trHeight w:val="385"/>
        </w:trPr>
        <w:tc>
          <w:tcPr>
            <w:tcW w:w="3544" w:type="dxa"/>
          </w:tcPr>
          <w:p w14:paraId="0EAC28FA" w14:textId="77777777" w:rsidR="000256CE" w:rsidRPr="00BC69DA" w:rsidRDefault="000256CE" w:rsidP="00CE5B5B">
            <w:pPr>
              <w:ind w:left="851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4980" w:type="dxa"/>
            <w:gridSpan w:val="3"/>
          </w:tcPr>
          <w:p w14:paraId="7DACBC09" w14:textId="77777777" w:rsidR="000256CE" w:rsidRPr="00BC69DA" w:rsidRDefault="000256CE" w:rsidP="00CE5B5B">
            <w:pPr>
              <w:ind w:left="851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BC69DA">
              <w:rPr>
                <w:rFonts w:ascii="BrowalliaUPC" w:hAnsi="BrowalliaUPC" w:cs="BrowalliaUPC"/>
                <w:sz w:val="26"/>
                <w:szCs w:val="26"/>
                <w:cs/>
              </w:rPr>
              <w:t>(หน่วย : พันบาท)</w:t>
            </w:r>
          </w:p>
        </w:tc>
      </w:tr>
      <w:tr w:rsidR="000256CE" w:rsidRPr="005B5482" w14:paraId="233BD0B7" w14:textId="77777777" w:rsidTr="00BC69DA">
        <w:trPr>
          <w:cantSplit/>
          <w:trHeight w:val="385"/>
        </w:trPr>
        <w:tc>
          <w:tcPr>
            <w:tcW w:w="3544" w:type="dxa"/>
          </w:tcPr>
          <w:p w14:paraId="04846C56" w14:textId="77777777" w:rsidR="000256CE" w:rsidRPr="00BC69DA" w:rsidRDefault="000256CE" w:rsidP="00CE5B5B">
            <w:pPr>
              <w:ind w:left="851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4980" w:type="dxa"/>
            <w:gridSpan w:val="3"/>
            <w:vAlign w:val="bottom"/>
          </w:tcPr>
          <w:p w14:paraId="673CD171" w14:textId="77777777" w:rsidR="000256CE" w:rsidRPr="00BC69DA" w:rsidRDefault="000256CE" w:rsidP="00BC69DA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BC69DA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0256CE" w:rsidRPr="005B5482" w14:paraId="19361955" w14:textId="77777777" w:rsidTr="000D05EF">
        <w:trPr>
          <w:cantSplit/>
          <w:trHeight w:val="67"/>
        </w:trPr>
        <w:tc>
          <w:tcPr>
            <w:tcW w:w="3544" w:type="dxa"/>
            <w:vAlign w:val="bottom"/>
          </w:tcPr>
          <w:p w14:paraId="48C2CF33" w14:textId="77777777" w:rsidR="000256CE" w:rsidRPr="00BC69DA" w:rsidRDefault="000256CE" w:rsidP="00CE5B5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UPC" w:eastAsia="Calibri" w:hAnsi="BrowalliaUPC" w:cs="BrowalliaUPC"/>
                <w:sz w:val="26"/>
                <w:szCs w:val="26"/>
                <w:cs/>
              </w:rPr>
            </w:pPr>
            <w:r w:rsidRPr="00BC69DA">
              <w:rPr>
                <w:rFonts w:ascii="BrowalliaUPC" w:eastAsia="Calibri" w:hAnsi="BrowalliaUPC" w:cs="BrowalliaUPC"/>
                <w:sz w:val="26"/>
                <w:szCs w:val="26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  <w:vAlign w:val="bottom"/>
          </w:tcPr>
          <w:p w14:paraId="7493C5BE" w14:textId="5AE8BCD4" w:rsidR="000256CE" w:rsidRPr="00BC69DA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BC69DA">
              <w:rPr>
                <w:rFonts w:ascii="BrowalliaUPC" w:eastAsia="Calibri" w:hAnsi="BrowalliaUPC" w:cs="BrowalliaUPC"/>
                <w:sz w:val="26"/>
                <w:szCs w:val="26"/>
              </w:rPr>
              <w:t>31</w:t>
            </w:r>
            <w:r w:rsidRPr="00BC69DA">
              <w:rPr>
                <w:rFonts w:ascii="BrowalliaUPC" w:eastAsia="Calibri" w:hAnsi="BrowalliaUPC" w:cs="BrowalliaUPC"/>
                <w:sz w:val="26"/>
                <w:szCs w:val="26"/>
                <w:cs/>
              </w:rPr>
              <w:t xml:space="preserve"> ธันวาคม </w:t>
            </w:r>
            <w:r w:rsidRPr="00BC69DA">
              <w:rPr>
                <w:rFonts w:ascii="BrowalliaUPC" w:eastAsia="Calibri" w:hAnsi="BrowalliaUPC" w:cs="BrowalliaUPC"/>
                <w:sz w:val="26"/>
                <w:szCs w:val="26"/>
              </w:rPr>
              <w:t>256</w:t>
            </w:r>
            <w:r w:rsidR="00C57C8D" w:rsidRPr="00BC69DA">
              <w:rPr>
                <w:rFonts w:ascii="BrowalliaUPC" w:eastAsia="Calibri" w:hAnsi="BrowalliaUPC" w:cs="BrowalliaUPC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center"/>
          </w:tcPr>
          <w:p w14:paraId="641611A4" w14:textId="77777777" w:rsidR="000256CE" w:rsidRPr="00BC69DA" w:rsidRDefault="000256CE" w:rsidP="00CE5B5B">
            <w:pPr>
              <w:ind w:left="851"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2361" w:type="dxa"/>
            <w:vAlign w:val="bottom"/>
          </w:tcPr>
          <w:p w14:paraId="3DAFB817" w14:textId="151EBA0A" w:rsidR="000256CE" w:rsidRPr="00BC69DA" w:rsidRDefault="000256CE" w:rsidP="00CE5B5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BC69DA">
              <w:rPr>
                <w:rFonts w:ascii="BrowalliaUPC" w:eastAsia="Calibri" w:hAnsi="BrowalliaUPC" w:cs="BrowalliaUPC"/>
                <w:sz w:val="26"/>
                <w:szCs w:val="26"/>
              </w:rPr>
              <w:t>31</w:t>
            </w:r>
            <w:r w:rsidRPr="00BC69DA">
              <w:rPr>
                <w:rFonts w:ascii="BrowalliaUPC" w:eastAsia="Calibri" w:hAnsi="BrowalliaUPC" w:cs="BrowalliaUPC"/>
                <w:sz w:val="26"/>
                <w:szCs w:val="26"/>
                <w:cs/>
              </w:rPr>
              <w:t xml:space="preserve"> ธันวาคม </w:t>
            </w:r>
            <w:r w:rsidRPr="00BC69DA">
              <w:rPr>
                <w:rFonts w:ascii="BrowalliaUPC" w:eastAsia="Calibri" w:hAnsi="BrowalliaUPC" w:cs="BrowalliaUPC"/>
                <w:sz w:val="26"/>
                <w:szCs w:val="26"/>
              </w:rPr>
              <w:t>256</w:t>
            </w:r>
            <w:r w:rsidR="00C57C8D" w:rsidRPr="00BC69DA">
              <w:rPr>
                <w:rFonts w:ascii="BrowalliaUPC" w:eastAsia="Calibri" w:hAnsi="BrowalliaUPC" w:cs="BrowalliaUPC"/>
                <w:sz w:val="26"/>
                <w:szCs w:val="26"/>
              </w:rPr>
              <w:t>5</w:t>
            </w:r>
          </w:p>
        </w:tc>
      </w:tr>
      <w:tr w:rsidR="000256CE" w:rsidRPr="005B5482" w14:paraId="41204A03" w14:textId="77777777" w:rsidTr="000D05EF">
        <w:trPr>
          <w:cantSplit/>
          <w:trHeight w:val="67"/>
        </w:trPr>
        <w:tc>
          <w:tcPr>
            <w:tcW w:w="3544" w:type="dxa"/>
            <w:vAlign w:val="bottom"/>
          </w:tcPr>
          <w:p w14:paraId="4B769696" w14:textId="77777777" w:rsidR="000256CE" w:rsidRPr="00BC69DA" w:rsidRDefault="000256CE" w:rsidP="00CE5B5B">
            <w:pPr>
              <w:ind w:left="851"/>
              <w:rPr>
                <w:rFonts w:ascii="BrowalliaUPC" w:eastAsia="Calibri" w:hAnsi="BrowalliaUPC" w:cs="BrowalliaUPC"/>
                <w:sz w:val="26"/>
                <w:szCs w:val="26"/>
                <w:cs/>
              </w:rPr>
            </w:pPr>
          </w:p>
        </w:tc>
        <w:tc>
          <w:tcPr>
            <w:tcW w:w="2381" w:type="dxa"/>
            <w:vAlign w:val="bottom"/>
          </w:tcPr>
          <w:p w14:paraId="1F7BE7FD" w14:textId="77777777" w:rsidR="000256CE" w:rsidRPr="00BC69DA" w:rsidRDefault="000256CE" w:rsidP="00CE5B5B">
            <w:pPr>
              <w:ind w:left="851" w:right="-13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F7F932C" w14:textId="77777777" w:rsidR="000256CE" w:rsidRPr="00BC69DA" w:rsidRDefault="000256CE" w:rsidP="00CE5B5B">
            <w:pPr>
              <w:ind w:left="851" w:right="-13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2361" w:type="dxa"/>
            <w:vAlign w:val="bottom"/>
          </w:tcPr>
          <w:p w14:paraId="0C3DFD04" w14:textId="77777777" w:rsidR="000256CE" w:rsidRPr="00BC69DA" w:rsidRDefault="000256CE" w:rsidP="00CE5B5B">
            <w:pPr>
              <w:ind w:left="851" w:right="-13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</w:tr>
      <w:tr w:rsidR="00C57C8D" w:rsidRPr="005B5482" w14:paraId="309AB545" w14:textId="77777777" w:rsidTr="000D05EF">
        <w:trPr>
          <w:cantSplit/>
          <w:trHeight w:val="155"/>
        </w:trPr>
        <w:tc>
          <w:tcPr>
            <w:tcW w:w="3544" w:type="dxa"/>
          </w:tcPr>
          <w:p w14:paraId="0EC41A7A" w14:textId="77777777" w:rsidR="00C57C8D" w:rsidRPr="00BC69DA" w:rsidRDefault="00C57C8D" w:rsidP="00C57C8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UPC" w:eastAsia="Calibri" w:hAnsi="BrowalliaUPC" w:cs="BrowalliaUPC"/>
                <w:sz w:val="26"/>
                <w:szCs w:val="26"/>
                <w:cs/>
              </w:rPr>
            </w:pPr>
            <w:r w:rsidRPr="00BC69DA">
              <w:rPr>
                <w:rFonts w:ascii="BrowalliaUPC" w:eastAsia="Calibri" w:hAnsi="BrowalliaUPC" w:cs="BrowalliaUPC"/>
                <w:sz w:val="26"/>
                <w:szCs w:val="26"/>
                <w:cs/>
              </w:rPr>
              <w:t>สัญญา</w:t>
            </w:r>
            <w:r w:rsidRPr="00BC69DA">
              <w:rPr>
                <w:rFonts w:ascii="BrowalliaUPC" w:hAnsi="BrowalliaUPC" w:cs="BrowalliaUPC"/>
                <w:sz w:val="26"/>
                <w:szCs w:val="26"/>
                <w:cs/>
              </w:rPr>
              <w:t>ซื้อ</w:t>
            </w:r>
            <w:r w:rsidRPr="00BC69DA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ขาย</w:t>
            </w:r>
            <w:r w:rsidRPr="00BC69DA">
              <w:rPr>
                <w:rFonts w:ascii="BrowalliaUPC" w:eastAsia="Calibri" w:hAnsi="BrowalliaUPC" w:cs="BrowalliaUPC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2381" w:type="dxa"/>
            <w:shd w:val="clear" w:color="auto" w:fill="auto"/>
          </w:tcPr>
          <w:p w14:paraId="14387571" w14:textId="6BCDDA8C" w:rsidR="00C57C8D" w:rsidRPr="00BC69DA" w:rsidRDefault="00343EE3" w:rsidP="00C57C8D">
            <w:pPr>
              <w:ind w:left="851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BC69DA">
              <w:rPr>
                <w:rFonts w:ascii="BrowalliaUPC" w:hAnsi="BrowalliaUPC" w:cs="BrowalliaUPC"/>
                <w:sz w:val="26"/>
                <w:szCs w:val="26"/>
              </w:rPr>
              <w:t>34</w:t>
            </w:r>
          </w:p>
        </w:tc>
        <w:tc>
          <w:tcPr>
            <w:tcW w:w="238" w:type="dxa"/>
            <w:vAlign w:val="center"/>
          </w:tcPr>
          <w:p w14:paraId="54FE2F97" w14:textId="77777777" w:rsidR="00C57C8D" w:rsidRPr="00BC69DA" w:rsidRDefault="00C57C8D" w:rsidP="00C57C8D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2361" w:type="dxa"/>
            <w:shd w:val="clear" w:color="auto" w:fill="auto"/>
          </w:tcPr>
          <w:p w14:paraId="36748EE5" w14:textId="50D97480" w:rsidR="00C57C8D" w:rsidRPr="00BC69DA" w:rsidRDefault="00C57C8D" w:rsidP="00C57C8D">
            <w:pPr>
              <w:ind w:left="851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BC69DA">
              <w:rPr>
                <w:rFonts w:ascii="BrowalliaUPC" w:hAnsi="BrowalliaUPC" w:cs="BrowalliaUPC"/>
                <w:sz w:val="26"/>
                <w:szCs w:val="26"/>
              </w:rPr>
              <w:t>111</w:t>
            </w:r>
          </w:p>
        </w:tc>
      </w:tr>
    </w:tbl>
    <w:p w14:paraId="3D710579" w14:textId="77777777" w:rsidR="00605655" w:rsidRPr="005B5482" w:rsidRDefault="00605655" w:rsidP="000256CE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en-GB"/>
        </w:rPr>
      </w:pPr>
    </w:p>
    <w:p w14:paraId="4BA21352" w14:textId="0E06C336" w:rsidR="000256CE" w:rsidRPr="005B5482" w:rsidRDefault="000256CE" w:rsidP="000D05E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5B5482">
        <w:rPr>
          <w:rFonts w:ascii="BrowalliaUPC" w:hAnsi="BrowalliaUPC" w:cs="BrowalliaUPC"/>
          <w:sz w:val="28"/>
          <w:szCs w:val="28"/>
        </w:rPr>
        <w:t xml:space="preserve">31 </w:t>
      </w:r>
      <w:r w:rsidRPr="005B5482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5B5482">
        <w:rPr>
          <w:rFonts w:ascii="BrowalliaUPC" w:hAnsi="BrowalliaUPC" w:cs="BrowalliaUPC"/>
          <w:sz w:val="28"/>
          <w:szCs w:val="28"/>
        </w:rPr>
        <w:t xml:space="preserve"> 256</w:t>
      </w:r>
      <w:r w:rsidR="00C57C8D" w:rsidRPr="005B5482">
        <w:rPr>
          <w:rFonts w:ascii="BrowalliaUPC" w:hAnsi="BrowalliaUPC" w:cs="BrowalliaUPC"/>
          <w:sz w:val="28"/>
          <w:szCs w:val="28"/>
        </w:rPr>
        <w:t>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บริษัทมีสัญญาซื้อขายเงินตราต่างประเทศล่วงหน้าที่มีสถานะเปิด ดังนี้</w:t>
      </w:r>
    </w:p>
    <w:p w14:paraId="23CC10ED" w14:textId="77777777" w:rsidR="000256CE" w:rsidRPr="005B5482" w:rsidRDefault="000256CE" w:rsidP="000256CE">
      <w:pPr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tbl>
      <w:tblPr>
        <w:tblW w:w="8540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381"/>
        <w:gridCol w:w="236"/>
        <w:gridCol w:w="2379"/>
      </w:tblGrid>
      <w:tr w:rsidR="000256CE" w:rsidRPr="005B5482" w14:paraId="553489C7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B2094B" w14:textId="77777777" w:rsidR="000256CE" w:rsidRPr="00BC69DA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6"/>
                <w:szCs w:val="26"/>
                <w:lang w:val="en-GB" w:eastAsia="en-US"/>
              </w:rPr>
            </w:pPr>
          </w:p>
        </w:tc>
        <w:tc>
          <w:tcPr>
            <w:tcW w:w="49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71B8119" w14:textId="77777777" w:rsidR="000256CE" w:rsidRPr="00BC69DA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BC69DA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0256CE" w:rsidRPr="005B5482" w14:paraId="49C9B2B2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B966E22" w14:textId="77777777" w:rsidR="000256CE" w:rsidRPr="00BC69DA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6"/>
                <w:szCs w:val="26"/>
                <w:lang w:val="en-US" w:eastAsia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BFC33" w14:textId="77777777" w:rsidR="000256CE" w:rsidRPr="00BC69DA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BC69DA">
              <w:rPr>
                <w:rFonts w:ascii="BrowalliaUPC" w:eastAsia="Calibri" w:hAnsi="BrowalliaUPC" w:cs="BrowalliaUPC"/>
                <w:sz w:val="26"/>
                <w:szCs w:val="26"/>
                <w:cs/>
              </w:rPr>
              <w:t>จำนวนเงินตราต่างประเทศ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D6EEF2" w14:textId="77777777" w:rsidR="000256CE" w:rsidRPr="00BC69DA" w:rsidRDefault="000256CE" w:rsidP="00CE5B5B">
            <w:pP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97926" w14:textId="77777777" w:rsidR="000256CE" w:rsidRPr="00BC69DA" w:rsidRDefault="000256CE" w:rsidP="00CE5B5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BC69DA">
              <w:rPr>
                <w:rFonts w:ascii="BrowalliaUPC" w:eastAsia="Calibri" w:hAnsi="BrowalliaUPC" w:cs="BrowalliaUPC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0256CE" w:rsidRPr="005B5482" w14:paraId="6E018680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9D9354C" w14:textId="77777777" w:rsidR="000256CE" w:rsidRPr="00BC69DA" w:rsidRDefault="000256CE" w:rsidP="00CE5B5B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851"/>
              <w:rPr>
                <w:rFonts w:ascii="BrowalliaUPC" w:hAnsi="BrowalliaUPC" w:cs="BrowalliaUPC"/>
                <w:sz w:val="26"/>
                <w:szCs w:val="26"/>
                <w:lang w:val="en-GB" w:bidi="th-TH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CDE8E41" w14:textId="77777777" w:rsidR="000256CE" w:rsidRPr="00BC69DA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6"/>
                <w:szCs w:val="26"/>
                <w:lang w:val="en-GB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4582A" w14:textId="77777777" w:rsidR="000256CE" w:rsidRPr="00BC69DA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6"/>
                <w:szCs w:val="26"/>
                <w:lang w:val="en-GB"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1EB7032D" w14:textId="77777777" w:rsidR="000256CE" w:rsidRPr="00BC69DA" w:rsidRDefault="000256CE" w:rsidP="00CE5B5B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6"/>
                <w:szCs w:val="26"/>
                <w:lang w:val="en-GB" w:eastAsia="en-US"/>
              </w:rPr>
            </w:pPr>
          </w:p>
        </w:tc>
      </w:tr>
      <w:tr w:rsidR="00642C29" w:rsidRPr="005B5482" w14:paraId="61AE15B0" w14:textId="77777777" w:rsidTr="000D05E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1C7D6" w14:textId="77777777" w:rsidR="00642C29" w:rsidRPr="00BC69DA" w:rsidRDefault="00642C29" w:rsidP="00642C29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426" w:hanging="257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BC69DA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32AC2B31" w14:textId="4244DE49" w:rsidR="00642C29" w:rsidRPr="00BC69DA" w:rsidRDefault="00343EE3" w:rsidP="00642C29">
            <w:pPr>
              <w:ind w:left="851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BC69DA">
              <w:rPr>
                <w:rFonts w:ascii="BrowalliaUPC" w:eastAsia="Calibri" w:hAnsi="BrowalliaUPC" w:cs="BrowalliaUPC"/>
                <w:sz w:val="26"/>
                <w:szCs w:val="26"/>
              </w:rPr>
              <w:t>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01D776" w14:textId="77777777" w:rsidR="00642C29" w:rsidRPr="00BC69DA" w:rsidRDefault="00642C29" w:rsidP="00642C29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6"/>
                <w:szCs w:val="26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897B" w14:textId="6EA7F871" w:rsidR="00642C29" w:rsidRPr="00BC69DA" w:rsidRDefault="00912876" w:rsidP="00642C29">
            <w:pPr>
              <w:ind w:left="851"/>
              <w:jc w:val="right"/>
              <w:rPr>
                <w:rFonts w:ascii="BrowalliaUPC" w:eastAsia="Calibri" w:hAnsi="BrowalliaUPC" w:cs="BrowalliaUPC"/>
                <w:sz w:val="26"/>
                <w:szCs w:val="26"/>
              </w:rPr>
            </w:pPr>
            <w:r w:rsidRPr="00BC69DA">
              <w:rPr>
                <w:rFonts w:ascii="BrowalliaUPC" w:eastAsia="Calibri" w:hAnsi="BrowalliaUPC" w:cs="BrowalliaUPC"/>
                <w:sz w:val="26"/>
                <w:szCs w:val="26"/>
              </w:rPr>
              <w:t>36.57</w:t>
            </w:r>
          </w:p>
        </w:tc>
      </w:tr>
    </w:tbl>
    <w:p w14:paraId="271DE87D" w14:textId="416CD71B" w:rsidR="000256CE" w:rsidRPr="005B5482" w:rsidRDefault="000256CE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7D4E208A" w14:textId="77777777" w:rsidR="00645126" w:rsidRPr="005B5482" w:rsidRDefault="00645126" w:rsidP="0010679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5B5482">
        <w:rPr>
          <w:rFonts w:ascii="BrowalliaUPC" w:hAnsi="BrowalliaUPC" w:cs="BrowalliaUPC"/>
          <w:sz w:val="28"/>
          <w:szCs w:val="28"/>
          <w:u w:val="single"/>
          <w:cs/>
        </w:rPr>
        <w:t>ความเสี่ยงของอัตราดอกเบี้ย</w:t>
      </w:r>
    </w:p>
    <w:p w14:paraId="623C1DD8" w14:textId="0D32BDAE" w:rsidR="006E6C6C" w:rsidRPr="005B5482" w:rsidRDefault="00645126" w:rsidP="0010679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ซึ่งส่งผลกระทบต่อกระแสเงินสดของ</w:t>
      </w:r>
      <w:r w:rsidR="009C2DF9" w:rsidRPr="005B5482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9C2DF9"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เนื่องจากเงินกู้ยืมส่วนใหญ่มีอัตราดอกเบี้ยแบบลอยตัว </w:t>
      </w:r>
      <w:r w:rsidR="009C2DF9" w:rsidRPr="005B5482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5B5482">
        <w:rPr>
          <w:rFonts w:ascii="BrowalliaUPC" w:hAnsi="BrowalliaUPC" w:cs="BrowalliaUPC"/>
          <w:sz w:val="28"/>
          <w:szCs w:val="28"/>
          <w:cs/>
        </w:rPr>
        <w:t>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13B52F49" w14:textId="28E3CB01" w:rsidR="006E68C3" w:rsidRPr="005B5482" w:rsidRDefault="006E68C3" w:rsidP="00053A7B">
      <w:pPr>
        <w:pStyle w:val="CordiaNew"/>
        <w:tabs>
          <w:tab w:val="clear" w:pos="4153"/>
          <w:tab w:val="left" w:pos="72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8E298E9" w14:textId="186F741C" w:rsidR="006E6C6C" w:rsidRPr="005B5482" w:rsidRDefault="00B50E89" w:rsidP="004A4110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5B5482">
        <w:rPr>
          <w:rFonts w:ascii="BrowalliaUPC" w:hAnsi="BrowalliaUPC" w:cs="BrowalliaUPC"/>
          <w:sz w:val="28"/>
          <w:szCs w:val="28"/>
        </w:rPr>
        <w:t>31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C57C8D" w:rsidRPr="005B5482">
        <w:rPr>
          <w:rFonts w:ascii="BrowalliaUPC" w:hAnsi="BrowalliaUPC" w:cs="BrowalliaUPC"/>
          <w:sz w:val="28"/>
          <w:szCs w:val="28"/>
        </w:rPr>
        <w:t>6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5B5482">
        <w:rPr>
          <w:rFonts w:ascii="BrowalliaUPC" w:hAnsi="BrowalliaUPC" w:cs="BrowalliaUPC"/>
          <w:sz w:val="28"/>
          <w:szCs w:val="28"/>
        </w:rPr>
        <w:t>256</w:t>
      </w:r>
      <w:r w:rsidR="00C57C8D" w:rsidRPr="005B5482">
        <w:rPr>
          <w:rFonts w:ascii="BrowalliaUPC" w:hAnsi="BrowalliaUPC" w:cs="BrowalliaUPC"/>
          <w:sz w:val="28"/>
          <w:szCs w:val="28"/>
        </w:rPr>
        <w:t>5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0336CF03" w14:textId="77777777" w:rsidR="00CD3B49" w:rsidRDefault="00CD3B49" w:rsidP="004A4110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39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1166"/>
        <w:gridCol w:w="1166"/>
        <w:gridCol w:w="1167"/>
        <w:gridCol w:w="1166"/>
        <w:gridCol w:w="1212"/>
      </w:tblGrid>
      <w:tr w:rsidR="00C30F7A" w:rsidRPr="005B5482" w14:paraId="78A6A8D2" w14:textId="77777777" w:rsidTr="00C57C8D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003363D1" w14:textId="77777777" w:rsidR="00C30F7A" w:rsidRPr="005B5482" w:rsidRDefault="00C30F7A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</w:tcPr>
          <w:p w14:paraId="4E88FEE0" w14:textId="64B515D0" w:rsidR="00C30F7A" w:rsidRPr="005B5482" w:rsidRDefault="00873A5C" w:rsidP="00CE5B5B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C30F7A" w:rsidRPr="005B5482" w14:paraId="53A8BDB6" w14:textId="77777777" w:rsidTr="00C57C8D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2CA77986" w14:textId="77777777" w:rsidR="00C30F7A" w:rsidRPr="005B5482" w:rsidRDefault="00C30F7A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  <w:vAlign w:val="bottom"/>
          </w:tcPr>
          <w:p w14:paraId="2FEDDFA0" w14:textId="77777777" w:rsidR="00C30F7A" w:rsidRPr="005B5482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งบการเงินรวม</w:t>
            </w:r>
          </w:p>
        </w:tc>
      </w:tr>
      <w:tr w:rsidR="00C30F7A" w:rsidRPr="005B5482" w14:paraId="4A89D217" w14:textId="77777777" w:rsidTr="00C57C8D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0B82DEFD" w14:textId="77777777" w:rsidR="00C30F7A" w:rsidRPr="005B5482" w:rsidRDefault="00C30F7A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  <w:vAlign w:val="bottom"/>
          </w:tcPr>
          <w:p w14:paraId="36B14AA8" w14:textId="436F9EC2" w:rsidR="00C30F7A" w:rsidRPr="005B5482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C57C8D" w:rsidRPr="005B5482"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</w:tr>
      <w:tr w:rsidR="00C30F7A" w:rsidRPr="005B5482" w14:paraId="626F127F" w14:textId="77777777" w:rsidTr="00C57C8D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244DAC00" w14:textId="77777777" w:rsidR="00C30F7A" w:rsidRPr="005B5482" w:rsidRDefault="00C30F7A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52CC4834" w14:textId="77777777" w:rsidR="00C30F7A" w:rsidRPr="005B5482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66" w:type="dxa"/>
            <w:vAlign w:val="bottom"/>
          </w:tcPr>
          <w:p w14:paraId="01FAC252" w14:textId="77777777" w:rsidR="00C30F7A" w:rsidRPr="005B5482" w:rsidRDefault="00C30F7A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</w:t>
            </w:r>
          </w:p>
          <w:p w14:paraId="0BFD6596" w14:textId="77777777" w:rsidR="00C30F7A" w:rsidRPr="005B5482" w:rsidRDefault="00C30F7A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คงที่</w:t>
            </w:r>
          </w:p>
        </w:tc>
        <w:tc>
          <w:tcPr>
            <w:tcW w:w="1167" w:type="dxa"/>
            <w:noWrap/>
            <w:vAlign w:val="bottom"/>
          </w:tcPr>
          <w:p w14:paraId="132EDBE7" w14:textId="77777777" w:rsidR="00C30F7A" w:rsidRPr="005B5482" w:rsidRDefault="00C30F7A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66" w:type="dxa"/>
            <w:noWrap/>
            <w:vAlign w:val="bottom"/>
          </w:tcPr>
          <w:p w14:paraId="07B6DE11" w14:textId="77777777" w:rsidR="00C30F7A" w:rsidRPr="005B5482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212" w:type="dxa"/>
            <w:noWrap/>
            <w:vAlign w:val="bottom"/>
          </w:tcPr>
          <w:p w14:paraId="0D71DC67" w14:textId="77777777" w:rsidR="00C30F7A" w:rsidRPr="005B5482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อัตราดอกเบี้ย</w:t>
            </w:r>
          </w:p>
          <w:p w14:paraId="6421094F" w14:textId="77777777" w:rsidR="00C30F7A" w:rsidRPr="005B5482" w:rsidRDefault="00C30F7A" w:rsidP="00873A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(ร้อยละต่อปี)</w:t>
            </w:r>
          </w:p>
        </w:tc>
      </w:tr>
      <w:tr w:rsidR="00873A5C" w:rsidRPr="005B5482" w14:paraId="64DC0014" w14:textId="77777777" w:rsidTr="00C57C8D">
        <w:trPr>
          <w:cantSplit/>
          <w:trHeight w:val="286"/>
        </w:trPr>
        <w:tc>
          <w:tcPr>
            <w:tcW w:w="2520" w:type="dxa"/>
          </w:tcPr>
          <w:p w14:paraId="6AB2BA9C" w14:textId="5DCB4E0D" w:rsidR="00873A5C" w:rsidRPr="005B5482" w:rsidRDefault="00873A5C" w:rsidP="00873A5C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noWrap/>
            <w:vAlign w:val="bottom"/>
          </w:tcPr>
          <w:p w14:paraId="65ADEBE7" w14:textId="43435E52" w:rsidR="00873A5C" w:rsidRPr="005B5482" w:rsidRDefault="00873A5C" w:rsidP="00873A5C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C3FF913" w14:textId="5F2FAE6C" w:rsidR="00873A5C" w:rsidRPr="005B5482" w:rsidRDefault="00873A5C" w:rsidP="00873A5C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1D4326EB" w14:textId="2CFC1EA0" w:rsidR="00873A5C" w:rsidRPr="005B5482" w:rsidRDefault="00873A5C" w:rsidP="00873A5C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3438D71E" w14:textId="29A7FF5B" w:rsidR="00873A5C" w:rsidRPr="005B5482" w:rsidRDefault="00873A5C" w:rsidP="00873A5C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03A17A43" w14:textId="51F47136" w:rsidR="00873A5C" w:rsidRPr="005B5482" w:rsidRDefault="00873A5C" w:rsidP="00873A5C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0E1CBD" w:rsidRPr="005B5482" w14:paraId="7020F29C" w14:textId="77777777" w:rsidTr="00C57C8D">
        <w:trPr>
          <w:cantSplit/>
          <w:trHeight w:val="286"/>
        </w:trPr>
        <w:tc>
          <w:tcPr>
            <w:tcW w:w="2520" w:type="dxa"/>
          </w:tcPr>
          <w:p w14:paraId="51B7A358" w14:textId="5B7E40AE" w:rsidR="000E1CBD" w:rsidRPr="005B5482" w:rsidRDefault="000E1CBD" w:rsidP="00873A5C">
            <w:pPr>
              <w:ind w:left="175" w:hanging="175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66" w:type="dxa"/>
            <w:noWrap/>
            <w:vAlign w:val="bottom"/>
          </w:tcPr>
          <w:p w14:paraId="0D024322" w14:textId="77777777" w:rsidR="000E1CBD" w:rsidRPr="005B5482" w:rsidRDefault="000E1CBD" w:rsidP="00873A5C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AD632DD" w14:textId="77777777" w:rsidR="000E1CBD" w:rsidRPr="005B5482" w:rsidRDefault="000E1CBD" w:rsidP="00873A5C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766A1502" w14:textId="77777777" w:rsidR="000E1CBD" w:rsidRPr="005B5482" w:rsidRDefault="000E1CBD" w:rsidP="00873A5C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5EB4EDED" w14:textId="77777777" w:rsidR="000E1CBD" w:rsidRPr="005B5482" w:rsidRDefault="000E1CBD" w:rsidP="00873A5C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5E189535" w14:textId="77777777" w:rsidR="000E1CBD" w:rsidRPr="005B5482" w:rsidRDefault="000E1CBD" w:rsidP="00873A5C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A932D4" w:rsidRPr="005B5482" w14:paraId="57831EB3" w14:textId="77777777" w:rsidTr="00C57C8D">
        <w:trPr>
          <w:cantSplit/>
          <w:trHeight w:val="286"/>
        </w:trPr>
        <w:tc>
          <w:tcPr>
            <w:tcW w:w="2520" w:type="dxa"/>
          </w:tcPr>
          <w:p w14:paraId="66FBF1C1" w14:textId="6E7A5374" w:rsidR="00A932D4" w:rsidRPr="005B5482" w:rsidRDefault="00A932D4" w:rsidP="00A932D4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noWrap/>
            <w:vAlign w:val="bottom"/>
          </w:tcPr>
          <w:p w14:paraId="6A7667EE" w14:textId="701D7130" w:rsidR="00A932D4" w:rsidRPr="007A1D76" w:rsidRDefault="00912876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40,584</w:t>
            </w:r>
          </w:p>
        </w:tc>
        <w:tc>
          <w:tcPr>
            <w:tcW w:w="1166" w:type="dxa"/>
            <w:vAlign w:val="bottom"/>
          </w:tcPr>
          <w:p w14:paraId="5B7E081A" w14:textId="2711DCAA" w:rsidR="00A932D4" w:rsidRPr="007A1D76" w:rsidRDefault="00444167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0D09A3D7" w14:textId="3D8EB83F" w:rsidR="00A932D4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45DF3324" w14:textId="70392D9B" w:rsidR="00A932D4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40,</w:t>
            </w:r>
            <w:r w:rsidR="000B3DFC" w:rsidRPr="007A1D76">
              <w:rPr>
                <w:rFonts w:ascii="BrowalliaUPC" w:hAnsi="BrowalliaUPC" w:cs="BrowalliaUPC"/>
                <w:sz w:val="22"/>
                <w:szCs w:val="22"/>
              </w:rPr>
              <w:t>584</w:t>
            </w:r>
          </w:p>
        </w:tc>
        <w:tc>
          <w:tcPr>
            <w:tcW w:w="1212" w:type="dxa"/>
            <w:noWrap/>
            <w:vAlign w:val="bottom"/>
          </w:tcPr>
          <w:p w14:paraId="1EB9C339" w14:textId="6B8248F0" w:rsidR="00A932D4" w:rsidRPr="007A1D76" w:rsidRDefault="007E3883" w:rsidP="00C168C4">
            <w:pPr>
              <w:tabs>
                <w:tab w:val="clear" w:pos="907"/>
                <w:tab w:val="left" w:pos="1051"/>
              </w:tabs>
              <w:spacing w:line="240" w:lineRule="auto"/>
              <w:ind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0.050 </w:t>
            </w:r>
            <w:r w:rsidR="00D4134F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 0.125</w:t>
            </w:r>
          </w:p>
        </w:tc>
      </w:tr>
      <w:tr w:rsidR="009D53A9" w:rsidRPr="005B5482" w14:paraId="05DBAFEB" w14:textId="77777777" w:rsidTr="00C57C8D">
        <w:trPr>
          <w:cantSplit/>
          <w:trHeight w:val="286"/>
        </w:trPr>
        <w:tc>
          <w:tcPr>
            <w:tcW w:w="2520" w:type="dxa"/>
          </w:tcPr>
          <w:p w14:paraId="35C7BF4F" w14:textId="7761F0F0" w:rsidR="009D53A9" w:rsidRPr="005B5482" w:rsidRDefault="009D53A9" w:rsidP="009D53A9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66" w:type="dxa"/>
            <w:noWrap/>
            <w:vAlign w:val="bottom"/>
          </w:tcPr>
          <w:p w14:paraId="4B030500" w14:textId="348C3D11" w:rsidR="009D53A9" w:rsidRPr="007A1D76" w:rsidRDefault="00912876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4DE3BFE5" w14:textId="44F3C802" w:rsidR="009D53A9" w:rsidRPr="007A1D76" w:rsidRDefault="00BC69DA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13,874</w:t>
            </w:r>
          </w:p>
        </w:tc>
        <w:tc>
          <w:tcPr>
            <w:tcW w:w="1167" w:type="dxa"/>
            <w:noWrap/>
            <w:vAlign w:val="bottom"/>
          </w:tcPr>
          <w:p w14:paraId="35458770" w14:textId="273F0E0C" w:rsidR="009D53A9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4769A5F5" w14:textId="0F0DCEC9" w:rsidR="00BC69DA" w:rsidRPr="007A1D76" w:rsidRDefault="00BC69DA" w:rsidP="00F850BC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13,874</w:t>
            </w:r>
          </w:p>
        </w:tc>
        <w:tc>
          <w:tcPr>
            <w:tcW w:w="1212" w:type="dxa"/>
            <w:noWrap/>
            <w:vAlign w:val="bottom"/>
          </w:tcPr>
          <w:p w14:paraId="3B1092C7" w14:textId="6A2945A8" w:rsidR="009D53A9" w:rsidRPr="007A1D76" w:rsidRDefault="003545BF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5.00 </w:t>
            </w:r>
            <w:r w:rsidR="00D4134F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 2</w:t>
            </w:r>
            <w:r w:rsidR="00C07C7D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7A1D76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="00C07C7D">
              <w:rPr>
                <w:rFonts w:ascii="BrowalliaUPC" w:hAnsi="BrowalliaUPC" w:cs="BrowalliaUPC"/>
                <w:sz w:val="22"/>
                <w:szCs w:val="22"/>
              </w:rPr>
              <w:t>62</w:t>
            </w:r>
          </w:p>
        </w:tc>
      </w:tr>
      <w:tr w:rsidR="009D53A9" w:rsidRPr="005B5482" w14:paraId="2C1B0A02" w14:textId="77777777" w:rsidTr="00C57C8D">
        <w:trPr>
          <w:cantSplit/>
          <w:trHeight w:val="286"/>
        </w:trPr>
        <w:tc>
          <w:tcPr>
            <w:tcW w:w="2520" w:type="dxa"/>
          </w:tcPr>
          <w:p w14:paraId="0C6B1B37" w14:textId="03650CF2" w:rsidR="009D53A9" w:rsidRPr="005B5482" w:rsidRDefault="009D53A9" w:rsidP="009D53A9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66" w:type="dxa"/>
            <w:noWrap/>
            <w:vAlign w:val="bottom"/>
          </w:tcPr>
          <w:p w14:paraId="03FFCBED" w14:textId="030F8E1F" w:rsidR="009D53A9" w:rsidRPr="007A1D76" w:rsidRDefault="00912876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073EE665" w14:textId="362B7D7D" w:rsidR="009D53A9" w:rsidRPr="007A1D76" w:rsidRDefault="007F7E57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4</w:t>
            </w:r>
          </w:p>
        </w:tc>
        <w:tc>
          <w:tcPr>
            <w:tcW w:w="1167" w:type="dxa"/>
            <w:noWrap/>
            <w:vAlign w:val="bottom"/>
          </w:tcPr>
          <w:p w14:paraId="13195303" w14:textId="47EEFDE3" w:rsidR="009D53A9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121,974</w:t>
            </w:r>
          </w:p>
        </w:tc>
        <w:tc>
          <w:tcPr>
            <w:tcW w:w="1166" w:type="dxa"/>
            <w:noWrap/>
            <w:vAlign w:val="bottom"/>
          </w:tcPr>
          <w:p w14:paraId="4D9254E8" w14:textId="43198CCB" w:rsidR="009D53A9" w:rsidRPr="007A1D76" w:rsidRDefault="000B3DFC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121,978</w:t>
            </w:r>
          </w:p>
        </w:tc>
        <w:tc>
          <w:tcPr>
            <w:tcW w:w="1212" w:type="dxa"/>
            <w:noWrap/>
            <w:vAlign w:val="bottom"/>
          </w:tcPr>
          <w:p w14:paraId="01D038AE" w14:textId="07F91FC4" w:rsidR="009D53A9" w:rsidRPr="007A1D76" w:rsidRDefault="003545BF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0.15</w:t>
            </w:r>
          </w:p>
        </w:tc>
      </w:tr>
      <w:tr w:rsidR="009D53A9" w:rsidRPr="005B5482" w14:paraId="2C98410A" w14:textId="77777777" w:rsidTr="00C57C8D">
        <w:trPr>
          <w:cantSplit/>
          <w:trHeight w:val="135"/>
        </w:trPr>
        <w:tc>
          <w:tcPr>
            <w:tcW w:w="2520" w:type="dxa"/>
          </w:tcPr>
          <w:p w14:paraId="436D48D0" w14:textId="77777777" w:rsidR="009D53A9" w:rsidRPr="005B5482" w:rsidRDefault="009D53A9" w:rsidP="009D53A9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66" w:type="dxa"/>
            <w:noWrap/>
            <w:vAlign w:val="bottom"/>
          </w:tcPr>
          <w:p w14:paraId="528F3678" w14:textId="77777777" w:rsidR="009D53A9" w:rsidRPr="007A1D76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B296A71" w14:textId="77777777" w:rsidR="009D53A9" w:rsidRPr="007A1D76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5EE54A83" w14:textId="77777777" w:rsidR="009D53A9" w:rsidRPr="007A1D76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1D687F26" w14:textId="77777777" w:rsidR="009D53A9" w:rsidRPr="007A1D76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4CE29C70" w14:textId="77777777" w:rsidR="009D53A9" w:rsidRPr="007A1D76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D53A9" w:rsidRPr="005B5482" w14:paraId="7FC9C97B" w14:textId="77777777" w:rsidTr="00C57C8D">
        <w:trPr>
          <w:cantSplit/>
          <w:trHeight w:val="286"/>
        </w:trPr>
        <w:tc>
          <w:tcPr>
            <w:tcW w:w="2520" w:type="dxa"/>
          </w:tcPr>
          <w:p w14:paraId="4B959492" w14:textId="56AE46CD" w:rsidR="009D53A9" w:rsidRPr="005B5482" w:rsidRDefault="009D53A9" w:rsidP="009D53A9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66" w:type="dxa"/>
            <w:noWrap/>
            <w:vAlign w:val="bottom"/>
          </w:tcPr>
          <w:p w14:paraId="4471938F" w14:textId="77777777" w:rsidR="009D53A9" w:rsidRPr="007A1D76" w:rsidRDefault="009D53A9" w:rsidP="00C168C4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436ABB7" w14:textId="77777777" w:rsidR="009D53A9" w:rsidRPr="007A1D76" w:rsidRDefault="009D53A9" w:rsidP="00C168C4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5066725B" w14:textId="77777777" w:rsidR="009D53A9" w:rsidRPr="007A1D76" w:rsidRDefault="009D53A9" w:rsidP="00C168C4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noWrap/>
            <w:vAlign w:val="bottom"/>
          </w:tcPr>
          <w:p w14:paraId="053DF5F6" w14:textId="77777777" w:rsidR="009D53A9" w:rsidRPr="007A1D76" w:rsidRDefault="009D53A9" w:rsidP="00C168C4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12" w:type="dxa"/>
            <w:noWrap/>
            <w:vAlign w:val="bottom"/>
          </w:tcPr>
          <w:p w14:paraId="35119D3C" w14:textId="77777777" w:rsidR="009D53A9" w:rsidRPr="007A1D76" w:rsidRDefault="009D53A9" w:rsidP="00C168C4">
            <w:pPr>
              <w:ind w:right="-34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D53A9" w:rsidRPr="005B5482" w14:paraId="0D7EE66E" w14:textId="77777777" w:rsidTr="00C57C8D">
        <w:trPr>
          <w:cantSplit/>
          <w:trHeight w:val="286"/>
        </w:trPr>
        <w:tc>
          <w:tcPr>
            <w:tcW w:w="2520" w:type="dxa"/>
          </w:tcPr>
          <w:p w14:paraId="15A42C85" w14:textId="76DF0AB9" w:rsidR="009D53A9" w:rsidRPr="005B5482" w:rsidRDefault="009D53A9" w:rsidP="009D53A9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66" w:type="dxa"/>
            <w:noWrap/>
            <w:vAlign w:val="bottom"/>
          </w:tcPr>
          <w:p w14:paraId="564CA49C" w14:textId="06CBDFAE" w:rsidR="009D53A9" w:rsidRPr="007A1D76" w:rsidRDefault="00912876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5553DAA6" w14:textId="1E805B29" w:rsidR="009D53A9" w:rsidRPr="007A1D76" w:rsidRDefault="007F7E57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5,000</w:t>
            </w:r>
          </w:p>
        </w:tc>
        <w:tc>
          <w:tcPr>
            <w:tcW w:w="1167" w:type="dxa"/>
            <w:noWrap/>
            <w:vAlign w:val="bottom"/>
          </w:tcPr>
          <w:p w14:paraId="0CF7F450" w14:textId="368ECB33" w:rsidR="009D53A9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1F646B05" w14:textId="223B5E2F" w:rsidR="009D53A9" w:rsidRPr="007A1D76" w:rsidRDefault="000B3DFC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5,000</w:t>
            </w:r>
          </w:p>
        </w:tc>
        <w:tc>
          <w:tcPr>
            <w:tcW w:w="1212" w:type="dxa"/>
            <w:noWrap/>
            <w:vAlign w:val="bottom"/>
          </w:tcPr>
          <w:p w14:paraId="6A6A5D01" w14:textId="39D7B3FC" w:rsidR="009D53A9" w:rsidRPr="007A1D76" w:rsidRDefault="003545BF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3.75 </w:t>
            </w:r>
            <w:r w:rsidR="009F3910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 4.75</w:t>
            </w:r>
          </w:p>
        </w:tc>
      </w:tr>
      <w:tr w:rsidR="00912876" w:rsidRPr="005B5482" w14:paraId="55DD1395" w14:textId="77777777" w:rsidTr="00C57C8D">
        <w:trPr>
          <w:cantSplit/>
          <w:trHeight w:val="286"/>
        </w:trPr>
        <w:tc>
          <w:tcPr>
            <w:tcW w:w="2520" w:type="dxa"/>
          </w:tcPr>
          <w:p w14:paraId="641B20F8" w14:textId="6655EF0E" w:rsidR="00912876" w:rsidRPr="005B5482" w:rsidRDefault="00912876" w:rsidP="009D53A9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166" w:type="dxa"/>
            <w:noWrap/>
            <w:vAlign w:val="bottom"/>
          </w:tcPr>
          <w:p w14:paraId="7FCCBAEF" w14:textId="246EB753" w:rsidR="00912876" w:rsidRPr="007A1D76" w:rsidRDefault="00912876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6C2C51CA" w14:textId="5EB5650C" w:rsidR="00912876" w:rsidRPr="007A1D76" w:rsidRDefault="007F7E57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55,000</w:t>
            </w:r>
          </w:p>
        </w:tc>
        <w:tc>
          <w:tcPr>
            <w:tcW w:w="1167" w:type="dxa"/>
            <w:noWrap/>
            <w:vAlign w:val="bottom"/>
          </w:tcPr>
          <w:p w14:paraId="7B4AB308" w14:textId="1F164649" w:rsidR="00912876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7BC33576" w14:textId="473F54FB" w:rsidR="00912876" w:rsidRPr="007A1D76" w:rsidRDefault="000B3DFC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55,000</w:t>
            </w:r>
          </w:p>
        </w:tc>
        <w:tc>
          <w:tcPr>
            <w:tcW w:w="1212" w:type="dxa"/>
            <w:noWrap/>
            <w:vAlign w:val="bottom"/>
          </w:tcPr>
          <w:p w14:paraId="0AE6DDF1" w14:textId="2CFFE7D5" w:rsidR="00912876" w:rsidRPr="007A1D76" w:rsidRDefault="003545BF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12.00 </w:t>
            </w:r>
            <w:r w:rsidR="009F3910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 14.00</w:t>
            </w:r>
          </w:p>
        </w:tc>
      </w:tr>
      <w:tr w:rsidR="009D53A9" w:rsidRPr="005B5482" w14:paraId="5F4A5D94" w14:textId="77777777" w:rsidTr="00C57C8D">
        <w:trPr>
          <w:cantSplit/>
          <w:trHeight w:val="286"/>
        </w:trPr>
        <w:tc>
          <w:tcPr>
            <w:tcW w:w="2520" w:type="dxa"/>
          </w:tcPr>
          <w:p w14:paraId="66B0E26C" w14:textId="74EF6C56" w:rsidR="009D53A9" w:rsidRPr="005B5482" w:rsidRDefault="009D53A9" w:rsidP="009D53A9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66" w:type="dxa"/>
            <w:noWrap/>
            <w:vAlign w:val="bottom"/>
          </w:tcPr>
          <w:p w14:paraId="2AEB4252" w14:textId="5754BB2E" w:rsidR="009D53A9" w:rsidRPr="007A1D76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E5C0BA6" w14:textId="77777777" w:rsidR="009D53A9" w:rsidRPr="007A1D76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4C379A33" w14:textId="77777777" w:rsidR="009D53A9" w:rsidRPr="007A1D76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0C236787" w14:textId="77777777" w:rsidR="009D53A9" w:rsidRPr="007A1D76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45476715" w14:textId="77777777" w:rsidR="009D53A9" w:rsidRPr="007A1D76" w:rsidRDefault="009D53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9D53A9" w:rsidRPr="005B5482" w14:paraId="7B85A595" w14:textId="77777777" w:rsidTr="00C57C8D">
        <w:trPr>
          <w:cantSplit/>
          <w:trHeight w:val="286"/>
        </w:trPr>
        <w:tc>
          <w:tcPr>
            <w:tcW w:w="2520" w:type="dxa"/>
          </w:tcPr>
          <w:p w14:paraId="671B584D" w14:textId="42C954FC" w:rsidR="009D53A9" w:rsidRPr="005B5482" w:rsidRDefault="009D53A9" w:rsidP="009D53A9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- 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66" w:type="dxa"/>
            <w:noWrap/>
            <w:vAlign w:val="bottom"/>
          </w:tcPr>
          <w:p w14:paraId="1F17718C" w14:textId="689DABD3" w:rsidR="009D53A9" w:rsidRPr="007A1D76" w:rsidRDefault="008650E0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616BBDBB" w14:textId="1F4EC4B3" w:rsidR="009D53A9" w:rsidRPr="007A1D76" w:rsidRDefault="00BC69DA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51,232</w:t>
            </w:r>
          </w:p>
        </w:tc>
        <w:tc>
          <w:tcPr>
            <w:tcW w:w="1167" w:type="dxa"/>
            <w:noWrap/>
            <w:vAlign w:val="bottom"/>
          </w:tcPr>
          <w:p w14:paraId="7D5A9FC6" w14:textId="3493216E" w:rsidR="009D53A9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18B05DE7" w14:textId="5BC5B43F" w:rsidR="009D53A9" w:rsidRPr="007A1D76" w:rsidRDefault="00BC69DA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51,232</w:t>
            </w:r>
          </w:p>
        </w:tc>
        <w:tc>
          <w:tcPr>
            <w:tcW w:w="1212" w:type="dxa"/>
            <w:noWrap/>
            <w:vAlign w:val="bottom"/>
          </w:tcPr>
          <w:p w14:paraId="410F1AD8" w14:textId="5580D282" w:rsidR="009D53A9" w:rsidRPr="007A1D76" w:rsidRDefault="00C22A87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5.00 </w:t>
            </w:r>
            <w:r w:rsidR="009F3910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E825A9" w:rsidRPr="007A1D76">
              <w:rPr>
                <w:rFonts w:ascii="BrowalliaUPC" w:hAnsi="BrowalliaUPC" w:cs="BrowalliaUPC"/>
                <w:sz w:val="22"/>
                <w:szCs w:val="22"/>
              </w:rPr>
              <w:t>6.00</w:t>
            </w:r>
          </w:p>
        </w:tc>
      </w:tr>
      <w:tr w:rsidR="009D53A9" w:rsidRPr="005B5482" w14:paraId="2CC974A2" w14:textId="77777777" w:rsidTr="00C57C8D">
        <w:trPr>
          <w:cantSplit/>
          <w:trHeight w:val="286"/>
        </w:trPr>
        <w:tc>
          <w:tcPr>
            <w:tcW w:w="2520" w:type="dxa"/>
          </w:tcPr>
          <w:p w14:paraId="2578FFEE" w14:textId="67F2717A" w:rsidR="009D53A9" w:rsidRPr="005B5482" w:rsidRDefault="009D53A9" w:rsidP="009D53A9">
            <w:pPr>
              <w:ind w:left="175" w:hanging="175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noWrap/>
            <w:vAlign w:val="bottom"/>
          </w:tcPr>
          <w:p w14:paraId="2DFF26ED" w14:textId="5F5893C8" w:rsidR="009D53A9" w:rsidRPr="007A1D76" w:rsidRDefault="00444167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3085274B" w14:textId="76BD34FF" w:rsidR="009D53A9" w:rsidRPr="007A1D76" w:rsidRDefault="007F7E57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25,</w:t>
            </w:r>
            <w:r w:rsidR="007D2095">
              <w:rPr>
                <w:rFonts w:ascii="BrowalliaUPC" w:hAnsi="BrowalliaUPC" w:cs="BrowalliaUPC"/>
                <w:sz w:val="22"/>
                <w:szCs w:val="22"/>
              </w:rPr>
              <w:t>800</w:t>
            </w:r>
          </w:p>
        </w:tc>
        <w:tc>
          <w:tcPr>
            <w:tcW w:w="1167" w:type="dxa"/>
            <w:noWrap/>
            <w:vAlign w:val="bottom"/>
          </w:tcPr>
          <w:p w14:paraId="7F412FE0" w14:textId="0B765AAC" w:rsidR="009D53A9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02D69718" w14:textId="52A72400" w:rsidR="009D53A9" w:rsidRPr="007A1D76" w:rsidRDefault="000B3DFC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25,</w:t>
            </w:r>
            <w:r w:rsidR="007D2095">
              <w:rPr>
                <w:rFonts w:ascii="BrowalliaUPC" w:hAnsi="BrowalliaUPC" w:cs="BrowalliaUPC"/>
                <w:sz w:val="22"/>
                <w:szCs w:val="22"/>
              </w:rPr>
              <w:t>800</w:t>
            </w:r>
          </w:p>
        </w:tc>
        <w:tc>
          <w:tcPr>
            <w:tcW w:w="1212" w:type="dxa"/>
            <w:noWrap/>
            <w:vAlign w:val="bottom"/>
          </w:tcPr>
          <w:p w14:paraId="7D6F2ACA" w14:textId="7094AF5E" w:rsidR="009D53A9" w:rsidRPr="007A1D76" w:rsidRDefault="00E825A9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4.50 </w:t>
            </w:r>
            <w:r w:rsidR="009F3910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 5.25</w:t>
            </w:r>
          </w:p>
        </w:tc>
      </w:tr>
      <w:tr w:rsidR="009D53A9" w:rsidRPr="005B5482" w14:paraId="75DAFC1A" w14:textId="77777777" w:rsidTr="00C57C8D">
        <w:trPr>
          <w:cantSplit/>
          <w:trHeight w:val="286"/>
        </w:trPr>
        <w:tc>
          <w:tcPr>
            <w:tcW w:w="2520" w:type="dxa"/>
            <w:vAlign w:val="center"/>
          </w:tcPr>
          <w:p w14:paraId="67239030" w14:textId="19046474" w:rsidR="009D53A9" w:rsidRPr="005B5482" w:rsidRDefault="009D53A9" w:rsidP="009D53A9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เงินกู้ยืมระยะยาวจากบุคคล</w:t>
            </w:r>
            <w:r w:rsidR="00C168C4" w:rsidRPr="005B5482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166" w:type="dxa"/>
            <w:noWrap/>
            <w:vAlign w:val="bottom"/>
          </w:tcPr>
          <w:p w14:paraId="5A5F66E4" w14:textId="642A5AC3" w:rsidR="009D53A9" w:rsidRPr="007A1D76" w:rsidRDefault="00444167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18FB106C" w14:textId="4C9B3CBB" w:rsidR="009D53A9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60,807</w:t>
            </w:r>
          </w:p>
        </w:tc>
        <w:tc>
          <w:tcPr>
            <w:tcW w:w="1167" w:type="dxa"/>
            <w:noWrap/>
            <w:vAlign w:val="bottom"/>
          </w:tcPr>
          <w:p w14:paraId="72B1BFAC" w14:textId="56812690" w:rsidR="009D53A9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28130B6B" w14:textId="33ECEE7A" w:rsidR="009D53A9" w:rsidRPr="007A1D76" w:rsidRDefault="009B29B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60,807</w:t>
            </w:r>
          </w:p>
        </w:tc>
        <w:tc>
          <w:tcPr>
            <w:tcW w:w="1212" w:type="dxa"/>
            <w:noWrap/>
            <w:vAlign w:val="bottom"/>
          </w:tcPr>
          <w:p w14:paraId="7DA9CAEE" w14:textId="2FF583C2" w:rsidR="009D53A9" w:rsidRPr="007A1D76" w:rsidRDefault="00E825A9" w:rsidP="00E825A9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MLR </w:t>
            </w:r>
            <w:r w:rsidR="009F3910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 0.25</w:t>
            </w:r>
          </w:p>
        </w:tc>
      </w:tr>
      <w:tr w:rsidR="009D53A9" w:rsidRPr="005B5482" w14:paraId="46893234" w14:textId="77777777" w:rsidTr="00C57C8D">
        <w:trPr>
          <w:cantSplit/>
          <w:trHeight w:val="286"/>
        </w:trPr>
        <w:tc>
          <w:tcPr>
            <w:tcW w:w="2520" w:type="dxa"/>
            <w:vAlign w:val="center"/>
          </w:tcPr>
          <w:p w14:paraId="44C12C20" w14:textId="7A4A8D80" w:rsidR="009D53A9" w:rsidRPr="005B5482" w:rsidRDefault="009D53A9" w:rsidP="009D53A9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เงินกู้ยืมระยะยาวจากผู้ถือหุ้น</w:t>
            </w:r>
            <w:r w:rsidR="00C168C4" w:rsidRPr="005B5482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และบุคคลอื่น</w:t>
            </w:r>
          </w:p>
        </w:tc>
        <w:tc>
          <w:tcPr>
            <w:tcW w:w="1166" w:type="dxa"/>
            <w:noWrap/>
            <w:vAlign w:val="bottom"/>
          </w:tcPr>
          <w:p w14:paraId="41C6A7C2" w14:textId="47E8D563" w:rsidR="009D53A9" w:rsidRPr="007A1D76" w:rsidRDefault="00444167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7D1E9909" w14:textId="2573378B" w:rsidR="009D53A9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187,478</w:t>
            </w:r>
          </w:p>
        </w:tc>
        <w:tc>
          <w:tcPr>
            <w:tcW w:w="1167" w:type="dxa"/>
            <w:noWrap/>
            <w:vAlign w:val="bottom"/>
          </w:tcPr>
          <w:p w14:paraId="19E1ED20" w14:textId="33B1575A" w:rsidR="009D53A9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0B52AC09" w14:textId="64500477" w:rsidR="009D53A9" w:rsidRPr="007A1D76" w:rsidRDefault="009B29B9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182,478</w:t>
            </w:r>
          </w:p>
        </w:tc>
        <w:tc>
          <w:tcPr>
            <w:tcW w:w="1212" w:type="dxa"/>
            <w:noWrap/>
            <w:vAlign w:val="bottom"/>
          </w:tcPr>
          <w:p w14:paraId="7D9E8CB7" w14:textId="5EB17357" w:rsidR="009D53A9" w:rsidRPr="007A1D76" w:rsidRDefault="00333293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MLR </w:t>
            </w:r>
            <w:r w:rsidR="009F3910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 0.25</w:t>
            </w:r>
          </w:p>
        </w:tc>
      </w:tr>
      <w:tr w:rsidR="00CB3422" w:rsidRPr="005B5482" w14:paraId="2DD2C209" w14:textId="77777777" w:rsidTr="00C57C8D">
        <w:trPr>
          <w:cantSplit/>
          <w:trHeight w:val="286"/>
        </w:trPr>
        <w:tc>
          <w:tcPr>
            <w:tcW w:w="2520" w:type="dxa"/>
            <w:vAlign w:val="center"/>
          </w:tcPr>
          <w:p w14:paraId="25C9CEE5" w14:textId="19235F3D" w:rsidR="00CB3422" w:rsidRPr="005B5482" w:rsidRDefault="00CB3422" w:rsidP="00CB3422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หนี้สินจากภาระค้ำประกัน</w:t>
            </w:r>
            <w:r w:rsidR="00C168C4" w:rsidRPr="005B5482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เงินกู้ยืมของบริษัทอื่น</w:t>
            </w:r>
          </w:p>
        </w:tc>
        <w:tc>
          <w:tcPr>
            <w:tcW w:w="1166" w:type="dxa"/>
            <w:noWrap/>
            <w:vAlign w:val="bottom"/>
          </w:tcPr>
          <w:p w14:paraId="4A12DAE4" w14:textId="4A4F1C0B" w:rsidR="00CB3422" w:rsidRPr="007A1D76" w:rsidRDefault="00444167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50644367" w14:textId="6C8ED3EF" w:rsidR="00CB3422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50,2</w:t>
            </w:r>
            <w:r w:rsidR="009A74E0">
              <w:rPr>
                <w:rFonts w:ascii="BrowalliaUPC" w:hAnsi="BrowalliaUPC" w:cs="BrowalliaUPC"/>
                <w:sz w:val="22"/>
                <w:szCs w:val="22"/>
              </w:rPr>
              <w:t>89</w:t>
            </w:r>
          </w:p>
        </w:tc>
        <w:tc>
          <w:tcPr>
            <w:tcW w:w="1167" w:type="dxa"/>
            <w:noWrap/>
            <w:vAlign w:val="bottom"/>
          </w:tcPr>
          <w:p w14:paraId="317AB9CF" w14:textId="3570E6E5" w:rsidR="00CB3422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4C37098C" w14:textId="5805FA82" w:rsidR="00CB3422" w:rsidRPr="007A1D76" w:rsidRDefault="007E3883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50,2</w:t>
            </w:r>
            <w:r w:rsidR="009A74E0">
              <w:rPr>
                <w:rFonts w:ascii="BrowalliaUPC" w:hAnsi="BrowalliaUPC" w:cs="BrowalliaUPC"/>
                <w:sz w:val="22"/>
                <w:szCs w:val="22"/>
              </w:rPr>
              <w:t>89</w:t>
            </w:r>
          </w:p>
        </w:tc>
        <w:tc>
          <w:tcPr>
            <w:tcW w:w="1212" w:type="dxa"/>
            <w:noWrap/>
            <w:vAlign w:val="bottom"/>
          </w:tcPr>
          <w:p w14:paraId="76762768" w14:textId="4C69042C" w:rsidR="00CB3422" w:rsidRPr="007A1D76" w:rsidRDefault="00333293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5.00</w:t>
            </w:r>
            <w:r w:rsidR="00A75C31">
              <w:rPr>
                <w:rFonts w:ascii="BrowalliaUPC" w:hAnsi="BrowalliaUPC" w:cs="BrowalliaUPC"/>
                <w:sz w:val="22"/>
                <w:szCs w:val="22"/>
              </w:rPr>
              <w:t xml:space="preserve">, </w:t>
            </w:r>
            <w:r w:rsidRPr="007A1D76">
              <w:rPr>
                <w:rFonts w:ascii="BrowalliaUPC" w:hAnsi="BrowalliaUPC" w:cs="BrowalliaUPC"/>
                <w:sz w:val="22"/>
                <w:szCs w:val="22"/>
              </w:rPr>
              <w:t>15.00</w:t>
            </w:r>
          </w:p>
        </w:tc>
      </w:tr>
      <w:tr w:rsidR="00CB3422" w:rsidRPr="005B5482" w14:paraId="5261DBC7" w14:textId="77777777" w:rsidTr="00C57C8D">
        <w:trPr>
          <w:cantSplit/>
          <w:trHeight w:val="286"/>
        </w:trPr>
        <w:tc>
          <w:tcPr>
            <w:tcW w:w="2520" w:type="dxa"/>
            <w:vAlign w:val="center"/>
          </w:tcPr>
          <w:p w14:paraId="57F872C2" w14:textId="24C0D3CD" w:rsidR="00CB3422" w:rsidRPr="005B5482" w:rsidRDefault="00CB3422" w:rsidP="00CB342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6" w:type="dxa"/>
            <w:noWrap/>
            <w:vAlign w:val="bottom"/>
          </w:tcPr>
          <w:p w14:paraId="715752A4" w14:textId="2C648367" w:rsidR="00CB3422" w:rsidRPr="007A1D76" w:rsidRDefault="00444167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38,073</w:t>
            </w:r>
          </w:p>
        </w:tc>
        <w:tc>
          <w:tcPr>
            <w:tcW w:w="1166" w:type="dxa"/>
            <w:vAlign w:val="bottom"/>
          </w:tcPr>
          <w:p w14:paraId="3E0A596F" w14:textId="645575A2" w:rsidR="00CB3422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2E15DAE8" w14:textId="4756B8CE" w:rsidR="00CB3422" w:rsidRPr="007A1D76" w:rsidRDefault="00CB6DAD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177BB91F" w14:textId="5EF72648" w:rsidR="00CB3422" w:rsidRPr="007A1D76" w:rsidRDefault="007E3883" w:rsidP="00C168C4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>38,073</w:t>
            </w:r>
          </w:p>
        </w:tc>
        <w:tc>
          <w:tcPr>
            <w:tcW w:w="1212" w:type="dxa"/>
            <w:noWrap/>
            <w:vAlign w:val="bottom"/>
          </w:tcPr>
          <w:p w14:paraId="00798EA4" w14:textId="73690979" w:rsidR="00CB3422" w:rsidRPr="007A1D76" w:rsidRDefault="00333293" w:rsidP="00C168C4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MLR </w:t>
            </w:r>
            <w:r w:rsidR="009F3910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7A1D76">
              <w:rPr>
                <w:rFonts w:ascii="BrowalliaUPC" w:hAnsi="BrowalliaUPC" w:cs="BrowalliaUPC"/>
                <w:sz w:val="22"/>
                <w:szCs w:val="22"/>
              </w:rPr>
              <w:t xml:space="preserve"> 1.00</w:t>
            </w:r>
          </w:p>
        </w:tc>
      </w:tr>
    </w:tbl>
    <w:p w14:paraId="5FE9207C" w14:textId="77777777" w:rsidR="009B399F" w:rsidRDefault="009B399F" w:rsidP="00BC69DA">
      <w:pPr>
        <w:tabs>
          <w:tab w:val="left" w:pos="1134"/>
          <w:tab w:val="left" w:pos="1276"/>
        </w:tabs>
        <w:rPr>
          <w:rFonts w:ascii="BrowalliaUPC" w:hAnsi="BrowalliaUPC" w:cs="BrowalliaUPC"/>
        </w:rPr>
      </w:pPr>
    </w:p>
    <w:p w14:paraId="026D2DDB" w14:textId="77777777" w:rsidR="00BC69DA" w:rsidRPr="005B5482" w:rsidRDefault="00BC69DA" w:rsidP="00BC69DA">
      <w:pPr>
        <w:tabs>
          <w:tab w:val="left" w:pos="1134"/>
          <w:tab w:val="left" w:pos="1276"/>
        </w:tabs>
        <w:rPr>
          <w:rFonts w:ascii="BrowalliaUPC" w:hAnsi="BrowalliaUPC" w:cs="BrowalliaUPC"/>
        </w:rPr>
      </w:pPr>
    </w:p>
    <w:tbl>
      <w:tblPr>
        <w:tblW w:w="839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1166"/>
        <w:gridCol w:w="1166"/>
        <w:gridCol w:w="1167"/>
        <w:gridCol w:w="1166"/>
        <w:gridCol w:w="1212"/>
      </w:tblGrid>
      <w:tr w:rsidR="00C57C8D" w:rsidRPr="005B5482" w14:paraId="6075788E" w14:textId="77777777" w:rsidTr="00CD1591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2A62FAE6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</w:tcPr>
          <w:p w14:paraId="32401BC1" w14:textId="77777777" w:rsidR="00C57C8D" w:rsidRPr="005B5482" w:rsidRDefault="00C57C8D" w:rsidP="00CD1591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C57C8D" w:rsidRPr="005B5482" w14:paraId="67F90784" w14:textId="77777777" w:rsidTr="00CD1591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159EB754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  <w:vAlign w:val="bottom"/>
          </w:tcPr>
          <w:p w14:paraId="04EBDFE5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งบการเงินรวม</w:t>
            </w:r>
          </w:p>
        </w:tc>
      </w:tr>
      <w:tr w:rsidR="00C57C8D" w:rsidRPr="005B5482" w14:paraId="3B605989" w14:textId="77777777" w:rsidTr="00CD1591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57A23D0D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877" w:type="dxa"/>
            <w:gridSpan w:val="5"/>
            <w:noWrap/>
            <w:vAlign w:val="bottom"/>
          </w:tcPr>
          <w:p w14:paraId="060CFD5C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</w:tr>
      <w:tr w:rsidR="00C57C8D" w:rsidRPr="005B5482" w14:paraId="5CA98A46" w14:textId="77777777" w:rsidTr="00CD1591">
        <w:trPr>
          <w:cantSplit/>
          <w:trHeight w:val="286"/>
          <w:tblHeader/>
        </w:trPr>
        <w:tc>
          <w:tcPr>
            <w:tcW w:w="2520" w:type="dxa"/>
            <w:vAlign w:val="bottom"/>
          </w:tcPr>
          <w:p w14:paraId="7A57AF90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10F71C81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66" w:type="dxa"/>
            <w:vAlign w:val="bottom"/>
          </w:tcPr>
          <w:p w14:paraId="730D37A2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</w:t>
            </w:r>
          </w:p>
          <w:p w14:paraId="5D1C3996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คงที่</w:t>
            </w:r>
          </w:p>
        </w:tc>
        <w:tc>
          <w:tcPr>
            <w:tcW w:w="1167" w:type="dxa"/>
            <w:noWrap/>
            <w:vAlign w:val="bottom"/>
          </w:tcPr>
          <w:p w14:paraId="1EDA1386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66" w:type="dxa"/>
            <w:noWrap/>
            <w:vAlign w:val="bottom"/>
          </w:tcPr>
          <w:p w14:paraId="2F2BC1F7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212" w:type="dxa"/>
            <w:noWrap/>
            <w:vAlign w:val="bottom"/>
          </w:tcPr>
          <w:p w14:paraId="3CBCE2BE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อัตราดอกเบี้ย</w:t>
            </w:r>
          </w:p>
          <w:p w14:paraId="35536DD6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(ร้อยละต่อปี)</w:t>
            </w:r>
          </w:p>
        </w:tc>
      </w:tr>
      <w:tr w:rsidR="00C57C8D" w:rsidRPr="005B5482" w14:paraId="3A8A3628" w14:textId="77777777" w:rsidTr="00CD1591">
        <w:trPr>
          <w:cantSplit/>
          <w:trHeight w:val="286"/>
        </w:trPr>
        <w:tc>
          <w:tcPr>
            <w:tcW w:w="2520" w:type="dxa"/>
          </w:tcPr>
          <w:p w14:paraId="6F2A8FF8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noWrap/>
            <w:vAlign w:val="bottom"/>
          </w:tcPr>
          <w:p w14:paraId="4EE2168D" w14:textId="77777777" w:rsidR="00C57C8D" w:rsidRPr="005B5482" w:rsidRDefault="00C57C8D" w:rsidP="00CD1591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28809FF" w14:textId="77777777" w:rsidR="00C57C8D" w:rsidRPr="005B5482" w:rsidRDefault="00C57C8D" w:rsidP="00CD1591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47F44F42" w14:textId="77777777" w:rsidR="00C57C8D" w:rsidRPr="005B5482" w:rsidRDefault="00C57C8D" w:rsidP="00CD1591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029165BB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1EF866BD" w14:textId="77777777" w:rsidR="00C57C8D" w:rsidRPr="005B5482" w:rsidRDefault="00C57C8D" w:rsidP="00CD1591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57C8D" w:rsidRPr="005B5482" w14:paraId="27A9BBC9" w14:textId="77777777" w:rsidTr="00CD1591">
        <w:trPr>
          <w:cantSplit/>
          <w:trHeight w:val="286"/>
        </w:trPr>
        <w:tc>
          <w:tcPr>
            <w:tcW w:w="2520" w:type="dxa"/>
          </w:tcPr>
          <w:p w14:paraId="634C70AD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66" w:type="dxa"/>
            <w:noWrap/>
            <w:vAlign w:val="bottom"/>
          </w:tcPr>
          <w:p w14:paraId="068B7604" w14:textId="77777777" w:rsidR="00C57C8D" w:rsidRPr="005B5482" w:rsidRDefault="00C57C8D" w:rsidP="00CD1591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F3B30C6" w14:textId="77777777" w:rsidR="00C57C8D" w:rsidRPr="005B5482" w:rsidRDefault="00C57C8D" w:rsidP="00CD1591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0CCAF40C" w14:textId="77777777" w:rsidR="00C57C8D" w:rsidRPr="005B5482" w:rsidRDefault="00C57C8D" w:rsidP="00CD1591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61013B36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07497211" w14:textId="77777777" w:rsidR="00C57C8D" w:rsidRPr="005B5482" w:rsidRDefault="00C57C8D" w:rsidP="00CD1591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57C8D" w:rsidRPr="005B5482" w14:paraId="6BCD8262" w14:textId="77777777" w:rsidTr="00CD1591">
        <w:trPr>
          <w:cantSplit/>
          <w:trHeight w:val="286"/>
        </w:trPr>
        <w:tc>
          <w:tcPr>
            <w:tcW w:w="2520" w:type="dxa"/>
          </w:tcPr>
          <w:p w14:paraId="3595DE0B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noWrap/>
            <w:vAlign w:val="bottom"/>
          </w:tcPr>
          <w:p w14:paraId="51742589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144,263</w:t>
            </w:r>
          </w:p>
        </w:tc>
        <w:tc>
          <w:tcPr>
            <w:tcW w:w="1166" w:type="dxa"/>
            <w:vAlign w:val="bottom"/>
          </w:tcPr>
          <w:p w14:paraId="6FD0D4EE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39859856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5531E80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144,263</w:t>
            </w:r>
          </w:p>
        </w:tc>
        <w:tc>
          <w:tcPr>
            <w:tcW w:w="1212" w:type="dxa"/>
            <w:noWrap/>
            <w:vAlign w:val="bottom"/>
          </w:tcPr>
          <w:p w14:paraId="769FCECD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ind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0.125 - 0.90</w:t>
            </w:r>
          </w:p>
        </w:tc>
      </w:tr>
      <w:tr w:rsidR="00C57C8D" w:rsidRPr="005B5482" w14:paraId="6062E06A" w14:textId="77777777" w:rsidTr="00CD1591">
        <w:trPr>
          <w:cantSplit/>
          <w:trHeight w:val="286"/>
        </w:trPr>
        <w:tc>
          <w:tcPr>
            <w:tcW w:w="2520" w:type="dxa"/>
          </w:tcPr>
          <w:p w14:paraId="460FE9CE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66" w:type="dxa"/>
            <w:noWrap/>
            <w:vAlign w:val="bottom"/>
          </w:tcPr>
          <w:p w14:paraId="6B89559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0EA5157D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19,398</w:t>
            </w:r>
          </w:p>
        </w:tc>
        <w:tc>
          <w:tcPr>
            <w:tcW w:w="1167" w:type="dxa"/>
            <w:noWrap/>
            <w:vAlign w:val="bottom"/>
          </w:tcPr>
          <w:p w14:paraId="6E3626A9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2E7621D3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19,398</w:t>
            </w:r>
          </w:p>
        </w:tc>
        <w:tc>
          <w:tcPr>
            <w:tcW w:w="1212" w:type="dxa"/>
            <w:noWrap/>
            <w:vAlign w:val="bottom"/>
          </w:tcPr>
          <w:p w14:paraId="04FC5C05" w14:textId="60AAB290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5.00 - 2</w:t>
            </w:r>
            <w:r w:rsidR="00A451DA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="00A451DA">
              <w:rPr>
                <w:rFonts w:ascii="BrowalliaUPC" w:hAnsi="BrowalliaUPC" w:cs="BrowalliaUPC"/>
                <w:sz w:val="22"/>
                <w:szCs w:val="22"/>
              </w:rPr>
              <w:t>62</w:t>
            </w:r>
          </w:p>
        </w:tc>
      </w:tr>
      <w:tr w:rsidR="00C57C8D" w:rsidRPr="005B5482" w14:paraId="535FC567" w14:textId="77777777" w:rsidTr="00CD1591">
        <w:trPr>
          <w:cantSplit/>
          <w:trHeight w:val="286"/>
        </w:trPr>
        <w:tc>
          <w:tcPr>
            <w:tcW w:w="2520" w:type="dxa"/>
          </w:tcPr>
          <w:p w14:paraId="4C482FFA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66" w:type="dxa"/>
            <w:noWrap/>
            <w:vAlign w:val="bottom"/>
          </w:tcPr>
          <w:p w14:paraId="08657220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36D7E31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10,004</w:t>
            </w:r>
          </w:p>
        </w:tc>
        <w:tc>
          <w:tcPr>
            <w:tcW w:w="1167" w:type="dxa"/>
            <w:noWrap/>
            <w:vAlign w:val="bottom"/>
          </w:tcPr>
          <w:p w14:paraId="13306677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121,974</w:t>
            </w:r>
          </w:p>
        </w:tc>
        <w:tc>
          <w:tcPr>
            <w:tcW w:w="1166" w:type="dxa"/>
            <w:noWrap/>
            <w:vAlign w:val="bottom"/>
          </w:tcPr>
          <w:p w14:paraId="42D7AD09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131,978</w:t>
            </w:r>
          </w:p>
        </w:tc>
        <w:tc>
          <w:tcPr>
            <w:tcW w:w="1212" w:type="dxa"/>
            <w:noWrap/>
            <w:vAlign w:val="bottom"/>
          </w:tcPr>
          <w:p w14:paraId="671608E2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0.15 - 1.38</w:t>
            </w:r>
          </w:p>
        </w:tc>
      </w:tr>
      <w:tr w:rsidR="00C57C8D" w:rsidRPr="005B5482" w14:paraId="5F4168BA" w14:textId="77777777" w:rsidTr="00CD1591">
        <w:trPr>
          <w:cantSplit/>
          <w:trHeight w:val="135"/>
        </w:trPr>
        <w:tc>
          <w:tcPr>
            <w:tcW w:w="2520" w:type="dxa"/>
          </w:tcPr>
          <w:p w14:paraId="1C24F190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66" w:type="dxa"/>
            <w:noWrap/>
            <w:vAlign w:val="bottom"/>
          </w:tcPr>
          <w:p w14:paraId="5053DF6D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3CAF48B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2B847DF3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14E0B057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0AD9C403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57C8D" w:rsidRPr="005B5482" w14:paraId="4E93B381" w14:textId="77777777" w:rsidTr="00CD1591">
        <w:trPr>
          <w:cantSplit/>
          <w:trHeight w:val="286"/>
        </w:trPr>
        <w:tc>
          <w:tcPr>
            <w:tcW w:w="2520" w:type="dxa"/>
          </w:tcPr>
          <w:p w14:paraId="6B5B85E7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66" w:type="dxa"/>
            <w:noWrap/>
            <w:vAlign w:val="bottom"/>
          </w:tcPr>
          <w:p w14:paraId="312CE30F" w14:textId="77777777" w:rsidR="00C57C8D" w:rsidRPr="005B5482" w:rsidRDefault="00C57C8D" w:rsidP="00CD1591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20F7EE8" w14:textId="77777777" w:rsidR="00C57C8D" w:rsidRPr="005B5482" w:rsidRDefault="00C57C8D" w:rsidP="00CD1591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4784568F" w14:textId="77777777" w:rsidR="00C57C8D" w:rsidRPr="005B5482" w:rsidRDefault="00C57C8D" w:rsidP="00CD1591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noWrap/>
            <w:vAlign w:val="bottom"/>
          </w:tcPr>
          <w:p w14:paraId="3AF98258" w14:textId="77777777" w:rsidR="00C57C8D" w:rsidRPr="005B5482" w:rsidRDefault="00C57C8D" w:rsidP="00CD1591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12" w:type="dxa"/>
            <w:noWrap/>
            <w:vAlign w:val="bottom"/>
          </w:tcPr>
          <w:p w14:paraId="110A2E02" w14:textId="77777777" w:rsidR="00C57C8D" w:rsidRPr="005B5482" w:rsidRDefault="00C57C8D" w:rsidP="00CD1591">
            <w:pPr>
              <w:ind w:right="-34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57C8D" w:rsidRPr="005B5482" w14:paraId="2F5A447B" w14:textId="77777777" w:rsidTr="00CD1591">
        <w:trPr>
          <w:cantSplit/>
          <w:trHeight w:val="286"/>
        </w:trPr>
        <w:tc>
          <w:tcPr>
            <w:tcW w:w="2520" w:type="dxa"/>
          </w:tcPr>
          <w:p w14:paraId="135A3F39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66" w:type="dxa"/>
            <w:noWrap/>
            <w:vAlign w:val="bottom"/>
          </w:tcPr>
          <w:p w14:paraId="08381BA4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6B892350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30,930</w:t>
            </w:r>
          </w:p>
        </w:tc>
        <w:tc>
          <w:tcPr>
            <w:tcW w:w="1167" w:type="dxa"/>
            <w:noWrap/>
            <w:vAlign w:val="bottom"/>
          </w:tcPr>
          <w:p w14:paraId="071CB1DF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72E06A96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30,930</w:t>
            </w:r>
          </w:p>
        </w:tc>
        <w:tc>
          <w:tcPr>
            <w:tcW w:w="1212" w:type="dxa"/>
            <w:noWrap/>
            <w:vAlign w:val="bottom"/>
          </w:tcPr>
          <w:p w14:paraId="2665EDA3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2.125 -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t>2.350</w:t>
            </w:r>
          </w:p>
        </w:tc>
      </w:tr>
      <w:tr w:rsidR="00C57C8D" w:rsidRPr="005B5482" w14:paraId="6CBF169C" w14:textId="77777777" w:rsidTr="00CD1591">
        <w:trPr>
          <w:cantSplit/>
          <w:trHeight w:val="286"/>
        </w:trPr>
        <w:tc>
          <w:tcPr>
            <w:tcW w:w="2520" w:type="dxa"/>
          </w:tcPr>
          <w:p w14:paraId="3501FA5A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66" w:type="dxa"/>
            <w:noWrap/>
            <w:vAlign w:val="bottom"/>
          </w:tcPr>
          <w:p w14:paraId="27EE161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3D2C14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noWrap/>
            <w:vAlign w:val="bottom"/>
          </w:tcPr>
          <w:p w14:paraId="774CC456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6" w:type="dxa"/>
            <w:noWrap/>
            <w:vAlign w:val="bottom"/>
          </w:tcPr>
          <w:p w14:paraId="5714FC78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12" w:type="dxa"/>
            <w:noWrap/>
            <w:vAlign w:val="bottom"/>
          </w:tcPr>
          <w:p w14:paraId="5B2670B8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57C8D" w:rsidRPr="005B5482" w14:paraId="2D0BCC23" w14:textId="77777777" w:rsidTr="00CD1591">
        <w:trPr>
          <w:cantSplit/>
          <w:trHeight w:val="286"/>
        </w:trPr>
        <w:tc>
          <w:tcPr>
            <w:tcW w:w="2520" w:type="dxa"/>
          </w:tcPr>
          <w:p w14:paraId="79D361B8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- 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66" w:type="dxa"/>
            <w:noWrap/>
            <w:vAlign w:val="bottom"/>
          </w:tcPr>
          <w:p w14:paraId="3D58C43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116C028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60,042</w:t>
            </w:r>
          </w:p>
        </w:tc>
        <w:tc>
          <w:tcPr>
            <w:tcW w:w="1167" w:type="dxa"/>
            <w:noWrap/>
            <w:vAlign w:val="bottom"/>
          </w:tcPr>
          <w:p w14:paraId="77AA4770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5A8395B0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60,042</w:t>
            </w:r>
          </w:p>
        </w:tc>
        <w:tc>
          <w:tcPr>
            <w:tcW w:w="1212" w:type="dxa"/>
            <w:noWrap/>
            <w:vAlign w:val="bottom"/>
          </w:tcPr>
          <w:p w14:paraId="0512607A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5.00 - 6.00</w:t>
            </w:r>
          </w:p>
        </w:tc>
      </w:tr>
      <w:tr w:rsidR="00C57C8D" w:rsidRPr="005B5482" w14:paraId="02637483" w14:textId="77777777" w:rsidTr="00CD1591">
        <w:trPr>
          <w:cantSplit/>
          <w:trHeight w:val="286"/>
        </w:trPr>
        <w:tc>
          <w:tcPr>
            <w:tcW w:w="2520" w:type="dxa"/>
          </w:tcPr>
          <w:p w14:paraId="38A32DD0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66" w:type="dxa"/>
            <w:noWrap/>
            <w:vAlign w:val="bottom"/>
          </w:tcPr>
          <w:p w14:paraId="672148E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02F66C36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32,933</w:t>
            </w:r>
          </w:p>
        </w:tc>
        <w:tc>
          <w:tcPr>
            <w:tcW w:w="1167" w:type="dxa"/>
            <w:noWrap/>
            <w:vAlign w:val="bottom"/>
          </w:tcPr>
          <w:p w14:paraId="42A20020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5BEBA16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32,933</w:t>
            </w:r>
          </w:p>
        </w:tc>
        <w:tc>
          <w:tcPr>
            <w:tcW w:w="1212" w:type="dxa"/>
            <w:noWrap/>
            <w:vAlign w:val="bottom"/>
          </w:tcPr>
          <w:p w14:paraId="799C75E3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4.50 - 5.25</w:t>
            </w:r>
          </w:p>
        </w:tc>
      </w:tr>
      <w:tr w:rsidR="00C57C8D" w:rsidRPr="005B5482" w14:paraId="3EE000B5" w14:textId="77777777" w:rsidTr="00CD1591">
        <w:trPr>
          <w:cantSplit/>
          <w:trHeight w:val="286"/>
        </w:trPr>
        <w:tc>
          <w:tcPr>
            <w:tcW w:w="2520" w:type="dxa"/>
            <w:vAlign w:val="center"/>
          </w:tcPr>
          <w:p w14:paraId="3C79808F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เงินกู้ยืมระยะยาวจากบุคคล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166" w:type="dxa"/>
            <w:noWrap/>
            <w:vAlign w:val="bottom"/>
          </w:tcPr>
          <w:p w14:paraId="1C45C5E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3BC69C4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64,795</w:t>
            </w:r>
          </w:p>
        </w:tc>
        <w:tc>
          <w:tcPr>
            <w:tcW w:w="1167" w:type="dxa"/>
            <w:noWrap/>
            <w:vAlign w:val="bottom"/>
          </w:tcPr>
          <w:p w14:paraId="4D66AD8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771B19E8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64,795</w:t>
            </w:r>
          </w:p>
        </w:tc>
        <w:tc>
          <w:tcPr>
            <w:tcW w:w="1212" w:type="dxa"/>
            <w:noWrap/>
            <w:vAlign w:val="bottom"/>
          </w:tcPr>
          <w:p w14:paraId="65BDD6A2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C57C8D" w:rsidRPr="005B5482" w14:paraId="6752BC03" w14:textId="77777777" w:rsidTr="00CD1591">
        <w:trPr>
          <w:cantSplit/>
          <w:trHeight w:val="286"/>
        </w:trPr>
        <w:tc>
          <w:tcPr>
            <w:tcW w:w="2520" w:type="dxa"/>
            <w:vAlign w:val="center"/>
          </w:tcPr>
          <w:p w14:paraId="32880343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เงินกู้ยืมระยะยาวจากผู้ถือหุ้น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และบุคคลอื่น</w:t>
            </w:r>
          </w:p>
        </w:tc>
        <w:tc>
          <w:tcPr>
            <w:tcW w:w="1166" w:type="dxa"/>
            <w:noWrap/>
            <w:vAlign w:val="bottom"/>
          </w:tcPr>
          <w:p w14:paraId="26F1DD36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27C0191D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194,430</w:t>
            </w:r>
          </w:p>
        </w:tc>
        <w:tc>
          <w:tcPr>
            <w:tcW w:w="1167" w:type="dxa"/>
            <w:noWrap/>
            <w:vAlign w:val="bottom"/>
          </w:tcPr>
          <w:p w14:paraId="0F9045B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2CCFC26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194,430</w:t>
            </w:r>
          </w:p>
        </w:tc>
        <w:tc>
          <w:tcPr>
            <w:tcW w:w="1212" w:type="dxa"/>
            <w:noWrap/>
            <w:vAlign w:val="bottom"/>
          </w:tcPr>
          <w:p w14:paraId="39615DA8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C57C8D" w:rsidRPr="005B5482" w14:paraId="31B3DEDC" w14:textId="77777777" w:rsidTr="00CD1591">
        <w:trPr>
          <w:cantSplit/>
          <w:trHeight w:val="286"/>
        </w:trPr>
        <w:tc>
          <w:tcPr>
            <w:tcW w:w="2520" w:type="dxa"/>
            <w:vAlign w:val="center"/>
          </w:tcPr>
          <w:p w14:paraId="6C03B1F4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หนี้สินจากภาระค้ำประกัน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เงินกู้ยืมของบริษัทอื่น</w:t>
            </w:r>
          </w:p>
        </w:tc>
        <w:tc>
          <w:tcPr>
            <w:tcW w:w="1166" w:type="dxa"/>
            <w:noWrap/>
            <w:vAlign w:val="bottom"/>
          </w:tcPr>
          <w:p w14:paraId="64CEC8F0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6BFF7D38" w14:textId="5019D891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90,96</w:t>
            </w:r>
            <w:r w:rsidR="008A1A00">
              <w:rPr>
                <w:rFonts w:ascii="BrowalliaUPC" w:hAnsi="BrowalliaUPC" w:cs="BrowalliaUPC"/>
                <w:sz w:val="22"/>
                <w:szCs w:val="22"/>
              </w:rPr>
              <w:t>2</w:t>
            </w:r>
          </w:p>
        </w:tc>
        <w:tc>
          <w:tcPr>
            <w:tcW w:w="1167" w:type="dxa"/>
            <w:noWrap/>
            <w:vAlign w:val="bottom"/>
          </w:tcPr>
          <w:p w14:paraId="4373CBF9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4C64E86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90,962</w:t>
            </w:r>
          </w:p>
        </w:tc>
        <w:tc>
          <w:tcPr>
            <w:tcW w:w="1212" w:type="dxa"/>
            <w:noWrap/>
            <w:vAlign w:val="bottom"/>
          </w:tcPr>
          <w:p w14:paraId="56345BD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5.00, 15.00</w:t>
            </w:r>
          </w:p>
        </w:tc>
      </w:tr>
      <w:tr w:rsidR="00C57C8D" w:rsidRPr="005B5482" w14:paraId="22DFC915" w14:textId="77777777" w:rsidTr="00CD1591">
        <w:trPr>
          <w:cantSplit/>
          <w:trHeight w:val="286"/>
        </w:trPr>
        <w:tc>
          <w:tcPr>
            <w:tcW w:w="2520" w:type="dxa"/>
            <w:vAlign w:val="center"/>
          </w:tcPr>
          <w:p w14:paraId="5C7967A6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6" w:type="dxa"/>
            <w:noWrap/>
            <w:vAlign w:val="bottom"/>
          </w:tcPr>
          <w:p w14:paraId="388A415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100,473</w:t>
            </w:r>
          </w:p>
        </w:tc>
        <w:tc>
          <w:tcPr>
            <w:tcW w:w="1166" w:type="dxa"/>
            <w:vAlign w:val="bottom"/>
          </w:tcPr>
          <w:p w14:paraId="2AF89D7D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7" w:type="dxa"/>
            <w:noWrap/>
            <w:vAlign w:val="bottom"/>
          </w:tcPr>
          <w:p w14:paraId="1EBE8ED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66" w:type="dxa"/>
            <w:noWrap/>
            <w:vAlign w:val="bottom"/>
          </w:tcPr>
          <w:p w14:paraId="0F79A99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100,473</w:t>
            </w:r>
          </w:p>
        </w:tc>
        <w:tc>
          <w:tcPr>
            <w:tcW w:w="1212" w:type="dxa"/>
            <w:noWrap/>
            <w:vAlign w:val="bottom"/>
          </w:tcPr>
          <w:p w14:paraId="496AD7A6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MLR - 1.00</w:t>
            </w:r>
          </w:p>
        </w:tc>
      </w:tr>
    </w:tbl>
    <w:p w14:paraId="7F778A0B" w14:textId="77777777" w:rsidR="00C57C8D" w:rsidRPr="005B5482" w:rsidRDefault="00C57C8D">
      <w:pPr>
        <w:rPr>
          <w:rFonts w:ascii="BrowalliaUPC" w:hAnsi="BrowalliaUPC" w:cs="BrowalliaUPC"/>
        </w:rPr>
      </w:pPr>
    </w:p>
    <w:p w14:paraId="694C2CE3" w14:textId="77777777" w:rsidR="00C57C8D" w:rsidRDefault="00C57C8D">
      <w:pPr>
        <w:rPr>
          <w:rFonts w:ascii="BrowalliaUPC" w:hAnsi="BrowalliaUPC" w:cs="BrowalliaUPC"/>
        </w:rPr>
      </w:pPr>
    </w:p>
    <w:p w14:paraId="52A5812A" w14:textId="77777777" w:rsidR="00BC69DA" w:rsidRDefault="00BC69DA">
      <w:pPr>
        <w:rPr>
          <w:rFonts w:ascii="BrowalliaUPC" w:hAnsi="BrowalliaUPC" w:cs="BrowalliaUPC"/>
        </w:rPr>
      </w:pPr>
    </w:p>
    <w:p w14:paraId="26D42118" w14:textId="77777777" w:rsidR="00F850BC" w:rsidRDefault="00F850BC">
      <w:pPr>
        <w:rPr>
          <w:rFonts w:ascii="BrowalliaUPC" w:hAnsi="BrowalliaUPC" w:cs="BrowalliaUPC"/>
        </w:rPr>
      </w:pPr>
    </w:p>
    <w:p w14:paraId="1E784AD0" w14:textId="77777777" w:rsidR="00BC69DA" w:rsidRDefault="00BC69DA">
      <w:pPr>
        <w:rPr>
          <w:rFonts w:ascii="BrowalliaUPC" w:hAnsi="BrowalliaUPC" w:cs="BrowalliaUPC"/>
        </w:rPr>
      </w:pPr>
    </w:p>
    <w:p w14:paraId="70CA302B" w14:textId="77777777" w:rsidR="00BC69DA" w:rsidRPr="005B5482" w:rsidRDefault="00BC69DA">
      <w:pPr>
        <w:rPr>
          <w:rFonts w:ascii="BrowalliaUPC" w:hAnsi="BrowalliaUPC" w:cs="BrowalliaUPC"/>
        </w:rPr>
      </w:pPr>
    </w:p>
    <w:tbl>
      <w:tblPr>
        <w:tblW w:w="82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</w:tblGrid>
      <w:tr w:rsidR="00C14824" w:rsidRPr="005B5482" w14:paraId="2CF0A119" w14:textId="77777777" w:rsidTr="00CD520C">
        <w:trPr>
          <w:cantSplit/>
          <w:trHeight w:val="286"/>
        </w:trPr>
        <w:tc>
          <w:tcPr>
            <w:tcW w:w="2520" w:type="dxa"/>
            <w:vAlign w:val="bottom"/>
          </w:tcPr>
          <w:p w14:paraId="6A5F4559" w14:textId="77777777" w:rsidR="00C14824" w:rsidRPr="005B5482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noWrap/>
          </w:tcPr>
          <w:p w14:paraId="63F44464" w14:textId="77777777" w:rsidR="00C14824" w:rsidRPr="005B5482" w:rsidRDefault="00C14824" w:rsidP="00CE5B5B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C14824" w:rsidRPr="005B5482" w14:paraId="797A647C" w14:textId="77777777" w:rsidTr="00CD520C">
        <w:trPr>
          <w:cantSplit/>
          <w:trHeight w:val="286"/>
        </w:trPr>
        <w:tc>
          <w:tcPr>
            <w:tcW w:w="2520" w:type="dxa"/>
            <w:vAlign w:val="bottom"/>
          </w:tcPr>
          <w:p w14:paraId="2660FDB9" w14:textId="77777777" w:rsidR="00C14824" w:rsidRPr="005B5482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noWrap/>
            <w:vAlign w:val="bottom"/>
          </w:tcPr>
          <w:p w14:paraId="71F25A2D" w14:textId="4A5195E9" w:rsidR="00C14824" w:rsidRPr="005B5482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C14824" w:rsidRPr="005B5482" w14:paraId="0747D95D" w14:textId="77777777" w:rsidTr="00CD520C">
        <w:trPr>
          <w:cantSplit/>
          <w:trHeight w:val="286"/>
        </w:trPr>
        <w:tc>
          <w:tcPr>
            <w:tcW w:w="2520" w:type="dxa"/>
            <w:vAlign w:val="bottom"/>
          </w:tcPr>
          <w:p w14:paraId="676DD7DD" w14:textId="77777777" w:rsidR="00C14824" w:rsidRPr="005B5482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noWrap/>
            <w:vAlign w:val="bottom"/>
          </w:tcPr>
          <w:p w14:paraId="7BFF2BFF" w14:textId="0E93975A" w:rsidR="00C14824" w:rsidRPr="005B5482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C57C8D" w:rsidRPr="005B5482"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</w:tr>
      <w:tr w:rsidR="00C14824" w:rsidRPr="005B5482" w14:paraId="19BABC99" w14:textId="77777777" w:rsidTr="00CD520C">
        <w:trPr>
          <w:cantSplit/>
          <w:trHeight w:val="286"/>
        </w:trPr>
        <w:tc>
          <w:tcPr>
            <w:tcW w:w="2520" w:type="dxa"/>
            <w:vAlign w:val="bottom"/>
          </w:tcPr>
          <w:p w14:paraId="6A6A84D9" w14:textId="77777777" w:rsidR="00C14824" w:rsidRPr="005B5482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13775E4A" w14:textId="77777777" w:rsidR="00C14824" w:rsidRPr="005B5482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52" w:type="dxa"/>
            <w:vAlign w:val="bottom"/>
          </w:tcPr>
          <w:p w14:paraId="6568EE1C" w14:textId="77777777" w:rsidR="00C14824" w:rsidRPr="005B5482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</w:t>
            </w:r>
          </w:p>
          <w:p w14:paraId="05838EFA" w14:textId="77777777" w:rsidR="00C14824" w:rsidRPr="005B5482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คงที่</w:t>
            </w:r>
          </w:p>
        </w:tc>
        <w:tc>
          <w:tcPr>
            <w:tcW w:w="1152" w:type="dxa"/>
            <w:noWrap/>
            <w:vAlign w:val="bottom"/>
          </w:tcPr>
          <w:p w14:paraId="2310C864" w14:textId="77777777" w:rsidR="00C14824" w:rsidRPr="005B5482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52" w:type="dxa"/>
            <w:noWrap/>
            <w:vAlign w:val="bottom"/>
          </w:tcPr>
          <w:p w14:paraId="55E46750" w14:textId="77777777" w:rsidR="00C14824" w:rsidRPr="005B5482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noWrap/>
            <w:vAlign w:val="bottom"/>
          </w:tcPr>
          <w:p w14:paraId="365C50BD" w14:textId="77777777" w:rsidR="00C14824" w:rsidRPr="005B5482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อัตราดอกเบี้ย</w:t>
            </w:r>
          </w:p>
          <w:p w14:paraId="0E9232FD" w14:textId="77777777" w:rsidR="00C14824" w:rsidRPr="005B5482" w:rsidRDefault="00C14824" w:rsidP="00CE5B5B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(ร้อยละต่อปี)</w:t>
            </w:r>
          </w:p>
        </w:tc>
      </w:tr>
      <w:tr w:rsidR="00C14824" w:rsidRPr="005B5482" w14:paraId="6D7E9057" w14:textId="77777777" w:rsidTr="00CD520C">
        <w:trPr>
          <w:cantSplit/>
          <w:trHeight w:val="286"/>
        </w:trPr>
        <w:tc>
          <w:tcPr>
            <w:tcW w:w="2520" w:type="dxa"/>
            <w:vAlign w:val="bottom"/>
          </w:tcPr>
          <w:p w14:paraId="2BE20543" w14:textId="74207565" w:rsidR="00C14824" w:rsidRPr="005B5482" w:rsidRDefault="00C14824" w:rsidP="00CE5B5B">
            <w:pPr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18F0A05A" w14:textId="77777777" w:rsidR="00C14824" w:rsidRPr="005B5482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2445B55" w14:textId="77777777" w:rsidR="00C14824" w:rsidRPr="005B5482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370C662" w14:textId="77777777" w:rsidR="00C14824" w:rsidRPr="005B5482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48779D21" w14:textId="77777777" w:rsidR="00C14824" w:rsidRPr="005B5482" w:rsidRDefault="00C14824" w:rsidP="00CE5B5B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2FD3DAD3" w14:textId="77777777" w:rsidR="00C14824" w:rsidRPr="005B5482" w:rsidRDefault="00C14824" w:rsidP="00CE5B5B">
            <w:pPr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EF6C8F" w:rsidRPr="005B5482" w14:paraId="4CF8908F" w14:textId="77777777" w:rsidTr="00CD520C">
        <w:trPr>
          <w:cantSplit/>
          <w:trHeight w:val="286"/>
        </w:trPr>
        <w:tc>
          <w:tcPr>
            <w:tcW w:w="2520" w:type="dxa"/>
          </w:tcPr>
          <w:p w14:paraId="2B744295" w14:textId="49CDDE23" w:rsidR="00EF6C8F" w:rsidRPr="009C5F30" w:rsidRDefault="00EF6C8F" w:rsidP="00EF6C8F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9C5F3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noWrap/>
            <w:vAlign w:val="bottom"/>
          </w:tcPr>
          <w:p w14:paraId="262B140A" w14:textId="77777777" w:rsidR="00EF6C8F" w:rsidRPr="009C5F30" w:rsidRDefault="00EF6C8F" w:rsidP="00EF6C8F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DAC892A" w14:textId="77777777" w:rsidR="00EF6C8F" w:rsidRPr="009C5F30" w:rsidRDefault="00EF6C8F" w:rsidP="00EF6C8F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3F16FFAD" w14:textId="77777777" w:rsidR="00EF6C8F" w:rsidRPr="009C5F30" w:rsidRDefault="00EF6C8F" w:rsidP="00EF6C8F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05B6D81" w14:textId="77777777" w:rsidR="00EF6C8F" w:rsidRPr="009C5F30" w:rsidRDefault="00EF6C8F" w:rsidP="00EF6C8F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E84F003" w14:textId="77777777" w:rsidR="00EF6C8F" w:rsidRPr="009C5F30" w:rsidRDefault="00EF6C8F" w:rsidP="00EF6C8F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844DA2" w:rsidRPr="005B5482" w14:paraId="3E4BE924" w14:textId="77777777" w:rsidTr="00CD520C">
        <w:trPr>
          <w:cantSplit/>
          <w:trHeight w:val="286"/>
        </w:trPr>
        <w:tc>
          <w:tcPr>
            <w:tcW w:w="2520" w:type="dxa"/>
          </w:tcPr>
          <w:p w14:paraId="76CEA652" w14:textId="79CFD0AF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noWrap/>
            <w:vAlign w:val="center"/>
          </w:tcPr>
          <w:p w14:paraId="70CF98F6" w14:textId="55EFD6CB" w:rsidR="00844DA2" w:rsidRPr="009C5F30" w:rsidRDefault="00056FB9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33,659</w:t>
            </w:r>
          </w:p>
        </w:tc>
        <w:tc>
          <w:tcPr>
            <w:tcW w:w="1152" w:type="dxa"/>
            <w:vAlign w:val="center"/>
          </w:tcPr>
          <w:p w14:paraId="672C1B43" w14:textId="7836A2F7" w:rsidR="00844DA2" w:rsidRPr="009C5F30" w:rsidRDefault="00056FB9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221EC9F6" w14:textId="2286AA28" w:rsidR="00844DA2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12369612" w14:textId="0F7C317F" w:rsidR="00844DA2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33,659</w:t>
            </w:r>
          </w:p>
        </w:tc>
        <w:tc>
          <w:tcPr>
            <w:tcW w:w="1152" w:type="dxa"/>
            <w:noWrap/>
            <w:vAlign w:val="center"/>
          </w:tcPr>
          <w:p w14:paraId="5327F0C0" w14:textId="5865FB66" w:rsidR="00844DA2" w:rsidRPr="009C5F30" w:rsidRDefault="00771EE9" w:rsidP="00844DA2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0.050 – 0.125</w:t>
            </w:r>
          </w:p>
        </w:tc>
      </w:tr>
      <w:tr w:rsidR="00844DA2" w:rsidRPr="005B5482" w14:paraId="0135B889" w14:textId="77777777" w:rsidTr="00CD520C">
        <w:trPr>
          <w:cantSplit/>
          <w:trHeight w:val="286"/>
        </w:trPr>
        <w:tc>
          <w:tcPr>
            <w:tcW w:w="2520" w:type="dxa"/>
          </w:tcPr>
          <w:p w14:paraId="7E7F39A4" w14:textId="29127D8C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71D33A04" w14:textId="6D101F15" w:rsidR="00844DA2" w:rsidRPr="009C5F30" w:rsidRDefault="00056FB9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4F65ABF4" w14:textId="24321B4A" w:rsidR="00844DA2" w:rsidRPr="009C5F30" w:rsidRDefault="00F562B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9,242</w:t>
            </w:r>
          </w:p>
        </w:tc>
        <w:tc>
          <w:tcPr>
            <w:tcW w:w="1152" w:type="dxa"/>
            <w:noWrap/>
            <w:vAlign w:val="center"/>
          </w:tcPr>
          <w:p w14:paraId="0A829D44" w14:textId="233A8D2F" w:rsidR="00844DA2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4FD7E336" w14:textId="3B82AADA" w:rsidR="00844DA2" w:rsidRPr="009C5F30" w:rsidRDefault="0096535C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9,242</w:t>
            </w:r>
          </w:p>
        </w:tc>
        <w:tc>
          <w:tcPr>
            <w:tcW w:w="1152" w:type="dxa"/>
            <w:noWrap/>
            <w:vAlign w:val="center"/>
          </w:tcPr>
          <w:p w14:paraId="28348096" w14:textId="527EDCB1" w:rsidR="00844DA2" w:rsidRPr="009C5F30" w:rsidRDefault="00771EE9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5.00 – 2</w:t>
            </w:r>
            <w:r w:rsidR="00A451DA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9C5F30">
              <w:rPr>
                <w:rFonts w:ascii="BrowalliaUPC" w:hAnsi="BrowalliaUPC" w:cs="BrowalliaUPC"/>
                <w:sz w:val="22"/>
                <w:szCs w:val="22"/>
              </w:rPr>
              <w:t>.</w:t>
            </w:r>
            <w:r w:rsidR="00A451DA">
              <w:rPr>
                <w:rFonts w:ascii="BrowalliaUPC" w:hAnsi="BrowalliaUPC" w:cs="BrowalliaUPC"/>
                <w:sz w:val="22"/>
                <w:szCs w:val="22"/>
              </w:rPr>
              <w:t>62</w:t>
            </w:r>
          </w:p>
        </w:tc>
      </w:tr>
      <w:tr w:rsidR="00844DA2" w:rsidRPr="005B5482" w14:paraId="61B827A6" w14:textId="77777777" w:rsidTr="00CD520C">
        <w:trPr>
          <w:cantSplit/>
          <w:trHeight w:val="286"/>
        </w:trPr>
        <w:tc>
          <w:tcPr>
            <w:tcW w:w="2520" w:type="dxa"/>
          </w:tcPr>
          <w:p w14:paraId="04F52289" w14:textId="60CD07F8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52" w:type="dxa"/>
            <w:noWrap/>
            <w:vAlign w:val="center"/>
          </w:tcPr>
          <w:p w14:paraId="4B3A8F2D" w14:textId="1E8553B4" w:rsidR="00844DA2" w:rsidRPr="009C5F30" w:rsidRDefault="00056FB9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20939988" w14:textId="314DB0F6" w:rsidR="00844DA2" w:rsidRPr="009C5F30" w:rsidRDefault="00F562B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4</w:t>
            </w:r>
          </w:p>
        </w:tc>
        <w:tc>
          <w:tcPr>
            <w:tcW w:w="1152" w:type="dxa"/>
            <w:noWrap/>
            <w:vAlign w:val="center"/>
          </w:tcPr>
          <w:p w14:paraId="5975CB60" w14:textId="1F1B45BC" w:rsidR="00844DA2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121,974</w:t>
            </w:r>
          </w:p>
        </w:tc>
        <w:tc>
          <w:tcPr>
            <w:tcW w:w="1152" w:type="dxa"/>
            <w:noWrap/>
            <w:vAlign w:val="center"/>
          </w:tcPr>
          <w:p w14:paraId="1707FAF8" w14:textId="704B1F23" w:rsidR="00844DA2" w:rsidRPr="009C5F30" w:rsidRDefault="0096535C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121,978</w:t>
            </w:r>
          </w:p>
        </w:tc>
        <w:tc>
          <w:tcPr>
            <w:tcW w:w="1152" w:type="dxa"/>
            <w:noWrap/>
            <w:vAlign w:val="center"/>
          </w:tcPr>
          <w:p w14:paraId="2833AE73" w14:textId="2AA7BE2E" w:rsidR="00844DA2" w:rsidRPr="009C5F30" w:rsidRDefault="00771EE9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0.15</w:t>
            </w:r>
          </w:p>
        </w:tc>
      </w:tr>
      <w:tr w:rsidR="00844DA2" w:rsidRPr="005B5482" w14:paraId="23A0BFA6" w14:textId="77777777" w:rsidTr="00CD520C">
        <w:trPr>
          <w:cantSplit/>
          <w:trHeight w:val="286"/>
        </w:trPr>
        <w:tc>
          <w:tcPr>
            <w:tcW w:w="2520" w:type="dxa"/>
          </w:tcPr>
          <w:p w14:paraId="70D5FC25" w14:textId="77777777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5C370669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5FDC46F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3365AB72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5E6EF513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61BCD0BD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844DA2" w:rsidRPr="005B5482" w14:paraId="79571A9F" w14:textId="77777777" w:rsidTr="00CD520C">
        <w:trPr>
          <w:cantSplit/>
          <w:trHeight w:val="286"/>
        </w:trPr>
        <w:tc>
          <w:tcPr>
            <w:tcW w:w="2520" w:type="dxa"/>
          </w:tcPr>
          <w:p w14:paraId="6A5E6509" w14:textId="629923FD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C5F3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52" w:type="dxa"/>
            <w:noWrap/>
            <w:vAlign w:val="bottom"/>
          </w:tcPr>
          <w:p w14:paraId="4257012E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ED525AB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212D06F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56D31ED2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C5238B9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844DA2" w:rsidRPr="005B5482" w14:paraId="49067B82" w14:textId="77777777" w:rsidTr="00CD520C">
        <w:trPr>
          <w:cantSplit/>
          <w:trHeight w:val="286"/>
        </w:trPr>
        <w:tc>
          <w:tcPr>
            <w:tcW w:w="2520" w:type="dxa"/>
          </w:tcPr>
          <w:p w14:paraId="49D11296" w14:textId="4E27EF60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</w:t>
            </w:r>
            <w:r w:rsidR="00E17B3A" w:rsidRPr="009C5F3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จากบุคคลอื่น</w:t>
            </w:r>
          </w:p>
        </w:tc>
        <w:tc>
          <w:tcPr>
            <w:tcW w:w="1152" w:type="dxa"/>
            <w:noWrap/>
            <w:vAlign w:val="center"/>
          </w:tcPr>
          <w:p w14:paraId="74C2DA82" w14:textId="7BE8E998" w:rsidR="00844DA2" w:rsidRPr="009C5F30" w:rsidRDefault="00056FB9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72459B25" w14:textId="785632E1" w:rsidR="00844DA2" w:rsidRPr="009C5F30" w:rsidRDefault="00F562B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1152" w:type="dxa"/>
            <w:noWrap/>
            <w:vAlign w:val="center"/>
          </w:tcPr>
          <w:p w14:paraId="735DC643" w14:textId="744F05C1" w:rsidR="00844DA2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F8BE0DD" w14:textId="087B1632" w:rsidR="00844DA2" w:rsidRPr="009C5F30" w:rsidRDefault="0096535C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1152" w:type="dxa"/>
            <w:noWrap/>
            <w:vAlign w:val="center"/>
          </w:tcPr>
          <w:p w14:paraId="643E671C" w14:textId="3BFDA9F5" w:rsidR="00844DA2" w:rsidRPr="009C5F30" w:rsidRDefault="00BC7091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14.00</w:t>
            </w:r>
          </w:p>
        </w:tc>
      </w:tr>
      <w:tr w:rsidR="00844DA2" w:rsidRPr="005B5482" w14:paraId="4AA1D094" w14:textId="77777777" w:rsidTr="00CD520C">
        <w:trPr>
          <w:cantSplit/>
          <w:trHeight w:val="286"/>
        </w:trPr>
        <w:tc>
          <w:tcPr>
            <w:tcW w:w="2520" w:type="dxa"/>
          </w:tcPr>
          <w:p w14:paraId="535306AD" w14:textId="03727A4C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9C5F3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noWrap/>
            <w:vAlign w:val="center"/>
          </w:tcPr>
          <w:p w14:paraId="3333ECF8" w14:textId="339B91F3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A16C2ED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06410054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06B63E28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187B3B62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844DA2" w:rsidRPr="005B5482" w14:paraId="5A18B2F2" w14:textId="77777777" w:rsidTr="00CD520C">
        <w:trPr>
          <w:cantSplit/>
          <w:trHeight w:val="286"/>
        </w:trPr>
        <w:tc>
          <w:tcPr>
            <w:tcW w:w="2520" w:type="dxa"/>
          </w:tcPr>
          <w:p w14:paraId="302F139C" w14:textId="37CFA8CF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- </w:t>
            </w:r>
            <w:r w:rsidRPr="009C5F3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19100C29" w14:textId="5873C078" w:rsidR="00844DA2" w:rsidRPr="009C5F30" w:rsidRDefault="00056FB9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17AF351F" w14:textId="10B09705" w:rsidR="00844DA2" w:rsidRPr="009C5F30" w:rsidRDefault="00F562B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37,015</w:t>
            </w:r>
          </w:p>
        </w:tc>
        <w:tc>
          <w:tcPr>
            <w:tcW w:w="1152" w:type="dxa"/>
            <w:noWrap/>
            <w:vAlign w:val="center"/>
          </w:tcPr>
          <w:p w14:paraId="3795B0E4" w14:textId="169CA065" w:rsidR="00844DA2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04AFF160" w14:textId="72D7C0EF" w:rsidR="00844DA2" w:rsidRPr="009C5F30" w:rsidRDefault="0096535C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37,015</w:t>
            </w:r>
          </w:p>
        </w:tc>
        <w:tc>
          <w:tcPr>
            <w:tcW w:w="1152" w:type="dxa"/>
            <w:noWrap/>
            <w:vAlign w:val="center"/>
          </w:tcPr>
          <w:p w14:paraId="6CCB9B7B" w14:textId="48FB8211" w:rsidR="00844DA2" w:rsidRPr="009C5F30" w:rsidRDefault="00BC7091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 xml:space="preserve">5.00 </w:t>
            </w:r>
            <w:r w:rsidR="00A75C31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9C5F30">
              <w:rPr>
                <w:rFonts w:ascii="BrowalliaUPC" w:hAnsi="BrowalliaUPC" w:cs="BrowalliaUPC"/>
                <w:sz w:val="22"/>
                <w:szCs w:val="22"/>
              </w:rPr>
              <w:t xml:space="preserve"> 6.00</w:t>
            </w:r>
          </w:p>
        </w:tc>
      </w:tr>
      <w:tr w:rsidR="00844DA2" w:rsidRPr="005B5482" w14:paraId="32579798" w14:textId="77777777" w:rsidTr="00CD520C">
        <w:trPr>
          <w:cantSplit/>
          <w:trHeight w:val="286"/>
        </w:trPr>
        <w:tc>
          <w:tcPr>
            <w:tcW w:w="2520" w:type="dxa"/>
          </w:tcPr>
          <w:p w14:paraId="633A061C" w14:textId="54BCB9C5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44093D28" w14:textId="6BABA9BC" w:rsidR="00844DA2" w:rsidRPr="009C5F30" w:rsidRDefault="00056FB9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317C1155" w14:textId="7526C3FB" w:rsidR="00844DA2" w:rsidRPr="009C5F30" w:rsidRDefault="00F562B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25,</w:t>
            </w:r>
            <w:r w:rsidR="00770BB0">
              <w:rPr>
                <w:rFonts w:ascii="BrowalliaUPC" w:hAnsi="BrowalliaUPC" w:cs="BrowalliaUPC"/>
                <w:sz w:val="22"/>
                <w:szCs w:val="22"/>
              </w:rPr>
              <w:t>800</w:t>
            </w:r>
          </w:p>
        </w:tc>
        <w:tc>
          <w:tcPr>
            <w:tcW w:w="1152" w:type="dxa"/>
            <w:noWrap/>
            <w:vAlign w:val="center"/>
          </w:tcPr>
          <w:p w14:paraId="7FB1AFA2" w14:textId="11C21018" w:rsidR="00844DA2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5EABDE2C" w14:textId="615B6681" w:rsidR="00844DA2" w:rsidRPr="009C5F30" w:rsidRDefault="0096535C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25,</w:t>
            </w:r>
            <w:r w:rsidR="009708CF">
              <w:rPr>
                <w:rFonts w:ascii="BrowalliaUPC" w:hAnsi="BrowalliaUPC" w:cs="BrowalliaUPC"/>
                <w:sz w:val="22"/>
                <w:szCs w:val="22"/>
              </w:rPr>
              <w:t>800</w:t>
            </w:r>
          </w:p>
        </w:tc>
        <w:tc>
          <w:tcPr>
            <w:tcW w:w="1152" w:type="dxa"/>
            <w:noWrap/>
            <w:vAlign w:val="center"/>
          </w:tcPr>
          <w:p w14:paraId="027735CC" w14:textId="12256E86" w:rsidR="00844DA2" w:rsidRPr="009C5F30" w:rsidRDefault="00BC7091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 xml:space="preserve">4.50 </w:t>
            </w:r>
            <w:r w:rsidR="009B0372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9C5F30">
              <w:rPr>
                <w:rFonts w:ascii="BrowalliaUPC" w:hAnsi="BrowalliaUPC" w:cs="BrowalliaUPC"/>
                <w:sz w:val="22"/>
                <w:szCs w:val="22"/>
              </w:rPr>
              <w:t xml:space="preserve"> 5.25</w:t>
            </w:r>
          </w:p>
        </w:tc>
      </w:tr>
      <w:tr w:rsidR="00844DA2" w:rsidRPr="005B5482" w14:paraId="611980AF" w14:textId="77777777" w:rsidTr="00CD520C">
        <w:trPr>
          <w:cantSplit/>
          <w:trHeight w:val="286"/>
        </w:trPr>
        <w:tc>
          <w:tcPr>
            <w:tcW w:w="2520" w:type="dxa"/>
            <w:vAlign w:val="center"/>
          </w:tcPr>
          <w:p w14:paraId="772B9855" w14:textId="24403E79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598EA596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E7FD9F5" w14:textId="50735E35" w:rsidR="00056FB9" w:rsidRPr="009C5F30" w:rsidRDefault="00056FB9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7D7B4A3E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9D96730" w14:textId="62718090" w:rsidR="00F562BE" w:rsidRPr="009C5F30" w:rsidRDefault="00F562B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60,807</w:t>
            </w:r>
          </w:p>
        </w:tc>
        <w:tc>
          <w:tcPr>
            <w:tcW w:w="1152" w:type="dxa"/>
            <w:noWrap/>
            <w:vAlign w:val="center"/>
          </w:tcPr>
          <w:p w14:paraId="061CB1CF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4589ED0" w14:textId="15DE089A" w:rsidR="00681D9A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2F106DAA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6D16D7F" w14:textId="273A9503" w:rsidR="0096535C" w:rsidRPr="009C5F30" w:rsidRDefault="0096535C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60,807</w:t>
            </w:r>
          </w:p>
        </w:tc>
        <w:tc>
          <w:tcPr>
            <w:tcW w:w="1152" w:type="dxa"/>
            <w:noWrap/>
            <w:vAlign w:val="center"/>
          </w:tcPr>
          <w:p w14:paraId="3B8CC4A4" w14:textId="77777777" w:rsidR="0073308E" w:rsidRDefault="0073308E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B629C79" w14:textId="461703C8" w:rsidR="00844DA2" w:rsidRPr="009C5F30" w:rsidRDefault="00BC7091" w:rsidP="00844DA2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 xml:space="preserve">MLR </w:t>
            </w:r>
            <w:r w:rsidR="009B0372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9C5F30">
              <w:rPr>
                <w:rFonts w:ascii="BrowalliaUPC" w:hAnsi="BrowalliaUPC" w:cs="BrowalliaUPC"/>
                <w:sz w:val="22"/>
                <w:szCs w:val="22"/>
              </w:rPr>
              <w:t xml:space="preserve"> 0.25</w:t>
            </w:r>
          </w:p>
        </w:tc>
      </w:tr>
      <w:tr w:rsidR="00844DA2" w:rsidRPr="005B5482" w14:paraId="3FDC4B48" w14:textId="77777777" w:rsidTr="00CD520C">
        <w:trPr>
          <w:cantSplit/>
          <w:trHeight w:val="286"/>
        </w:trPr>
        <w:tc>
          <w:tcPr>
            <w:tcW w:w="2520" w:type="dxa"/>
            <w:vAlign w:val="center"/>
          </w:tcPr>
          <w:p w14:paraId="2A6A924A" w14:textId="292CA65E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เงินกู้ยืมระยะยาวจากผู้ถือหุ้น</w:t>
            </w:r>
            <w:r w:rsidR="00754D55" w:rsidRPr="009C5F30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9C5F30">
              <w:rPr>
                <w:rFonts w:ascii="BrowalliaUPC" w:hAnsi="BrowalliaUPC" w:cs="BrowalliaUPC"/>
                <w:sz w:val="22"/>
                <w:szCs w:val="22"/>
                <w:cs/>
              </w:rPr>
              <w:t>และบุคคลอื่น</w:t>
            </w:r>
          </w:p>
        </w:tc>
        <w:tc>
          <w:tcPr>
            <w:tcW w:w="1152" w:type="dxa"/>
            <w:noWrap/>
            <w:vAlign w:val="center"/>
          </w:tcPr>
          <w:p w14:paraId="01421151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57AFD1E" w14:textId="5E9F01A7" w:rsidR="00056FB9" w:rsidRPr="009C5F30" w:rsidRDefault="00056FB9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2D5773DF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A4D58BD" w14:textId="3C7BDA49" w:rsidR="00F562BE" w:rsidRPr="009C5F30" w:rsidRDefault="00F562BE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182,</w:t>
            </w:r>
            <w:r w:rsidR="00681D9A" w:rsidRPr="009C5F30">
              <w:rPr>
                <w:rFonts w:ascii="BrowalliaUPC" w:hAnsi="BrowalliaUPC" w:cs="BrowalliaUPC"/>
                <w:sz w:val="22"/>
                <w:szCs w:val="22"/>
              </w:rPr>
              <w:t>478</w:t>
            </w:r>
          </w:p>
        </w:tc>
        <w:tc>
          <w:tcPr>
            <w:tcW w:w="1152" w:type="dxa"/>
            <w:noWrap/>
            <w:vAlign w:val="center"/>
          </w:tcPr>
          <w:p w14:paraId="5524DC71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45239A1" w14:textId="0229B7E5" w:rsidR="00681D9A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1F83DE30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179AFB4" w14:textId="193C0B52" w:rsidR="0096535C" w:rsidRPr="009C5F30" w:rsidRDefault="0096535C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182,478</w:t>
            </w:r>
          </w:p>
        </w:tc>
        <w:tc>
          <w:tcPr>
            <w:tcW w:w="1152" w:type="dxa"/>
            <w:noWrap/>
            <w:vAlign w:val="center"/>
          </w:tcPr>
          <w:p w14:paraId="7081F304" w14:textId="77777777" w:rsidR="0073308E" w:rsidRDefault="0073308E" w:rsidP="00844DA2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44565A8A" w14:textId="18AC4D18" w:rsidR="00844DA2" w:rsidRPr="009C5F30" w:rsidRDefault="00BC7091" w:rsidP="00844DA2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ML</w:t>
            </w:r>
            <w:r w:rsidR="002F6572" w:rsidRPr="009C5F30">
              <w:rPr>
                <w:rFonts w:ascii="BrowalliaUPC" w:hAnsi="BrowalliaUPC" w:cs="BrowalliaUPC"/>
                <w:sz w:val="22"/>
                <w:szCs w:val="22"/>
              </w:rPr>
              <w:t xml:space="preserve">R </w:t>
            </w:r>
            <w:r w:rsidR="009B0372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="002F6572" w:rsidRPr="009C5F30">
              <w:rPr>
                <w:rFonts w:ascii="BrowalliaUPC" w:hAnsi="BrowalliaUPC" w:cs="BrowalliaUPC"/>
                <w:sz w:val="22"/>
                <w:szCs w:val="22"/>
              </w:rPr>
              <w:t xml:space="preserve"> 0.25</w:t>
            </w:r>
          </w:p>
        </w:tc>
      </w:tr>
      <w:tr w:rsidR="00844DA2" w:rsidRPr="005B5482" w14:paraId="115DE46F" w14:textId="77777777" w:rsidTr="00CD520C">
        <w:trPr>
          <w:cantSplit/>
          <w:trHeight w:val="286"/>
        </w:trPr>
        <w:tc>
          <w:tcPr>
            <w:tcW w:w="2520" w:type="dxa"/>
            <w:vAlign w:val="center"/>
          </w:tcPr>
          <w:p w14:paraId="21AD9E06" w14:textId="15EFBD28" w:rsidR="00844DA2" w:rsidRPr="009C5F30" w:rsidRDefault="00844DA2" w:rsidP="00844DA2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highlight w:val="cyan"/>
                <w:cs/>
                <w:lang w:val="en-GB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หนี้สินจากภาระค้ำประกัน</w:t>
            </w:r>
            <w:r w:rsidR="00754D55" w:rsidRPr="009C5F30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9C5F30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เงินกู้ยืมของบริษัทอื่น</w:t>
            </w:r>
          </w:p>
        </w:tc>
        <w:tc>
          <w:tcPr>
            <w:tcW w:w="1152" w:type="dxa"/>
            <w:noWrap/>
            <w:vAlign w:val="center"/>
          </w:tcPr>
          <w:p w14:paraId="14547B7E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C94038E" w14:textId="08124DB2" w:rsidR="00056FB9" w:rsidRPr="009C5F30" w:rsidRDefault="00056FB9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0B618453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5591AFA" w14:textId="39657518" w:rsidR="00681D9A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50,2</w:t>
            </w:r>
            <w:r w:rsidR="008C21A3">
              <w:rPr>
                <w:rFonts w:ascii="BrowalliaUPC" w:hAnsi="BrowalliaUPC" w:cs="BrowalliaUPC"/>
                <w:sz w:val="22"/>
                <w:szCs w:val="22"/>
              </w:rPr>
              <w:t>89</w:t>
            </w:r>
          </w:p>
        </w:tc>
        <w:tc>
          <w:tcPr>
            <w:tcW w:w="1152" w:type="dxa"/>
            <w:noWrap/>
            <w:vAlign w:val="center"/>
          </w:tcPr>
          <w:p w14:paraId="7BAEEBD0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66CD217" w14:textId="00997F9B" w:rsidR="00681D9A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01EB4F28" w14:textId="77777777" w:rsidR="00844DA2" w:rsidRPr="009C5F30" w:rsidRDefault="00844DA2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47C4C480" w14:textId="7918322F" w:rsidR="0096535C" w:rsidRPr="009C5F30" w:rsidRDefault="0096535C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50,2</w:t>
            </w:r>
            <w:r w:rsidR="008C21A3">
              <w:rPr>
                <w:rFonts w:ascii="BrowalliaUPC" w:hAnsi="BrowalliaUPC" w:cs="BrowalliaUPC"/>
                <w:sz w:val="22"/>
                <w:szCs w:val="22"/>
              </w:rPr>
              <w:t>89</w:t>
            </w:r>
          </w:p>
        </w:tc>
        <w:tc>
          <w:tcPr>
            <w:tcW w:w="1152" w:type="dxa"/>
            <w:noWrap/>
            <w:vAlign w:val="center"/>
          </w:tcPr>
          <w:p w14:paraId="3B5CD805" w14:textId="77777777" w:rsidR="0073308E" w:rsidRDefault="0073308E" w:rsidP="00844DA2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2B33DFC" w14:textId="1CC48CDE" w:rsidR="00844DA2" w:rsidRPr="009C5F30" w:rsidRDefault="002F6572" w:rsidP="00844DA2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5.00</w:t>
            </w:r>
            <w:r w:rsidR="0073308E">
              <w:rPr>
                <w:rFonts w:ascii="BrowalliaUPC" w:hAnsi="BrowalliaUPC" w:cs="BrowalliaUPC"/>
                <w:sz w:val="22"/>
                <w:szCs w:val="22"/>
              </w:rPr>
              <w:t xml:space="preserve">, </w:t>
            </w:r>
            <w:r w:rsidRPr="009C5F30">
              <w:rPr>
                <w:rFonts w:ascii="BrowalliaUPC" w:hAnsi="BrowalliaUPC" w:cs="BrowalliaUPC"/>
                <w:sz w:val="22"/>
                <w:szCs w:val="22"/>
              </w:rPr>
              <w:t xml:space="preserve">15.00 </w:t>
            </w:r>
          </w:p>
        </w:tc>
      </w:tr>
      <w:tr w:rsidR="00844DA2" w:rsidRPr="005B5482" w14:paraId="5FD035FF" w14:textId="77777777" w:rsidTr="00CD520C">
        <w:trPr>
          <w:cantSplit/>
          <w:trHeight w:val="286"/>
        </w:trPr>
        <w:tc>
          <w:tcPr>
            <w:tcW w:w="2520" w:type="dxa"/>
            <w:vAlign w:val="center"/>
          </w:tcPr>
          <w:p w14:paraId="0140D942" w14:textId="12A52A4B" w:rsidR="00844DA2" w:rsidRPr="009C5F30" w:rsidRDefault="00844DA2" w:rsidP="00844DA2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noWrap/>
            <w:vAlign w:val="center"/>
          </w:tcPr>
          <w:p w14:paraId="2FDB731F" w14:textId="568645F5" w:rsidR="00844DA2" w:rsidRPr="009C5F30" w:rsidRDefault="00056FB9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38,073</w:t>
            </w:r>
          </w:p>
        </w:tc>
        <w:tc>
          <w:tcPr>
            <w:tcW w:w="1152" w:type="dxa"/>
            <w:vAlign w:val="center"/>
          </w:tcPr>
          <w:p w14:paraId="10DC444F" w14:textId="76A13BF9" w:rsidR="00844DA2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D3533B8" w14:textId="1BC1064C" w:rsidR="00844DA2" w:rsidRPr="009C5F30" w:rsidRDefault="00681D9A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2D0E1810" w14:textId="358D7141" w:rsidR="00844DA2" w:rsidRPr="009C5F30" w:rsidRDefault="0096535C" w:rsidP="00844DA2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>38,073</w:t>
            </w:r>
          </w:p>
        </w:tc>
        <w:tc>
          <w:tcPr>
            <w:tcW w:w="1152" w:type="dxa"/>
            <w:noWrap/>
            <w:vAlign w:val="center"/>
          </w:tcPr>
          <w:p w14:paraId="10BDE393" w14:textId="1251050E" w:rsidR="00844DA2" w:rsidRPr="009C5F30" w:rsidRDefault="002F6572" w:rsidP="00844DA2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9C5F30">
              <w:rPr>
                <w:rFonts w:ascii="BrowalliaUPC" w:hAnsi="BrowalliaUPC" w:cs="BrowalliaUPC"/>
                <w:sz w:val="22"/>
                <w:szCs w:val="22"/>
              </w:rPr>
              <w:t xml:space="preserve">MLR </w:t>
            </w:r>
            <w:r w:rsidR="009D6C8E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Pr="009C5F30">
              <w:rPr>
                <w:rFonts w:ascii="BrowalliaUPC" w:hAnsi="BrowalliaUPC" w:cs="BrowalliaUPC"/>
                <w:sz w:val="22"/>
                <w:szCs w:val="22"/>
              </w:rPr>
              <w:t xml:space="preserve"> 1.00</w:t>
            </w:r>
          </w:p>
        </w:tc>
      </w:tr>
    </w:tbl>
    <w:p w14:paraId="2B886692" w14:textId="77777777" w:rsidR="009B399F" w:rsidRDefault="009B399F">
      <w:pPr>
        <w:rPr>
          <w:rFonts w:ascii="BrowalliaUPC" w:hAnsi="BrowalliaUPC" w:cs="BrowalliaUPC"/>
          <w:sz w:val="28"/>
          <w:szCs w:val="28"/>
        </w:rPr>
      </w:pPr>
    </w:p>
    <w:p w14:paraId="2DC28847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735D69A6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798BF78F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1E93413A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5937288D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21EC870B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0D36D8C3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35C9C148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2350E344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2BED707D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7F1AF64C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4F665B9A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1B59CC87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55C15CDF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13BA4265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55954027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5A3D0231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522A8F5F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1A80045E" w14:textId="77777777" w:rsidR="00452B0F" w:rsidRDefault="00452B0F">
      <w:pPr>
        <w:rPr>
          <w:rFonts w:ascii="BrowalliaUPC" w:hAnsi="BrowalliaUPC" w:cs="BrowalliaUPC"/>
          <w:sz w:val="28"/>
          <w:szCs w:val="28"/>
        </w:rPr>
      </w:pPr>
    </w:p>
    <w:p w14:paraId="18B4067A" w14:textId="77777777" w:rsidR="00452B0F" w:rsidRPr="005B5482" w:rsidRDefault="00452B0F">
      <w:pPr>
        <w:rPr>
          <w:rFonts w:ascii="BrowalliaUPC" w:hAnsi="BrowalliaUPC" w:cs="BrowalliaUPC"/>
          <w:sz w:val="28"/>
          <w:szCs w:val="28"/>
        </w:rPr>
      </w:pPr>
    </w:p>
    <w:tbl>
      <w:tblPr>
        <w:tblW w:w="82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</w:tblGrid>
      <w:tr w:rsidR="00C57C8D" w:rsidRPr="005B5482" w14:paraId="6DA547A5" w14:textId="77777777" w:rsidTr="00CD1591">
        <w:trPr>
          <w:cantSplit/>
          <w:trHeight w:val="286"/>
        </w:trPr>
        <w:tc>
          <w:tcPr>
            <w:tcW w:w="2520" w:type="dxa"/>
            <w:vAlign w:val="bottom"/>
          </w:tcPr>
          <w:p w14:paraId="4C015E65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noWrap/>
          </w:tcPr>
          <w:p w14:paraId="6B8F25AD" w14:textId="77777777" w:rsidR="00C57C8D" w:rsidRPr="005B5482" w:rsidRDefault="00C57C8D" w:rsidP="00CD1591">
            <w:pPr>
              <w:pStyle w:val="Heading4"/>
              <w:framePr w:wrap="around"/>
              <w:ind w:left="-108" w:right="-49"/>
              <w:jc w:val="right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>(หน่วย : พันบาท)</w:t>
            </w:r>
          </w:p>
        </w:tc>
      </w:tr>
      <w:tr w:rsidR="00C57C8D" w:rsidRPr="005B5482" w14:paraId="727A6D2B" w14:textId="77777777" w:rsidTr="00CD1591">
        <w:trPr>
          <w:cantSplit/>
          <w:trHeight w:val="286"/>
        </w:trPr>
        <w:tc>
          <w:tcPr>
            <w:tcW w:w="2520" w:type="dxa"/>
            <w:vAlign w:val="bottom"/>
          </w:tcPr>
          <w:p w14:paraId="78BA710F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noWrap/>
            <w:vAlign w:val="bottom"/>
          </w:tcPr>
          <w:p w14:paraId="239050D9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C57C8D" w:rsidRPr="005B5482" w14:paraId="3EDB40A5" w14:textId="77777777" w:rsidTr="00CD1591">
        <w:trPr>
          <w:cantSplit/>
          <w:trHeight w:val="286"/>
        </w:trPr>
        <w:tc>
          <w:tcPr>
            <w:tcW w:w="2520" w:type="dxa"/>
            <w:vAlign w:val="bottom"/>
          </w:tcPr>
          <w:p w14:paraId="5DBB10BE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5760" w:type="dxa"/>
            <w:gridSpan w:val="5"/>
            <w:noWrap/>
            <w:vAlign w:val="bottom"/>
          </w:tcPr>
          <w:p w14:paraId="6C7E2841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</w:tr>
      <w:tr w:rsidR="00C57C8D" w:rsidRPr="005B5482" w14:paraId="74BCEEF0" w14:textId="77777777" w:rsidTr="00CD1591">
        <w:trPr>
          <w:cantSplit/>
          <w:trHeight w:val="286"/>
        </w:trPr>
        <w:tc>
          <w:tcPr>
            <w:tcW w:w="2520" w:type="dxa"/>
            <w:vAlign w:val="bottom"/>
          </w:tcPr>
          <w:p w14:paraId="7C4BDDAB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0583E043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มีอัตราดอกเบี้ยลอยตัว</w:t>
            </w:r>
          </w:p>
        </w:tc>
        <w:tc>
          <w:tcPr>
            <w:tcW w:w="1152" w:type="dxa"/>
            <w:vAlign w:val="bottom"/>
          </w:tcPr>
          <w:p w14:paraId="2F3F16A0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มีอัตราดอกเบี้ย</w:t>
            </w:r>
          </w:p>
          <w:p w14:paraId="2253B904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คงที่</w:t>
            </w:r>
          </w:p>
        </w:tc>
        <w:tc>
          <w:tcPr>
            <w:tcW w:w="1152" w:type="dxa"/>
            <w:noWrap/>
            <w:vAlign w:val="bottom"/>
          </w:tcPr>
          <w:p w14:paraId="00ED8D79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1152" w:type="dxa"/>
            <w:noWrap/>
            <w:vAlign w:val="bottom"/>
          </w:tcPr>
          <w:p w14:paraId="34590538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noWrap/>
            <w:vAlign w:val="bottom"/>
          </w:tcPr>
          <w:p w14:paraId="5629F9E7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อัตราดอกเบี้ย</w:t>
            </w:r>
          </w:p>
          <w:p w14:paraId="2364FFFA" w14:textId="77777777" w:rsidR="00C57C8D" w:rsidRPr="005B5482" w:rsidRDefault="00C57C8D" w:rsidP="00CD1591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(ร้อยละต่อปี)</w:t>
            </w:r>
          </w:p>
        </w:tc>
      </w:tr>
      <w:tr w:rsidR="00C57C8D" w:rsidRPr="005B5482" w14:paraId="7844A67F" w14:textId="77777777" w:rsidTr="00CD1591">
        <w:trPr>
          <w:cantSplit/>
          <w:trHeight w:val="286"/>
        </w:trPr>
        <w:tc>
          <w:tcPr>
            <w:tcW w:w="2520" w:type="dxa"/>
            <w:vAlign w:val="bottom"/>
          </w:tcPr>
          <w:p w14:paraId="0F275438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72D69287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CC02900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62F1A476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6B3F3D4C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741F852B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C57C8D" w:rsidRPr="005B5482" w14:paraId="1929CB37" w14:textId="77777777" w:rsidTr="00CD1591">
        <w:trPr>
          <w:cantSplit/>
          <w:trHeight w:val="286"/>
        </w:trPr>
        <w:tc>
          <w:tcPr>
            <w:tcW w:w="2520" w:type="dxa"/>
          </w:tcPr>
          <w:p w14:paraId="7CB45B48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noWrap/>
            <w:vAlign w:val="bottom"/>
          </w:tcPr>
          <w:p w14:paraId="2E1ED0D1" w14:textId="77777777" w:rsidR="00C57C8D" w:rsidRPr="005B5482" w:rsidRDefault="00C57C8D" w:rsidP="00CD1591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F3DBEE9" w14:textId="77777777" w:rsidR="00C57C8D" w:rsidRPr="005B5482" w:rsidRDefault="00C57C8D" w:rsidP="00CD1591">
            <w:pPr>
              <w:ind w:right="22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2ED1DA72" w14:textId="77777777" w:rsidR="00C57C8D" w:rsidRPr="005B5482" w:rsidRDefault="00C57C8D" w:rsidP="00CD1591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43B60D2C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3A242EF2" w14:textId="77777777" w:rsidR="00C57C8D" w:rsidRPr="005B5482" w:rsidRDefault="00C57C8D" w:rsidP="00CD1591">
            <w:pPr>
              <w:ind w:left="-18" w:righ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57C8D" w:rsidRPr="005B5482" w14:paraId="35DFD152" w14:textId="77777777" w:rsidTr="00CD1591">
        <w:trPr>
          <w:cantSplit/>
          <w:trHeight w:val="286"/>
        </w:trPr>
        <w:tc>
          <w:tcPr>
            <w:tcW w:w="2520" w:type="dxa"/>
          </w:tcPr>
          <w:p w14:paraId="7365B387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noWrap/>
            <w:vAlign w:val="center"/>
          </w:tcPr>
          <w:p w14:paraId="1FA524E0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142,878</w:t>
            </w:r>
          </w:p>
        </w:tc>
        <w:tc>
          <w:tcPr>
            <w:tcW w:w="1152" w:type="dxa"/>
            <w:vAlign w:val="center"/>
          </w:tcPr>
          <w:p w14:paraId="1D846F5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7CAFCE1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7F81593C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142,878</w:t>
            </w:r>
          </w:p>
        </w:tc>
        <w:tc>
          <w:tcPr>
            <w:tcW w:w="1152" w:type="dxa"/>
            <w:noWrap/>
            <w:vAlign w:val="center"/>
          </w:tcPr>
          <w:p w14:paraId="204944C4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0.125 - 0.90</w:t>
            </w:r>
          </w:p>
        </w:tc>
      </w:tr>
      <w:tr w:rsidR="00C57C8D" w:rsidRPr="005B5482" w14:paraId="199380A7" w14:textId="77777777" w:rsidTr="00CD1591">
        <w:trPr>
          <w:cantSplit/>
          <w:trHeight w:val="286"/>
        </w:trPr>
        <w:tc>
          <w:tcPr>
            <w:tcW w:w="2520" w:type="dxa"/>
          </w:tcPr>
          <w:p w14:paraId="666E0084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2516BDF8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748289CA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13,448</w:t>
            </w:r>
          </w:p>
        </w:tc>
        <w:tc>
          <w:tcPr>
            <w:tcW w:w="1152" w:type="dxa"/>
            <w:noWrap/>
            <w:vAlign w:val="center"/>
          </w:tcPr>
          <w:p w14:paraId="4EECFB26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746BC8E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13,448</w:t>
            </w:r>
          </w:p>
        </w:tc>
        <w:tc>
          <w:tcPr>
            <w:tcW w:w="1152" w:type="dxa"/>
            <w:noWrap/>
            <w:vAlign w:val="center"/>
          </w:tcPr>
          <w:p w14:paraId="6606450A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5.00 - 26.62</w:t>
            </w:r>
          </w:p>
        </w:tc>
      </w:tr>
      <w:tr w:rsidR="00C57C8D" w:rsidRPr="005B5482" w14:paraId="58833192" w14:textId="77777777" w:rsidTr="00CD1591">
        <w:trPr>
          <w:cantSplit/>
          <w:trHeight w:val="286"/>
        </w:trPr>
        <w:tc>
          <w:tcPr>
            <w:tcW w:w="2520" w:type="dxa"/>
          </w:tcPr>
          <w:p w14:paraId="4ABB4F59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52" w:type="dxa"/>
            <w:noWrap/>
            <w:vAlign w:val="center"/>
          </w:tcPr>
          <w:p w14:paraId="0EDFEA84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3F3493FC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4</w:t>
            </w:r>
          </w:p>
        </w:tc>
        <w:tc>
          <w:tcPr>
            <w:tcW w:w="1152" w:type="dxa"/>
            <w:noWrap/>
            <w:vAlign w:val="center"/>
          </w:tcPr>
          <w:p w14:paraId="5F1DEFB4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121,974</w:t>
            </w:r>
          </w:p>
        </w:tc>
        <w:tc>
          <w:tcPr>
            <w:tcW w:w="1152" w:type="dxa"/>
            <w:noWrap/>
            <w:vAlign w:val="center"/>
          </w:tcPr>
          <w:p w14:paraId="1A81BF5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121,978</w:t>
            </w:r>
          </w:p>
        </w:tc>
        <w:tc>
          <w:tcPr>
            <w:tcW w:w="1152" w:type="dxa"/>
            <w:noWrap/>
            <w:vAlign w:val="center"/>
          </w:tcPr>
          <w:p w14:paraId="7E95EBC7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0.15</w:t>
            </w:r>
          </w:p>
        </w:tc>
      </w:tr>
      <w:tr w:rsidR="00C57C8D" w:rsidRPr="005B5482" w14:paraId="7A891ABE" w14:textId="77777777" w:rsidTr="00CD1591">
        <w:trPr>
          <w:cantSplit/>
          <w:trHeight w:val="286"/>
        </w:trPr>
        <w:tc>
          <w:tcPr>
            <w:tcW w:w="2520" w:type="dxa"/>
          </w:tcPr>
          <w:p w14:paraId="3C1186AE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0768967C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261BB48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0A5AA7C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52E24E7C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4EE9CDCD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57C8D" w:rsidRPr="005B5482" w14:paraId="1A3618B4" w14:textId="77777777" w:rsidTr="00CD1591">
        <w:trPr>
          <w:cantSplit/>
          <w:trHeight w:val="286"/>
        </w:trPr>
        <w:tc>
          <w:tcPr>
            <w:tcW w:w="2520" w:type="dxa"/>
          </w:tcPr>
          <w:p w14:paraId="78D3F317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52" w:type="dxa"/>
            <w:noWrap/>
            <w:vAlign w:val="bottom"/>
          </w:tcPr>
          <w:p w14:paraId="7621B429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6097E03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3533E8F8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237D4E8F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bottom"/>
          </w:tcPr>
          <w:p w14:paraId="193B7CF9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57C8D" w:rsidRPr="005B5482" w14:paraId="3BF4452A" w14:textId="77777777" w:rsidTr="00CD1591">
        <w:trPr>
          <w:cantSplit/>
          <w:trHeight w:val="286"/>
        </w:trPr>
        <w:tc>
          <w:tcPr>
            <w:tcW w:w="2520" w:type="dxa"/>
          </w:tcPr>
          <w:p w14:paraId="285E665E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noWrap/>
            <w:vAlign w:val="center"/>
          </w:tcPr>
          <w:p w14:paraId="4889E7BC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6D8BEAFD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18,319</w:t>
            </w:r>
          </w:p>
        </w:tc>
        <w:tc>
          <w:tcPr>
            <w:tcW w:w="1152" w:type="dxa"/>
            <w:noWrap/>
            <w:vAlign w:val="center"/>
          </w:tcPr>
          <w:p w14:paraId="2BC2E7FE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F4ACD5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18,319</w:t>
            </w:r>
          </w:p>
        </w:tc>
        <w:tc>
          <w:tcPr>
            <w:tcW w:w="1152" w:type="dxa"/>
            <w:noWrap/>
            <w:vAlign w:val="center"/>
          </w:tcPr>
          <w:p w14:paraId="23B398A9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2.125 - 2.350</w:t>
            </w:r>
          </w:p>
        </w:tc>
      </w:tr>
      <w:tr w:rsidR="00C57C8D" w:rsidRPr="005B5482" w14:paraId="6C04E43D" w14:textId="77777777" w:rsidTr="00CD1591">
        <w:trPr>
          <w:cantSplit/>
          <w:trHeight w:val="286"/>
        </w:trPr>
        <w:tc>
          <w:tcPr>
            <w:tcW w:w="2520" w:type="dxa"/>
          </w:tcPr>
          <w:p w14:paraId="250E37D2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เงินกู้ยืมระยะสั้นและดอกเบี้ยค้างจ่าย</w:t>
            </w: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noWrap/>
            <w:vAlign w:val="center"/>
          </w:tcPr>
          <w:p w14:paraId="2D804BC8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DE7FEFD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382E06C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58C5E198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52" w:type="dxa"/>
            <w:noWrap/>
            <w:vAlign w:val="center"/>
          </w:tcPr>
          <w:p w14:paraId="3A6C68FF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57C8D" w:rsidRPr="005B5482" w14:paraId="4D26E552" w14:textId="77777777" w:rsidTr="00CD1591">
        <w:trPr>
          <w:cantSplit/>
          <w:trHeight w:val="286"/>
        </w:trPr>
        <w:tc>
          <w:tcPr>
            <w:tcW w:w="2520" w:type="dxa"/>
          </w:tcPr>
          <w:p w14:paraId="12B4DDB1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- </w:t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3FA98793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65C2D5B0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35,887</w:t>
            </w:r>
          </w:p>
        </w:tc>
        <w:tc>
          <w:tcPr>
            <w:tcW w:w="1152" w:type="dxa"/>
            <w:noWrap/>
            <w:vAlign w:val="center"/>
          </w:tcPr>
          <w:p w14:paraId="7E8C9F1E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73C14E76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35,887</w:t>
            </w:r>
          </w:p>
        </w:tc>
        <w:tc>
          <w:tcPr>
            <w:tcW w:w="1152" w:type="dxa"/>
            <w:noWrap/>
            <w:vAlign w:val="center"/>
          </w:tcPr>
          <w:p w14:paraId="59EBFBC7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5.00 - 6.00</w:t>
            </w:r>
          </w:p>
        </w:tc>
      </w:tr>
      <w:tr w:rsidR="00C57C8D" w:rsidRPr="005B5482" w14:paraId="0F1382BE" w14:textId="77777777" w:rsidTr="00CD1591">
        <w:trPr>
          <w:cantSplit/>
          <w:trHeight w:val="286"/>
        </w:trPr>
        <w:tc>
          <w:tcPr>
            <w:tcW w:w="2520" w:type="dxa"/>
          </w:tcPr>
          <w:p w14:paraId="6838676F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noWrap/>
            <w:vAlign w:val="center"/>
          </w:tcPr>
          <w:p w14:paraId="56E4F5B3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28B2AED8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32,933</w:t>
            </w:r>
          </w:p>
        </w:tc>
        <w:tc>
          <w:tcPr>
            <w:tcW w:w="1152" w:type="dxa"/>
            <w:noWrap/>
            <w:vAlign w:val="center"/>
          </w:tcPr>
          <w:p w14:paraId="69EA4DA3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5CB156C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32,933</w:t>
            </w:r>
          </w:p>
        </w:tc>
        <w:tc>
          <w:tcPr>
            <w:tcW w:w="1152" w:type="dxa"/>
            <w:noWrap/>
            <w:vAlign w:val="center"/>
          </w:tcPr>
          <w:p w14:paraId="1A5A2393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4.50 - 5.25</w:t>
            </w:r>
          </w:p>
        </w:tc>
      </w:tr>
      <w:tr w:rsidR="00C57C8D" w:rsidRPr="005B5482" w14:paraId="16359E4D" w14:textId="77777777" w:rsidTr="00CD1591">
        <w:trPr>
          <w:cantSplit/>
          <w:trHeight w:val="286"/>
        </w:trPr>
        <w:tc>
          <w:tcPr>
            <w:tcW w:w="2520" w:type="dxa"/>
            <w:vAlign w:val="center"/>
          </w:tcPr>
          <w:p w14:paraId="7A8B594F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152" w:type="dxa"/>
            <w:noWrap/>
            <w:vAlign w:val="center"/>
          </w:tcPr>
          <w:p w14:paraId="4EEE24EF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210BBAC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64,795</w:t>
            </w:r>
          </w:p>
        </w:tc>
        <w:tc>
          <w:tcPr>
            <w:tcW w:w="1152" w:type="dxa"/>
            <w:noWrap/>
            <w:vAlign w:val="center"/>
          </w:tcPr>
          <w:p w14:paraId="5A08D827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2059400A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64,795</w:t>
            </w:r>
          </w:p>
        </w:tc>
        <w:tc>
          <w:tcPr>
            <w:tcW w:w="1152" w:type="dxa"/>
            <w:noWrap/>
            <w:vAlign w:val="center"/>
          </w:tcPr>
          <w:p w14:paraId="1AFA7A6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C57C8D" w:rsidRPr="005B5482" w14:paraId="48E24550" w14:textId="77777777" w:rsidTr="00CD1591">
        <w:trPr>
          <w:cantSplit/>
          <w:trHeight w:val="286"/>
        </w:trPr>
        <w:tc>
          <w:tcPr>
            <w:tcW w:w="2520" w:type="dxa"/>
            <w:vAlign w:val="center"/>
          </w:tcPr>
          <w:p w14:paraId="2206B941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เงินกู้ยืมระยะยาวจากผู้ถือหุ้น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และบุคคลอื่น</w:t>
            </w:r>
          </w:p>
        </w:tc>
        <w:tc>
          <w:tcPr>
            <w:tcW w:w="1152" w:type="dxa"/>
            <w:noWrap/>
            <w:vAlign w:val="center"/>
          </w:tcPr>
          <w:p w14:paraId="76FDBED0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7F8E2759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194,430</w:t>
            </w:r>
          </w:p>
        </w:tc>
        <w:tc>
          <w:tcPr>
            <w:tcW w:w="1152" w:type="dxa"/>
            <w:noWrap/>
            <w:vAlign w:val="center"/>
          </w:tcPr>
          <w:p w14:paraId="0B886FD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0C37D50A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194,430</w:t>
            </w:r>
          </w:p>
        </w:tc>
        <w:tc>
          <w:tcPr>
            <w:tcW w:w="1152" w:type="dxa"/>
            <w:noWrap/>
            <w:vAlign w:val="center"/>
          </w:tcPr>
          <w:p w14:paraId="54F4A81D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MLR - 0.25</w:t>
            </w:r>
          </w:p>
        </w:tc>
      </w:tr>
      <w:tr w:rsidR="00C57C8D" w:rsidRPr="005B5482" w14:paraId="648FE2EA" w14:textId="77777777" w:rsidTr="00CD1591">
        <w:trPr>
          <w:cantSplit/>
          <w:trHeight w:val="286"/>
        </w:trPr>
        <w:tc>
          <w:tcPr>
            <w:tcW w:w="2520" w:type="dxa"/>
            <w:vAlign w:val="center"/>
          </w:tcPr>
          <w:p w14:paraId="2B89F3AB" w14:textId="77777777" w:rsidR="00C57C8D" w:rsidRPr="005B5482" w:rsidRDefault="00C57C8D" w:rsidP="00CD1591">
            <w:pPr>
              <w:ind w:left="175" w:hanging="175"/>
              <w:rPr>
                <w:rFonts w:ascii="BrowalliaUPC" w:hAnsi="BrowalliaUPC" w:cs="BrowalliaUPC"/>
                <w:sz w:val="22"/>
                <w:szCs w:val="22"/>
                <w:highlight w:val="cyan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หนี้สินจากภาระค้ำประกัน</w:t>
            </w:r>
            <w:r w:rsidRPr="005B5482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เงินกู้ยืมของบริษัทอื่น</w:t>
            </w:r>
          </w:p>
        </w:tc>
        <w:tc>
          <w:tcPr>
            <w:tcW w:w="1152" w:type="dxa"/>
            <w:noWrap/>
            <w:vAlign w:val="center"/>
          </w:tcPr>
          <w:p w14:paraId="6655A649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ED91D13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center"/>
          </w:tcPr>
          <w:p w14:paraId="6A3D6AF2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13CA84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90,962</w:t>
            </w:r>
          </w:p>
        </w:tc>
        <w:tc>
          <w:tcPr>
            <w:tcW w:w="1152" w:type="dxa"/>
            <w:noWrap/>
            <w:vAlign w:val="center"/>
          </w:tcPr>
          <w:p w14:paraId="1F11320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1B99FF1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7939D97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B594A7B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90,962</w:t>
            </w:r>
          </w:p>
        </w:tc>
        <w:tc>
          <w:tcPr>
            <w:tcW w:w="1152" w:type="dxa"/>
            <w:noWrap/>
            <w:vAlign w:val="center"/>
          </w:tcPr>
          <w:p w14:paraId="6B8B21D4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39DB75A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5.00, 15.00</w:t>
            </w:r>
          </w:p>
        </w:tc>
      </w:tr>
      <w:tr w:rsidR="00C57C8D" w:rsidRPr="005B5482" w14:paraId="3DBB322C" w14:textId="77777777" w:rsidTr="00CD1591">
        <w:trPr>
          <w:cantSplit/>
          <w:trHeight w:val="286"/>
        </w:trPr>
        <w:tc>
          <w:tcPr>
            <w:tcW w:w="2520" w:type="dxa"/>
            <w:vAlign w:val="center"/>
          </w:tcPr>
          <w:p w14:paraId="7F01286F" w14:textId="77777777" w:rsidR="00C57C8D" w:rsidRPr="005B5482" w:rsidRDefault="00C57C8D" w:rsidP="00CD1591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noWrap/>
            <w:vAlign w:val="center"/>
          </w:tcPr>
          <w:p w14:paraId="6A792D12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100,473</w:t>
            </w:r>
          </w:p>
        </w:tc>
        <w:tc>
          <w:tcPr>
            <w:tcW w:w="1152" w:type="dxa"/>
            <w:vAlign w:val="center"/>
          </w:tcPr>
          <w:p w14:paraId="45C30A6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66728C0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52" w:type="dxa"/>
            <w:noWrap/>
            <w:vAlign w:val="center"/>
          </w:tcPr>
          <w:p w14:paraId="53729905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100,473</w:t>
            </w:r>
          </w:p>
        </w:tc>
        <w:tc>
          <w:tcPr>
            <w:tcW w:w="1152" w:type="dxa"/>
            <w:noWrap/>
            <w:vAlign w:val="center"/>
          </w:tcPr>
          <w:p w14:paraId="6E6542A9" w14:textId="77777777" w:rsidR="00C57C8D" w:rsidRPr="005B5482" w:rsidRDefault="00C57C8D" w:rsidP="00CD1591">
            <w:pPr>
              <w:tabs>
                <w:tab w:val="clear" w:pos="907"/>
                <w:tab w:val="left" w:pos="1051"/>
              </w:tabs>
              <w:spacing w:line="240" w:lineRule="auto"/>
              <w:ind w:left="-18" w:firstLine="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B5482">
              <w:rPr>
                <w:rFonts w:ascii="BrowalliaUPC" w:hAnsi="BrowalliaUPC" w:cs="BrowalliaUPC"/>
                <w:sz w:val="22"/>
                <w:szCs w:val="22"/>
              </w:rPr>
              <w:t>MLR - 1.00</w:t>
            </w:r>
          </w:p>
        </w:tc>
      </w:tr>
    </w:tbl>
    <w:p w14:paraId="20A60015" w14:textId="77777777" w:rsidR="009B399F" w:rsidRPr="005B5482" w:rsidRDefault="009B399F">
      <w:pPr>
        <w:rPr>
          <w:rFonts w:ascii="BrowalliaUPC" w:hAnsi="BrowalliaUPC" w:cs="BrowalliaUPC"/>
          <w:sz w:val="28"/>
          <w:szCs w:val="28"/>
          <w:cs/>
        </w:rPr>
      </w:pPr>
    </w:p>
    <w:p w14:paraId="52737C8D" w14:textId="77777777" w:rsidR="00CB455C" w:rsidRPr="005B5482" w:rsidRDefault="00CB455C" w:rsidP="00CB455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การจัดการความเสี่ยงในส่วนของทุน</w:t>
      </w:r>
    </w:p>
    <w:p w14:paraId="337DFBE6" w14:textId="77777777" w:rsidR="00CB455C" w:rsidRPr="005B5482" w:rsidRDefault="00CB455C" w:rsidP="00CB455C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33575C2" w14:textId="77777777" w:rsidR="00CB455C" w:rsidRPr="005B5482" w:rsidRDefault="00CB455C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094D6702" w14:textId="77777777" w:rsidR="00DD1536" w:rsidRPr="005B5482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277C28A0" w14:textId="77777777" w:rsidR="00DD1536" w:rsidRPr="005B5482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6FFC2F01" w14:textId="77777777" w:rsidR="00DD1536" w:rsidRPr="005B5482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0E164EE0" w14:textId="77777777" w:rsidR="00DD1536" w:rsidRPr="005B5482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1424783D" w14:textId="77777777" w:rsidR="00DD1536" w:rsidRPr="005B5482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764F6557" w14:textId="77777777" w:rsidR="00DD1536" w:rsidRPr="005B5482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2B63259A" w14:textId="77777777" w:rsidR="00DD1536" w:rsidRPr="005B5482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2B16309D" w14:textId="77777777" w:rsidR="00DD1536" w:rsidRPr="005B5482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6327D70E" w14:textId="77777777" w:rsidR="00DD1536" w:rsidRPr="005B5482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566199B0" w14:textId="77777777" w:rsidR="00DD1536" w:rsidRPr="005B5482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2EB03535" w14:textId="77777777" w:rsidR="009B2327" w:rsidRPr="005B5482" w:rsidRDefault="009B2327" w:rsidP="00C0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highlight w:val="magenta"/>
          <w:cs/>
        </w:rPr>
      </w:pPr>
    </w:p>
    <w:p w14:paraId="6D723FC8" w14:textId="77777777" w:rsidR="00CB455C" w:rsidRPr="005B5482" w:rsidRDefault="00CB455C" w:rsidP="00CB455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D085039" w14:textId="77777777" w:rsidR="000852DB" w:rsidRPr="005B5482" w:rsidRDefault="00085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  <w:sectPr w:rsidR="000852DB" w:rsidRPr="005B5482" w:rsidSect="006F4F3A">
          <w:footerReference w:type="default" r:id="rId15"/>
          <w:pgSz w:w="11909" w:h="16834" w:code="9"/>
          <w:pgMar w:top="1530" w:right="994" w:bottom="1259" w:left="1531" w:header="720" w:footer="459" w:gutter="0"/>
          <w:cols w:space="720"/>
          <w:docGrid w:linePitch="245"/>
        </w:sectPr>
      </w:pPr>
    </w:p>
    <w:p w14:paraId="51371C55" w14:textId="167FBC45" w:rsidR="00CB455C" w:rsidRDefault="008B68C4" w:rsidP="00923F4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กา</w:t>
      </w:r>
      <w:r w:rsidR="00CB455C" w:rsidRPr="005B5482">
        <w:rPr>
          <w:rFonts w:ascii="BrowalliaUPC" w:hAnsi="BrowalliaUPC" w:cs="BrowalliaUPC"/>
          <w:b/>
          <w:bCs/>
          <w:sz w:val="28"/>
          <w:szCs w:val="28"/>
          <w:cs/>
        </w:rPr>
        <w:t>รปรับกระทบหนี้สินที่เกิดขึ้นจากกิจกรรมจัดหาเงิน</w:t>
      </w:r>
    </w:p>
    <w:p w14:paraId="44F1EC2A" w14:textId="77777777" w:rsidR="00A23B3D" w:rsidRPr="00A23B3D" w:rsidRDefault="00A23B3D" w:rsidP="00A23B3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12"/>
          <w:szCs w:val="12"/>
        </w:rPr>
      </w:pPr>
    </w:p>
    <w:p w14:paraId="16782C3A" w14:textId="6C22A301" w:rsidR="00CB455C" w:rsidRDefault="00CB455C" w:rsidP="00A23B3D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การเปลี่ยนแปลงต่อหนี้สินที่เกิดขึ้นจากกิจกรรมจัดหาเงินของกลุ่มบริษัท มีดังนี้</w:t>
      </w:r>
    </w:p>
    <w:p w14:paraId="10AF40A0" w14:textId="77777777" w:rsidR="00A23B3D" w:rsidRPr="00A23B3D" w:rsidRDefault="00A23B3D" w:rsidP="00A23B3D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12"/>
          <w:szCs w:val="12"/>
        </w:rPr>
      </w:pPr>
    </w:p>
    <w:tbl>
      <w:tblPr>
        <w:tblStyle w:val="TableGrid"/>
        <w:tblW w:w="145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096"/>
        <w:gridCol w:w="261"/>
        <w:gridCol w:w="1003"/>
        <w:gridCol w:w="261"/>
        <w:gridCol w:w="1027"/>
        <w:gridCol w:w="261"/>
        <w:gridCol w:w="1032"/>
        <w:gridCol w:w="261"/>
        <w:gridCol w:w="1165"/>
        <w:gridCol w:w="261"/>
        <w:gridCol w:w="1138"/>
        <w:gridCol w:w="261"/>
        <w:gridCol w:w="1187"/>
        <w:gridCol w:w="261"/>
        <w:gridCol w:w="1077"/>
        <w:gridCol w:w="261"/>
        <w:gridCol w:w="1073"/>
      </w:tblGrid>
      <w:tr w:rsidR="00913B91" w:rsidRPr="005B5482" w14:paraId="70D821CD" w14:textId="77777777" w:rsidTr="00494F2A">
        <w:trPr>
          <w:tblHeader/>
        </w:trPr>
        <w:tc>
          <w:tcPr>
            <w:tcW w:w="2694" w:type="dxa"/>
          </w:tcPr>
          <w:p w14:paraId="1B456EEF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86" w:type="dxa"/>
            <w:gridSpan w:val="17"/>
          </w:tcPr>
          <w:p w14:paraId="51BD93B3" w14:textId="2D1D8DD0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หน่วย</w:t>
            </w:r>
            <w:r w:rsidRPr="005B5482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พันบาท</w:t>
            </w:r>
            <w:r w:rsidRPr="005B5482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</w:tr>
      <w:tr w:rsidR="00913B91" w:rsidRPr="005B5482" w14:paraId="075754A8" w14:textId="77777777" w:rsidTr="00494F2A">
        <w:trPr>
          <w:tblHeader/>
        </w:trPr>
        <w:tc>
          <w:tcPr>
            <w:tcW w:w="2694" w:type="dxa"/>
          </w:tcPr>
          <w:p w14:paraId="2E95A544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86" w:type="dxa"/>
            <w:gridSpan w:val="17"/>
          </w:tcPr>
          <w:p w14:paraId="3DF1FBD8" w14:textId="10E487DF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913B91" w:rsidRPr="005B5482" w14:paraId="2B5F98EB" w14:textId="77777777" w:rsidTr="00C64E44">
        <w:trPr>
          <w:tblHeader/>
        </w:trPr>
        <w:tc>
          <w:tcPr>
            <w:tcW w:w="2694" w:type="dxa"/>
          </w:tcPr>
          <w:p w14:paraId="3C575393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D2DFE1F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687AF5A7" w14:textId="75D59C6B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หนี้สินตามสัญญา</w:t>
            </w:r>
            <w:r w:rsidR="001A500C"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502EF463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3462694F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E6ED264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A263D" w14:textId="7E9B0CC2" w:rsidR="00E35AF5" w:rsidRPr="005B5482" w:rsidRDefault="00C64E44" w:rsidP="00C64E44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เงินกู้ยืมระยะสั้นจากบุคคอื่น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AE9B8D2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13640EC8" w14:textId="1C091C21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097D4DE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5DB81D0D" w14:textId="31C6E1B6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39C6312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9C98486" w14:textId="29D3ADBF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FA7F94D" w14:textId="38BB7021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951D0E4" w14:textId="3856A5AF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C81462B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82D064F" w14:textId="16EB50B1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E000812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5BCE03B1" w14:textId="1B476BD2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9707C3D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B5AF46C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</w:tr>
      <w:tr w:rsidR="00913B91" w:rsidRPr="005B5482" w14:paraId="03CCF490" w14:textId="77777777" w:rsidTr="00494F2A">
        <w:trPr>
          <w:tblHeader/>
        </w:trPr>
        <w:tc>
          <w:tcPr>
            <w:tcW w:w="2694" w:type="dxa"/>
          </w:tcPr>
          <w:p w14:paraId="0D7A465E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6EA3335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01BB2E6E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4F0F1F4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A7ED5C4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EDB8C8B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7ABA4F9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EE4B8F9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7992477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</w:tcPr>
          <w:p w14:paraId="149FD03A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1B277DA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</w:tcPr>
          <w:p w14:paraId="74064994" w14:textId="6C05B30A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408A2A2" w14:textId="6E2A9E42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C1081D0" w14:textId="14405BA6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8AD949A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F9956B0" w14:textId="4EAFC88C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E93C26F" w14:textId="77777777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3918B462" w14:textId="0D674A22" w:rsidR="00E35AF5" w:rsidRPr="005B5482" w:rsidRDefault="00E35AF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07AC72C3" w14:textId="77777777" w:rsidTr="00494F2A">
        <w:tc>
          <w:tcPr>
            <w:tcW w:w="2694" w:type="dxa"/>
          </w:tcPr>
          <w:p w14:paraId="68CEED6F" w14:textId="53C2AED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6577B335" w14:textId="0431C4AA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 xml:space="preserve">41,106 </w:t>
            </w:r>
          </w:p>
        </w:tc>
        <w:tc>
          <w:tcPr>
            <w:tcW w:w="261" w:type="dxa"/>
            <w:vAlign w:val="center"/>
          </w:tcPr>
          <w:p w14:paraId="3C22EA12" w14:textId="0452570C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227A8B02" w14:textId="65E21E0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 xml:space="preserve">100,432 </w:t>
            </w:r>
          </w:p>
        </w:tc>
        <w:tc>
          <w:tcPr>
            <w:tcW w:w="261" w:type="dxa"/>
            <w:vAlign w:val="center"/>
          </w:tcPr>
          <w:p w14:paraId="523396BB" w14:textId="2EA7EFD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202A56F5" w14:textId="7BA9663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1356B260" w14:textId="2CC26A80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0005B74A" w14:textId="397C7E5A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 xml:space="preserve">25,000 </w:t>
            </w:r>
          </w:p>
        </w:tc>
        <w:tc>
          <w:tcPr>
            <w:tcW w:w="261" w:type="dxa"/>
            <w:vAlign w:val="center"/>
          </w:tcPr>
          <w:p w14:paraId="76553E03" w14:textId="780811F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3277FABE" w14:textId="68A637AD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 xml:space="preserve">80,759 </w:t>
            </w:r>
          </w:p>
        </w:tc>
        <w:tc>
          <w:tcPr>
            <w:tcW w:w="261" w:type="dxa"/>
            <w:vAlign w:val="center"/>
          </w:tcPr>
          <w:p w14:paraId="7FC39F52" w14:textId="4BB2C6E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4A9B5F65" w14:textId="2486858F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 xml:space="preserve">242,286 </w:t>
            </w:r>
          </w:p>
        </w:tc>
        <w:tc>
          <w:tcPr>
            <w:tcW w:w="261" w:type="dxa"/>
            <w:vAlign w:val="center"/>
          </w:tcPr>
          <w:p w14:paraId="549DFD3D" w14:textId="57BE846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21229B63" w14:textId="42EA723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 xml:space="preserve">123,800 </w:t>
            </w:r>
          </w:p>
        </w:tc>
        <w:tc>
          <w:tcPr>
            <w:tcW w:w="261" w:type="dxa"/>
            <w:vAlign w:val="center"/>
          </w:tcPr>
          <w:p w14:paraId="3D6F809F" w14:textId="372D233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4D7E3483" w14:textId="59ACD064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 xml:space="preserve">162,873 </w:t>
            </w:r>
          </w:p>
        </w:tc>
        <w:tc>
          <w:tcPr>
            <w:tcW w:w="261" w:type="dxa"/>
            <w:vAlign w:val="center"/>
          </w:tcPr>
          <w:p w14:paraId="551CDF40" w14:textId="55C37D3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3F38F8C5" w14:textId="47A8A97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 xml:space="preserve">776,256 </w:t>
            </w:r>
          </w:p>
        </w:tc>
      </w:tr>
      <w:tr w:rsidR="00327ABA" w:rsidRPr="005B5482" w14:paraId="31D20183" w14:textId="77777777" w:rsidTr="00494F2A">
        <w:tc>
          <w:tcPr>
            <w:tcW w:w="2694" w:type="dxa"/>
          </w:tcPr>
          <w:p w14:paraId="7DBB6A7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9F07050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811642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E3B599A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5E915F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9FCF80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8C4071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4350384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78B9D2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4B4570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E5F9B7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3D17A0D" w14:textId="3CCE38A3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FA0189C" w14:textId="2F5610D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73867086" w14:textId="2EC1E5F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DFE49D1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58AC213" w14:textId="69FB6FD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0AD7190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2181B09" w14:textId="3B15716F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47AA96E0" w14:textId="77777777" w:rsidTr="00494F2A">
        <w:tc>
          <w:tcPr>
            <w:tcW w:w="2694" w:type="dxa"/>
          </w:tcPr>
          <w:p w14:paraId="77091569" w14:textId="469C6095" w:rsidR="00327ABA" w:rsidRPr="00224845" w:rsidRDefault="00327ABA" w:rsidP="00327ABA">
            <w:pPr>
              <w:tabs>
                <w:tab w:val="clear" w:pos="227"/>
                <w:tab w:val="clear" w:pos="454"/>
                <w:tab w:val="left" w:pos="2085"/>
                <w:tab w:val="right" w:pos="7280"/>
                <w:tab w:val="right" w:pos="8540"/>
              </w:tabs>
              <w:spacing w:line="240" w:lineRule="auto"/>
              <w:ind w:right="-112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bottom"/>
          </w:tcPr>
          <w:p w14:paraId="32874F30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0BF5A99A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6A781F2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D5033CD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28DFF30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27B05D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349B1E8F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DF0228D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2B5BF55A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2D485EF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ED54737" w14:textId="7BED1F3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D616728" w14:textId="61199E2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6F91C7F" w14:textId="0BC4F11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2F97DCF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A3CB74E" w14:textId="77CA9D1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23A754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406A4374" w14:textId="7F49C55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45EFD14E" w14:textId="77777777" w:rsidTr="009A5177">
        <w:tc>
          <w:tcPr>
            <w:tcW w:w="2694" w:type="dxa"/>
          </w:tcPr>
          <w:p w14:paraId="766AF221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7FD7C542" w14:textId="7925EA4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(9,352)</w:t>
            </w:r>
          </w:p>
        </w:tc>
        <w:tc>
          <w:tcPr>
            <w:tcW w:w="261" w:type="dxa"/>
            <w:vAlign w:val="center"/>
          </w:tcPr>
          <w:p w14:paraId="13B77D20" w14:textId="794BE76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0147E9C1" w14:textId="3E98C24A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(235,720)</w:t>
            </w:r>
          </w:p>
        </w:tc>
        <w:tc>
          <w:tcPr>
            <w:tcW w:w="261" w:type="dxa"/>
            <w:vAlign w:val="center"/>
          </w:tcPr>
          <w:p w14:paraId="3EDF3C4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51814E3" w14:textId="0562625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7E6040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2E359042" w14:textId="2A631B5D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(10,000)</w:t>
            </w:r>
          </w:p>
        </w:tc>
        <w:tc>
          <w:tcPr>
            <w:tcW w:w="261" w:type="dxa"/>
            <w:vAlign w:val="center"/>
          </w:tcPr>
          <w:p w14:paraId="57EBF649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DCBBCD4" w14:textId="371D9960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(15,964)</w:t>
            </w:r>
          </w:p>
        </w:tc>
        <w:tc>
          <w:tcPr>
            <w:tcW w:w="261" w:type="dxa"/>
            <w:vAlign w:val="center"/>
          </w:tcPr>
          <w:p w14:paraId="1B16AB61" w14:textId="4DB5286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1A07B8CD" w14:textId="0591C282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(47,856)</w:t>
            </w:r>
          </w:p>
        </w:tc>
        <w:tc>
          <w:tcPr>
            <w:tcW w:w="261" w:type="dxa"/>
            <w:vAlign w:val="center"/>
          </w:tcPr>
          <w:p w14:paraId="02994EE9" w14:textId="5D8DB30F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33010FCE" w14:textId="43DFA56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(43,865)</w:t>
            </w:r>
          </w:p>
        </w:tc>
        <w:tc>
          <w:tcPr>
            <w:tcW w:w="261" w:type="dxa"/>
            <w:vAlign w:val="center"/>
          </w:tcPr>
          <w:p w14:paraId="0A3E44CC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B068F48" w14:textId="75D958C0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(62,400)</w:t>
            </w:r>
          </w:p>
        </w:tc>
        <w:tc>
          <w:tcPr>
            <w:tcW w:w="261" w:type="dxa"/>
            <w:vAlign w:val="center"/>
          </w:tcPr>
          <w:p w14:paraId="0651B901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12544536" w14:textId="052E453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(4</w:t>
            </w:r>
            <w:r w:rsidR="000E7706">
              <w:rPr>
                <w:rFonts w:ascii="BrowalliaUPC" w:hAnsi="BrowalliaUPC" w:cs="BrowalliaUPC"/>
                <w:sz w:val="20"/>
                <w:szCs w:val="20"/>
              </w:rPr>
              <w:t>25</w:t>
            </w:r>
            <w:r w:rsidRPr="00224845">
              <w:rPr>
                <w:rFonts w:ascii="BrowalliaUPC" w:hAnsi="BrowalliaUPC" w:cs="BrowalliaUPC"/>
                <w:sz w:val="20"/>
                <w:szCs w:val="20"/>
              </w:rPr>
              <w:t>,157)</w:t>
            </w:r>
          </w:p>
        </w:tc>
      </w:tr>
      <w:tr w:rsidR="00327ABA" w:rsidRPr="005B5482" w14:paraId="46C82D35" w14:textId="77777777" w:rsidTr="009A5177">
        <w:tc>
          <w:tcPr>
            <w:tcW w:w="2694" w:type="dxa"/>
          </w:tcPr>
          <w:p w14:paraId="1C3D6904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7AF28375" w14:textId="50965E4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4AA2ADF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F3B8128" w14:textId="0446C53F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73308E">
              <w:rPr>
                <w:rFonts w:ascii="BrowalliaUPC" w:hAnsi="BrowalliaUPC" w:cs="BrowalliaUPC"/>
                <w:sz w:val="20"/>
                <w:szCs w:val="20"/>
              </w:rPr>
              <w:t>65,658</w:t>
            </w:r>
          </w:p>
        </w:tc>
        <w:tc>
          <w:tcPr>
            <w:tcW w:w="261" w:type="dxa"/>
            <w:vAlign w:val="center"/>
          </w:tcPr>
          <w:p w14:paraId="38D6B4B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FDEF05A" w14:textId="4E5A3DA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6B75E7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3AF2CA2" w14:textId="76FC0B3A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44,000</w:t>
            </w:r>
          </w:p>
        </w:tc>
        <w:tc>
          <w:tcPr>
            <w:tcW w:w="261" w:type="dxa"/>
            <w:vAlign w:val="center"/>
          </w:tcPr>
          <w:p w14:paraId="725007EF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56F8D71F" w14:textId="3E47AEED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E49285A" w14:textId="3A1AB27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9A01251" w14:textId="5F0E818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35CCCF3" w14:textId="2D9EF4A4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993FAC2" w14:textId="4A8B0FAC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F7C9395" w14:textId="1F66ECE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59443EC6" w14:textId="53E5233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8443EA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034D47CD" w14:textId="6793260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2</w:t>
            </w:r>
            <w:r w:rsidR="0073308E">
              <w:rPr>
                <w:rFonts w:ascii="BrowalliaUPC" w:hAnsi="BrowalliaUPC" w:cs="BrowalliaUPC"/>
                <w:sz w:val="20"/>
                <w:szCs w:val="20"/>
              </w:rPr>
              <w:t>09,658</w:t>
            </w:r>
          </w:p>
        </w:tc>
      </w:tr>
      <w:tr w:rsidR="00327ABA" w:rsidRPr="005B5482" w14:paraId="54F58586" w14:textId="77777777" w:rsidTr="00494F2A">
        <w:tc>
          <w:tcPr>
            <w:tcW w:w="2694" w:type="dxa"/>
          </w:tcPr>
          <w:p w14:paraId="0F6B9FCA" w14:textId="505BB35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2EDDBE08" w14:textId="7AE6FADF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BD014D9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8BC7770" w14:textId="3A7A24EA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13EDCC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3A89702" w14:textId="4347F47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5B603F7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2C2F0AC" w14:textId="291C71D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B97DD6F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C16DB32" w14:textId="1A1B6C7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3E3C7E9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4478F8B5" w14:textId="25ED427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FEA010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7F368278" w14:textId="510773A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9382B74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AE7F6B4" w14:textId="2717A45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FF0310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5C94D67E" w14:textId="117DEDC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71707952" w14:textId="77777777" w:rsidTr="00494F2A">
        <w:tc>
          <w:tcPr>
            <w:tcW w:w="2694" w:type="dxa"/>
          </w:tcPr>
          <w:p w14:paraId="375B7ABE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center"/>
          </w:tcPr>
          <w:p w14:paraId="4B808BC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D7E8F49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B4B960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DC727FE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C55FD8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9EB53F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4003E1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85A9D4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C41D47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B3D2329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0A361D5" w14:textId="24653F6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68B3516" w14:textId="2C8620C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8CCB145" w14:textId="03704EC9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C4C91CF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428AC8CE" w14:textId="2489FA1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E5D4A3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7513524" w14:textId="6C390E6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63B803F5" w14:textId="77777777" w:rsidTr="00CE5B5B">
        <w:tc>
          <w:tcPr>
            <w:tcW w:w="2694" w:type="dxa"/>
            <w:vAlign w:val="center"/>
          </w:tcPr>
          <w:p w14:paraId="77A3D27D" w14:textId="27AA4EC9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bottom"/>
          </w:tcPr>
          <w:p w14:paraId="62CF0217" w14:textId="38712B50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A900FC9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43BA6D48" w14:textId="68975C4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1FF462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19328489" w14:textId="11BBDCD3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2132AC0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745BDD51" w14:textId="6F1333A3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34656E7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3C8093BD" w14:textId="4EB0DBC4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BB09FDE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31F1C8D6" w14:textId="71EBC93D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3B294A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14FCCAFE" w14:textId="7D941D9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  <w:tc>
          <w:tcPr>
            <w:tcW w:w="261" w:type="dxa"/>
            <w:vAlign w:val="bottom"/>
          </w:tcPr>
          <w:p w14:paraId="4104385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9F1E859" w14:textId="36405AE9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06B858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27EDAAA3" w14:textId="5DEC7EE0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</w:tr>
      <w:tr w:rsidR="00327ABA" w:rsidRPr="005B5482" w14:paraId="57C90150" w14:textId="77777777" w:rsidTr="00BD1084">
        <w:tc>
          <w:tcPr>
            <w:tcW w:w="2694" w:type="dxa"/>
            <w:vAlign w:val="center"/>
          </w:tcPr>
          <w:p w14:paraId="24CAE757" w14:textId="4B9D3BFA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1719BCEA" w14:textId="54CC363C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2,107</w:t>
            </w:r>
          </w:p>
        </w:tc>
        <w:tc>
          <w:tcPr>
            <w:tcW w:w="261" w:type="dxa"/>
            <w:vAlign w:val="center"/>
          </w:tcPr>
          <w:p w14:paraId="51711B59" w14:textId="5BF380E3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B3303F7" w14:textId="394973FD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F2C0460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06B0DB94" w14:textId="51F382B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9E46441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59E6E0E3" w14:textId="05EB2743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94E450D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ABBBC5F" w14:textId="294DFB53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F364847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507F955F" w14:textId="2FAF6BA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992459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B8470CC" w14:textId="5C55B499" w:rsidR="00327ABA" w:rsidRPr="00224845" w:rsidRDefault="000E7706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10,507</w:t>
            </w:r>
          </w:p>
        </w:tc>
        <w:tc>
          <w:tcPr>
            <w:tcW w:w="261" w:type="dxa"/>
            <w:vAlign w:val="center"/>
          </w:tcPr>
          <w:p w14:paraId="72E80BC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4B1826E2" w14:textId="617A71C4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8988D6E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0F76B34B" w14:textId="61A3DB89" w:rsidR="00327ABA" w:rsidRPr="00224845" w:rsidRDefault="000E7706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12,614</w:t>
            </w:r>
          </w:p>
        </w:tc>
      </w:tr>
      <w:tr w:rsidR="00327ABA" w:rsidRPr="005B5482" w14:paraId="6EA32A67" w14:textId="77777777" w:rsidTr="00BD1084">
        <w:tc>
          <w:tcPr>
            <w:tcW w:w="2694" w:type="dxa"/>
            <w:vAlign w:val="center"/>
          </w:tcPr>
          <w:p w14:paraId="7CBC1716" w14:textId="6A12C02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56CEB14F" w14:textId="7B316840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2750987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6EFB541C" w14:textId="317964B3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560</w:t>
            </w:r>
          </w:p>
        </w:tc>
        <w:tc>
          <w:tcPr>
            <w:tcW w:w="261" w:type="dxa"/>
            <w:vAlign w:val="center"/>
          </w:tcPr>
          <w:p w14:paraId="3AD6AEB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8FA1FD0" w14:textId="1918EDD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EA34D4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29D840AF" w14:textId="6C68F72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83653A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07337ACC" w14:textId="11DF10F4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CFA8AC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12AA9D48" w14:textId="359A1C82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660945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3227CEDC" w14:textId="7444861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378E10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A51C1DF" w14:textId="03D8D230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D875B7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7CCD64DB" w14:textId="300426F9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560</w:t>
            </w:r>
          </w:p>
        </w:tc>
      </w:tr>
      <w:tr w:rsidR="00327ABA" w:rsidRPr="005B5482" w14:paraId="71941288" w14:textId="77777777" w:rsidTr="00CE5B5B">
        <w:tc>
          <w:tcPr>
            <w:tcW w:w="2694" w:type="dxa"/>
            <w:vAlign w:val="center"/>
          </w:tcPr>
          <w:p w14:paraId="6741E661" w14:textId="22A7A0B4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สินทรัพย์สิทธิการใช้และหนี้สินตามสัญญาเช่า</w:t>
            </w:r>
            <w:r w:rsidRPr="00224845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ลดลงจากการเปลี่ยนแปลงสัญญา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6300143" w14:textId="2A57E664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(928)</w:t>
            </w:r>
          </w:p>
        </w:tc>
        <w:tc>
          <w:tcPr>
            <w:tcW w:w="261" w:type="dxa"/>
            <w:vAlign w:val="bottom"/>
          </w:tcPr>
          <w:p w14:paraId="5AAD4200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43C9F1F6" w14:textId="092E4C32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5543CCA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BACE3BA" w14:textId="502DC0AD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2A94850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2347F4B7" w14:textId="064594A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A83C72E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6671120" w14:textId="3663878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8984A7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D702066" w14:textId="23542CBA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58D1CAE" w14:textId="52D84230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59020B61" w14:textId="6F44A2C0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B99B65D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684458B" w14:textId="37248F0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6EE5EC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4C7CFA1D" w14:textId="108F829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(928)</w:t>
            </w:r>
          </w:p>
        </w:tc>
      </w:tr>
      <w:tr w:rsidR="00327ABA" w:rsidRPr="005B5482" w14:paraId="241CAAAB" w14:textId="77777777" w:rsidTr="00494F2A">
        <w:tc>
          <w:tcPr>
            <w:tcW w:w="2694" w:type="dxa"/>
          </w:tcPr>
          <w:p w14:paraId="5897F01A" w14:textId="02882E7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E309A8" w14:textId="6C92AC0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32,933</w:t>
            </w:r>
          </w:p>
        </w:tc>
        <w:tc>
          <w:tcPr>
            <w:tcW w:w="261" w:type="dxa"/>
            <w:vAlign w:val="center"/>
          </w:tcPr>
          <w:p w14:paraId="3BF667AB" w14:textId="4A50426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6F3EBB3" w14:textId="0B1431CD" w:rsidR="00327ABA" w:rsidRPr="00224845" w:rsidRDefault="0073308E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30,930</w:t>
            </w:r>
          </w:p>
        </w:tc>
        <w:tc>
          <w:tcPr>
            <w:tcW w:w="261" w:type="dxa"/>
            <w:vAlign w:val="center"/>
          </w:tcPr>
          <w:p w14:paraId="06A63767" w14:textId="78CDFA9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A82A2F" w14:textId="63643FC9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B6716A8" w14:textId="0D5016A3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DCECBE" w14:textId="17EFE04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59,000</w:t>
            </w:r>
          </w:p>
        </w:tc>
        <w:tc>
          <w:tcPr>
            <w:tcW w:w="261" w:type="dxa"/>
            <w:vAlign w:val="center"/>
          </w:tcPr>
          <w:p w14:paraId="22731A54" w14:textId="2679F94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23573E" w14:textId="687BF0F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64,795</w:t>
            </w:r>
          </w:p>
        </w:tc>
        <w:tc>
          <w:tcPr>
            <w:tcW w:w="261" w:type="dxa"/>
            <w:vAlign w:val="center"/>
          </w:tcPr>
          <w:p w14:paraId="0E7B073D" w14:textId="7F9E434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EB8BA3D" w14:textId="75D8002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194,430</w:t>
            </w:r>
          </w:p>
        </w:tc>
        <w:tc>
          <w:tcPr>
            <w:tcW w:w="261" w:type="dxa"/>
            <w:vAlign w:val="center"/>
          </w:tcPr>
          <w:p w14:paraId="48A07FC0" w14:textId="3DF55BD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ACE804" w14:textId="706851D3" w:rsidR="00327ABA" w:rsidRPr="00224845" w:rsidRDefault="000E7706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90,962</w:t>
            </w:r>
          </w:p>
        </w:tc>
        <w:tc>
          <w:tcPr>
            <w:tcW w:w="261" w:type="dxa"/>
            <w:vAlign w:val="center"/>
          </w:tcPr>
          <w:p w14:paraId="5B8E27BC" w14:textId="6EF643DD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0F59DE" w14:textId="3D2DF42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100,473</w:t>
            </w:r>
          </w:p>
        </w:tc>
        <w:tc>
          <w:tcPr>
            <w:tcW w:w="261" w:type="dxa"/>
            <w:vAlign w:val="center"/>
          </w:tcPr>
          <w:p w14:paraId="06EE8C2F" w14:textId="287BB9B0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C5D22C" w14:textId="5BDE5B2C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5</w:t>
            </w:r>
            <w:r w:rsidR="0073308E">
              <w:rPr>
                <w:rFonts w:ascii="BrowalliaUPC" w:hAnsi="BrowalliaUPC" w:cs="BrowalliaUPC"/>
                <w:sz w:val="20"/>
                <w:szCs w:val="20"/>
              </w:rPr>
              <w:t>73,523</w:t>
            </w:r>
          </w:p>
        </w:tc>
      </w:tr>
      <w:tr w:rsidR="00327ABA" w:rsidRPr="005B5482" w14:paraId="265B5411" w14:textId="77777777" w:rsidTr="00327ABA">
        <w:tc>
          <w:tcPr>
            <w:tcW w:w="2694" w:type="dxa"/>
          </w:tcPr>
          <w:p w14:paraId="7ACC1CF0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037F139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D1F004A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695AE37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5ED4F1C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2A4BEC7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DBC035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</w:tcPr>
          <w:p w14:paraId="70D85C6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75E69D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3D26D85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D70EEF0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07FDF0E5" w14:textId="0E75EF7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416C24D" w14:textId="6C6C0B64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39F02647" w14:textId="4ED17232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F135D99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1AD49320" w14:textId="36F9FAB2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F14E791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auto"/>
            </w:tcBorders>
          </w:tcPr>
          <w:p w14:paraId="3C0EFF0C" w14:textId="4AE0046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6347B830" w14:textId="77777777" w:rsidTr="00BE39ED">
        <w:tc>
          <w:tcPr>
            <w:tcW w:w="2694" w:type="dxa"/>
          </w:tcPr>
          <w:p w14:paraId="69175846" w14:textId="507825A4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</w:pP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center"/>
          </w:tcPr>
          <w:p w14:paraId="3FA2678C" w14:textId="4C141123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46B31D6" w14:textId="64592CAF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vAlign w:val="center"/>
          </w:tcPr>
          <w:p w14:paraId="2F63BFA0" w14:textId="0307FBF2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0BB31A5" w14:textId="72ECD72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86C5C96" w14:textId="5A97217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028B193" w14:textId="51AC5073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34310807" w14:textId="2DF601B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80DD427" w14:textId="76EE45B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590BBB4" w14:textId="4C265DE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C7DB292" w14:textId="2AF9CC7B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D385E23" w14:textId="1BD08E8F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680290D" w14:textId="6A09FA34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DB3A45F" w14:textId="5CE2209C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FB5C9BF" w14:textId="44827C2A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C097A55" w14:textId="6C4F97E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2A6CF78" w14:textId="32A7D97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4471F819" w14:textId="0890B622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2B80A1FF" w14:textId="77777777" w:rsidTr="00BE39ED">
        <w:tc>
          <w:tcPr>
            <w:tcW w:w="2694" w:type="dxa"/>
          </w:tcPr>
          <w:p w14:paraId="75518CC7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549292FF" w14:textId="0C28DB1E" w:rsidR="00327ABA" w:rsidRPr="00224845" w:rsidRDefault="0005708E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="00B12E9B" w:rsidRPr="00224845">
              <w:rPr>
                <w:rFonts w:ascii="BrowalliaUPC" w:hAnsi="BrowalliaUPC" w:cs="BrowalliaUPC"/>
                <w:sz w:val="20"/>
                <w:szCs w:val="20"/>
              </w:rPr>
              <w:t>8,84</w:t>
            </w:r>
            <w:r w:rsidR="00625901">
              <w:rPr>
                <w:rFonts w:ascii="BrowalliaUPC" w:hAnsi="BrowalliaUPC" w:cs="BrowalliaUPC"/>
                <w:sz w:val="20"/>
                <w:szCs w:val="20"/>
              </w:rPr>
              <w:t>8</w:t>
            </w:r>
            <w:r w:rsidR="00B12E9B" w:rsidRPr="00224845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161E1F46" w14:textId="559862A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CA283B8" w14:textId="74A05BDB" w:rsidR="00327ABA" w:rsidRPr="00224845" w:rsidRDefault="005C58A0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224845"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73308E">
              <w:rPr>
                <w:rFonts w:ascii="BrowalliaUPC" w:hAnsi="BrowalliaUPC" w:cs="BrowalliaUPC"/>
                <w:sz w:val="20"/>
                <w:szCs w:val="20"/>
              </w:rPr>
              <w:t>47,942</w:t>
            </w: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21A3E1A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27151CF6" w14:textId="19EEAE77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004D9EA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528C9F7" w14:textId="77C16060" w:rsidR="00327ABA" w:rsidRPr="00224845" w:rsidRDefault="00BD380E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224845">
              <w:rPr>
                <w:rFonts w:ascii="BrowalliaUPC" w:hAnsi="BrowalliaUPC" w:cs="BrowalliaUPC"/>
                <w:sz w:val="20"/>
                <w:szCs w:val="20"/>
              </w:rPr>
              <w:t>10,000</w:t>
            </w: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08D8C83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4C2DB62A" w14:textId="1739E3C3" w:rsidR="00327ABA" w:rsidRPr="00224845" w:rsidRDefault="00BD380E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224845">
              <w:rPr>
                <w:rFonts w:ascii="BrowalliaUPC" w:hAnsi="BrowalliaUPC" w:cs="BrowalliaUPC"/>
                <w:sz w:val="20"/>
                <w:szCs w:val="20"/>
              </w:rPr>
              <w:t>3,988</w:t>
            </w: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4D1209FD" w14:textId="6CFAF00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2D0EA96" w14:textId="02CED4D7" w:rsidR="00327ABA" w:rsidRPr="00224845" w:rsidRDefault="00BD380E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224845">
              <w:rPr>
                <w:rFonts w:ascii="BrowalliaUPC" w:hAnsi="BrowalliaUPC" w:cs="BrowalliaUPC"/>
                <w:sz w:val="20"/>
                <w:szCs w:val="20"/>
              </w:rPr>
              <w:t>11</w:t>
            </w:r>
            <w:r w:rsidR="00E536CF" w:rsidRPr="00224845">
              <w:rPr>
                <w:rFonts w:ascii="BrowalliaUPC" w:hAnsi="BrowalliaUPC" w:cs="BrowalliaUPC"/>
                <w:sz w:val="20"/>
                <w:szCs w:val="20"/>
              </w:rPr>
              <w:t>,952</w:t>
            </w:r>
            <w:r w:rsidR="00E536CF" w:rsidRPr="00224845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76D8363E" w14:textId="6751240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2D48850" w14:textId="504FAADB" w:rsidR="00327ABA" w:rsidRPr="00224845" w:rsidRDefault="00E536C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224845">
              <w:rPr>
                <w:rFonts w:ascii="BrowalliaUPC" w:hAnsi="BrowalliaUPC" w:cs="BrowalliaUPC"/>
                <w:sz w:val="20"/>
                <w:szCs w:val="20"/>
              </w:rPr>
              <w:t>48,294</w:t>
            </w: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04D04E4C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CD9A73D" w14:textId="78B7EA7D" w:rsidR="00327ABA" w:rsidRPr="00224845" w:rsidRDefault="005F166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224845">
              <w:rPr>
                <w:rFonts w:ascii="BrowalliaUPC" w:hAnsi="BrowalliaUPC" w:cs="BrowalliaUPC"/>
                <w:sz w:val="20"/>
                <w:szCs w:val="20"/>
              </w:rPr>
              <w:t>62,400</w:t>
            </w: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24B4B3B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7F84FA3B" w14:textId="43A5551B" w:rsidR="00327ABA" w:rsidRPr="00224845" w:rsidRDefault="005F166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(</w:t>
            </w:r>
            <w:r w:rsidRPr="00224845">
              <w:rPr>
                <w:rFonts w:ascii="BrowalliaUPC" w:hAnsi="BrowalliaUPC" w:cs="BrowalliaUPC"/>
                <w:sz w:val="20"/>
                <w:szCs w:val="20"/>
              </w:rPr>
              <w:t>2</w:t>
            </w:r>
            <w:r w:rsidR="0073308E">
              <w:rPr>
                <w:rFonts w:ascii="BrowalliaUPC" w:hAnsi="BrowalliaUPC" w:cs="BrowalliaUPC"/>
                <w:sz w:val="20"/>
                <w:szCs w:val="20"/>
              </w:rPr>
              <w:t>93,424</w:t>
            </w:r>
            <w:r w:rsidRPr="00224845">
              <w:rPr>
                <w:rFonts w:ascii="BrowalliaUPC" w:hAnsi="BrowalliaUPC" w:cs="BrowalliaUPC"/>
                <w:sz w:val="20"/>
                <w:szCs w:val="20"/>
                <w:cs/>
              </w:rPr>
              <w:t>)</w:t>
            </w:r>
          </w:p>
        </w:tc>
      </w:tr>
      <w:tr w:rsidR="00327ABA" w:rsidRPr="005B5482" w14:paraId="3A50E429" w14:textId="77777777" w:rsidTr="00BE39ED">
        <w:tc>
          <w:tcPr>
            <w:tcW w:w="2694" w:type="dxa"/>
          </w:tcPr>
          <w:p w14:paraId="00D3712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4AA8C3E1" w14:textId="533D6760" w:rsidR="00327ABA" w:rsidRPr="00224845" w:rsidRDefault="00B12E9B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76F58FE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5B5EDCE" w14:textId="6F264AE7" w:rsidR="00327ABA" w:rsidRPr="00224845" w:rsidRDefault="005C58A0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122,011</w:t>
            </w:r>
          </w:p>
        </w:tc>
        <w:tc>
          <w:tcPr>
            <w:tcW w:w="261" w:type="dxa"/>
            <w:vAlign w:val="center"/>
          </w:tcPr>
          <w:p w14:paraId="7F70B007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211E0597" w14:textId="7ACA25CF" w:rsidR="00327ABA" w:rsidRPr="00224845" w:rsidRDefault="00BD380E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55,000</w:t>
            </w:r>
          </w:p>
        </w:tc>
        <w:tc>
          <w:tcPr>
            <w:tcW w:w="261" w:type="dxa"/>
            <w:vAlign w:val="center"/>
          </w:tcPr>
          <w:p w14:paraId="17C92DE0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1BF1B0CF" w14:textId="74A7D555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218C52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F5028D1" w14:textId="65B0105E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D59CBD8" w14:textId="693194EA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8BCB853" w14:textId="2E70D4F8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6C970CA" w14:textId="17B9D64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359DDF7A" w14:textId="7E9381DC" w:rsidR="00327ABA" w:rsidRPr="00224845" w:rsidRDefault="00B9512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22DEAF8" w14:textId="5E48572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963243D" w14:textId="5921BE6F" w:rsidR="00327ABA" w:rsidRPr="00224845" w:rsidRDefault="00B9512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3AE9DFD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B501561" w14:textId="20D48457" w:rsidR="00327ABA" w:rsidRPr="00224845" w:rsidRDefault="005F166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177,011</w:t>
            </w:r>
          </w:p>
        </w:tc>
      </w:tr>
      <w:tr w:rsidR="00224845" w:rsidRPr="005B5482" w14:paraId="115137ED" w14:textId="77777777" w:rsidTr="00BE39ED">
        <w:tc>
          <w:tcPr>
            <w:tcW w:w="2694" w:type="dxa"/>
          </w:tcPr>
          <w:p w14:paraId="43CABC32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53A2AC2B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2B3DDF1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695624BD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8CC5DB9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3344DBC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89702BB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6450AD2D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610911C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449B9904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04A10FC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547A67EA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76F16A13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67F5496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7DDCD7BA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C4D0796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228D9A3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04321B62" w14:textId="77777777" w:rsidR="00224845" w:rsidRPr="00224845" w:rsidRDefault="0022484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5F8567DD" w14:textId="77777777" w:rsidTr="00494F2A">
        <w:tc>
          <w:tcPr>
            <w:tcW w:w="2694" w:type="dxa"/>
          </w:tcPr>
          <w:p w14:paraId="05397C5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bottom"/>
          </w:tcPr>
          <w:p w14:paraId="0963988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4CDF501A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vAlign w:val="bottom"/>
          </w:tcPr>
          <w:p w14:paraId="2E10E637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95C8D9E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EB1C4BC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4D52E1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155573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1FF70F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53E18C2D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189874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588BF923" w14:textId="291CD0F8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2EC798CF" w14:textId="4AF29D5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2A0410C4" w14:textId="1EE0BD3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F6E7C3A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729F0D7A" w14:textId="6BD181D3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0911D2F9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4F9D45A3" w14:textId="1342E9D9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5BFF3167" w14:textId="77777777" w:rsidTr="00494F2A">
        <w:tc>
          <w:tcPr>
            <w:tcW w:w="2694" w:type="dxa"/>
            <w:vAlign w:val="center"/>
          </w:tcPr>
          <w:p w14:paraId="1129D387" w14:textId="7F5138B2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bottom"/>
          </w:tcPr>
          <w:p w14:paraId="0CA49C44" w14:textId="54BF1195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20B955A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316D5D76" w14:textId="7C5A7E2C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BA7417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A869A7D" w14:textId="4522D2D4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48E192B7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10C64023" w14:textId="4D7FD2E6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097476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06A0106C" w14:textId="7449A14A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425C1FA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1BD69F49" w14:textId="51352196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6D88F32" w14:textId="68E10701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10ED5DED" w14:textId="51C22568" w:rsidR="00327ABA" w:rsidRPr="00224845" w:rsidRDefault="00051232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  <w:tc>
          <w:tcPr>
            <w:tcW w:w="261" w:type="dxa"/>
            <w:vAlign w:val="bottom"/>
          </w:tcPr>
          <w:p w14:paraId="38FAEE2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09ADEAC" w14:textId="6DF7DE8D" w:rsidR="00327ABA" w:rsidRPr="00224845" w:rsidRDefault="00B9512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464BB0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69ACEDF" w14:textId="676E62E6" w:rsidR="00327ABA" w:rsidRPr="00224845" w:rsidRDefault="00051232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</w:tr>
      <w:tr w:rsidR="00327ABA" w:rsidRPr="005B5482" w14:paraId="00C21F5C" w14:textId="77777777" w:rsidTr="00BE39ED">
        <w:tc>
          <w:tcPr>
            <w:tcW w:w="2694" w:type="dxa"/>
            <w:vAlign w:val="center"/>
          </w:tcPr>
          <w:p w14:paraId="681727F0" w14:textId="1064F40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5B641520" w14:textId="26F1C850" w:rsidR="00327ABA" w:rsidRPr="00224845" w:rsidRDefault="00B12E9B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1,648</w:t>
            </w:r>
          </w:p>
        </w:tc>
        <w:tc>
          <w:tcPr>
            <w:tcW w:w="261" w:type="dxa"/>
            <w:vAlign w:val="center"/>
          </w:tcPr>
          <w:p w14:paraId="298B5EE4" w14:textId="6FC23D4D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62C42ABE" w14:textId="36A7495C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AA893A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035B607" w14:textId="63FEE40F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794F925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6926C8AC" w14:textId="3BCAAEE0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FED4C39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5A813BD8" w14:textId="47BD8B18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A4B27D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D5F570A" w14:textId="7E566A94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5CB5473" w14:textId="1DDE89F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8A66215" w14:textId="236A1C7D" w:rsidR="00327ABA" w:rsidRPr="00224845" w:rsidRDefault="000E7706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7,101</w:t>
            </w:r>
          </w:p>
        </w:tc>
        <w:tc>
          <w:tcPr>
            <w:tcW w:w="261" w:type="dxa"/>
            <w:vAlign w:val="center"/>
          </w:tcPr>
          <w:p w14:paraId="3C9572F9" w14:textId="6D46F46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17C1A1D" w14:textId="6EB34200" w:rsidR="00327ABA" w:rsidRPr="00224845" w:rsidRDefault="00B9512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93907BA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D91E31A" w14:textId="2B01DAE3" w:rsidR="00327ABA" w:rsidRPr="00224845" w:rsidRDefault="000E7706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8,749</w:t>
            </w:r>
          </w:p>
        </w:tc>
      </w:tr>
      <w:tr w:rsidR="00327ABA" w:rsidRPr="005B5482" w14:paraId="3755743F" w14:textId="77777777" w:rsidTr="00BE39ED">
        <w:tc>
          <w:tcPr>
            <w:tcW w:w="2694" w:type="dxa"/>
            <w:vAlign w:val="center"/>
          </w:tcPr>
          <w:p w14:paraId="3239C7C4" w14:textId="677644BA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6DB17EA5" w14:textId="4112768B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D54807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DD1CC92" w14:textId="2B1484EB" w:rsidR="00327ABA" w:rsidRPr="00224845" w:rsidRDefault="005C58A0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1</w:t>
            </w:r>
          </w:p>
        </w:tc>
        <w:tc>
          <w:tcPr>
            <w:tcW w:w="261" w:type="dxa"/>
            <w:vAlign w:val="center"/>
          </w:tcPr>
          <w:p w14:paraId="34A1C75E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D6A422E" w14:textId="447FF382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079C12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9F45C06" w14:textId="69A3A1BC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E7B1E02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3BDDF1D" w14:textId="4D8DF142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3883C7F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44D95BB" w14:textId="5443AFF8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4178F2C" w14:textId="59ED6BC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B67AA10" w14:textId="3AD8CCFC" w:rsidR="00327ABA" w:rsidRPr="00224845" w:rsidRDefault="00B9512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72EA4C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525F07D" w14:textId="2A7F3F7C" w:rsidR="00327ABA" w:rsidRPr="00224845" w:rsidRDefault="00B9512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2390639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43B05AD" w14:textId="5184829D" w:rsidR="00327ABA" w:rsidRPr="00224845" w:rsidRDefault="00051232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1</w:t>
            </w:r>
          </w:p>
        </w:tc>
      </w:tr>
      <w:tr w:rsidR="00327ABA" w:rsidRPr="005B5482" w14:paraId="0ABAB117" w14:textId="77777777" w:rsidTr="00494F2A">
        <w:tc>
          <w:tcPr>
            <w:tcW w:w="2694" w:type="dxa"/>
            <w:vAlign w:val="center"/>
          </w:tcPr>
          <w:p w14:paraId="1A5CACA7" w14:textId="71FEE289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</w:t>
            </w: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br/>
              <w:t xml:space="preserve">    สัญญาเช่าลดลงจากการเปลี่ยน</w:t>
            </w:r>
            <w:r w:rsidRPr="00224845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br/>
              <w:t xml:space="preserve">    แปลงสัญญา</w:t>
            </w:r>
          </w:p>
        </w:tc>
        <w:tc>
          <w:tcPr>
            <w:tcW w:w="1096" w:type="dxa"/>
            <w:vAlign w:val="bottom"/>
          </w:tcPr>
          <w:p w14:paraId="705848B9" w14:textId="1980866D" w:rsidR="00327ABA" w:rsidRPr="00224845" w:rsidRDefault="005C58A0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6</w:t>
            </w:r>
            <w:r w:rsidR="00625901">
              <w:rPr>
                <w:rFonts w:ascii="BrowalliaUPC" w:hAnsi="BrowalliaUPC" w:cs="BrowalliaUPC"/>
                <w:sz w:val="20"/>
                <w:szCs w:val="20"/>
              </w:rPr>
              <w:t>7</w:t>
            </w:r>
          </w:p>
        </w:tc>
        <w:tc>
          <w:tcPr>
            <w:tcW w:w="261" w:type="dxa"/>
            <w:vAlign w:val="bottom"/>
          </w:tcPr>
          <w:p w14:paraId="05EADB0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1DE1F5F6" w14:textId="4AB60D23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0A5A45B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6D9EDD32" w14:textId="7BAD96D1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298B277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37034271" w14:textId="4580ABBF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318C046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3794F208" w14:textId="596D4D23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815E403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AD92F64" w14:textId="43C28ED7" w:rsidR="00327ABA" w:rsidRPr="00224845" w:rsidRDefault="00BB060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8FBE32C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2246F2A4" w14:textId="2A3CA17C" w:rsidR="00327ABA" w:rsidRPr="00224845" w:rsidRDefault="00B9512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16D74763" w14:textId="4EFB733E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BDA5138" w14:textId="730BE5E4" w:rsidR="00327ABA" w:rsidRPr="00224845" w:rsidRDefault="00B9512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16AAA48" w14:textId="7777777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4137D4C" w14:textId="16A5DB77" w:rsidR="00327ABA" w:rsidRPr="00224845" w:rsidRDefault="00923F41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6</w:t>
            </w:r>
            <w:r w:rsidR="00DE1D1C">
              <w:rPr>
                <w:rFonts w:ascii="BrowalliaUPC" w:hAnsi="BrowalliaUPC" w:cs="BrowalliaUPC"/>
                <w:sz w:val="20"/>
                <w:szCs w:val="20"/>
              </w:rPr>
              <w:t>7</w:t>
            </w:r>
          </w:p>
        </w:tc>
      </w:tr>
      <w:tr w:rsidR="00327ABA" w:rsidRPr="005B5482" w14:paraId="097CCA10" w14:textId="77777777" w:rsidTr="00494F2A">
        <w:tc>
          <w:tcPr>
            <w:tcW w:w="2694" w:type="dxa"/>
          </w:tcPr>
          <w:p w14:paraId="645969C7" w14:textId="5AC983F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224845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3BEFC7" w14:textId="704121D0" w:rsidR="00327ABA" w:rsidRPr="00224845" w:rsidRDefault="005C58A0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25,</w:t>
            </w:r>
            <w:r w:rsidR="00625901">
              <w:rPr>
                <w:rFonts w:ascii="BrowalliaUPC" w:hAnsi="BrowalliaUPC" w:cs="BrowalliaUPC"/>
                <w:sz w:val="20"/>
                <w:szCs w:val="20"/>
              </w:rPr>
              <w:t>800</w:t>
            </w:r>
          </w:p>
        </w:tc>
        <w:tc>
          <w:tcPr>
            <w:tcW w:w="261" w:type="dxa"/>
            <w:vAlign w:val="center"/>
          </w:tcPr>
          <w:p w14:paraId="776A8220" w14:textId="073FEAEF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C0F07DA" w14:textId="4D806F15" w:rsidR="00327ABA" w:rsidRPr="00224845" w:rsidRDefault="000E7706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5,000</w:t>
            </w:r>
          </w:p>
        </w:tc>
        <w:tc>
          <w:tcPr>
            <w:tcW w:w="261" w:type="dxa"/>
            <w:vAlign w:val="center"/>
          </w:tcPr>
          <w:p w14:paraId="77AD0458" w14:textId="4D436EE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8C8F1E" w14:textId="20E967D5" w:rsidR="00327ABA" w:rsidRPr="00224845" w:rsidRDefault="00BD380E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55,000</w:t>
            </w:r>
          </w:p>
        </w:tc>
        <w:tc>
          <w:tcPr>
            <w:tcW w:w="261" w:type="dxa"/>
            <w:vAlign w:val="center"/>
          </w:tcPr>
          <w:p w14:paraId="025B4227" w14:textId="1C1A5266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0573E4" w14:textId="097BFF47" w:rsidR="00327ABA" w:rsidRPr="00224845" w:rsidRDefault="00BD380E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49,000</w:t>
            </w:r>
          </w:p>
        </w:tc>
        <w:tc>
          <w:tcPr>
            <w:tcW w:w="261" w:type="dxa"/>
            <w:vAlign w:val="center"/>
          </w:tcPr>
          <w:p w14:paraId="263B9B45" w14:textId="36BC05A7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02B2F8" w14:textId="6BB614B1" w:rsidR="00327ABA" w:rsidRPr="00224845" w:rsidRDefault="00BD380E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60,807</w:t>
            </w:r>
          </w:p>
        </w:tc>
        <w:tc>
          <w:tcPr>
            <w:tcW w:w="261" w:type="dxa"/>
            <w:vAlign w:val="center"/>
          </w:tcPr>
          <w:p w14:paraId="61E11F95" w14:textId="5866AFF9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7DDE58" w14:textId="12AD6348" w:rsidR="00327ABA" w:rsidRPr="00224845" w:rsidRDefault="00E536CF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182,478</w:t>
            </w:r>
          </w:p>
        </w:tc>
        <w:tc>
          <w:tcPr>
            <w:tcW w:w="261" w:type="dxa"/>
            <w:vAlign w:val="center"/>
          </w:tcPr>
          <w:p w14:paraId="2F646DA8" w14:textId="7EBFE835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3F59C7" w14:textId="0725B086" w:rsidR="00327ABA" w:rsidRPr="00224845" w:rsidRDefault="000E7706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50,289</w:t>
            </w:r>
          </w:p>
        </w:tc>
        <w:tc>
          <w:tcPr>
            <w:tcW w:w="261" w:type="dxa"/>
            <w:vAlign w:val="center"/>
          </w:tcPr>
          <w:p w14:paraId="51146DD9" w14:textId="3A8256ED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DD712" w14:textId="7354FCD2" w:rsidR="00327ABA" w:rsidRPr="00224845" w:rsidRDefault="005F166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38,073</w:t>
            </w:r>
          </w:p>
        </w:tc>
        <w:tc>
          <w:tcPr>
            <w:tcW w:w="261" w:type="dxa"/>
            <w:vAlign w:val="center"/>
          </w:tcPr>
          <w:p w14:paraId="72901240" w14:textId="6DAA1EEC" w:rsidR="00327ABA" w:rsidRPr="00224845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C05B56" w14:textId="02C451D6" w:rsidR="00327ABA" w:rsidRPr="00224845" w:rsidRDefault="00923F41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224845">
              <w:rPr>
                <w:rFonts w:ascii="BrowalliaUPC" w:hAnsi="BrowalliaUPC" w:cs="BrowalliaUPC"/>
                <w:sz w:val="20"/>
                <w:szCs w:val="20"/>
              </w:rPr>
              <w:t>4</w:t>
            </w:r>
            <w:r w:rsidR="000E7706">
              <w:rPr>
                <w:rFonts w:ascii="BrowalliaUPC" w:hAnsi="BrowalliaUPC" w:cs="BrowalliaUPC"/>
                <w:sz w:val="20"/>
                <w:szCs w:val="20"/>
              </w:rPr>
              <w:t>66,447</w:t>
            </w:r>
          </w:p>
        </w:tc>
      </w:tr>
    </w:tbl>
    <w:p w14:paraId="4F6E67AB" w14:textId="598BFDD6" w:rsidR="00BD45CF" w:rsidRPr="005B5482" w:rsidRDefault="00BD45CF" w:rsidP="00CB455C">
      <w:pPr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145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096"/>
        <w:gridCol w:w="261"/>
        <w:gridCol w:w="1003"/>
        <w:gridCol w:w="261"/>
        <w:gridCol w:w="1027"/>
        <w:gridCol w:w="261"/>
        <w:gridCol w:w="1032"/>
        <w:gridCol w:w="261"/>
        <w:gridCol w:w="1165"/>
        <w:gridCol w:w="261"/>
        <w:gridCol w:w="1138"/>
        <w:gridCol w:w="261"/>
        <w:gridCol w:w="1187"/>
        <w:gridCol w:w="261"/>
        <w:gridCol w:w="1077"/>
        <w:gridCol w:w="261"/>
        <w:gridCol w:w="1073"/>
      </w:tblGrid>
      <w:tr w:rsidR="00913B91" w:rsidRPr="005B5482" w14:paraId="36F020C9" w14:textId="77777777" w:rsidTr="00327ABA">
        <w:trPr>
          <w:tblHeader/>
        </w:trPr>
        <w:tc>
          <w:tcPr>
            <w:tcW w:w="2694" w:type="dxa"/>
          </w:tcPr>
          <w:p w14:paraId="38D54B3B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86" w:type="dxa"/>
            <w:gridSpan w:val="17"/>
          </w:tcPr>
          <w:p w14:paraId="69B3EF4C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หน่วย</w:t>
            </w:r>
            <w:r w:rsidRPr="005B5482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พันบาท</w:t>
            </w:r>
            <w:r w:rsidRPr="005B5482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</w:tr>
      <w:tr w:rsidR="00913B91" w:rsidRPr="005B5482" w14:paraId="377CB20D" w14:textId="77777777" w:rsidTr="00327ABA">
        <w:trPr>
          <w:tblHeader/>
        </w:trPr>
        <w:tc>
          <w:tcPr>
            <w:tcW w:w="2694" w:type="dxa"/>
          </w:tcPr>
          <w:p w14:paraId="35268142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86" w:type="dxa"/>
            <w:gridSpan w:val="17"/>
          </w:tcPr>
          <w:p w14:paraId="21398A55" w14:textId="3B3E5286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งบการเงินเฉพาะของบริษัท</w:t>
            </w:r>
          </w:p>
        </w:tc>
      </w:tr>
      <w:tr w:rsidR="00913B91" w:rsidRPr="005B5482" w14:paraId="0E2AE5FD" w14:textId="77777777" w:rsidTr="00B42E53">
        <w:trPr>
          <w:tblHeader/>
        </w:trPr>
        <w:tc>
          <w:tcPr>
            <w:tcW w:w="2694" w:type="dxa"/>
          </w:tcPr>
          <w:p w14:paraId="45C76807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0DEE9D14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160CB527" w14:textId="3C7D0476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หนี้สินตามสัญญา</w:t>
            </w:r>
            <w:r w:rsidR="00F523A7"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08E4515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6CFCD4AC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A77C478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909E2" w14:textId="0C5DDAC4" w:rsidR="003224D9" w:rsidRPr="005B5482" w:rsidRDefault="00F523A7" w:rsidP="00B42E53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</w:t>
            </w:r>
            <w:r w:rsidR="003224D9"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งินกู้ยืมระยะสั้นจากบุคคอื่น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8BCF839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248B635F" w14:textId="4476CE78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27003FD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E55B788" w14:textId="17A6742B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96EC634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9B6A503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EE5420D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C23BE05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23DA2BB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61989C66" w14:textId="73F3C23F" w:rsidR="003224D9" w:rsidRPr="005B5482" w:rsidRDefault="006A4D35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6B4E54C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54CD7232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8A2BCFB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638DAB3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</w:tr>
      <w:tr w:rsidR="00913B91" w:rsidRPr="005B5482" w14:paraId="094C8FD0" w14:textId="77777777" w:rsidTr="00327ABA">
        <w:trPr>
          <w:tblHeader/>
        </w:trPr>
        <w:tc>
          <w:tcPr>
            <w:tcW w:w="2694" w:type="dxa"/>
          </w:tcPr>
          <w:p w14:paraId="1EC5D009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5CABACB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6D6CC932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16F8000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2D8E24CB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41263A57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72990297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305616D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30777521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1D5476E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E223C00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2649B5A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8A88CE3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</w:tcPr>
          <w:p w14:paraId="453194FD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A2D946A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</w:tcPr>
          <w:p w14:paraId="61A36C90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588CA25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7BBFD49D" w14:textId="77777777" w:rsidR="003224D9" w:rsidRPr="005B5482" w:rsidRDefault="003224D9" w:rsidP="00CE5B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01D8A25A" w14:textId="77777777" w:rsidTr="00327ABA">
        <w:tc>
          <w:tcPr>
            <w:tcW w:w="2694" w:type="dxa"/>
          </w:tcPr>
          <w:p w14:paraId="5935CCF1" w14:textId="32C2C6D2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0004241A" w14:textId="08CC80D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 xml:space="preserve">41,106 </w:t>
            </w:r>
          </w:p>
        </w:tc>
        <w:tc>
          <w:tcPr>
            <w:tcW w:w="261" w:type="dxa"/>
            <w:vAlign w:val="center"/>
          </w:tcPr>
          <w:p w14:paraId="39E9B829" w14:textId="28775BB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564AD802" w14:textId="0605A039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 xml:space="preserve">63,225 </w:t>
            </w:r>
          </w:p>
        </w:tc>
        <w:tc>
          <w:tcPr>
            <w:tcW w:w="261" w:type="dxa"/>
            <w:vAlign w:val="center"/>
          </w:tcPr>
          <w:p w14:paraId="104DA7A3" w14:textId="20E0550B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0E24C2B4" w14:textId="592B528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</w:p>
        </w:tc>
        <w:tc>
          <w:tcPr>
            <w:tcW w:w="261" w:type="dxa"/>
            <w:vAlign w:val="center"/>
          </w:tcPr>
          <w:p w14:paraId="334E267E" w14:textId="6E09BC1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582784F7" w14:textId="068291C9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 xml:space="preserve">25,000 </w:t>
            </w:r>
          </w:p>
        </w:tc>
        <w:tc>
          <w:tcPr>
            <w:tcW w:w="261" w:type="dxa"/>
            <w:vAlign w:val="center"/>
          </w:tcPr>
          <w:p w14:paraId="7F24E5B9" w14:textId="5A1F793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458DDCEC" w14:textId="047987A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 xml:space="preserve">80,759 </w:t>
            </w:r>
          </w:p>
        </w:tc>
        <w:tc>
          <w:tcPr>
            <w:tcW w:w="261" w:type="dxa"/>
            <w:vAlign w:val="center"/>
          </w:tcPr>
          <w:p w14:paraId="6E61272B" w14:textId="4556ABC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2889DE" w14:textId="2908A00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 xml:space="preserve">242,286 </w:t>
            </w:r>
          </w:p>
        </w:tc>
        <w:tc>
          <w:tcPr>
            <w:tcW w:w="261" w:type="dxa"/>
            <w:vAlign w:val="center"/>
          </w:tcPr>
          <w:p w14:paraId="4E3DDD31" w14:textId="4AF0D36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365B8EF2" w14:textId="13EA4D7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 xml:space="preserve">123,800 </w:t>
            </w:r>
          </w:p>
        </w:tc>
        <w:tc>
          <w:tcPr>
            <w:tcW w:w="261" w:type="dxa"/>
            <w:vAlign w:val="center"/>
          </w:tcPr>
          <w:p w14:paraId="7187B433" w14:textId="1EA99EA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7E190401" w14:textId="6C391648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 xml:space="preserve">162,873 </w:t>
            </w:r>
          </w:p>
        </w:tc>
        <w:tc>
          <w:tcPr>
            <w:tcW w:w="261" w:type="dxa"/>
            <w:vAlign w:val="center"/>
          </w:tcPr>
          <w:p w14:paraId="20BBA7C1" w14:textId="6518B44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 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5A1F67A9" w14:textId="7FC8E5D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 xml:space="preserve">739,049 </w:t>
            </w:r>
          </w:p>
        </w:tc>
      </w:tr>
      <w:tr w:rsidR="00327ABA" w:rsidRPr="005B5482" w14:paraId="1FC2E729" w14:textId="77777777" w:rsidTr="00327ABA">
        <w:tc>
          <w:tcPr>
            <w:tcW w:w="2694" w:type="dxa"/>
          </w:tcPr>
          <w:p w14:paraId="6ED9160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92E373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1D09773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F2FA6A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219A33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C98796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0767C9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C96D00C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0B84DB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98AABA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57E88374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0E07EC2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60FB8D66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D6C7E36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3632B6A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295369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415C6BF1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11A5C6A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371C4F54" w14:textId="77777777" w:rsidTr="00327ABA">
        <w:tc>
          <w:tcPr>
            <w:tcW w:w="2694" w:type="dxa"/>
          </w:tcPr>
          <w:p w14:paraId="4B1AB75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bottom"/>
          </w:tcPr>
          <w:p w14:paraId="5AF9059C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E590C9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5943B073" w14:textId="5BBC472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4D51834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E0E2FFF" w14:textId="1BE5D8D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15430D1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65E179F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6111A34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29270114" w14:textId="58B110F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8611AF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2054EA4C" w14:textId="2A13E7D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74AD3AA6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4AFF8BA" w14:textId="34C95022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DE5CC5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3DC039C" w14:textId="3B9741E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A835CC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5C8A0CDD" w14:textId="63C94635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760A93F2" w14:textId="77777777" w:rsidTr="00327ABA">
        <w:tc>
          <w:tcPr>
            <w:tcW w:w="2694" w:type="dxa"/>
          </w:tcPr>
          <w:p w14:paraId="541C299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5773C0FF" w14:textId="17D287DE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(9,352)</w:t>
            </w:r>
          </w:p>
        </w:tc>
        <w:tc>
          <w:tcPr>
            <w:tcW w:w="261" w:type="dxa"/>
            <w:vAlign w:val="center"/>
          </w:tcPr>
          <w:p w14:paraId="0EBFD340" w14:textId="42FF8035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0180534" w14:textId="02B31E8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(161,125)</w:t>
            </w:r>
          </w:p>
        </w:tc>
        <w:tc>
          <w:tcPr>
            <w:tcW w:w="261" w:type="dxa"/>
            <w:vAlign w:val="center"/>
          </w:tcPr>
          <w:p w14:paraId="648C9C9E" w14:textId="3415F72E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016135A4" w14:textId="2CA7C4F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95378B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624A0D45" w14:textId="3B3C04FC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(10,000)</w:t>
            </w:r>
          </w:p>
        </w:tc>
        <w:tc>
          <w:tcPr>
            <w:tcW w:w="261" w:type="dxa"/>
            <w:vAlign w:val="center"/>
          </w:tcPr>
          <w:p w14:paraId="4DEBF5C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040D66A" w14:textId="08980C72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(15,964)</w:t>
            </w:r>
          </w:p>
        </w:tc>
        <w:tc>
          <w:tcPr>
            <w:tcW w:w="261" w:type="dxa"/>
            <w:vAlign w:val="center"/>
          </w:tcPr>
          <w:p w14:paraId="026E9BC5" w14:textId="3D4FA59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685A8066" w14:textId="4C221D2C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(47,856)</w:t>
            </w:r>
          </w:p>
        </w:tc>
        <w:tc>
          <w:tcPr>
            <w:tcW w:w="261" w:type="dxa"/>
            <w:vAlign w:val="center"/>
          </w:tcPr>
          <w:p w14:paraId="72FCACDC" w14:textId="01CFD97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28062AA" w14:textId="53C5FDD2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(43,865)</w:t>
            </w:r>
          </w:p>
        </w:tc>
        <w:tc>
          <w:tcPr>
            <w:tcW w:w="261" w:type="dxa"/>
            <w:vAlign w:val="center"/>
          </w:tcPr>
          <w:p w14:paraId="7255FF94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83AB937" w14:textId="6DA73D2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(62,400)</w:t>
            </w:r>
          </w:p>
        </w:tc>
        <w:tc>
          <w:tcPr>
            <w:tcW w:w="261" w:type="dxa"/>
            <w:vAlign w:val="center"/>
          </w:tcPr>
          <w:p w14:paraId="2FE054E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4C2657FE" w14:textId="43E1CF2B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(350,562)</w:t>
            </w:r>
          </w:p>
        </w:tc>
      </w:tr>
      <w:tr w:rsidR="00327ABA" w:rsidRPr="005B5482" w14:paraId="5DF2209A" w14:textId="77777777" w:rsidTr="00327ABA">
        <w:tc>
          <w:tcPr>
            <w:tcW w:w="2694" w:type="dxa"/>
          </w:tcPr>
          <w:p w14:paraId="0EDAA19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74765FFE" w14:textId="280E6A78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C4D855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5003996" w14:textId="48D581E8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116,216</w:t>
            </w:r>
          </w:p>
        </w:tc>
        <w:tc>
          <w:tcPr>
            <w:tcW w:w="261" w:type="dxa"/>
            <w:vAlign w:val="center"/>
          </w:tcPr>
          <w:p w14:paraId="34ADFC2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11AEEA51" w14:textId="4C175350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E5FD4D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3D75AE93" w14:textId="41E5809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20,000</w:t>
            </w:r>
          </w:p>
        </w:tc>
        <w:tc>
          <w:tcPr>
            <w:tcW w:w="261" w:type="dxa"/>
            <w:vAlign w:val="center"/>
          </w:tcPr>
          <w:p w14:paraId="66B70F26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7CD052A" w14:textId="35E3F61C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F4BE65D" w14:textId="27C23D2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DD149EA" w14:textId="0565660B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10D5E77" w14:textId="0F91AB6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8EDC781" w14:textId="005A7998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50B9C9F" w14:textId="5624E62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98443CC" w14:textId="01A70AEB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229C04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6C13A9B" w14:textId="1C82FC7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136,216</w:t>
            </w:r>
          </w:p>
        </w:tc>
      </w:tr>
      <w:tr w:rsidR="00327ABA" w:rsidRPr="005B5482" w14:paraId="01EC6B2E" w14:textId="77777777" w:rsidTr="00327ABA">
        <w:tc>
          <w:tcPr>
            <w:tcW w:w="2694" w:type="dxa"/>
          </w:tcPr>
          <w:p w14:paraId="11DA025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73989C0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0A6528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47B9798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1784AD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EDC24A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E76C887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7DF79CC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F47B321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CAFAB4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A4A24F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979330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9A88EA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27686F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823D4A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1A28D6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4173D67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0A9B4681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24ECF5C3" w14:textId="77777777" w:rsidTr="00327ABA">
        <w:tc>
          <w:tcPr>
            <w:tcW w:w="2694" w:type="dxa"/>
          </w:tcPr>
          <w:p w14:paraId="3251B5A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bottom"/>
          </w:tcPr>
          <w:p w14:paraId="03B1ED6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BEC80CC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1B15F4C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345CCBB1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6FF04C3" w14:textId="7C3E1A0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6066A74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D2BFAA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7B3AAFE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57C1534" w14:textId="44E35932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54463A57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538FC44" w14:textId="425152D4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16327C5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9D8116F" w14:textId="51F515C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61219947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1021D58" w14:textId="6F3EA962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bottom"/>
          </w:tcPr>
          <w:p w14:paraId="292CB00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bottom"/>
          </w:tcPr>
          <w:p w14:paraId="3269EE6F" w14:textId="5C61122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60F4AFE1" w14:textId="77777777" w:rsidTr="00327ABA">
        <w:tc>
          <w:tcPr>
            <w:tcW w:w="2694" w:type="dxa"/>
            <w:vAlign w:val="center"/>
          </w:tcPr>
          <w:p w14:paraId="316EC9D9" w14:textId="5D5B79C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02425357" w14:textId="45F6561B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583EB5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0E89EC1" w14:textId="165214B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71F58C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789CF40C" w14:textId="65F262B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84B6DF1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0C57A83" w14:textId="1EC1C7F8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2F9C3C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2D7F750" w14:textId="0B21457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237B26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DC4A48A" w14:textId="1673C8CB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BE90AA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64AEF01" w14:textId="72EADB4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  <w:tc>
          <w:tcPr>
            <w:tcW w:w="261" w:type="dxa"/>
            <w:vAlign w:val="center"/>
          </w:tcPr>
          <w:p w14:paraId="43BFCBA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FF3F0A0" w14:textId="36EC04B8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62FDB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3CAD5723" w14:textId="177DE87A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</w:tr>
      <w:tr w:rsidR="00327ABA" w:rsidRPr="005B5482" w14:paraId="046AC35B" w14:textId="77777777" w:rsidTr="00327ABA">
        <w:tc>
          <w:tcPr>
            <w:tcW w:w="2694" w:type="dxa"/>
            <w:vAlign w:val="center"/>
          </w:tcPr>
          <w:p w14:paraId="47774DC0" w14:textId="195B7AEC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46EE894E" w14:textId="544C5DCC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2,107</w:t>
            </w:r>
          </w:p>
        </w:tc>
        <w:tc>
          <w:tcPr>
            <w:tcW w:w="261" w:type="dxa"/>
            <w:vAlign w:val="center"/>
          </w:tcPr>
          <w:p w14:paraId="481644E9" w14:textId="7D956759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95E74BD" w14:textId="10B72DE9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7B1452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6B803B3" w14:textId="5E68EC1B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C72CBE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7B047F7B" w14:textId="7A36A4F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69B7E7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465004A2" w14:textId="1D62A94A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6CE8D8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D172863" w14:textId="6D05398C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75435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79A55797" w14:textId="3F2241E6" w:rsidR="00327ABA" w:rsidRPr="005B5482" w:rsidRDefault="00B42E5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10,507</w:t>
            </w:r>
          </w:p>
        </w:tc>
        <w:tc>
          <w:tcPr>
            <w:tcW w:w="261" w:type="dxa"/>
            <w:vAlign w:val="center"/>
          </w:tcPr>
          <w:p w14:paraId="571E26C7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AC281ED" w14:textId="79E9E96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2FF2E9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2AA9033" w14:textId="23C0B9EB" w:rsidR="00327ABA" w:rsidRPr="005B5482" w:rsidRDefault="00B42E5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12,614</w:t>
            </w:r>
          </w:p>
        </w:tc>
      </w:tr>
      <w:tr w:rsidR="00327ABA" w:rsidRPr="005B5482" w14:paraId="7A2405CF" w14:textId="77777777" w:rsidTr="00327ABA">
        <w:tc>
          <w:tcPr>
            <w:tcW w:w="2694" w:type="dxa"/>
            <w:vAlign w:val="center"/>
          </w:tcPr>
          <w:p w14:paraId="32278923" w14:textId="658768FA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31C4D35D" w14:textId="53201AB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6ED73D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3E82163C" w14:textId="11ADD29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3</w:t>
            </w:r>
          </w:p>
        </w:tc>
        <w:tc>
          <w:tcPr>
            <w:tcW w:w="261" w:type="dxa"/>
            <w:vAlign w:val="center"/>
          </w:tcPr>
          <w:p w14:paraId="1F9BE3C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A7EE772" w14:textId="5475E61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181CE31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5BCFF61B" w14:textId="4A07FEE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4214E8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1CCDD63A" w14:textId="2FC9DC60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FA0325C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5FB8AB3E" w14:textId="6E181228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A8E4FB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5095631E" w14:textId="2C7D8D15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E0859D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716BE5DF" w14:textId="679A1E8A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35E888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CA7BDAA" w14:textId="1E929204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3</w:t>
            </w:r>
          </w:p>
        </w:tc>
      </w:tr>
      <w:tr w:rsidR="00327ABA" w:rsidRPr="005B5482" w14:paraId="1D6AF43F" w14:textId="77777777" w:rsidTr="00327ABA">
        <w:tc>
          <w:tcPr>
            <w:tcW w:w="2694" w:type="dxa"/>
            <w:vAlign w:val="center"/>
          </w:tcPr>
          <w:p w14:paraId="115C9A54" w14:textId="036D721A" w:rsidR="00327ABA" w:rsidRPr="005B5482" w:rsidRDefault="00327ABA" w:rsidP="00327ABA">
            <w:pPr>
              <w:tabs>
                <w:tab w:val="clear" w:pos="227"/>
                <w:tab w:val="clear" w:pos="454"/>
                <w:tab w:val="left" w:pos="26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สินทรัพย์สิทธิการใช้และหนี้สินตามสัญญาเช่า</w:t>
            </w:r>
            <w:r w:rsidRPr="005B5482">
              <w:rPr>
                <w:rFonts w:ascii="BrowalliaUPC" w:hAnsi="BrowalliaUPC" w:cs="BrowalliaUPC"/>
                <w:sz w:val="20"/>
                <w:szCs w:val="20"/>
                <w:lang w:val="en-GB"/>
              </w:rPr>
              <w:br/>
              <w:t xml:space="preserve">    </w:t>
            </w: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ลดลงจากการเปลี่ยนแปลงสัญญา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89943C9" w14:textId="77F85CEC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(928)</w:t>
            </w:r>
          </w:p>
        </w:tc>
        <w:tc>
          <w:tcPr>
            <w:tcW w:w="261" w:type="dxa"/>
            <w:vAlign w:val="bottom"/>
          </w:tcPr>
          <w:p w14:paraId="1ACA437F" w14:textId="419EE1A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5C8C31EE" w14:textId="0E11AFCA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09646CA7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CA8F970" w14:textId="57919B25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976356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36EC5444" w14:textId="07F9AE3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3697AF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09FFDED" w14:textId="109D2A4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4DD218C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25CD765" w14:textId="786CC042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EC007DE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07FAC91C" w14:textId="7F18A094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B01FB8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61A76E1" w14:textId="6ED550AA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04F689C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116CFE78" w14:textId="08847030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(928)</w:t>
            </w:r>
          </w:p>
        </w:tc>
      </w:tr>
      <w:tr w:rsidR="00327ABA" w:rsidRPr="005B5482" w14:paraId="6E9F5893" w14:textId="77777777" w:rsidTr="00327ABA">
        <w:tc>
          <w:tcPr>
            <w:tcW w:w="2694" w:type="dxa"/>
          </w:tcPr>
          <w:p w14:paraId="2B28E6A3" w14:textId="020B2E3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24B535" w14:textId="5BD0A09A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32,933</w:t>
            </w:r>
          </w:p>
        </w:tc>
        <w:tc>
          <w:tcPr>
            <w:tcW w:w="261" w:type="dxa"/>
            <w:vAlign w:val="center"/>
          </w:tcPr>
          <w:p w14:paraId="2A48A2B9" w14:textId="3961EAD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975F56" w14:textId="6DAE128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18,319</w:t>
            </w:r>
          </w:p>
        </w:tc>
        <w:tc>
          <w:tcPr>
            <w:tcW w:w="261" w:type="dxa"/>
            <w:vAlign w:val="center"/>
          </w:tcPr>
          <w:p w14:paraId="2D312EB3" w14:textId="4E81DC6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D9554E" w14:textId="4A08C18B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6AA67BA" w14:textId="3A04696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5A34F9" w14:textId="4CF5D3E0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35,000</w:t>
            </w:r>
          </w:p>
        </w:tc>
        <w:tc>
          <w:tcPr>
            <w:tcW w:w="261" w:type="dxa"/>
            <w:vAlign w:val="center"/>
          </w:tcPr>
          <w:p w14:paraId="59AEE53C" w14:textId="52CB8AE5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9D1228" w14:textId="0DCE252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64,795</w:t>
            </w:r>
          </w:p>
        </w:tc>
        <w:tc>
          <w:tcPr>
            <w:tcW w:w="261" w:type="dxa"/>
            <w:vAlign w:val="center"/>
          </w:tcPr>
          <w:p w14:paraId="15CE4D78" w14:textId="135D870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7EAC44" w14:textId="3874D8E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194,430</w:t>
            </w:r>
          </w:p>
        </w:tc>
        <w:tc>
          <w:tcPr>
            <w:tcW w:w="261" w:type="dxa"/>
            <w:vAlign w:val="center"/>
          </w:tcPr>
          <w:p w14:paraId="64A384F7" w14:textId="50A10D25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30F6E2" w14:textId="5F3473BE" w:rsidR="00327ABA" w:rsidRPr="005B5482" w:rsidRDefault="00B42E5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90,962</w:t>
            </w:r>
          </w:p>
        </w:tc>
        <w:tc>
          <w:tcPr>
            <w:tcW w:w="261" w:type="dxa"/>
            <w:vAlign w:val="center"/>
          </w:tcPr>
          <w:p w14:paraId="217C1F4F" w14:textId="2FA2C8BA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C9E00F" w14:textId="732ED1F9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100,473</w:t>
            </w:r>
          </w:p>
        </w:tc>
        <w:tc>
          <w:tcPr>
            <w:tcW w:w="261" w:type="dxa"/>
            <w:vAlign w:val="center"/>
          </w:tcPr>
          <w:p w14:paraId="28A5686E" w14:textId="2911F65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1AA7" w14:textId="53694609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</w:rPr>
              <w:t>5</w:t>
            </w:r>
            <w:r w:rsidR="00B42E53">
              <w:rPr>
                <w:rFonts w:ascii="BrowalliaUPC" w:hAnsi="BrowalliaUPC" w:cs="BrowalliaUPC"/>
                <w:sz w:val="20"/>
                <w:szCs w:val="20"/>
              </w:rPr>
              <w:t>36,912</w:t>
            </w:r>
          </w:p>
        </w:tc>
      </w:tr>
      <w:tr w:rsidR="00327ABA" w:rsidRPr="005B5482" w14:paraId="1BB533D5" w14:textId="77777777" w:rsidTr="00327ABA">
        <w:tc>
          <w:tcPr>
            <w:tcW w:w="2694" w:type="dxa"/>
          </w:tcPr>
          <w:p w14:paraId="7215EC6C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4E1BD02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1C0DA88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5306677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7BCB4D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5D73AB06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</w:tcPr>
          <w:p w14:paraId="3974E11E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</w:tcPr>
          <w:p w14:paraId="53ED10DE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61" w:type="dxa"/>
          </w:tcPr>
          <w:p w14:paraId="48ACEDB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2D29446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330F31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27EB6A04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0D4EE41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268FEDA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7A9D60E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029B8F6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</w:tcPr>
          <w:p w14:paraId="24DA3F36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auto"/>
            </w:tcBorders>
          </w:tcPr>
          <w:p w14:paraId="63B7C2B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5F06AA37" w14:textId="77777777" w:rsidTr="00327ABA">
        <w:tc>
          <w:tcPr>
            <w:tcW w:w="2694" w:type="dxa"/>
          </w:tcPr>
          <w:p w14:paraId="11922DF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096" w:type="dxa"/>
            <w:vAlign w:val="center"/>
          </w:tcPr>
          <w:p w14:paraId="2FF98644" w14:textId="0354B0C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2A0A105" w14:textId="0167B9E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vAlign w:val="center"/>
          </w:tcPr>
          <w:p w14:paraId="374DE6C7" w14:textId="21D19C59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29B2F58" w14:textId="2376DB8E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6740EA5" w14:textId="10B8FAB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D62BB50" w14:textId="4DFA270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FB8D112" w14:textId="34F59FA4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0394D52" w14:textId="5C15374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1581BF3" w14:textId="7057318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C353F53" w14:textId="707C6C64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01CB2B59" w14:textId="20B8E6D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A4AA0CA" w14:textId="5A05847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C074CB6" w14:textId="45AEB29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F16BF1A" w14:textId="6F2DA8B9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6AE323F" w14:textId="0AEE332B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53CA60A5" w14:textId="52365F2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15EA77E8" w14:textId="7F8CA8D8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436DFD33" w14:textId="77777777" w:rsidTr="00327ABA">
        <w:tc>
          <w:tcPr>
            <w:tcW w:w="2694" w:type="dxa"/>
          </w:tcPr>
          <w:p w14:paraId="1DBCDCE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7172F9A8" w14:textId="3AE87091" w:rsidR="00327ABA" w:rsidRPr="005B5482" w:rsidRDefault="00AF1B21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(</w:t>
            </w:r>
            <w:r>
              <w:rPr>
                <w:rFonts w:ascii="BrowalliaUPC" w:hAnsi="BrowalliaUPC" w:cs="BrowalliaUPC"/>
                <w:sz w:val="20"/>
                <w:szCs w:val="20"/>
              </w:rPr>
              <w:t>8,</w:t>
            </w:r>
            <w:r w:rsidR="00757E90">
              <w:rPr>
                <w:rFonts w:ascii="BrowalliaUPC" w:hAnsi="BrowalliaUPC" w:cs="BrowalliaUPC"/>
                <w:sz w:val="20"/>
                <w:szCs w:val="20"/>
              </w:rPr>
              <w:t>84</w:t>
            </w:r>
            <w:r w:rsidR="00182B20">
              <w:rPr>
                <w:rFonts w:ascii="BrowalliaUPC" w:hAnsi="BrowalliaUPC" w:cs="BrowalliaUPC"/>
                <w:sz w:val="20"/>
                <w:szCs w:val="20"/>
              </w:rPr>
              <w:t>8</w:t>
            </w:r>
            <w:r w:rsidR="00757E90">
              <w:rPr>
                <w:rFonts w:ascii="BrowalliaUPC" w:hAnsi="BrowalliaUPC" w:cs="BrowalliaUPC" w:hint="cs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62E09246" w14:textId="75031AC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5C58652A" w14:textId="42193188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(</w:t>
            </w:r>
            <w:r>
              <w:rPr>
                <w:rFonts w:ascii="BrowalliaUPC" w:hAnsi="BrowalliaUPC" w:cs="BrowalliaUPC"/>
                <w:sz w:val="20"/>
                <w:szCs w:val="20"/>
              </w:rPr>
              <w:t>109,311</w:t>
            </w: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462DDF03" w14:textId="0F6269CB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68D15F5D" w14:textId="60FF7E25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344547E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2F6A3A38" w14:textId="44972A88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948450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048CA005" w14:textId="52ABB588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(</w:t>
            </w:r>
            <w:r>
              <w:rPr>
                <w:rFonts w:ascii="BrowalliaUPC" w:hAnsi="BrowalliaUPC" w:cs="BrowalliaUPC"/>
                <w:sz w:val="20"/>
                <w:szCs w:val="20"/>
              </w:rPr>
              <w:t>3,988</w:t>
            </w: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21E39312" w14:textId="513CBE38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28DD64F" w14:textId="0BA10BA8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(</w:t>
            </w:r>
            <w:r>
              <w:rPr>
                <w:rFonts w:ascii="BrowalliaUPC" w:hAnsi="BrowalliaUPC" w:cs="BrowalliaUPC"/>
                <w:sz w:val="20"/>
                <w:szCs w:val="20"/>
              </w:rPr>
              <w:t>11,</w:t>
            </w:r>
            <w:r w:rsidR="00D90F63">
              <w:rPr>
                <w:rFonts w:ascii="BrowalliaUPC" w:hAnsi="BrowalliaUPC" w:cs="BrowalliaUPC"/>
                <w:sz w:val="20"/>
                <w:szCs w:val="20"/>
              </w:rPr>
              <w:t>952</w:t>
            </w:r>
            <w:r w:rsidR="00D90F63">
              <w:rPr>
                <w:rFonts w:ascii="BrowalliaUPC" w:hAnsi="BrowalliaUPC" w:cs="BrowalliaUPC" w:hint="cs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06635418" w14:textId="711E7E8B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B9DC375" w14:textId="439ECFA8" w:rsidR="00327ABA" w:rsidRPr="005B5482" w:rsidRDefault="00D90F6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(</w:t>
            </w:r>
            <w:r>
              <w:rPr>
                <w:rFonts w:ascii="BrowalliaUPC" w:hAnsi="BrowalliaUPC" w:cs="BrowalliaUPC"/>
                <w:sz w:val="20"/>
                <w:szCs w:val="20"/>
              </w:rPr>
              <w:t>48,294</w:t>
            </w: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5E6035D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2BFD9CB8" w14:textId="1A421A1F" w:rsidR="00327ABA" w:rsidRPr="005B5482" w:rsidRDefault="00A70386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(</w:t>
            </w:r>
            <w:r>
              <w:rPr>
                <w:rFonts w:ascii="BrowalliaUPC" w:hAnsi="BrowalliaUPC" w:cs="BrowalliaUPC"/>
                <w:sz w:val="20"/>
                <w:szCs w:val="20"/>
              </w:rPr>
              <w:t>62,400</w:t>
            </w: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3B721A1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236060CA" w14:textId="5030FF1D" w:rsidR="00327ABA" w:rsidRPr="005B5482" w:rsidRDefault="00A70386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(</w:t>
            </w:r>
            <w:r>
              <w:rPr>
                <w:rFonts w:ascii="BrowalliaUPC" w:hAnsi="BrowalliaUPC" w:cs="BrowalliaUPC"/>
                <w:sz w:val="20"/>
                <w:szCs w:val="20"/>
              </w:rPr>
              <w:t>244,79</w:t>
            </w:r>
            <w:r w:rsidR="00182B20">
              <w:rPr>
                <w:rFonts w:ascii="BrowalliaUPC" w:hAnsi="BrowalliaUPC" w:cs="BrowalliaUPC"/>
                <w:sz w:val="20"/>
                <w:szCs w:val="20"/>
              </w:rPr>
              <w:t>3</w:t>
            </w: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)</w:t>
            </w:r>
          </w:p>
        </w:tc>
      </w:tr>
      <w:tr w:rsidR="00327ABA" w:rsidRPr="005B5482" w14:paraId="5E5CFFB1" w14:textId="77777777" w:rsidTr="00327ABA">
        <w:tc>
          <w:tcPr>
            <w:tcW w:w="2694" w:type="dxa"/>
          </w:tcPr>
          <w:p w14:paraId="6D9762DE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63B8DA94" w14:textId="76A220C0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5A64A6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1780A404" w14:textId="2648D1E7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90,991</w:t>
            </w:r>
          </w:p>
        </w:tc>
        <w:tc>
          <w:tcPr>
            <w:tcW w:w="261" w:type="dxa"/>
            <w:vAlign w:val="center"/>
          </w:tcPr>
          <w:p w14:paraId="3D20DE1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0F4A10C" w14:textId="24B65649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50,000</w:t>
            </w:r>
          </w:p>
        </w:tc>
        <w:tc>
          <w:tcPr>
            <w:tcW w:w="261" w:type="dxa"/>
            <w:vAlign w:val="center"/>
          </w:tcPr>
          <w:p w14:paraId="33D325E6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4661A88B" w14:textId="76477C1E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B8BBAF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A910AE6" w14:textId="2F718D80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95BD99F" w14:textId="7556BFC5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3B867D9" w14:textId="324E320E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474EDCA" w14:textId="4E522B3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4D31EE6" w14:textId="7CE312A8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2552018" w14:textId="1E959F2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6BCF796" w14:textId="2E4FB37D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A72F82E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57A7E084" w14:textId="020557BF" w:rsidR="00327ABA" w:rsidRPr="005B5482" w:rsidRDefault="00A70386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140,991</w:t>
            </w:r>
          </w:p>
        </w:tc>
      </w:tr>
      <w:tr w:rsidR="00327ABA" w:rsidRPr="005B5482" w14:paraId="03ADD933" w14:textId="77777777" w:rsidTr="00327ABA">
        <w:tc>
          <w:tcPr>
            <w:tcW w:w="2694" w:type="dxa"/>
          </w:tcPr>
          <w:p w14:paraId="35118A8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7CFC804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7DD34F0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2E8BDB5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4669A48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5DDA347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71BE6D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24739AA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1FFC1C6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4BB96DA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23B02CE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38B89D1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D6EA9FC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397BF85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3F332F7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03F7164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91DA45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41375B14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5611E499" w14:textId="77777777" w:rsidTr="00327ABA">
        <w:tc>
          <w:tcPr>
            <w:tcW w:w="2694" w:type="dxa"/>
          </w:tcPr>
          <w:p w14:paraId="0F51E047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96" w:type="dxa"/>
            <w:vAlign w:val="center"/>
          </w:tcPr>
          <w:p w14:paraId="5315BA57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39A7E71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58F15891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3DDF904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4AE2F29" w14:textId="2D726ABD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954030C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5705C451" w14:textId="687265C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34932E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A330C87" w14:textId="55E42BD5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37488D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8B33676" w14:textId="0834350F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0E3D453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5F94AAF0" w14:textId="13E9B79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656EAB3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1ABBB71" w14:textId="4F33DE7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1" w:type="dxa"/>
            <w:vAlign w:val="center"/>
          </w:tcPr>
          <w:p w14:paraId="1442C30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041C43B" w14:textId="445F8C04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27ABA" w:rsidRPr="005B5482" w14:paraId="5819D165" w14:textId="77777777" w:rsidTr="00327ABA">
        <w:tc>
          <w:tcPr>
            <w:tcW w:w="2694" w:type="dxa"/>
            <w:vAlign w:val="center"/>
          </w:tcPr>
          <w:p w14:paraId="448FD28D" w14:textId="3D49E5FC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5C8D5505" w14:textId="73EF6E53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5038CF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6442B125" w14:textId="1737024A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D92D01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3446525C" w14:textId="486E29AB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8D24FE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74FA7B6" w14:textId="30362FD8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5E1A85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0D03E66D" w14:textId="0BF2037D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9ABAEC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7A5BDCB4" w14:textId="36F5C912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12EE73E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F6A071E" w14:textId="567205D3" w:rsidR="00327ABA" w:rsidRPr="005B5482" w:rsidRDefault="008D589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  <w:tc>
          <w:tcPr>
            <w:tcW w:w="261" w:type="dxa"/>
            <w:vAlign w:val="center"/>
          </w:tcPr>
          <w:p w14:paraId="51A002A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0293C5ED" w14:textId="5F844A6F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A1CBA1C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B1CBA09" w14:textId="136CEC9D" w:rsidR="00327ABA" w:rsidRPr="005B5482" w:rsidRDefault="008D589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520</w:t>
            </w:r>
          </w:p>
        </w:tc>
      </w:tr>
      <w:tr w:rsidR="00327ABA" w:rsidRPr="005B5482" w14:paraId="3473645C" w14:textId="77777777" w:rsidTr="00327ABA">
        <w:tc>
          <w:tcPr>
            <w:tcW w:w="2694" w:type="dxa"/>
            <w:vAlign w:val="center"/>
          </w:tcPr>
          <w:p w14:paraId="7182FFA2" w14:textId="5708CB8A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4995D1ED" w14:textId="156A4AD9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1,648</w:t>
            </w:r>
          </w:p>
        </w:tc>
        <w:tc>
          <w:tcPr>
            <w:tcW w:w="261" w:type="dxa"/>
            <w:vAlign w:val="center"/>
          </w:tcPr>
          <w:p w14:paraId="13A3567B" w14:textId="1ABB97E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7C3956F1" w14:textId="345FA0C2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EC9467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AA17197" w14:textId="45416E3F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E8F7B5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517B3EAD" w14:textId="29D64EAF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02041A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7084409E" w14:textId="5E7C85EC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CAFE52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22F63B9F" w14:textId="0E2F92BB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5B59F65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54B33B4" w14:textId="460FD6CD" w:rsidR="00327ABA" w:rsidRPr="005B5482" w:rsidRDefault="00B42E5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7,101</w:t>
            </w:r>
          </w:p>
        </w:tc>
        <w:tc>
          <w:tcPr>
            <w:tcW w:w="261" w:type="dxa"/>
            <w:vAlign w:val="center"/>
          </w:tcPr>
          <w:p w14:paraId="510B55A9" w14:textId="797A3209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AE202FF" w14:textId="71286D99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0B99B8D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355FA63" w14:textId="41959534" w:rsidR="00327ABA" w:rsidRPr="005B5482" w:rsidRDefault="00B42E5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8,749</w:t>
            </w:r>
          </w:p>
        </w:tc>
      </w:tr>
      <w:tr w:rsidR="00327ABA" w:rsidRPr="005B5482" w14:paraId="0D691FF1" w14:textId="77777777" w:rsidTr="00327ABA">
        <w:tc>
          <w:tcPr>
            <w:tcW w:w="2694" w:type="dxa"/>
            <w:vAlign w:val="center"/>
          </w:tcPr>
          <w:p w14:paraId="49DDE055" w14:textId="0775428E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5FF3FE95" w14:textId="436866A8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2E7A94F0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14:paraId="2FB089DD" w14:textId="52A94BA8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</w:t>
            </w:r>
          </w:p>
        </w:tc>
        <w:tc>
          <w:tcPr>
            <w:tcW w:w="261" w:type="dxa"/>
            <w:vAlign w:val="center"/>
          </w:tcPr>
          <w:p w14:paraId="22A5B27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14:paraId="49BD18A9" w14:textId="7A2F3AA7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7667EE86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center"/>
          </w:tcPr>
          <w:p w14:paraId="0C367070" w14:textId="1D954D0E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F841F94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center"/>
          </w:tcPr>
          <w:p w14:paraId="2ABC2EA8" w14:textId="6A2A9712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1056BE3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14:paraId="6ACC465A" w14:textId="521CC595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9B3ECF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4697C7AE" w14:textId="64B8E852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47D43E45" w14:textId="5FDE7396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3465B1A9" w14:textId="3701684A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3C5D7D0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9917CAE" w14:textId="4E48A273" w:rsidR="008D5895" w:rsidRPr="005B5482" w:rsidRDefault="008D5895" w:rsidP="008D589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</w:t>
            </w:r>
          </w:p>
        </w:tc>
      </w:tr>
      <w:tr w:rsidR="00327ABA" w:rsidRPr="005B5482" w14:paraId="7226635A" w14:textId="77777777" w:rsidTr="00327ABA">
        <w:tc>
          <w:tcPr>
            <w:tcW w:w="2694" w:type="dxa"/>
            <w:vAlign w:val="center"/>
          </w:tcPr>
          <w:p w14:paraId="20DE1217" w14:textId="4B9E10C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สินทรัพย์สิทธิการใช้และหนี้สินตาม</w:t>
            </w: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br/>
              <w:t xml:space="preserve">    สัญญาเช่าลดลงจากการเปลี่ยน</w:t>
            </w:r>
            <w:r w:rsidRPr="005B548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br/>
              <w:t xml:space="preserve">    แปลงสัญญา</w:t>
            </w:r>
          </w:p>
        </w:tc>
        <w:tc>
          <w:tcPr>
            <w:tcW w:w="1096" w:type="dxa"/>
            <w:vAlign w:val="bottom"/>
          </w:tcPr>
          <w:p w14:paraId="0268B767" w14:textId="00D5F04A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6</w:t>
            </w:r>
            <w:r w:rsidR="00182B20">
              <w:rPr>
                <w:rFonts w:ascii="BrowalliaUPC" w:hAnsi="BrowalliaUPC" w:cs="BrowalliaUPC"/>
                <w:sz w:val="20"/>
                <w:szCs w:val="20"/>
              </w:rPr>
              <w:t>7</w:t>
            </w:r>
          </w:p>
        </w:tc>
        <w:tc>
          <w:tcPr>
            <w:tcW w:w="261" w:type="dxa"/>
            <w:vAlign w:val="bottom"/>
          </w:tcPr>
          <w:p w14:paraId="0650A2FE" w14:textId="318A7700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vAlign w:val="bottom"/>
          </w:tcPr>
          <w:p w14:paraId="5E89A312" w14:textId="53A6FE14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6141CE3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3491A326" w14:textId="00EA1BB9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22CA9FE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1682502A" w14:textId="03B9DA22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04A1B66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vAlign w:val="bottom"/>
          </w:tcPr>
          <w:p w14:paraId="5609DE1D" w14:textId="7EF27815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539AD201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vAlign w:val="bottom"/>
          </w:tcPr>
          <w:p w14:paraId="75775789" w14:textId="34D4C111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7E66278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vAlign w:val="bottom"/>
          </w:tcPr>
          <w:p w14:paraId="3007D43E" w14:textId="24B56F87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376612C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1EB6EB3" w14:textId="4C0AB354" w:rsidR="00327ABA" w:rsidRPr="005B5482" w:rsidRDefault="0061731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bottom"/>
          </w:tcPr>
          <w:p w14:paraId="2002C662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5817306" w14:textId="5FB5C13E" w:rsidR="00327ABA" w:rsidRPr="005B5482" w:rsidRDefault="00E6552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6</w:t>
            </w:r>
            <w:r w:rsidR="00182B20">
              <w:rPr>
                <w:rFonts w:ascii="BrowalliaUPC" w:hAnsi="BrowalliaUPC" w:cs="BrowalliaUPC"/>
                <w:sz w:val="20"/>
                <w:szCs w:val="20"/>
              </w:rPr>
              <w:t>7</w:t>
            </w:r>
          </w:p>
        </w:tc>
      </w:tr>
      <w:tr w:rsidR="00327ABA" w:rsidRPr="005B5482" w14:paraId="15942FE3" w14:textId="77777777" w:rsidTr="00327ABA">
        <w:tc>
          <w:tcPr>
            <w:tcW w:w="2694" w:type="dxa"/>
          </w:tcPr>
          <w:p w14:paraId="12E9D814" w14:textId="55F5FC88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5B5482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13421F" w14:textId="7B76E390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25,</w:t>
            </w:r>
            <w:r w:rsidR="00182B20">
              <w:rPr>
                <w:rFonts w:ascii="BrowalliaUPC" w:hAnsi="BrowalliaUPC" w:cs="BrowalliaUPC"/>
                <w:sz w:val="20"/>
                <w:szCs w:val="20"/>
              </w:rPr>
              <w:t>800</w:t>
            </w:r>
          </w:p>
        </w:tc>
        <w:tc>
          <w:tcPr>
            <w:tcW w:w="261" w:type="dxa"/>
            <w:vAlign w:val="center"/>
          </w:tcPr>
          <w:p w14:paraId="6DDC6458" w14:textId="73E54D42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026FF1" w14:textId="43C84379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61" w:type="dxa"/>
            <w:vAlign w:val="center"/>
          </w:tcPr>
          <w:p w14:paraId="678D40A6" w14:textId="76B89313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F600D0" w14:textId="5A98969E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50,000</w:t>
            </w:r>
          </w:p>
        </w:tc>
        <w:tc>
          <w:tcPr>
            <w:tcW w:w="261" w:type="dxa"/>
            <w:vAlign w:val="center"/>
          </w:tcPr>
          <w:p w14:paraId="688A039A" w14:textId="68C136C5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B91532" w14:textId="6EF5E261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35,000</w:t>
            </w:r>
          </w:p>
        </w:tc>
        <w:tc>
          <w:tcPr>
            <w:tcW w:w="261" w:type="dxa"/>
            <w:vAlign w:val="center"/>
          </w:tcPr>
          <w:p w14:paraId="046EE85F" w14:textId="3C82DBE1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D549BF" w14:textId="5A761EC6" w:rsidR="00327ABA" w:rsidRPr="005B5482" w:rsidRDefault="009E344C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60,807</w:t>
            </w:r>
          </w:p>
        </w:tc>
        <w:tc>
          <w:tcPr>
            <w:tcW w:w="261" w:type="dxa"/>
            <w:vAlign w:val="center"/>
          </w:tcPr>
          <w:p w14:paraId="6A7AF7EE" w14:textId="2CA6F002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86539C" w14:textId="5EBFA90A" w:rsidR="00327ABA" w:rsidRPr="005B5482" w:rsidRDefault="00D90F6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182,478</w:t>
            </w:r>
          </w:p>
        </w:tc>
        <w:tc>
          <w:tcPr>
            <w:tcW w:w="261" w:type="dxa"/>
            <w:vAlign w:val="center"/>
          </w:tcPr>
          <w:p w14:paraId="5E423B98" w14:textId="439E35C4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F531B4" w14:textId="01FD8718" w:rsidR="00327ABA" w:rsidRPr="005B5482" w:rsidRDefault="00B42E53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50,289</w:t>
            </w:r>
          </w:p>
        </w:tc>
        <w:tc>
          <w:tcPr>
            <w:tcW w:w="261" w:type="dxa"/>
            <w:vAlign w:val="center"/>
          </w:tcPr>
          <w:p w14:paraId="3280870E" w14:textId="5F147A05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C9F490" w14:textId="773DD3FA" w:rsidR="00327ABA" w:rsidRPr="005B5482" w:rsidRDefault="00A70386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38,073</w:t>
            </w:r>
          </w:p>
        </w:tc>
        <w:tc>
          <w:tcPr>
            <w:tcW w:w="261" w:type="dxa"/>
            <w:vAlign w:val="center"/>
          </w:tcPr>
          <w:p w14:paraId="69B7EEEF" w14:textId="0CA3B93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56309F" w14:textId="786005AB" w:rsidR="00327ABA" w:rsidRPr="005B5482" w:rsidRDefault="00E65525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4</w:t>
            </w:r>
            <w:r w:rsidR="00B42E53">
              <w:rPr>
                <w:rFonts w:ascii="BrowalliaUPC" w:hAnsi="BrowalliaUPC" w:cs="BrowalliaUPC"/>
                <w:sz w:val="20"/>
                <w:szCs w:val="20"/>
              </w:rPr>
              <w:t>42,447</w:t>
            </w:r>
          </w:p>
        </w:tc>
      </w:tr>
      <w:tr w:rsidR="00327ABA" w:rsidRPr="005B5482" w14:paraId="27E58644" w14:textId="77777777" w:rsidTr="00327ABA">
        <w:tc>
          <w:tcPr>
            <w:tcW w:w="2694" w:type="dxa"/>
          </w:tcPr>
          <w:p w14:paraId="70FDCF0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53FD6A1C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3BDC9129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17B9955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45A2A3A3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0B6C822E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5CCAC9A5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</w:tcPr>
          <w:p w14:paraId="6AA69BD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14B5DD07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1FED1F6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66DB4FD1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12" w:space="0" w:color="auto"/>
            </w:tcBorders>
          </w:tcPr>
          <w:p w14:paraId="0692001D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2A1AFD54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68753A1B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74431FA8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4E2267EA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261" w:type="dxa"/>
          </w:tcPr>
          <w:p w14:paraId="18F96DD4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auto"/>
            </w:tcBorders>
          </w:tcPr>
          <w:p w14:paraId="33F70E1F" w14:textId="77777777" w:rsidR="00327ABA" w:rsidRPr="005B5482" w:rsidRDefault="00327ABA" w:rsidP="00327AB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olor w:val="0000FF"/>
                <w:sz w:val="20"/>
                <w:szCs w:val="20"/>
              </w:rPr>
            </w:pPr>
          </w:p>
        </w:tc>
      </w:tr>
    </w:tbl>
    <w:p w14:paraId="33260952" w14:textId="77777777" w:rsidR="0013382C" w:rsidRPr="005B5482" w:rsidRDefault="0013382C" w:rsidP="00CB455C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  <w:sectPr w:rsidR="0013382C" w:rsidRPr="005B5482" w:rsidSect="006F4F3A">
          <w:footerReference w:type="default" r:id="rId16"/>
          <w:pgSz w:w="16834" w:h="11909" w:orient="landscape" w:code="9"/>
          <w:pgMar w:top="1531" w:right="1530" w:bottom="1019" w:left="1259" w:header="720" w:footer="218" w:gutter="0"/>
          <w:cols w:space="720"/>
          <w:docGrid w:linePitch="245"/>
        </w:sectPr>
      </w:pPr>
    </w:p>
    <w:p w14:paraId="1C637FD2" w14:textId="2A3DC755" w:rsidR="00DD1536" w:rsidRPr="005B5482" w:rsidRDefault="00A52359" w:rsidP="00A52359">
      <w:pPr>
        <w:pStyle w:val="ListParagraph"/>
        <w:numPr>
          <w:ilvl w:val="0"/>
          <w:numId w:val="16"/>
        </w:numPr>
        <w:tabs>
          <w:tab w:val="clear" w:pos="454"/>
          <w:tab w:val="left" w:pos="426"/>
        </w:tabs>
        <w:rPr>
          <w:rFonts w:ascii="BrowalliaUPC" w:eastAsia="Cordia New" w:hAnsi="BrowalliaUPC" w:cs="BrowalliaUPC"/>
          <w:b/>
          <w:bCs/>
          <w:color w:val="000000"/>
          <w:sz w:val="28"/>
          <w:szCs w:val="28"/>
          <w:lang w:eastAsia="th-TH"/>
        </w:rPr>
      </w:pPr>
      <w:r>
        <w:rPr>
          <w:rFonts w:ascii="BrowalliaUPC" w:eastAsia="Cordia New" w:hAnsi="BrowalliaUPC" w:cs="BrowalliaUPC"/>
          <w:b/>
          <w:bCs/>
          <w:color w:val="000000"/>
          <w:sz w:val="28"/>
          <w:szCs w:val="28"/>
          <w:lang w:eastAsia="th-TH"/>
        </w:rPr>
        <w:lastRenderedPageBreak/>
        <w:t xml:space="preserve"> </w:t>
      </w:r>
      <w:r w:rsidR="00DD1536" w:rsidRPr="005B5482">
        <w:rPr>
          <w:rFonts w:ascii="BrowalliaUPC" w:eastAsia="Cordia New" w:hAnsi="BrowalliaUPC" w:cs="BrowalliaUPC"/>
          <w:b/>
          <w:bCs/>
          <w:color w:val="000000"/>
          <w:sz w:val="28"/>
          <w:szCs w:val="28"/>
          <w:cs/>
          <w:lang w:eastAsia="th-TH"/>
        </w:rPr>
        <w:t>ภาระผูกพันและหนี้สินที่อาจเกิดขึ้น</w:t>
      </w:r>
    </w:p>
    <w:p w14:paraId="26EC0125" w14:textId="77777777" w:rsidR="004F0ADF" w:rsidRPr="005B5482" w:rsidRDefault="004F0ADF" w:rsidP="00A52359">
      <w:pPr>
        <w:pStyle w:val="ListParagraph"/>
        <w:ind w:left="360"/>
        <w:rPr>
          <w:rFonts w:ascii="BrowalliaUPC" w:eastAsia="Cordia New" w:hAnsi="BrowalliaUPC" w:cs="BrowalliaUPC"/>
          <w:b/>
          <w:bCs/>
          <w:color w:val="000000"/>
          <w:sz w:val="28"/>
          <w:szCs w:val="28"/>
          <w:lang w:eastAsia="th-TH"/>
        </w:rPr>
      </w:pPr>
    </w:p>
    <w:p w14:paraId="446F4780" w14:textId="77777777" w:rsidR="007226E5" w:rsidRPr="005B5482" w:rsidRDefault="007226E5" w:rsidP="00A52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139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5B5482">
        <w:rPr>
          <w:rFonts w:ascii="BrowalliaUPC" w:hAnsi="BrowalliaUPC" w:cs="BrowalliaUPC"/>
          <w:sz w:val="28"/>
          <w:szCs w:val="28"/>
        </w:rPr>
        <w:t xml:space="preserve">31 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5B5482">
        <w:rPr>
          <w:rFonts w:ascii="BrowalliaUPC" w:hAnsi="BrowalliaUPC" w:cs="BrowalliaUPC"/>
          <w:sz w:val="28"/>
          <w:szCs w:val="28"/>
        </w:rPr>
        <w:t xml:space="preserve">2566 </w:t>
      </w:r>
      <w:r w:rsidRPr="005B5482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 ดังต่อไปนี้</w:t>
      </w:r>
    </w:p>
    <w:p w14:paraId="7C16D270" w14:textId="77777777" w:rsidR="007226E5" w:rsidRPr="005B5482" w:rsidRDefault="007226E5" w:rsidP="00722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29403D5" w14:textId="77777777" w:rsidR="007226E5" w:rsidRPr="005B5482" w:rsidRDefault="007226E5" w:rsidP="00A5235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บริษัทและบริษัทย่อยมีภาระผูกพันเกี่ยวกับสัญญาเช่าและบริการที่จะต้องชำระมีดังนี้</w:t>
      </w:r>
    </w:p>
    <w:p w14:paraId="5363C0A5" w14:textId="77777777" w:rsidR="007226E5" w:rsidRPr="005B5482" w:rsidRDefault="007226E5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108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36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88"/>
        <w:gridCol w:w="2159"/>
        <w:gridCol w:w="240"/>
        <w:gridCol w:w="2281"/>
      </w:tblGrid>
      <w:tr w:rsidR="007226E5" w:rsidRPr="005B5482" w14:paraId="3997C747" w14:textId="77777777" w:rsidTr="000F564F">
        <w:tc>
          <w:tcPr>
            <w:tcW w:w="3688" w:type="dxa"/>
          </w:tcPr>
          <w:p w14:paraId="34E2519C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69619514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5FA0FE13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3E4008A0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หน่วย: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7226E5" w:rsidRPr="005B5482" w14:paraId="4A11D3B2" w14:textId="77777777" w:rsidTr="000F564F">
        <w:tc>
          <w:tcPr>
            <w:tcW w:w="3688" w:type="dxa"/>
          </w:tcPr>
          <w:p w14:paraId="0EC4D0E1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DF24D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73952E0A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42D12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7226E5" w:rsidRPr="005B5482" w14:paraId="5F08DDE2" w14:textId="77777777" w:rsidTr="000F564F">
        <w:tc>
          <w:tcPr>
            <w:tcW w:w="3688" w:type="dxa"/>
          </w:tcPr>
          <w:p w14:paraId="28F32A6F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FA4D7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54538EA4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40ECF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7226E5" w:rsidRPr="005B5482" w14:paraId="1FFA450C" w14:textId="77777777" w:rsidTr="000F564F">
        <w:tc>
          <w:tcPr>
            <w:tcW w:w="3688" w:type="dxa"/>
            <w:hideMark/>
          </w:tcPr>
          <w:p w14:paraId="72351A43" w14:textId="77777777" w:rsidR="007226E5" w:rsidRPr="005B5482" w:rsidRDefault="007226E5" w:rsidP="000F564F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7A3D8382" w14:textId="5D6EE21B" w:rsidR="007226E5" w:rsidRPr="005B5482" w:rsidRDefault="00A97A61" w:rsidP="000F564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3,342</w:t>
            </w:r>
          </w:p>
        </w:tc>
        <w:tc>
          <w:tcPr>
            <w:tcW w:w="240" w:type="dxa"/>
          </w:tcPr>
          <w:p w14:paraId="24EB0625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67576CEA" w14:textId="4A2ACD6E" w:rsidR="007226E5" w:rsidRPr="005B5482" w:rsidRDefault="00A97A61" w:rsidP="000F564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1,934</w:t>
            </w:r>
          </w:p>
        </w:tc>
      </w:tr>
      <w:tr w:rsidR="007226E5" w:rsidRPr="005B5482" w14:paraId="25F57B11" w14:textId="77777777" w:rsidTr="000F564F">
        <w:tc>
          <w:tcPr>
            <w:tcW w:w="3688" w:type="dxa"/>
            <w:hideMark/>
          </w:tcPr>
          <w:p w14:paraId="5F379062" w14:textId="77777777" w:rsidR="007226E5" w:rsidRPr="005B5482" w:rsidRDefault="007226E5" w:rsidP="000F564F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5B5482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71AAF430" w14:textId="4ACE425A" w:rsidR="007226E5" w:rsidRPr="005B5482" w:rsidRDefault="00A97A61" w:rsidP="000F564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240" w:type="dxa"/>
          </w:tcPr>
          <w:p w14:paraId="4666C78E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70025EA3" w14:textId="1859B528" w:rsidR="007226E5" w:rsidRPr="005B5482" w:rsidRDefault="00A97A61" w:rsidP="000F564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59</w:t>
            </w:r>
          </w:p>
        </w:tc>
      </w:tr>
      <w:tr w:rsidR="007226E5" w:rsidRPr="005B5482" w14:paraId="5B20C135" w14:textId="77777777" w:rsidTr="000F564F">
        <w:tc>
          <w:tcPr>
            <w:tcW w:w="3688" w:type="dxa"/>
            <w:hideMark/>
          </w:tcPr>
          <w:p w14:paraId="557F0BB9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B548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5F19C2A" w14:textId="345523F3" w:rsidR="007226E5" w:rsidRPr="005B5482" w:rsidRDefault="00A97A61" w:rsidP="000F564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3,412</w:t>
            </w:r>
          </w:p>
        </w:tc>
        <w:tc>
          <w:tcPr>
            <w:tcW w:w="240" w:type="dxa"/>
          </w:tcPr>
          <w:p w14:paraId="2100B693" w14:textId="77777777" w:rsidR="007226E5" w:rsidRPr="005B5482" w:rsidRDefault="007226E5" w:rsidP="000F564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368EB89" w14:textId="3F919765" w:rsidR="007226E5" w:rsidRPr="005B5482" w:rsidRDefault="00A97A61" w:rsidP="000F564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1,993</w:t>
            </w:r>
          </w:p>
        </w:tc>
      </w:tr>
    </w:tbl>
    <w:p w14:paraId="12A0F150" w14:textId="77777777" w:rsidR="007226E5" w:rsidRPr="005B5482" w:rsidRDefault="007226E5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360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4356427C" w14:textId="77777777" w:rsidR="007226E5" w:rsidRPr="005B5482" w:rsidRDefault="007226E5" w:rsidP="00E750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5F416044" w14:textId="77777777" w:rsidR="007226E5" w:rsidRPr="005B5482" w:rsidRDefault="007226E5" w:rsidP="00E750B9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6A170D02" w14:textId="77777777" w:rsidR="007226E5" w:rsidRPr="005B5482" w:rsidRDefault="007226E5" w:rsidP="00E750B9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115AECAE" w14:textId="77777777" w:rsidR="007226E5" w:rsidRPr="005B5482" w:rsidRDefault="007226E5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360"/>
        <w:contextualSpacing w:val="0"/>
        <w:jc w:val="thaiDistribute"/>
        <w:rPr>
          <w:rFonts w:ascii="BrowalliaUPC" w:hAnsi="BrowalliaUPC" w:cs="BrowalliaUPC"/>
          <w:sz w:val="28"/>
          <w:szCs w:val="28"/>
        </w:rPr>
      </w:pPr>
    </w:p>
    <w:p w14:paraId="683698B7" w14:textId="20572BA8" w:rsidR="007226E5" w:rsidRPr="005B5482" w:rsidRDefault="007226E5" w:rsidP="00A16F95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</w:t>
      </w:r>
      <w:r w:rsidRPr="005B5482">
        <w:rPr>
          <w:rFonts w:ascii="BrowalliaUPC" w:hAnsi="BrowalliaUPC" w:cs="BrowalliaUPC"/>
          <w:sz w:val="28"/>
          <w:szCs w:val="28"/>
          <w:cs/>
        </w:rPr>
        <w:br/>
        <w:t xml:space="preserve">ซึ่งเกี่ยวเนื่องกับภาระผูกพันทางปฏิบัติบางประการตามปกติธุรกิจจำนวน </w:t>
      </w:r>
      <w:r w:rsidR="008C51E7">
        <w:rPr>
          <w:rFonts w:ascii="BrowalliaUPC" w:hAnsi="BrowalliaUPC" w:cs="BrowalliaUPC"/>
          <w:sz w:val="28"/>
          <w:szCs w:val="28"/>
        </w:rPr>
        <w:t>116.30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="008C51E7">
        <w:rPr>
          <w:rFonts w:ascii="BrowalliaUPC" w:hAnsi="BrowalliaUPC" w:cs="BrowalliaUPC"/>
          <w:sz w:val="28"/>
          <w:szCs w:val="28"/>
        </w:rPr>
        <w:t>3.50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118D8597" w14:textId="77777777" w:rsidR="007226E5" w:rsidRPr="005B5482" w:rsidRDefault="007226E5" w:rsidP="007226E5">
      <w:pPr>
        <w:pStyle w:val="Preformatted"/>
        <w:tabs>
          <w:tab w:val="clear" w:pos="0"/>
          <w:tab w:val="left" w:pos="720"/>
        </w:tabs>
        <w:ind w:left="990" w:hanging="540"/>
        <w:jc w:val="thaiDistribute"/>
        <w:rPr>
          <w:rFonts w:ascii="BrowalliaUPC" w:hAnsi="BrowalliaUPC" w:cs="BrowalliaUPC"/>
          <w:sz w:val="28"/>
          <w:szCs w:val="28"/>
        </w:rPr>
      </w:pPr>
    </w:p>
    <w:p w14:paraId="7D4AB4EA" w14:textId="294B07FB" w:rsidR="007226E5" w:rsidRPr="005B5482" w:rsidRDefault="007226E5" w:rsidP="00E750B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5B5482">
        <w:rPr>
          <w:rFonts w:ascii="BrowalliaUPC" w:hAnsi="BrowalliaUPC" w:cs="BrowalliaUPC"/>
          <w:sz w:val="28"/>
          <w:szCs w:val="28"/>
        </w:rPr>
        <w:t>2</w:t>
      </w:r>
      <w:r w:rsidR="007C65F3">
        <w:rPr>
          <w:rFonts w:ascii="BrowalliaUPC" w:hAnsi="BrowalliaUPC" w:cs="BrowalliaUPC"/>
          <w:sz w:val="28"/>
          <w:szCs w:val="28"/>
        </w:rPr>
        <w:t>2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แห่ง และ </w:t>
      </w:r>
      <w:r w:rsidRPr="005B5482">
        <w:rPr>
          <w:rFonts w:ascii="BrowalliaUPC" w:hAnsi="BrowalliaUPC" w:cs="BrowalliaUPC"/>
          <w:sz w:val="28"/>
          <w:szCs w:val="28"/>
          <w:cs/>
        </w:rPr>
        <w:br/>
      </w:r>
      <w:r w:rsidRPr="005B5482">
        <w:rPr>
          <w:rFonts w:ascii="BrowalliaUPC" w:hAnsi="BrowalliaUPC" w:cs="BrowalliaUPC"/>
          <w:sz w:val="28"/>
          <w:szCs w:val="28"/>
        </w:rPr>
        <w:t>9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แห่ง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360B64A7" w14:textId="77777777" w:rsidR="007226E5" w:rsidRPr="005B5482" w:rsidRDefault="007226E5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6E212704" w14:textId="37A66B9C" w:rsidR="007226E5" w:rsidRPr="005B5482" w:rsidRDefault="007226E5" w:rsidP="00E750B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บริษัทและบริษัทย่อยมีภาระผูกพันเกี่ยวกับการซื้อสินค้าจำนวน </w:t>
      </w:r>
      <w:r w:rsidR="007C65F3">
        <w:rPr>
          <w:rFonts w:ascii="BrowalliaUPC" w:hAnsi="BrowalliaUPC" w:cs="BrowalliaUPC"/>
          <w:sz w:val="28"/>
          <w:szCs w:val="28"/>
        </w:rPr>
        <w:t>30.03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ล้านบาท และ </w:t>
      </w:r>
      <w:r w:rsidR="007C65F3">
        <w:rPr>
          <w:rFonts w:ascii="BrowalliaUPC" w:hAnsi="BrowalliaUPC" w:cs="BrowalliaUPC"/>
          <w:sz w:val="28"/>
          <w:szCs w:val="28"/>
        </w:rPr>
        <w:t>0.27</w:t>
      </w:r>
      <w:r w:rsidRPr="005B5482">
        <w:rPr>
          <w:rFonts w:ascii="BrowalliaUPC" w:hAnsi="BrowalliaUPC" w:cs="BrowalliaUPC"/>
          <w:sz w:val="28"/>
          <w:szCs w:val="28"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08E2C82E" w14:textId="77777777" w:rsidR="007226E5" w:rsidRPr="005B5482" w:rsidRDefault="007226E5" w:rsidP="007226E5">
      <w:pPr>
        <w:pStyle w:val="ListParagraph"/>
        <w:rPr>
          <w:rFonts w:ascii="BrowalliaUPC" w:hAnsi="BrowalliaUPC" w:cs="BrowalliaUPC"/>
          <w:sz w:val="28"/>
          <w:szCs w:val="28"/>
          <w:cs/>
        </w:rPr>
      </w:pPr>
    </w:p>
    <w:p w14:paraId="7F264CC5" w14:textId="335E5ED2" w:rsidR="007226E5" w:rsidRPr="005B5482" w:rsidRDefault="007226E5" w:rsidP="00E750B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5B5482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บริษัทและบริษัทย่อยมีภาระผูกพันเกี่ยวกับการส่งมอบสินค้าให้กับลูกค้าจำนวน </w:t>
      </w:r>
      <w:r w:rsidR="00FF268B">
        <w:rPr>
          <w:rFonts w:ascii="BrowalliaUPC" w:hAnsi="BrowalliaUPC" w:cs="BrowalliaUPC"/>
          <w:sz w:val="28"/>
          <w:szCs w:val="28"/>
        </w:rPr>
        <w:t>118.35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ล้านบาท และ </w:t>
      </w:r>
      <w:r w:rsidR="00FF268B">
        <w:rPr>
          <w:rFonts w:ascii="BrowalliaUPC" w:hAnsi="BrowalliaUPC" w:cs="BrowalliaUPC"/>
          <w:sz w:val="28"/>
          <w:szCs w:val="28"/>
        </w:rPr>
        <w:t>9.19</w:t>
      </w:r>
      <w:r w:rsidRPr="005B548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B5482">
        <w:rPr>
          <w:rFonts w:ascii="BrowalliaUPC" w:hAnsi="BrowalliaUPC" w:cs="BrowalliaUPC"/>
          <w:sz w:val="28"/>
          <w:szCs w:val="28"/>
        </w:rPr>
        <w:br/>
      </w:r>
      <w:r w:rsidRPr="005B5482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7B5C2D61" w14:textId="77777777" w:rsidR="007226E5" w:rsidRPr="005B5482" w:rsidRDefault="007226E5" w:rsidP="00722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1A45E058" w14:textId="77777777" w:rsidR="007226E5" w:rsidRPr="005B5482" w:rsidRDefault="007226E5" w:rsidP="00E750B9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  <w:lang w:eastAsia="zh-CN"/>
        </w:rPr>
      </w:pPr>
      <w:r w:rsidRPr="005B5482">
        <w:rPr>
          <w:rFonts w:ascii="BrowalliaUPC" w:hAnsi="BrowalliaUPC" w:cs="BrowalliaUPC"/>
          <w:sz w:val="28"/>
          <w:szCs w:val="28"/>
          <w:cs/>
          <w:lang w:eastAsia="zh-CN"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Pr="005B5482">
        <w:rPr>
          <w:rFonts w:ascii="BrowalliaUPC" w:hAnsi="BrowalliaUPC" w:cs="BrowalliaUPC"/>
          <w:sz w:val="28"/>
          <w:szCs w:val="28"/>
          <w:lang w:eastAsia="zh-CN"/>
        </w:rPr>
        <w:t xml:space="preserve">31 </w:t>
      </w:r>
      <w:r w:rsidRPr="005B5482">
        <w:rPr>
          <w:rFonts w:ascii="BrowalliaUPC" w:hAnsi="BrowalliaUPC" w:cs="BrowalliaUPC"/>
          <w:sz w:val="28"/>
          <w:szCs w:val="28"/>
          <w:cs/>
          <w:lang w:eastAsia="zh-CN"/>
        </w:rPr>
        <w:t xml:space="preserve">ธันวาคม </w:t>
      </w:r>
      <w:r w:rsidRPr="005B5482">
        <w:rPr>
          <w:rFonts w:ascii="BrowalliaUPC" w:hAnsi="BrowalliaUPC" w:cs="BrowalliaUPC"/>
          <w:sz w:val="28"/>
          <w:szCs w:val="28"/>
          <w:lang w:eastAsia="zh-CN"/>
        </w:rPr>
        <w:t xml:space="preserve">2566 </w:t>
      </w:r>
      <w:r w:rsidRPr="005B5482">
        <w:rPr>
          <w:rFonts w:ascii="BrowalliaUPC" w:hAnsi="BrowalliaUPC" w:cs="BrowalliaUPC"/>
          <w:sz w:val="28"/>
          <w:szCs w:val="28"/>
          <w:cs/>
          <w:lang w:eastAsia="zh-CN"/>
        </w:rPr>
        <w:t>ดังนี้</w:t>
      </w:r>
    </w:p>
    <w:p w14:paraId="5F99ACEF" w14:textId="77777777" w:rsidR="007226E5" w:rsidRPr="005B5482" w:rsidRDefault="007226E5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UPC" w:hAnsi="BrowalliaUPC" w:cs="BrowalliaUPC"/>
          <w:sz w:val="16"/>
          <w:szCs w:val="16"/>
          <w:lang w:eastAsia="zh-CN"/>
        </w:rPr>
      </w:pPr>
    </w:p>
    <w:p w14:paraId="258C2FBB" w14:textId="77777777" w:rsidR="007226E5" w:rsidRPr="005B5482" w:rsidRDefault="007226E5" w:rsidP="007226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8"/>
          <w:szCs w:val="8"/>
          <w:lang w:eastAsia="zh-CN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7226E5" w:rsidRPr="005B5482" w14:paraId="67941122" w14:textId="77777777" w:rsidTr="000F564F">
        <w:trPr>
          <w:trHeight w:val="20"/>
        </w:trPr>
        <w:tc>
          <w:tcPr>
            <w:tcW w:w="3511" w:type="dxa"/>
          </w:tcPr>
          <w:p w14:paraId="0E0FE9C9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13887720" w14:textId="77777777" w:rsidR="007226E5" w:rsidRPr="005B5482" w:rsidRDefault="007226E5" w:rsidP="000F5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754EB574" w14:textId="77777777" w:rsidR="007226E5" w:rsidRPr="005B5482" w:rsidRDefault="007226E5" w:rsidP="000F564F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226E5" w:rsidRPr="005B5482" w14:paraId="56D122F3" w14:textId="77777777" w:rsidTr="000F564F">
        <w:trPr>
          <w:trHeight w:val="20"/>
        </w:trPr>
        <w:tc>
          <w:tcPr>
            <w:tcW w:w="3511" w:type="dxa"/>
          </w:tcPr>
          <w:p w14:paraId="36623811" w14:textId="77777777" w:rsidR="007226E5" w:rsidRPr="005B5482" w:rsidRDefault="007226E5" w:rsidP="000F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710DC189" w14:textId="77777777" w:rsidR="007226E5" w:rsidRPr="005B5482" w:rsidRDefault="007226E5" w:rsidP="000F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37C68B0C" w14:textId="77777777" w:rsidR="007226E5" w:rsidRPr="005B5482" w:rsidRDefault="007226E5" w:rsidP="000F564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226E5" w:rsidRPr="005B5482" w14:paraId="1F899598" w14:textId="77777777" w:rsidTr="000F564F">
        <w:trPr>
          <w:trHeight w:val="20"/>
        </w:trPr>
        <w:tc>
          <w:tcPr>
            <w:tcW w:w="3511" w:type="dxa"/>
          </w:tcPr>
          <w:p w14:paraId="3036AB15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3C4E0033" w14:textId="77777777" w:rsidR="007226E5" w:rsidRPr="005B5482" w:rsidRDefault="007226E5" w:rsidP="000F564F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176A6784" w14:textId="77777777" w:rsidR="007226E5" w:rsidRPr="005B5482" w:rsidRDefault="007226E5" w:rsidP="000F564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6811F543" w14:textId="77777777" w:rsidR="007226E5" w:rsidRPr="005B5482" w:rsidRDefault="007226E5" w:rsidP="000F564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13FB0207" w14:textId="77777777" w:rsidR="007226E5" w:rsidRPr="005B5482" w:rsidRDefault="007226E5" w:rsidP="000F564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7226E5" w:rsidRPr="005B5482" w14:paraId="451D8BDA" w14:textId="77777777" w:rsidTr="000F564F">
        <w:trPr>
          <w:trHeight w:val="20"/>
        </w:trPr>
        <w:tc>
          <w:tcPr>
            <w:tcW w:w="3511" w:type="dxa"/>
            <w:hideMark/>
          </w:tcPr>
          <w:p w14:paraId="7C3CB3E5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3FCE4390" w14:textId="77777777" w:rsidR="007226E5" w:rsidRPr="005B5482" w:rsidRDefault="007226E5" w:rsidP="000F564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6702D064" w14:textId="77777777" w:rsidR="007226E5" w:rsidRPr="005B5482" w:rsidRDefault="007226E5" w:rsidP="000F564F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72016770" w14:textId="77777777" w:rsidR="007226E5" w:rsidRPr="005B5482" w:rsidRDefault="007226E5" w:rsidP="000F564F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3AEA2F18" w14:textId="77777777" w:rsidR="007226E5" w:rsidRPr="005B5482" w:rsidRDefault="007226E5" w:rsidP="000F564F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7226E5" w:rsidRPr="005B5482" w14:paraId="073E6277" w14:textId="77777777" w:rsidTr="000F564F">
        <w:trPr>
          <w:trHeight w:val="20"/>
        </w:trPr>
        <w:tc>
          <w:tcPr>
            <w:tcW w:w="3511" w:type="dxa"/>
          </w:tcPr>
          <w:p w14:paraId="713DC06A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เลตเตอร์ออฟเครดิตและทรัสต์รีซีท</w:t>
            </w:r>
          </w:p>
        </w:tc>
        <w:tc>
          <w:tcPr>
            <w:tcW w:w="1182" w:type="dxa"/>
          </w:tcPr>
          <w:p w14:paraId="690BA628" w14:textId="77777777" w:rsidR="007226E5" w:rsidRPr="005B5482" w:rsidRDefault="007226E5" w:rsidP="000F564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7EF22BE9" w14:textId="482C1F99" w:rsidR="007226E5" w:rsidRPr="005B5482" w:rsidRDefault="00604C7B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</w:t>
            </w:r>
            <w:r w:rsidR="004212E8">
              <w:rPr>
                <w:rFonts w:ascii="BrowalliaUPC" w:hAnsi="BrowalliaUPC" w:cs="BrowalliaUPC"/>
                <w:sz w:val="28"/>
                <w:szCs w:val="28"/>
                <w:lang w:eastAsia="en-GB"/>
              </w:rPr>
              <w:t>80</w:t>
            </w:r>
            <w:r w:rsidR="0071173B">
              <w:rPr>
                <w:rFonts w:ascii="BrowalliaUPC" w:hAnsi="BrowalliaUPC" w:cs="BrowalliaUPC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1227" w:type="dxa"/>
            <w:shd w:val="clear" w:color="auto" w:fill="auto"/>
          </w:tcPr>
          <w:p w14:paraId="2B8B929D" w14:textId="28BE2C95" w:rsidR="007226E5" w:rsidRPr="005B5482" w:rsidRDefault="0071173B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4846C60" w14:textId="2389F5CA" w:rsidR="007226E5" w:rsidRPr="005B5482" w:rsidRDefault="00604C7B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</w:t>
            </w:r>
            <w:r w:rsidR="004212E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80</w:t>
            </w:r>
            <w:r w:rsidR="0071173B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,000</w:t>
            </w:r>
          </w:p>
        </w:tc>
      </w:tr>
      <w:tr w:rsidR="007226E5" w:rsidRPr="005B5482" w14:paraId="6301943E" w14:textId="77777777" w:rsidTr="000F564F">
        <w:trPr>
          <w:trHeight w:val="20"/>
        </w:trPr>
        <w:tc>
          <w:tcPr>
            <w:tcW w:w="3511" w:type="dxa"/>
          </w:tcPr>
          <w:p w14:paraId="7F541C8F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82" w:type="dxa"/>
          </w:tcPr>
          <w:p w14:paraId="58D89607" w14:textId="77777777" w:rsidR="007226E5" w:rsidRPr="005B5482" w:rsidRDefault="007226E5" w:rsidP="000F564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73" w:type="dxa"/>
          </w:tcPr>
          <w:p w14:paraId="080082F5" w14:textId="04ED901C" w:rsidR="007226E5" w:rsidRPr="005B5482" w:rsidRDefault="0071173B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546</w:t>
            </w:r>
          </w:p>
        </w:tc>
        <w:tc>
          <w:tcPr>
            <w:tcW w:w="1227" w:type="dxa"/>
            <w:shd w:val="clear" w:color="auto" w:fill="auto"/>
          </w:tcPr>
          <w:p w14:paraId="16ACA083" w14:textId="0E42E3BA" w:rsidR="007226E5" w:rsidRPr="005B5482" w:rsidRDefault="00520825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97</w:t>
            </w:r>
          </w:p>
        </w:tc>
        <w:tc>
          <w:tcPr>
            <w:tcW w:w="1277" w:type="dxa"/>
            <w:shd w:val="clear" w:color="auto" w:fill="auto"/>
          </w:tcPr>
          <w:p w14:paraId="77967B35" w14:textId="025A637C" w:rsidR="007226E5" w:rsidRPr="005B5482" w:rsidRDefault="00520825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449</w:t>
            </w:r>
          </w:p>
        </w:tc>
      </w:tr>
      <w:tr w:rsidR="007226E5" w:rsidRPr="005B5482" w14:paraId="63ED6A7E" w14:textId="77777777" w:rsidTr="000F564F">
        <w:trPr>
          <w:trHeight w:val="20"/>
        </w:trPr>
        <w:tc>
          <w:tcPr>
            <w:tcW w:w="3511" w:type="dxa"/>
          </w:tcPr>
          <w:p w14:paraId="4EA0EF41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0F077D90" w14:textId="77777777" w:rsidR="007226E5" w:rsidRPr="005B5482" w:rsidRDefault="007226E5" w:rsidP="000F564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2D68B4D6" w14:textId="77777777" w:rsidR="007226E5" w:rsidRPr="005B5482" w:rsidRDefault="007226E5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24EE4013" w14:textId="77777777" w:rsidR="007226E5" w:rsidRPr="005B5482" w:rsidRDefault="007226E5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631CD392" w14:textId="77777777" w:rsidR="007226E5" w:rsidRPr="005B5482" w:rsidRDefault="007226E5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A97A61" w:rsidRPr="005B5482" w14:paraId="58194A44" w14:textId="77777777" w:rsidTr="000F564F">
        <w:trPr>
          <w:trHeight w:val="20"/>
        </w:trPr>
        <w:tc>
          <w:tcPr>
            <w:tcW w:w="3511" w:type="dxa"/>
          </w:tcPr>
          <w:p w14:paraId="30D1506A" w14:textId="77777777" w:rsidR="00A97A61" w:rsidRPr="005B5482" w:rsidRDefault="00A97A61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6906AD06" w14:textId="77777777" w:rsidR="00A97A61" w:rsidRPr="005B5482" w:rsidRDefault="00A97A61" w:rsidP="000F564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028BA10" w14:textId="77777777" w:rsidR="00A97A61" w:rsidRPr="005B5482" w:rsidRDefault="00A97A61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7576CD74" w14:textId="77777777" w:rsidR="00A97A61" w:rsidRPr="005B5482" w:rsidRDefault="00A97A61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69B4CC94" w14:textId="77777777" w:rsidR="00A97A61" w:rsidRPr="005B5482" w:rsidRDefault="00A97A61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1616FD" w:rsidRPr="005B5482" w14:paraId="6067990B" w14:textId="77777777" w:rsidTr="000F564F">
        <w:trPr>
          <w:trHeight w:val="20"/>
        </w:trPr>
        <w:tc>
          <w:tcPr>
            <w:tcW w:w="3511" w:type="dxa"/>
          </w:tcPr>
          <w:p w14:paraId="39FA13C1" w14:textId="77777777" w:rsidR="001616FD" w:rsidRPr="005B5482" w:rsidRDefault="001616FD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49D4A130" w14:textId="77777777" w:rsidR="001616FD" w:rsidRPr="005B5482" w:rsidRDefault="001616FD" w:rsidP="000F564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D38929D" w14:textId="77777777" w:rsidR="001616FD" w:rsidRPr="005B5482" w:rsidRDefault="001616FD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7E5D8B9D" w14:textId="77777777" w:rsidR="001616FD" w:rsidRPr="005B5482" w:rsidRDefault="001616FD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65C20C88" w14:textId="77777777" w:rsidR="001616FD" w:rsidRPr="005B5482" w:rsidRDefault="001616FD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1616FD" w:rsidRPr="005B5482" w14:paraId="00195957" w14:textId="77777777" w:rsidTr="000F564F">
        <w:trPr>
          <w:trHeight w:val="20"/>
        </w:trPr>
        <w:tc>
          <w:tcPr>
            <w:tcW w:w="3511" w:type="dxa"/>
          </w:tcPr>
          <w:p w14:paraId="38CB699B" w14:textId="77777777" w:rsidR="001616FD" w:rsidRPr="005B5482" w:rsidRDefault="001616FD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6E9F2D28" w14:textId="77777777" w:rsidR="001616FD" w:rsidRPr="005B5482" w:rsidRDefault="001616FD" w:rsidP="000F564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B944D2B" w14:textId="77777777" w:rsidR="001616FD" w:rsidRPr="005B5482" w:rsidRDefault="001616FD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33614B5B" w14:textId="77777777" w:rsidR="001616FD" w:rsidRPr="005B5482" w:rsidRDefault="001616FD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3694A8B8" w14:textId="77777777" w:rsidR="001616FD" w:rsidRPr="005B5482" w:rsidRDefault="001616FD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7226E5" w:rsidRPr="005B5482" w14:paraId="76637DD3" w14:textId="77777777" w:rsidTr="000F564F">
        <w:trPr>
          <w:trHeight w:val="20"/>
        </w:trPr>
        <w:tc>
          <w:tcPr>
            <w:tcW w:w="3511" w:type="dxa"/>
          </w:tcPr>
          <w:p w14:paraId="261B578A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01FA14F7" w14:textId="77777777" w:rsidR="007226E5" w:rsidRPr="005B5482" w:rsidRDefault="007226E5" w:rsidP="000F5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7202F44F" w14:textId="77777777" w:rsidR="007226E5" w:rsidRPr="005B5482" w:rsidRDefault="007226E5" w:rsidP="000F564F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5B5482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5B548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226E5" w:rsidRPr="005B5482" w14:paraId="2EF64E06" w14:textId="77777777" w:rsidTr="000F564F">
        <w:trPr>
          <w:trHeight w:val="20"/>
        </w:trPr>
        <w:tc>
          <w:tcPr>
            <w:tcW w:w="3511" w:type="dxa"/>
          </w:tcPr>
          <w:p w14:paraId="61DEF39F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41351139" w14:textId="77777777" w:rsidR="007226E5" w:rsidRPr="005B5482" w:rsidRDefault="007226E5" w:rsidP="000F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shd w:val="clear" w:color="auto" w:fill="auto"/>
          </w:tcPr>
          <w:p w14:paraId="2BE29837" w14:textId="77777777" w:rsidR="007226E5" w:rsidRPr="005B5482" w:rsidRDefault="007226E5" w:rsidP="000F564F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226E5" w:rsidRPr="005B5482" w14:paraId="28E3870B" w14:textId="77777777" w:rsidTr="000F564F">
        <w:trPr>
          <w:trHeight w:val="20"/>
        </w:trPr>
        <w:tc>
          <w:tcPr>
            <w:tcW w:w="3511" w:type="dxa"/>
          </w:tcPr>
          <w:p w14:paraId="3A1C0011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5F3B5561" w14:textId="77777777" w:rsidR="007226E5" w:rsidRPr="005B5482" w:rsidRDefault="007226E5" w:rsidP="000F564F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shd w:val="clear" w:color="auto" w:fill="auto"/>
          </w:tcPr>
          <w:p w14:paraId="024755D7" w14:textId="77777777" w:rsidR="007226E5" w:rsidRPr="005B5482" w:rsidRDefault="007226E5" w:rsidP="000F564F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shd w:val="clear" w:color="auto" w:fill="auto"/>
          </w:tcPr>
          <w:p w14:paraId="05B4C64B" w14:textId="77777777" w:rsidR="007226E5" w:rsidRPr="005B5482" w:rsidRDefault="007226E5" w:rsidP="000F564F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0327CCAC" w14:textId="77777777" w:rsidR="007226E5" w:rsidRPr="005B5482" w:rsidRDefault="007226E5" w:rsidP="000F564F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7226E5" w:rsidRPr="005B5482" w14:paraId="5BE4F7B7" w14:textId="77777777" w:rsidTr="000F564F">
        <w:trPr>
          <w:trHeight w:val="20"/>
        </w:trPr>
        <w:tc>
          <w:tcPr>
            <w:tcW w:w="3511" w:type="dxa"/>
          </w:tcPr>
          <w:p w14:paraId="3BC06DCB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6040E28E" w14:textId="77777777" w:rsidR="007226E5" w:rsidRPr="005B5482" w:rsidRDefault="007226E5" w:rsidP="000F564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4404B50" w14:textId="77777777" w:rsidR="007226E5" w:rsidRPr="005B5482" w:rsidRDefault="007226E5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195FADB" w14:textId="77777777" w:rsidR="007226E5" w:rsidRPr="005B5482" w:rsidRDefault="007226E5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1C55F48" w14:textId="77777777" w:rsidR="007226E5" w:rsidRPr="005B5482" w:rsidRDefault="007226E5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7226E5" w:rsidRPr="005B5482" w14:paraId="60176FFB" w14:textId="77777777" w:rsidTr="000F564F">
        <w:trPr>
          <w:trHeight w:val="20"/>
        </w:trPr>
        <w:tc>
          <w:tcPr>
            <w:tcW w:w="3511" w:type="dxa"/>
          </w:tcPr>
          <w:p w14:paraId="7A0007E9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เลตเตอร์ออฟเครดิตและทรัสต์รีซีท</w:t>
            </w:r>
          </w:p>
        </w:tc>
        <w:tc>
          <w:tcPr>
            <w:tcW w:w="1182" w:type="dxa"/>
          </w:tcPr>
          <w:p w14:paraId="6E3C6D14" w14:textId="77777777" w:rsidR="007226E5" w:rsidRPr="005B5482" w:rsidRDefault="007226E5" w:rsidP="000F564F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1F3186CA" w14:textId="7EA713A1" w:rsidR="007226E5" w:rsidRPr="005B5482" w:rsidRDefault="00604C7B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1</w:t>
            </w:r>
            <w:r w:rsidR="004212E8">
              <w:rPr>
                <w:rFonts w:ascii="BrowalliaUPC" w:hAnsi="BrowalliaUPC" w:cs="BrowalliaUPC"/>
                <w:sz w:val="28"/>
                <w:szCs w:val="28"/>
                <w:lang w:eastAsia="en-GB"/>
              </w:rPr>
              <w:t>60,000</w:t>
            </w:r>
          </w:p>
        </w:tc>
        <w:tc>
          <w:tcPr>
            <w:tcW w:w="1227" w:type="dxa"/>
            <w:shd w:val="clear" w:color="auto" w:fill="auto"/>
          </w:tcPr>
          <w:p w14:paraId="4A0CA3DC" w14:textId="024DB8F0" w:rsidR="007226E5" w:rsidRPr="005B5482" w:rsidRDefault="00520825" w:rsidP="000F564F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1F71CC4" w14:textId="6AA9121A" w:rsidR="007226E5" w:rsidRPr="005B5482" w:rsidRDefault="00604C7B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</w:t>
            </w:r>
            <w:r w:rsidR="004212E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60,000</w:t>
            </w:r>
          </w:p>
        </w:tc>
      </w:tr>
      <w:tr w:rsidR="007226E5" w:rsidRPr="005B5482" w14:paraId="080DBD27" w14:textId="77777777" w:rsidTr="000F564F">
        <w:trPr>
          <w:trHeight w:val="20"/>
        </w:trPr>
        <w:tc>
          <w:tcPr>
            <w:tcW w:w="3511" w:type="dxa"/>
          </w:tcPr>
          <w:p w14:paraId="7E2FD5C8" w14:textId="77777777" w:rsidR="007226E5" w:rsidRPr="005B5482" w:rsidRDefault="007226E5" w:rsidP="000F564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82" w:type="dxa"/>
          </w:tcPr>
          <w:p w14:paraId="0C29658D" w14:textId="77777777" w:rsidR="007226E5" w:rsidRPr="005B5482" w:rsidRDefault="007226E5" w:rsidP="000F564F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B5482">
              <w:rPr>
                <w:rFonts w:ascii="BrowalliaUPC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73" w:type="dxa"/>
            <w:shd w:val="clear" w:color="auto" w:fill="auto"/>
          </w:tcPr>
          <w:p w14:paraId="2B298A7F" w14:textId="490F6225" w:rsidR="007226E5" w:rsidRPr="005B5482" w:rsidRDefault="00191ADE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546</w:t>
            </w:r>
          </w:p>
        </w:tc>
        <w:tc>
          <w:tcPr>
            <w:tcW w:w="1227" w:type="dxa"/>
            <w:shd w:val="clear" w:color="auto" w:fill="auto"/>
          </w:tcPr>
          <w:p w14:paraId="73B2ED6B" w14:textId="5631D579" w:rsidR="007226E5" w:rsidRPr="00DD7C3F" w:rsidRDefault="00DD7C3F" w:rsidP="000F564F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97</w:t>
            </w:r>
          </w:p>
        </w:tc>
        <w:tc>
          <w:tcPr>
            <w:tcW w:w="1277" w:type="dxa"/>
            <w:shd w:val="clear" w:color="auto" w:fill="auto"/>
          </w:tcPr>
          <w:p w14:paraId="324B266C" w14:textId="784352B5" w:rsidR="007226E5" w:rsidRPr="005B5482" w:rsidRDefault="00DD7C3F" w:rsidP="000F564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449</w:t>
            </w:r>
          </w:p>
        </w:tc>
      </w:tr>
    </w:tbl>
    <w:p w14:paraId="1CE9D4BF" w14:textId="77777777" w:rsidR="00DD1536" w:rsidRPr="005B5482" w:rsidRDefault="00DD1536" w:rsidP="00DD153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3A60E1C" w14:textId="56A8985C" w:rsidR="00CB455C" w:rsidRPr="005B5482" w:rsidRDefault="00CB455C" w:rsidP="00CB455C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คดีฟ้องร้อง</w:t>
      </w:r>
    </w:p>
    <w:p w14:paraId="347803F7" w14:textId="77777777" w:rsidR="00CB455C" w:rsidRPr="005B5482" w:rsidRDefault="00CB455C" w:rsidP="00CB455C">
      <w:p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rPr>
          <w:rFonts w:ascii="BrowalliaUPC" w:hAnsi="BrowalliaUPC" w:cs="BrowalliaUPC"/>
          <w:sz w:val="24"/>
          <w:szCs w:val="24"/>
        </w:rPr>
      </w:pPr>
    </w:p>
    <w:p w14:paraId="44E74BDD" w14:textId="20BB9B38" w:rsidR="002C0271" w:rsidRPr="005B5482" w:rsidRDefault="002C0271" w:rsidP="00C71A3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 มีคดีความที่ค้างอยู่ ดังนี้</w:t>
      </w:r>
    </w:p>
    <w:p w14:paraId="583E87B6" w14:textId="71E93F2F" w:rsidR="002C0271" w:rsidRPr="005B5482" w:rsidRDefault="002C0271" w:rsidP="00C71A3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6DFF9496" w14:textId="77777777" w:rsidR="0011604C" w:rsidRPr="005B5482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 w:rsidRPr="005B5482">
        <w:rPr>
          <w:rFonts w:ascii="BrowalliaUPC" w:eastAsia="Times New Roman" w:hAnsi="BrowalliaUPC" w:cs="BrowalliaUPC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30395C7C" w14:textId="5F0090EA" w:rsidR="0011604C" w:rsidRPr="005B5482" w:rsidRDefault="0011604C" w:rsidP="008B77C2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17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กันยายน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2560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บริษัทถูกฟ้องร้องเป็นจำเลยร่วมกับผู้อื่นอีก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275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 และชำระดอกเบี้ยอัตราร้อยละ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7.50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ต่อปี ของเงินต้นจำนวน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242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 ให้แก่โจทก์ ซึ่งเมื่อวันที่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30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เมษายน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2562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561164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ศาลชั้นต้นมีคำพิพากษาให้สัญญาซื้อขายหุ้นเป็นโมฆะ อย่างไรก็ตาม บริษัทไม่เห็นด้วยกับคำพิพากษาของศาลชั้นต้นจึงดำเนินการยื่นคำร้องคัดค้านต่อศาลอุทธรณ์</w:t>
      </w:r>
    </w:p>
    <w:p w14:paraId="239DD5B8" w14:textId="77777777" w:rsidR="0011604C" w:rsidRPr="005B5482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791CBC8F" w14:textId="5EF67090" w:rsidR="0011604C" w:rsidRPr="005B5482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12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มิถุนายน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ศาลอุทธรณ์มีคำพิพากษายืนตามศาลชั้นต้น ซึ่งบริษัทไม่เห็นด้วยกับคำพิพากษาของศาลอุทธรณ์ จึงได้ยื่นฎีกาคัดค้านคำพิพากษาศาลอุทธรณ์เมื่อวันที่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16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พฤศจิกายน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และเมื่อวันที่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27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ตุลาคม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2565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ศาลฎีกามีคำสั่งรับคำร้องขอฎีกาของบริษัท</w:t>
      </w:r>
    </w:p>
    <w:p w14:paraId="5E7AB1CC" w14:textId="77777777" w:rsidR="0011604C" w:rsidRPr="005B5482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2403BA4D" w14:textId="3B778B59" w:rsidR="0011604C" w:rsidRPr="005B5482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ณ วันที่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ธันวาคม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2B5F3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6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บริษัทมีเงินฝากธนาคาร</w:t>
      </w:r>
      <w:r w:rsidR="00BC1F89"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ซึ่งธนาคารแจ้งว่า</w:t>
      </w:r>
      <w:r w:rsidR="00E43A52"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ได้ถูกกรมบังคับคดี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อายัด</w:t>
      </w:r>
      <w:r w:rsidR="00CC1008"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ไว้</w:t>
      </w:r>
      <w:r w:rsidR="004D132E"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จากคดี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ดังกล่าวจำนวน </w:t>
      </w:r>
      <w:r w:rsidR="008B77C2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121.98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 ซึ่งจำนวนเงินดังกล่าวแสดงอยู่ภายใต้เงินฝากธนาคารที่มีข้อจำกัดการใช้ อย่างไรก็ตาม </w:t>
      </w:r>
      <w:r w:rsidR="00805286"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บริษัทยื่นคัดค้านการบังคับคดีของโจทก์และดำเนินคดีกับโจทก์ทั้งทางแพ่งและอาญา โดย เมื่อวันที่</w:t>
      </w:r>
      <w:r w:rsidR="00805286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1</w:t>
      </w:r>
      <w:r w:rsidR="00805286"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กรกฎาคม </w:t>
      </w:r>
      <w:r w:rsidR="00805286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  <w:r w:rsidR="00805286"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บริษัทดำเนินคดีอาญากับโจทก์ เนื่องจากการกระทำของโจทก์เป็นการใช้สิทธิไม่สุจริตและไม่ชอบด้วยกฎหมายซึ่งศาลมีคำสั่งประทับรับฟ้องคดีที่บริษัทฟ้องโจทก์ในคดีความเกี่ยวกับการซื้อขายหุ้น เมื่อวันที่ </w:t>
      </w:r>
      <w:r w:rsidR="00805286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7 </w:t>
      </w:r>
      <w:r w:rsidR="00805286"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กุมภาพันธ์ </w:t>
      </w:r>
      <w:r w:rsidR="00805286"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2566</w:t>
      </w:r>
    </w:p>
    <w:p w14:paraId="3E0ED19F" w14:textId="77777777" w:rsidR="0011604C" w:rsidRPr="005B5482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5DF736BA" w14:textId="26126046" w:rsidR="0011604C" w:rsidRPr="00A52359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pacing w:val="4"/>
          <w:sz w:val="28"/>
          <w:szCs w:val="28"/>
          <w:lang w:eastAsia="en-US"/>
        </w:rPr>
      </w:pPr>
      <w:r w:rsidRPr="00A52359">
        <w:rPr>
          <w:rFonts w:ascii="BrowalliaUPC" w:eastAsia="Times New Roman" w:hAnsi="BrowalliaUPC" w:cs="BrowalliaUPC"/>
          <w:color w:val="auto"/>
          <w:spacing w:val="4"/>
          <w:sz w:val="28"/>
          <w:szCs w:val="28"/>
          <w:cs/>
          <w:lang w:eastAsia="en-US"/>
        </w:rPr>
        <w:t>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 ที่ปรึกษาทางกฎหมายมีความเห็นว่าบริษัทมีหลักฐานสำคัญที่จะโต้แย้งข้อกล่าวหาในการต่อสู้คดี และเชื่อมั่นว่าจะชนะคดี ดังนั้น เพื่อให้การดำเนินการของบริษัทสอดคล้องกับแนวทางการต่อสู้คดี บริษัทจึงไม่ได้บันทึกหนี้สินที่อาจจะเกิดขึ้นจากคดีดังกล่าวในงบการเงิน ปัจจุบันคดี</w:t>
      </w:r>
      <w:r w:rsidR="00A52359" w:rsidRPr="00A52359">
        <w:rPr>
          <w:rFonts w:ascii="BrowalliaUPC" w:eastAsia="Times New Roman" w:hAnsi="BrowalliaUPC" w:cs="BrowalliaUPC" w:hint="cs"/>
          <w:color w:val="auto"/>
          <w:spacing w:val="4"/>
          <w:sz w:val="28"/>
          <w:szCs w:val="28"/>
          <w:cs/>
          <w:lang w:eastAsia="en-US"/>
        </w:rPr>
        <w:t>ความ</w:t>
      </w:r>
      <w:r w:rsidRPr="00A52359">
        <w:rPr>
          <w:rFonts w:ascii="BrowalliaUPC" w:eastAsia="Times New Roman" w:hAnsi="BrowalliaUPC" w:cs="BrowalliaUPC"/>
          <w:color w:val="auto"/>
          <w:spacing w:val="4"/>
          <w:sz w:val="28"/>
          <w:szCs w:val="28"/>
          <w:cs/>
          <w:lang w:eastAsia="en-US"/>
        </w:rPr>
        <w:t>เกี่ยวกับการซื้อขายหุ้นดังกล่าวอยู่ระหว่างการพิจารณาของศาลฎีกา</w:t>
      </w:r>
    </w:p>
    <w:p w14:paraId="182A21C3" w14:textId="77777777" w:rsidR="0011604C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3F580168" w14:textId="77777777" w:rsidR="00E149A8" w:rsidRDefault="00E149A8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2104AF73" w14:textId="77777777" w:rsidR="00E149A8" w:rsidRDefault="00E149A8" w:rsidP="00A52359">
      <w:pPr>
        <w:pStyle w:val="CordiaNew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3C401B11" w14:textId="77777777" w:rsidR="00A52359" w:rsidRDefault="00A52359" w:rsidP="00A52359">
      <w:pPr>
        <w:pStyle w:val="CordiaNew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5CEB7FC5" w14:textId="77777777" w:rsidR="00E149A8" w:rsidRPr="005B5482" w:rsidRDefault="00E149A8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235DF767" w14:textId="77777777" w:rsidR="0011604C" w:rsidRPr="005B5482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 w:rsidRPr="005B5482">
        <w:rPr>
          <w:rFonts w:ascii="BrowalliaUPC" w:eastAsia="Times New Roman" w:hAnsi="BrowalliaUPC" w:cs="BrowalliaUPC"/>
          <w:color w:val="auto"/>
          <w:sz w:val="28"/>
          <w:szCs w:val="28"/>
          <w:u w:val="single"/>
          <w:cs/>
          <w:lang w:eastAsia="en-US"/>
        </w:rPr>
        <w:lastRenderedPageBreak/>
        <w:t>คดีความเกี่ยวกับเรื่องการซื้อขายที่ดินพร้อมสิ่งปลูกสร้างและการจำนอง</w:t>
      </w:r>
    </w:p>
    <w:p w14:paraId="66E901C8" w14:textId="355FE0B2" w:rsidR="0011604C" w:rsidRPr="005B5482" w:rsidRDefault="004456F2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มีนาคม 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2565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บริษัท พร้อมด้วยบุคคลอื่นอีก 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lang w:val="en-AU" w:eastAsia="en-US"/>
        </w:rPr>
        <w:t xml:space="preserve">3 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ราย ถูกโจทก์ฟ้องเป็นคดีแพ่งให้ศาลมีคำสั่งเพิกถอนการ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มีนาคม 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และขอให้เพิกถอนการจำนองที่ดินพร้อมสิ่งปลูกสร้าง กับเจ้าหนี้สถาบันการเงินแห่งหนึ่ง</w:t>
      </w:r>
    </w:p>
    <w:p w14:paraId="13F64DEB" w14:textId="77777777" w:rsidR="0011604C" w:rsidRPr="005B5482" w:rsidRDefault="0011604C" w:rsidP="0011604C">
      <w:pPr>
        <w:pStyle w:val="CordiaNew"/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9682CE9" w14:textId="1C46E5BE" w:rsidR="000B7BC3" w:rsidRPr="005B5482" w:rsidRDefault="009366D9" w:rsidP="00A52359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19 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กันยายน 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2566 </w:t>
      </w:r>
      <w:r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ศาลชั้นต้นได้มีคำพิพากษายกฟ้องโจทก์ เนื่องจากโจทก์ไม่มีหลักฐานมาสนับสนุนคำฟ้องของโจทก์</w:t>
      </w:r>
    </w:p>
    <w:p w14:paraId="6D632AC5" w14:textId="16311A0F" w:rsidR="009202A4" w:rsidRPr="005B5482" w:rsidRDefault="009202A4" w:rsidP="0011604C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</w:p>
    <w:p w14:paraId="4B9D6DE1" w14:textId="77777777" w:rsidR="00CB455C" w:rsidRPr="005B5482" w:rsidRDefault="00CB455C" w:rsidP="00E750B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18D2EFF" w14:textId="77777777" w:rsidR="00CB455C" w:rsidRPr="005B5482" w:rsidRDefault="00CB455C" w:rsidP="00E750B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050D9CE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8C0A6B3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1C80C54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28DAA31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FC6CBB4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881912E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DAB74EA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5B121BB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767CBEA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406A6B4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E3600F0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8CEBDD8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E55EC52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157F25D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5F994D4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2CF67F4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9D3B470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9BDFA64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83B8FAA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0035596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AF71364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3AFAA24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51EDAF7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BC31A8D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6DE42BB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7B2B98E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E854A36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A7CDA5A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2D17547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88D02AE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4AC9789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C3E6A2B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17BAFCA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113ACC1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AD72FD3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C525E9B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F045FE8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5E0545F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A119B8C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0893E4C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C27CDC9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E0E929A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01AFE15" w14:textId="77777777" w:rsidR="00CB455C" w:rsidRPr="005B5482" w:rsidRDefault="00CB455C" w:rsidP="00E750B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20497DA" w14:textId="77777777" w:rsidR="00CB455C" w:rsidRPr="005B5482" w:rsidRDefault="00CB455C" w:rsidP="00E750B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05424570" w14:textId="77777777" w:rsidR="00CB455C" w:rsidRPr="005B5482" w:rsidRDefault="00CB455C" w:rsidP="00E750B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3DA802F9" w14:textId="477B75F2" w:rsidR="00F83E8C" w:rsidRDefault="00F83E8C" w:rsidP="00A5235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558ACE9" w14:textId="77777777" w:rsidR="00036834" w:rsidRDefault="00036834" w:rsidP="001B29F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2F48A042" w14:textId="51846927" w:rsidR="00C30EB7" w:rsidRDefault="00C30EB7" w:rsidP="00C30EB7">
      <w:pPr>
        <w:pStyle w:val="CordiaNew"/>
        <w:numPr>
          <w:ilvl w:val="0"/>
          <w:numId w:val="38"/>
        </w:numPr>
        <w:tabs>
          <w:tab w:val="clear" w:pos="4153"/>
          <w:tab w:val="left" w:pos="450"/>
        </w:tabs>
        <w:ind w:left="851" w:hanging="491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เงินกู้ยืมระยะยาวจากผู้ถือหุ้นและบุคคลอื่น</w:t>
      </w:r>
    </w:p>
    <w:p w14:paraId="2A76D312" w14:textId="36928D6F" w:rsidR="00036834" w:rsidRDefault="00ED05AB" w:rsidP="00C30EB7">
      <w:pPr>
        <w:pStyle w:val="CordiaNew"/>
        <w:tabs>
          <w:tab w:val="clear" w:pos="4153"/>
          <w:tab w:val="left" w:pos="450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="001B29F7" w:rsidRPr="005B548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เมื่อวัน</w:t>
      </w:r>
      <w:r w:rsidR="001B29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ที่ </w:t>
      </w:r>
      <w:r w:rsidR="001B29F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</w:t>
      </w:r>
      <w:r w:rsidR="001B29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กุมภาพันธ์ </w:t>
      </w:r>
      <w:r w:rsidR="001B29F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2567 </w:t>
      </w:r>
      <w:r w:rsidR="001B29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บริษัททำบันทึกข้อตกลงกับผู้ให้กู้ซึ่งเป็นบุคคลที่เกี่ยวข้อง </w:t>
      </w:r>
      <w:r w:rsidR="001B29F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 </w:t>
      </w:r>
      <w:r w:rsidR="001B29F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ราย และ </w:t>
      </w:r>
      <w:r w:rsidR="00D5660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บุคคลอื่น </w:t>
      </w:r>
      <w:r w:rsidR="00D5660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4 </w:t>
      </w:r>
      <w:r w:rsidR="00D5660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ราย เพื่อขอพักการชำระเงินต้น ตั้งแต่เดือนมกราคม </w:t>
      </w:r>
      <w:r w:rsidR="00D5660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2567 </w:t>
      </w:r>
      <w:r w:rsidR="00D5660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ถึงเดือนสิงหาคม </w:t>
      </w:r>
      <w:r w:rsidR="00D5660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2567</w:t>
      </w:r>
      <w:r w:rsidR="00D5660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6E6FD4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รวม </w:t>
      </w:r>
      <w:r w:rsidR="006E6FD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8 </w:t>
      </w:r>
      <w:r w:rsidR="006E6FD4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งวด โดยบริษัทตกลงชำระเฉพาะดอกเบี้ยให้แก่ผู้</w:t>
      </w:r>
      <w:r w:rsidR="009378C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ให้กู้ ในอัตราดอกเบี้ยเดิม โดยจะชำระหนี้เงินต้นพร้อมดอกเบี้ยให้แก่ผู้ให้กู้</w:t>
      </w:r>
      <w:r w:rsidR="00F61AC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ให้ครบถ้วนภายใน กันยายน </w:t>
      </w:r>
      <w:r w:rsidR="00F61ACC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2571 </w:t>
      </w:r>
      <w:r w:rsidR="00F61AC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โดยบริษ</w:t>
      </w:r>
      <w:r w:rsidR="00674C4F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ั</w:t>
      </w:r>
      <w:r w:rsidR="00F61ACC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ทมีแผนการบริหารสภาพคล่อง</w:t>
      </w:r>
      <w:r w:rsidR="00FE7944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ทางการเงินเพื่อรักษาเครดิตกับเจ้าหนี้ทุกกลุ่ม ทั้งเจ้าหนี้สถาบันการ</w:t>
      </w:r>
      <w:r w:rsidR="003F0C93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เงินและเจ้าหนี้บุคคล </w:t>
      </w:r>
    </w:p>
    <w:p w14:paraId="3893F057" w14:textId="77777777" w:rsidR="00036834" w:rsidRDefault="00036834" w:rsidP="00036834">
      <w:pPr>
        <w:pStyle w:val="CordiaNew"/>
        <w:tabs>
          <w:tab w:val="clear" w:pos="4153"/>
          <w:tab w:val="left" w:pos="450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7F4E9C1E" w14:textId="77777777" w:rsidR="00CF6B0A" w:rsidRPr="00CF6B0A" w:rsidRDefault="00CF6B0A" w:rsidP="00CF6B0A">
      <w:pPr>
        <w:pStyle w:val="CordiaNew"/>
        <w:numPr>
          <w:ilvl w:val="0"/>
          <w:numId w:val="38"/>
        </w:numPr>
        <w:tabs>
          <w:tab w:val="clear" w:pos="4153"/>
          <w:tab w:val="left" w:pos="450"/>
        </w:tabs>
        <w:ind w:left="851" w:hanging="491"/>
        <w:rPr>
          <w:rFonts w:ascii="BrowalliaUPC" w:eastAsia="Times New Roman" w:hAnsi="BrowalliaUPC" w:cs="BrowalliaUPC"/>
          <w:color w:val="auto"/>
          <w:spacing w:val="2"/>
          <w:sz w:val="28"/>
          <w:szCs w:val="28"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คดีความเกี่ยวกับเรื่องการซื้อขายที่ดินพร้อมสิ่งปลูกสร้างและการจำนอง</w:t>
      </w:r>
    </w:p>
    <w:p w14:paraId="25DB1C2B" w14:textId="77777777" w:rsidR="00CF6B0A" w:rsidRDefault="00CF6B0A" w:rsidP="00CF6B0A">
      <w:pPr>
        <w:pStyle w:val="CordiaNew"/>
        <w:tabs>
          <w:tab w:val="clear" w:pos="4153"/>
          <w:tab w:val="left" w:pos="450"/>
        </w:tabs>
        <w:ind w:left="851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51D72C56" w14:textId="539FCB94" w:rsidR="00036834" w:rsidRPr="00CF6B0A" w:rsidRDefault="00CF6B0A" w:rsidP="00CF6B0A">
      <w:pPr>
        <w:pStyle w:val="CordiaNew"/>
        <w:tabs>
          <w:tab w:val="clear" w:pos="4153"/>
          <w:tab w:val="left" w:pos="450"/>
        </w:tabs>
        <w:ind w:left="851"/>
        <w:rPr>
          <w:rFonts w:ascii="BrowalliaUPC" w:eastAsia="Times New Roman" w:hAnsi="BrowalliaUPC" w:cs="BrowalliaUPC"/>
          <w:color w:val="auto"/>
          <w:spacing w:val="2"/>
          <w:sz w:val="28"/>
          <w:szCs w:val="28"/>
          <w:cs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เมื่อวันที่ </w:t>
      </w:r>
      <w:r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19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กุมภาพันธ์ </w:t>
      </w:r>
      <w:r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2567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โจทก์ไม่ได้ยื่นอุทธรณ์คำพิพากษา</w:t>
      </w:r>
      <w:r w:rsidR="00E137A5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ศาลชั้นต้นตามที่กำหนด จึงถือว่าคดีถึงที่สุดสิ้นและบริษัทเป็นฝ่ายชนะคดี บริษัทจึงยังคงมีกรรมสิทธิ์ในที่ดินและสิ่งปลูกสร้างตามสัญญา ซื้อขายฉบับวันที่ </w:t>
      </w:r>
      <w:r w:rsidR="00E137A5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="00E137A5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มีนาคม </w:t>
      </w:r>
      <w:r w:rsidR="00E137A5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="00ED05AB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="00ED05AB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</w:p>
    <w:p w14:paraId="54D3387A" w14:textId="77777777" w:rsidR="00F83E8C" w:rsidRDefault="00F83E8C" w:rsidP="00F83E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A6E98DA" w14:textId="74C17B67" w:rsidR="00CB455C" w:rsidRPr="005B5482" w:rsidRDefault="00CB455C" w:rsidP="00CB455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B5482">
        <w:rPr>
          <w:rFonts w:ascii="BrowalliaUPC" w:hAnsi="BrowalliaUPC" w:cs="BrowalliaUPC"/>
          <w:b/>
          <w:bCs/>
          <w:sz w:val="28"/>
          <w:szCs w:val="28"/>
          <w:cs/>
        </w:rPr>
        <w:t>การอนุมัติงบการเงิน</w:t>
      </w:r>
    </w:p>
    <w:p w14:paraId="5FEAD8BF" w14:textId="77777777" w:rsidR="00CB455C" w:rsidRPr="005B5482" w:rsidRDefault="00CB455C" w:rsidP="00CB455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2"/>
          <w:szCs w:val="22"/>
          <w:u w:val="single"/>
        </w:rPr>
      </w:pPr>
    </w:p>
    <w:p w14:paraId="0F9AD1E3" w14:textId="09A8BAFE" w:rsidR="005753E0" w:rsidRPr="005B5482" w:rsidRDefault="00CB455C" w:rsidP="004327D6">
      <w:pPr>
        <w:tabs>
          <w:tab w:val="clear" w:pos="227"/>
          <w:tab w:val="clear" w:pos="454"/>
          <w:tab w:val="clear" w:pos="680"/>
          <w:tab w:val="left" w:pos="567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B5482">
        <w:rPr>
          <w:rFonts w:ascii="BrowalliaUPC" w:hAnsi="BrowalliaUPC" w:cs="BrowalliaUPC"/>
          <w:sz w:val="28"/>
          <w:szCs w:val="28"/>
          <w:cs/>
          <w:lang w:val="en-GB"/>
        </w:rPr>
        <w:t>งบการเงินนี้ได้รับอนุมัติจากคณะกรรมการของบริษัทแล้ว เมื่อวันที่</w:t>
      </w:r>
      <w:r w:rsidRPr="005B548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F86014" w:rsidRPr="00F86014">
        <w:rPr>
          <w:rFonts w:ascii="BrowalliaUPC" w:hAnsi="BrowalliaUPC" w:cs="BrowalliaUPC"/>
          <w:sz w:val="28"/>
          <w:szCs w:val="28"/>
          <w:lang w:val="en-GB"/>
        </w:rPr>
        <w:t>27</w:t>
      </w:r>
      <w:r w:rsidRPr="00F86014">
        <w:rPr>
          <w:rFonts w:ascii="BrowalliaUPC" w:hAnsi="BrowalliaUPC" w:cs="BrowalliaUPC"/>
          <w:sz w:val="28"/>
          <w:szCs w:val="28"/>
        </w:rPr>
        <w:t xml:space="preserve"> </w:t>
      </w:r>
      <w:r w:rsidRPr="00F86014">
        <w:rPr>
          <w:rFonts w:ascii="BrowalliaUPC" w:hAnsi="BrowalliaUPC" w:cs="BrowalliaUPC"/>
          <w:sz w:val="28"/>
          <w:szCs w:val="28"/>
          <w:cs/>
        </w:rPr>
        <w:t>กุมภาพันธ์</w:t>
      </w:r>
      <w:r w:rsidRPr="00F86014">
        <w:rPr>
          <w:rFonts w:ascii="BrowalliaUPC" w:hAnsi="BrowalliaUPC" w:cs="BrowalliaUPC"/>
          <w:sz w:val="28"/>
          <w:szCs w:val="28"/>
        </w:rPr>
        <w:t xml:space="preserve"> 256</w:t>
      </w:r>
      <w:r w:rsidR="00C93D91" w:rsidRPr="00F86014">
        <w:rPr>
          <w:rFonts w:ascii="BrowalliaUPC" w:hAnsi="BrowalliaUPC" w:cs="BrowalliaUPC"/>
          <w:sz w:val="28"/>
          <w:szCs w:val="28"/>
        </w:rPr>
        <w:t>7</w:t>
      </w:r>
    </w:p>
    <w:sectPr w:rsidR="005753E0" w:rsidRPr="005B5482" w:rsidSect="006F4F3A">
      <w:footerReference w:type="default" r:id="rId17"/>
      <w:pgSz w:w="11909" w:h="16834" w:code="9"/>
      <w:pgMar w:top="1530" w:right="1019" w:bottom="1259" w:left="1531" w:header="720" w:footer="21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90E05" w14:textId="77777777" w:rsidR="006F4F3A" w:rsidRDefault="006F4F3A">
      <w:r>
        <w:separator/>
      </w:r>
    </w:p>
  </w:endnote>
  <w:endnote w:type="continuationSeparator" w:id="0">
    <w:p w14:paraId="530BBC3C" w14:textId="77777777" w:rsidR="006F4F3A" w:rsidRDefault="006F4F3A">
      <w:r>
        <w:continuationSeparator/>
      </w:r>
    </w:p>
  </w:endnote>
  <w:endnote w:type="continuationNotice" w:id="1">
    <w:p w14:paraId="52E6EB8A" w14:textId="77777777" w:rsidR="006F4F3A" w:rsidRDefault="006F4F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391969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0B5ADC8A" w14:textId="09B6CC27" w:rsidR="00983A5F" w:rsidRPr="0059595E" w:rsidRDefault="00983A5F" w:rsidP="00A26356">
        <w:pPr>
          <w:pStyle w:val="Footer"/>
          <w:rPr>
            <w:rFonts w:ascii="Browallia New" w:hAnsi="Browallia New" w:cs="Browallia New"/>
            <w:sz w:val="28"/>
            <w:szCs w:val="28"/>
          </w:rPr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กรรมการ                                                                                        </w:t>
        </w:r>
        <w:r w:rsidRPr="0059595E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59595E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59595E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Pr="0059595E">
          <w:rPr>
            <w:rFonts w:ascii="Browallia New" w:hAnsi="Browallia New" w:cs="Browallia New"/>
            <w:noProof/>
            <w:sz w:val="28"/>
            <w:szCs w:val="28"/>
          </w:rPr>
          <w:t>2</w:t>
        </w:r>
        <w:r w:rsidRPr="0059595E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  <w:p w14:paraId="23561ADB" w14:textId="38B06ADB" w:rsidR="00983A5F" w:rsidRPr="0059595E" w:rsidRDefault="00983A5F" w:rsidP="002F7058">
    <w:pPr>
      <w:pStyle w:val="Footer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</w:p>
  <w:p w14:paraId="6BA64DD0" w14:textId="77777777" w:rsidR="00983A5F" w:rsidRDefault="00983A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3575C" w14:textId="5CC744F6" w:rsidR="00983A5F" w:rsidRDefault="00983A5F" w:rsidP="00ED43BF">
    <w:pPr>
      <w:pStyle w:val="CharCharCharCharCharCharCharCharCharCharCharCharCharCharCharCharCharCharChar"/>
      <w:tabs>
        <w:tab w:val="left" w:pos="8640"/>
        <w:tab w:val="left" w:pos="8820"/>
        <w:tab w:val="left" w:pos="1332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sz w:val="28"/>
        <w:szCs w:val="28"/>
        <w:cs/>
      </w:rPr>
      <w:t>81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5EBB126D" w14:textId="77777777" w:rsidR="00983A5F" w:rsidRPr="00145EC5" w:rsidRDefault="00983A5F" w:rsidP="00ED43BF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  <w:p w14:paraId="2D9A9D7E" w14:textId="7AFB0021" w:rsidR="00983A5F" w:rsidRPr="00D72094" w:rsidRDefault="00983A5F" w:rsidP="00D720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54308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1A15AB" w14:textId="210EA02A" w:rsidR="00983A5F" w:rsidRDefault="00983A5F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EF8ED0" w14:textId="77777777" w:rsidR="00983A5F" w:rsidRPr="0059595E" w:rsidRDefault="00983A5F" w:rsidP="00B17538">
    <w:pPr>
      <w:pStyle w:val="Footer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2783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9278D2" w14:textId="29731CE6" w:rsidR="00983A5F" w:rsidRDefault="00983A5F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31E03D" w14:textId="4EFCBB27" w:rsidR="00983A5F" w:rsidRPr="0059595E" w:rsidRDefault="00983A5F" w:rsidP="00710558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84585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9C1BD3" w14:textId="5C95C637" w:rsidR="00983A5F" w:rsidRDefault="00983A5F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E46E3A" w14:textId="77777777" w:rsidR="00983A5F" w:rsidRPr="0059595E" w:rsidRDefault="00983A5F" w:rsidP="00710558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2571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349F18" w14:textId="49A5E54D" w:rsidR="00983A5F" w:rsidRDefault="00983A5F" w:rsidP="00DA4161">
        <w:pPr>
          <w:pStyle w:val="Footer"/>
          <w:tabs>
            <w:tab w:val="clear" w:pos="9072"/>
            <w:tab w:val="left" w:pos="9356"/>
          </w:tabs>
        </w:pPr>
        <w:r w:rsidRPr="0059595E">
          <w:rPr>
            <w:rFonts w:ascii="Browallia New" w:hAnsi="Browallia New" w:cs="Browallia New"/>
            <w:sz w:val="28"/>
            <w:szCs w:val="28"/>
          </w:rPr>
          <w:t xml:space="preserve">____________________________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</w:t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/>
            <w:sz w:val="28"/>
            <w:szCs w:val="28"/>
            <w:cs/>
          </w:rPr>
          <w:tab/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C82E2D" w14:textId="77777777" w:rsidR="00983A5F" w:rsidRPr="0059595E" w:rsidRDefault="00983A5F" w:rsidP="00710558">
    <w:pPr>
      <w:pStyle w:val="Footer"/>
      <w:tabs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 )</w:t>
    </w:r>
    <w:r>
      <w:rPr>
        <w:rFonts w:ascii="Browallia New" w:hAnsi="Browallia New" w:cs="Browallia New"/>
        <w:sz w:val="28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F8D51" w14:textId="77777777" w:rsidR="006F4F3A" w:rsidRDefault="006F4F3A">
      <w:r>
        <w:separator/>
      </w:r>
    </w:p>
  </w:footnote>
  <w:footnote w:type="continuationSeparator" w:id="0">
    <w:p w14:paraId="2438D533" w14:textId="77777777" w:rsidR="006F4F3A" w:rsidRDefault="006F4F3A">
      <w:r>
        <w:continuationSeparator/>
      </w:r>
    </w:p>
  </w:footnote>
  <w:footnote w:type="continuationNotice" w:id="1">
    <w:p w14:paraId="4901FA48" w14:textId="77777777" w:rsidR="006F4F3A" w:rsidRDefault="006F4F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82B46" w14:textId="77777777" w:rsidR="00983A5F" w:rsidRDefault="00983A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58B4DF0"/>
    <w:multiLevelType w:val="hybridMultilevel"/>
    <w:tmpl w:val="05BA00E0"/>
    <w:lvl w:ilvl="0" w:tplc="B0D2EB60">
      <w:start w:val="1"/>
      <w:numFmt w:val="decimal"/>
      <w:lvlText w:val="39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980964"/>
    <w:multiLevelType w:val="multilevel"/>
    <w:tmpl w:val="350EB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170" w:hanging="360"/>
      </w:pPr>
      <w:rPr>
        <w:rFonts w:ascii="BrowalliaUPC" w:hAnsi="BrowalliaUPC" w:cs="BrowalliaUPC"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2" w15:restartNumberingAfterBreak="0">
    <w:nsid w:val="0B613B89"/>
    <w:multiLevelType w:val="hybridMultilevel"/>
    <w:tmpl w:val="4EC8BF66"/>
    <w:lvl w:ilvl="0" w:tplc="17FC8B64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3" w15:restartNumberingAfterBreak="0">
    <w:nsid w:val="0C567FBA"/>
    <w:multiLevelType w:val="hybridMultilevel"/>
    <w:tmpl w:val="C9A2E9E0"/>
    <w:lvl w:ilvl="0" w:tplc="F048BCE0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2C65C65"/>
    <w:multiLevelType w:val="hybridMultilevel"/>
    <w:tmpl w:val="D3E483E4"/>
    <w:lvl w:ilvl="0" w:tplc="8214ADD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4C715D0"/>
    <w:multiLevelType w:val="multilevel"/>
    <w:tmpl w:val="8FF2E1D0"/>
    <w:styleLink w:val="Style1"/>
    <w:lvl w:ilvl="0">
      <w:start w:val="1"/>
      <w:numFmt w:val="none"/>
      <w:lvlText w:val="4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F563455"/>
    <w:multiLevelType w:val="multilevel"/>
    <w:tmpl w:val="F4C60E6A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34.%2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 w:val="0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C6E10AC"/>
    <w:multiLevelType w:val="hybridMultilevel"/>
    <w:tmpl w:val="738C5FBA"/>
    <w:lvl w:ilvl="0" w:tplc="45426062">
      <w:start w:val="1"/>
      <w:numFmt w:val="decimal"/>
      <w:lvlText w:val="24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 w15:restartNumberingAfterBreak="0">
    <w:nsid w:val="3FFB5474"/>
    <w:multiLevelType w:val="multilevel"/>
    <w:tmpl w:val="B6ECEBE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6" w15:restartNumberingAfterBreak="0">
    <w:nsid w:val="450D57CA"/>
    <w:multiLevelType w:val="multilevel"/>
    <w:tmpl w:val="6046D5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48"/>
        </w:tabs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62"/>
        </w:tabs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76"/>
        </w:tabs>
        <w:ind w:left="23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38"/>
        </w:tabs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52"/>
        </w:tabs>
        <w:ind w:left="4752" w:hanging="1440"/>
      </w:pPr>
      <w:rPr>
        <w:rFonts w:hint="default"/>
      </w:rPr>
    </w:lvl>
  </w:abstractNum>
  <w:abstractNum w:abstractNumId="27" w15:restartNumberingAfterBreak="0">
    <w:nsid w:val="4B4D1E44"/>
    <w:multiLevelType w:val="hybridMultilevel"/>
    <w:tmpl w:val="378071E8"/>
    <w:lvl w:ilvl="0" w:tplc="38663498">
      <w:numFmt w:val="bullet"/>
      <w:lvlText w:val="-"/>
      <w:lvlJc w:val="left"/>
      <w:pPr>
        <w:ind w:left="1638" w:hanging="360"/>
      </w:pPr>
      <w:rPr>
        <w:rFonts w:ascii="Arial" w:eastAsia="Calibri" w:hAnsi="Arial" w:cs="Aria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8" w15:restartNumberingAfterBreak="0">
    <w:nsid w:val="4B92727D"/>
    <w:multiLevelType w:val="multilevel"/>
    <w:tmpl w:val="04360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D2C1D16"/>
    <w:multiLevelType w:val="multilevel"/>
    <w:tmpl w:val="1CECDA86"/>
    <w:lvl w:ilvl="0">
      <w:start w:val="4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440"/>
      </w:pPr>
      <w:rPr>
        <w:rFonts w:hint="default"/>
      </w:rPr>
    </w:lvl>
  </w:abstractNum>
  <w:abstractNum w:abstractNumId="30" w15:restartNumberingAfterBreak="0">
    <w:nsid w:val="5DB077A1"/>
    <w:multiLevelType w:val="multilevel"/>
    <w:tmpl w:val="3E5E15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92" w:hanging="1440"/>
      </w:pPr>
      <w:rPr>
        <w:rFonts w:hint="default"/>
      </w:r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26A27C3"/>
    <w:multiLevelType w:val="multilevel"/>
    <w:tmpl w:val="12BE8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1.%2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3AE20AC"/>
    <w:multiLevelType w:val="multilevel"/>
    <w:tmpl w:val="40543A2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878739E"/>
    <w:multiLevelType w:val="multilevel"/>
    <w:tmpl w:val="DA94E55C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7.%2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7EB527E0"/>
    <w:multiLevelType w:val="multilevel"/>
    <w:tmpl w:val="C090E8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7" w15:restartNumberingAfterBreak="0">
    <w:nsid w:val="7EEC0589"/>
    <w:multiLevelType w:val="multilevel"/>
    <w:tmpl w:val="E9A639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578503">
    <w:abstractNumId w:val="6"/>
  </w:num>
  <w:num w:numId="2" w16cid:durableId="1183128008">
    <w:abstractNumId w:val="5"/>
  </w:num>
  <w:num w:numId="3" w16cid:durableId="1205680695">
    <w:abstractNumId w:val="9"/>
  </w:num>
  <w:num w:numId="4" w16cid:durableId="1773669489">
    <w:abstractNumId w:val="7"/>
  </w:num>
  <w:num w:numId="5" w16cid:durableId="1925795517">
    <w:abstractNumId w:val="8"/>
  </w:num>
  <w:num w:numId="6" w16cid:durableId="934435506">
    <w:abstractNumId w:val="3"/>
  </w:num>
  <w:num w:numId="7" w16cid:durableId="669481440">
    <w:abstractNumId w:val="2"/>
  </w:num>
  <w:num w:numId="8" w16cid:durableId="1063218203">
    <w:abstractNumId w:val="0"/>
  </w:num>
  <w:num w:numId="9" w16cid:durableId="1545603506">
    <w:abstractNumId w:val="1"/>
  </w:num>
  <w:num w:numId="10" w16cid:durableId="1856380460">
    <w:abstractNumId w:val="4"/>
  </w:num>
  <w:num w:numId="11" w16cid:durableId="1876309420">
    <w:abstractNumId w:val="20"/>
  </w:num>
  <w:num w:numId="12" w16cid:durableId="483475448">
    <w:abstractNumId w:val="16"/>
  </w:num>
  <w:num w:numId="13" w16cid:durableId="813183809">
    <w:abstractNumId w:val="32"/>
  </w:num>
  <w:num w:numId="14" w16cid:durableId="1792895083">
    <w:abstractNumId w:val="18"/>
  </w:num>
  <w:num w:numId="15" w16cid:durableId="1919707501">
    <w:abstractNumId w:val="24"/>
  </w:num>
  <w:num w:numId="16" w16cid:durableId="382144737">
    <w:abstractNumId w:val="33"/>
  </w:num>
  <w:num w:numId="17" w16cid:durableId="1353265462">
    <w:abstractNumId w:val="11"/>
  </w:num>
  <w:num w:numId="18" w16cid:durableId="410740624">
    <w:abstractNumId w:val="26"/>
  </w:num>
  <w:num w:numId="19" w16cid:durableId="1222793021">
    <w:abstractNumId w:val="22"/>
  </w:num>
  <w:num w:numId="20" w16cid:durableId="1143042197">
    <w:abstractNumId w:val="23"/>
  </w:num>
  <w:num w:numId="21" w16cid:durableId="754669413">
    <w:abstractNumId w:val="28"/>
  </w:num>
  <w:num w:numId="22" w16cid:durableId="1631279229">
    <w:abstractNumId w:val="36"/>
  </w:num>
  <w:num w:numId="23" w16cid:durableId="1185902719">
    <w:abstractNumId w:val="34"/>
  </w:num>
  <w:num w:numId="24" w16cid:durableId="100032246">
    <w:abstractNumId w:val="29"/>
  </w:num>
  <w:num w:numId="25" w16cid:durableId="148329169">
    <w:abstractNumId w:val="27"/>
  </w:num>
  <w:num w:numId="26" w16cid:durableId="914246776">
    <w:abstractNumId w:val="12"/>
  </w:num>
  <w:num w:numId="27" w16cid:durableId="2105883286">
    <w:abstractNumId w:val="15"/>
  </w:num>
  <w:num w:numId="28" w16cid:durableId="317734938">
    <w:abstractNumId w:val="31"/>
  </w:num>
  <w:num w:numId="29" w16cid:durableId="1043210274">
    <w:abstractNumId w:val="14"/>
  </w:num>
  <w:num w:numId="30" w16cid:durableId="1973948019">
    <w:abstractNumId w:val="25"/>
  </w:num>
  <w:num w:numId="31" w16cid:durableId="308367380">
    <w:abstractNumId w:val="17"/>
  </w:num>
  <w:num w:numId="32" w16cid:durableId="1973366790">
    <w:abstractNumId w:val="35"/>
  </w:num>
  <w:num w:numId="33" w16cid:durableId="700282395">
    <w:abstractNumId w:val="19"/>
  </w:num>
  <w:num w:numId="34" w16cid:durableId="704142343">
    <w:abstractNumId w:val="21"/>
  </w:num>
  <w:num w:numId="35" w16cid:durableId="1442072335">
    <w:abstractNumId w:val="30"/>
  </w:num>
  <w:num w:numId="36" w16cid:durableId="337929092">
    <w:abstractNumId w:val="13"/>
  </w:num>
  <w:num w:numId="37" w16cid:durableId="2127312622">
    <w:abstractNumId w:val="37"/>
  </w:num>
  <w:num w:numId="38" w16cid:durableId="877548285">
    <w:abstractNumId w:val="1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2968"/>
    <w:rsid w:val="00000013"/>
    <w:rsid w:val="000000AF"/>
    <w:rsid w:val="00000493"/>
    <w:rsid w:val="000004B0"/>
    <w:rsid w:val="0000063B"/>
    <w:rsid w:val="000006B0"/>
    <w:rsid w:val="00000A17"/>
    <w:rsid w:val="00000AC9"/>
    <w:rsid w:val="00000BF1"/>
    <w:rsid w:val="0000147C"/>
    <w:rsid w:val="000016E2"/>
    <w:rsid w:val="000016F4"/>
    <w:rsid w:val="000017D6"/>
    <w:rsid w:val="000018FB"/>
    <w:rsid w:val="00001B41"/>
    <w:rsid w:val="00001D67"/>
    <w:rsid w:val="00001DD3"/>
    <w:rsid w:val="000022B6"/>
    <w:rsid w:val="0000230B"/>
    <w:rsid w:val="00002B5A"/>
    <w:rsid w:val="00002B8C"/>
    <w:rsid w:val="00002DEE"/>
    <w:rsid w:val="00002E31"/>
    <w:rsid w:val="00002ECA"/>
    <w:rsid w:val="00002ED9"/>
    <w:rsid w:val="00003061"/>
    <w:rsid w:val="0000339A"/>
    <w:rsid w:val="000034D0"/>
    <w:rsid w:val="000034EB"/>
    <w:rsid w:val="000035BF"/>
    <w:rsid w:val="0000366C"/>
    <w:rsid w:val="00003704"/>
    <w:rsid w:val="000038E7"/>
    <w:rsid w:val="00003942"/>
    <w:rsid w:val="00003C23"/>
    <w:rsid w:val="00003C2C"/>
    <w:rsid w:val="00003C35"/>
    <w:rsid w:val="00003EB5"/>
    <w:rsid w:val="0000408D"/>
    <w:rsid w:val="000041CA"/>
    <w:rsid w:val="00004412"/>
    <w:rsid w:val="000045E5"/>
    <w:rsid w:val="00004B3F"/>
    <w:rsid w:val="00004DC4"/>
    <w:rsid w:val="00004E04"/>
    <w:rsid w:val="0000523F"/>
    <w:rsid w:val="00005249"/>
    <w:rsid w:val="00005356"/>
    <w:rsid w:val="0000568C"/>
    <w:rsid w:val="00005904"/>
    <w:rsid w:val="00005C60"/>
    <w:rsid w:val="00005E78"/>
    <w:rsid w:val="0000603F"/>
    <w:rsid w:val="00006056"/>
    <w:rsid w:val="000061B2"/>
    <w:rsid w:val="000068DC"/>
    <w:rsid w:val="00006AF8"/>
    <w:rsid w:val="00006C77"/>
    <w:rsid w:val="00006DB8"/>
    <w:rsid w:val="00007036"/>
    <w:rsid w:val="00007043"/>
    <w:rsid w:val="00007097"/>
    <w:rsid w:val="0000737A"/>
    <w:rsid w:val="00007684"/>
    <w:rsid w:val="00007A6E"/>
    <w:rsid w:val="00007AC8"/>
    <w:rsid w:val="00007E11"/>
    <w:rsid w:val="00007E4B"/>
    <w:rsid w:val="00007F61"/>
    <w:rsid w:val="00010368"/>
    <w:rsid w:val="00010661"/>
    <w:rsid w:val="0001083F"/>
    <w:rsid w:val="00010945"/>
    <w:rsid w:val="00010B06"/>
    <w:rsid w:val="00010B43"/>
    <w:rsid w:val="00010BB6"/>
    <w:rsid w:val="00010CDE"/>
    <w:rsid w:val="00010E01"/>
    <w:rsid w:val="00010EAF"/>
    <w:rsid w:val="000111BE"/>
    <w:rsid w:val="00011278"/>
    <w:rsid w:val="000112CB"/>
    <w:rsid w:val="00011E9D"/>
    <w:rsid w:val="00011FFD"/>
    <w:rsid w:val="00012460"/>
    <w:rsid w:val="000124E8"/>
    <w:rsid w:val="000126DC"/>
    <w:rsid w:val="00012800"/>
    <w:rsid w:val="00012810"/>
    <w:rsid w:val="00012983"/>
    <w:rsid w:val="000129E1"/>
    <w:rsid w:val="00012C4C"/>
    <w:rsid w:val="00012D47"/>
    <w:rsid w:val="0001304F"/>
    <w:rsid w:val="00013177"/>
    <w:rsid w:val="000136FE"/>
    <w:rsid w:val="0001389A"/>
    <w:rsid w:val="000139AC"/>
    <w:rsid w:val="00013A57"/>
    <w:rsid w:val="00013A8C"/>
    <w:rsid w:val="00013CAA"/>
    <w:rsid w:val="00013F8B"/>
    <w:rsid w:val="00014290"/>
    <w:rsid w:val="00014412"/>
    <w:rsid w:val="000144C8"/>
    <w:rsid w:val="000144D6"/>
    <w:rsid w:val="00014518"/>
    <w:rsid w:val="00014765"/>
    <w:rsid w:val="0001476C"/>
    <w:rsid w:val="0001480A"/>
    <w:rsid w:val="000148B7"/>
    <w:rsid w:val="00014AA6"/>
    <w:rsid w:val="00014CFE"/>
    <w:rsid w:val="00014DE5"/>
    <w:rsid w:val="00014F21"/>
    <w:rsid w:val="00014F9C"/>
    <w:rsid w:val="000150B5"/>
    <w:rsid w:val="000151E2"/>
    <w:rsid w:val="00015281"/>
    <w:rsid w:val="000153ED"/>
    <w:rsid w:val="00015406"/>
    <w:rsid w:val="00015518"/>
    <w:rsid w:val="000155AD"/>
    <w:rsid w:val="00015659"/>
    <w:rsid w:val="000159D6"/>
    <w:rsid w:val="00015C3C"/>
    <w:rsid w:val="00015D57"/>
    <w:rsid w:val="00015EA1"/>
    <w:rsid w:val="000160D3"/>
    <w:rsid w:val="00016408"/>
    <w:rsid w:val="000164BA"/>
    <w:rsid w:val="000164F7"/>
    <w:rsid w:val="00016581"/>
    <w:rsid w:val="00016691"/>
    <w:rsid w:val="00016753"/>
    <w:rsid w:val="00016771"/>
    <w:rsid w:val="000167E8"/>
    <w:rsid w:val="000168B9"/>
    <w:rsid w:val="000169BB"/>
    <w:rsid w:val="00017176"/>
    <w:rsid w:val="000171D6"/>
    <w:rsid w:val="000178B3"/>
    <w:rsid w:val="00017C34"/>
    <w:rsid w:val="00017D2D"/>
    <w:rsid w:val="00020078"/>
    <w:rsid w:val="0002048E"/>
    <w:rsid w:val="00020883"/>
    <w:rsid w:val="00020963"/>
    <w:rsid w:val="00020983"/>
    <w:rsid w:val="00020C1A"/>
    <w:rsid w:val="00020D0D"/>
    <w:rsid w:val="0002125C"/>
    <w:rsid w:val="00021577"/>
    <w:rsid w:val="000216B2"/>
    <w:rsid w:val="00021878"/>
    <w:rsid w:val="000218F8"/>
    <w:rsid w:val="00021922"/>
    <w:rsid w:val="00021A13"/>
    <w:rsid w:val="00021BD9"/>
    <w:rsid w:val="00021DBB"/>
    <w:rsid w:val="00022012"/>
    <w:rsid w:val="000221CB"/>
    <w:rsid w:val="000222DB"/>
    <w:rsid w:val="0002246A"/>
    <w:rsid w:val="00022766"/>
    <w:rsid w:val="00022B04"/>
    <w:rsid w:val="00022EBB"/>
    <w:rsid w:val="00023014"/>
    <w:rsid w:val="00023276"/>
    <w:rsid w:val="0002339F"/>
    <w:rsid w:val="000233A6"/>
    <w:rsid w:val="0002342F"/>
    <w:rsid w:val="0002372E"/>
    <w:rsid w:val="0002376F"/>
    <w:rsid w:val="00023D37"/>
    <w:rsid w:val="00023D7B"/>
    <w:rsid w:val="00023EE4"/>
    <w:rsid w:val="00023F64"/>
    <w:rsid w:val="00023FB2"/>
    <w:rsid w:val="000240FC"/>
    <w:rsid w:val="0002414B"/>
    <w:rsid w:val="0002439D"/>
    <w:rsid w:val="000248A4"/>
    <w:rsid w:val="0002491D"/>
    <w:rsid w:val="0002497D"/>
    <w:rsid w:val="00024A01"/>
    <w:rsid w:val="00024A0A"/>
    <w:rsid w:val="00024AEC"/>
    <w:rsid w:val="00024F2B"/>
    <w:rsid w:val="000251FD"/>
    <w:rsid w:val="0002521D"/>
    <w:rsid w:val="00025424"/>
    <w:rsid w:val="00025535"/>
    <w:rsid w:val="00025618"/>
    <w:rsid w:val="00025626"/>
    <w:rsid w:val="000256CC"/>
    <w:rsid w:val="000256CE"/>
    <w:rsid w:val="00025742"/>
    <w:rsid w:val="00025957"/>
    <w:rsid w:val="00025B50"/>
    <w:rsid w:val="00025C1B"/>
    <w:rsid w:val="00025F75"/>
    <w:rsid w:val="000261D6"/>
    <w:rsid w:val="0002628F"/>
    <w:rsid w:val="000264AD"/>
    <w:rsid w:val="00026662"/>
    <w:rsid w:val="00026699"/>
    <w:rsid w:val="0002674C"/>
    <w:rsid w:val="00026876"/>
    <w:rsid w:val="000269AF"/>
    <w:rsid w:val="00026C00"/>
    <w:rsid w:val="00026ECF"/>
    <w:rsid w:val="00027025"/>
    <w:rsid w:val="00027149"/>
    <w:rsid w:val="00027255"/>
    <w:rsid w:val="0002725E"/>
    <w:rsid w:val="0002736C"/>
    <w:rsid w:val="00027601"/>
    <w:rsid w:val="000278A2"/>
    <w:rsid w:val="0002791A"/>
    <w:rsid w:val="00027922"/>
    <w:rsid w:val="00027985"/>
    <w:rsid w:val="00027A1A"/>
    <w:rsid w:val="00027AFF"/>
    <w:rsid w:val="00027B59"/>
    <w:rsid w:val="00027BD0"/>
    <w:rsid w:val="00027C9D"/>
    <w:rsid w:val="00027D78"/>
    <w:rsid w:val="00027F50"/>
    <w:rsid w:val="00027F74"/>
    <w:rsid w:val="00027F97"/>
    <w:rsid w:val="00030399"/>
    <w:rsid w:val="0003045E"/>
    <w:rsid w:val="00030511"/>
    <w:rsid w:val="0003052A"/>
    <w:rsid w:val="00030678"/>
    <w:rsid w:val="000306E1"/>
    <w:rsid w:val="000307CF"/>
    <w:rsid w:val="0003092B"/>
    <w:rsid w:val="00030981"/>
    <w:rsid w:val="00030EB4"/>
    <w:rsid w:val="00030ECC"/>
    <w:rsid w:val="0003131C"/>
    <w:rsid w:val="00031515"/>
    <w:rsid w:val="000316C2"/>
    <w:rsid w:val="00031788"/>
    <w:rsid w:val="000317EF"/>
    <w:rsid w:val="000319B5"/>
    <w:rsid w:val="000319B6"/>
    <w:rsid w:val="00031AC0"/>
    <w:rsid w:val="00031B5A"/>
    <w:rsid w:val="00031B6D"/>
    <w:rsid w:val="00031C95"/>
    <w:rsid w:val="00031DCF"/>
    <w:rsid w:val="00031F04"/>
    <w:rsid w:val="000321F3"/>
    <w:rsid w:val="000323C1"/>
    <w:rsid w:val="00032470"/>
    <w:rsid w:val="00032485"/>
    <w:rsid w:val="0003251D"/>
    <w:rsid w:val="00032547"/>
    <w:rsid w:val="0003258B"/>
    <w:rsid w:val="00032846"/>
    <w:rsid w:val="00032A15"/>
    <w:rsid w:val="00032C6E"/>
    <w:rsid w:val="00032F31"/>
    <w:rsid w:val="0003305D"/>
    <w:rsid w:val="00033329"/>
    <w:rsid w:val="00033413"/>
    <w:rsid w:val="00033520"/>
    <w:rsid w:val="000337BA"/>
    <w:rsid w:val="000339E1"/>
    <w:rsid w:val="00033A2E"/>
    <w:rsid w:val="00033BCA"/>
    <w:rsid w:val="00033C6B"/>
    <w:rsid w:val="00033DA1"/>
    <w:rsid w:val="00033E4D"/>
    <w:rsid w:val="00033EEA"/>
    <w:rsid w:val="000340D1"/>
    <w:rsid w:val="000340F7"/>
    <w:rsid w:val="00034353"/>
    <w:rsid w:val="0003438E"/>
    <w:rsid w:val="00034532"/>
    <w:rsid w:val="0003459E"/>
    <w:rsid w:val="000345F1"/>
    <w:rsid w:val="00034653"/>
    <w:rsid w:val="00034874"/>
    <w:rsid w:val="00034AA4"/>
    <w:rsid w:val="00034BB0"/>
    <w:rsid w:val="00034E0E"/>
    <w:rsid w:val="00034E10"/>
    <w:rsid w:val="00034FA2"/>
    <w:rsid w:val="00035029"/>
    <w:rsid w:val="00035037"/>
    <w:rsid w:val="00035095"/>
    <w:rsid w:val="0003524C"/>
    <w:rsid w:val="000353E5"/>
    <w:rsid w:val="00035BCC"/>
    <w:rsid w:val="00035C81"/>
    <w:rsid w:val="00035E27"/>
    <w:rsid w:val="00035F7A"/>
    <w:rsid w:val="00036109"/>
    <w:rsid w:val="00036271"/>
    <w:rsid w:val="000366A3"/>
    <w:rsid w:val="000366D5"/>
    <w:rsid w:val="00036834"/>
    <w:rsid w:val="00036CCA"/>
    <w:rsid w:val="00036DAD"/>
    <w:rsid w:val="00036DE6"/>
    <w:rsid w:val="00036F5A"/>
    <w:rsid w:val="00036FA6"/>
    <w:rsid w:val="0003766A"/>
    <w:rsid w:val="000379C5"/>
    <w:rsid w:val="00037A0A"/>
    <w:rsid w:val="00037C89"/>
    <w:rsid w:val="00037CBE"/>
    <w:rsid w:val="00037CC6"/>
    <w:rsid w:val="00037D7A"/>
    <w:rsid w:val="00037E95"/>
    <w:rsid w:val="00037EE1"/>
    <w:rsid w:val="00037F77"/>
    <w:rsid w:val="000400A1"/>
    <w:rsid w:val="000400E2"/>
    <w:rsid w:val="000408D4"/>
    <w:rsid w:val="0004093C"/>
    <w:rsid w:val="000409E8"/>
    <w:rsid w:val="00040BA1"/>
    <w:rsid w:val="00040C85"/>
    <w:rsid w:val="00040CE2"/>
    <w:rsid w:val="00040D43"/>
    <w:rsid w:val="00041041"/>
    <w:rsid w:val="0004116C"/>
    <w:rsid w:val="0004127D"/>
    <w:rsid w:val="00041380"/>
    <w:rsid w:val="00041684"/>
    <w:rsid w:val="00041875"/>
    <w:rsid w:val="00041B04"/>
    <w:rsid w:val="00041F7C"/>
    <w:rsid w:val="000423C0"/>
    <w:rsid w:val="00042593"/>
    <w:rsid w:val="000425E5"/>
    <w:rsid w:val="000426BB"/>
    <w:rsid w:val="0004281A"/>
    <w:rsid w:val="0004286D"/>
    <w:rsid w:val="000429D2"/>
    <w:rsid w:val="00042A53"/>
    <w:rsid w:val="00042A8A"/>
    <w:rsid w:val="00042A98"/>
    <w:rsid w:val="00042F01"/>
    <w:rsid w:val="00043897"/>
    <w:rsid w:val="00043AEC"/>
    <w:rsid w:val="00043BFC"/>
    <w:rsid w:val="00043EDE"/>
    <w:rsid w:val="0004419C"/>
    <w:rsid w:val="000441B2"/>
    <w:rsid w:val="0004420E"/>
    <w:rsid w:val="00044330"/>
    <w:rsid w:val="000445FB"/>
    <w:rsid w:val="0004468D"/>
    <w:rsid w:val="0004485C"/>
    <w:rsid w:val="00044A58"/>
    <w:rsid w:val="00044C07"/>
    <w:rsid w:val="00044C52"/>
    <w:rsid w:val="00044D6A"/>
    <w:rsid w:val="00044F4A"/>
    <w:rsid w:val="0004526E"/>
    <w:rsid w:val="00045379"/>
    <w:rsid w:val="000459DE"/>
    <w:rsid w:val="00045EB0"/>
    <w:rsid w:val="00046042"/>
    <w:rsid w:val="000461A9"/>
    <w:rsid w:val="00046538"/>
    <w:rsid w:val="00046604"/>
    <w:rsid w:val="0004667D"/>
    <w:rsid w:val="0004677F"/>
    <w:rsid w:val="0004695A"/>
    <w:rsid w:val="00046B63"/>
    <w:rsid w:val="00047061"/>
    <w:rsid w:val="000472E4"/>
    <w:rsid w:val="000472EF"/>
    <w:rsid w:val="000476AC"/>
    <w:rsid w:val="000477D1"/>
    <w:rsid w:val="00047840"/>
    <w:rsid w:val="000479BB"/>
    <w:rsid w:val="00047A36"/>
    <w:rsid w:val="00047C47"/>
    <w:rsid w:val="00047CD9"/>
    <w:rsid w:val="00047CEC"/>
    <w:rsid w:val="00047DEF"/>
    <w:rsid w:val="00047E9A"/>
    <w:rsid w:val="00047F33"/>
    <w:rsid w:val="000500CF"/>
    <w:rsid w:val="00050117"/>
    <w:rsid w:val="000503DF"/>
    <w:rsid w:val="000503F0"/>
    <w:rsid w:val="00050529"/>
    <w:rsid w:val="00050ADF"/>
    <w:rsid w:val="00050CE9"/>
    <w:rsid w:val="00050EA4"/>
    <w:rsid w:val="00050F55"/>
    <w:rsid w:val="000511D6"/>
    <w:rsid w:val="00051232"/>
    <w:rsid w:val="0005136B"/>
    <w:rsid w:val="00051467"/>
    <w:rsid w:val="0005168B"/>
    <w:rsid w:val="00051699"/>
    <w:rsid w:val="000518DE"/>
    <w:rsid w:val="0005196D"/>
    <w:rsid w:val="00051B15"/>
    <w:rsid w:val="00051D54"/>
    <w:rsid w:val="00051FDE"/>
    <w:rsid w:val="000521D1"/>
    <w:rsid w:val="0005220A"/>
    <w:rsid w:val="000522C0"/>
    <w:rsid w:val="00052412"/>
    <w:rsid w:val="00052522"/>
    <w:rsid w:val="00052665"/>
    <w:rsid w:val="000528FC"/>
    <w:rsid w:val="0005299F"/>
    <w:rsid w:val="00052B32"/>
    <w:rsid w:val="00052C2D"/>
    <w:rsid w:val="00052CF0"/>
    <w:rsid w:val="00052D27"/>
    <w:rsid w:val="00053581"/>
    <w:rsid w:val="000535BC"/>
    <w:rsid w:val="000537A6"/>
    <w:rsid w:val="00053A7B"/>
    <w:rsid w:val="00053D5F"/>
    <w:rsid w:val="00053E57"/>
    <w:rsid w:val="000540BE"/>
    <w:rsid w:val="0005410B"/>
    <w:rsid w:val="00054181"/>
    <w:rsid w:val="00054311"/>
    <w:rsid w:val="000543F7"/>
    <w:rsid w:val="0005458C"/>
    <w:rsid w:val="00054679"/>
    <w:rsid w:val="00054986"/>
    <w:rsid w:val="00054C13"/>
    <w:rsid w:val="00054E94"/>
    <w:rsid w:val="000550B5"/>
    <w:rsid w:val="00055180"/>
    <w:rsid w:val="0005523F"/>
    <w:rsid w:val="00055267"/>
    <w:rsid w:val="00055276"/>
    <w:rsid w:val="000554EA"/>
    <w:rsid w:val="000555D3"/>
    <w:rsid w:val="000555F4"/>
    <w:rsid w:val="00055829"/>
    <w:rsid w:val="00055851"/>
    <w:rsid w:val="00055861"/>
    <w:rsid w:val="000558F7"/>
    <w:rsid w:val="00055A1C"/>
    <w:rsid w:val="00055EF6"/>
    <w:rsid w:val="00055F6C"/>
    <w:rsid w:val="000563AF"/>
    <w:rsid w:val="00056667"/>
    <w:rsid w:val="0005694A"/>
    <w:rsid w:val="00056BCC"/>
    <w:rsid w:val="00056FB9"/>
    <w:rsid w:val="0005708E"/>
    <w:rsid w:val="0005739A"/>
    <w:rsid w:val="000574CD"/>
    <w:rsid w:val="00057728"/>
    <w:rsid w:val="00057AF7"/>
    <w:rsid w:val="00057CFF"/>
    <w:rsid w:val="00057E79"/>
    <w:rsid w:val="0006026C"/>
    <w:rsid w:val="00060354"/>
    <w:rsid w:val="000607D8"/>
    <w:rsid w:val="000608AE"/>
    <w:rsid w:val="000609D2"/>
    <w:rsid w:val="00060AA7"/>
    <w:rsid w:val="00060AB3"/>
    <w:rsid w:val="00060AE0"/>
    <w:rsid w:val="00060B5D"/>
    <w:rsid w:val="00060BF1"/>
    <w:rsid w:val="00061182"/>
    <w:rsid w:val="0006118C"/>
    <w:rsid w:val="00061667"/>
    <w:rsid w:val="000618F0"/>
    <w:rsid w:val="00061A5C"/>
    <w:rsid w:val="00061C62"/>
    <w:rsid w:val="00061CAC"/>
    <w:rsid w:val="00061F80"/>
    <w:rsid w:val="00062592"/>
    <w:rsid w:val="000626AA"/>
    <w:rsid w:val="000628DF"/>
    <w:rsid w:val="000632A0"/>
    <w:rsid w:val="00063338"/>
    <w:rsid w:val="0006334F"/>
    <w:rsid w:val="00063382"/>
    <w:rsid w:val="000633BA"/>
    <w:rsid w:val="0006355A"/>
    <w:rsid w:val="000636CD"/>
    <w:rsid w:val="000637BA"/>
    <w:rsid w:val="000637F0"/>
    <w:rsid w:val="000639F7"/>
    <w:rsid w:val="00064050"/>
    <w:rsid w:val="00064062"/>
    <w:rsid w:val="00064229"/>
    <w:rsid w:val="0006449A"/>
    <w:rsid w:val="000644CA"/>
    <w:rsid w:val="00064697"/>
    <w:rsid w:val="000647C0"/>
    <w:rsid w:val="00064A2A"/>
    <w:rsid w:val="00064C88"/>
    <w:rsid w:val="00064E34"/>
    <w:rsid w:val="00064E82"/>
    <w:rsid w:val="000652D9"/>
    <w:rsid w:val="00065339"/>
    <w:rsid w:val="000654A0"/>
    <w:rsid w:val="000655F4"/>
    <w:rsid w:val="00065801"/>
    <w:rsid w:val="00065867"/>
    <w:rsid w:val="00065A7D"/>
    <w:rsid w:val="00065C02"/>
    <w:rsid w:val="00065D78"/>
    <w:rsid w:val="00065EB7"/>
    <w:rsid w:val="00065FDD"/>
    <w:rsid w:val="0006609B"/>
    <w:rsid w:val="000660A2"/>
    <w:rsid w:val="000662A9"/>
    <w:rsid w:val="000664A5"/>
    <w:rsid w:val="00066992"/>
    <w:rsid w:val="00066A01"/>
    <w:rsid w:val="00066A3B"/>
    <w:rsid w:val="00066D4B"/>
    <w:rsid w:val="00066F9A"/>
    <w:rsid w:val="00067002"/>
    <w:rsid w:val="000670FD"/>
    <w:rsid w:val="000673BE"/>
    <w:rsid w:val="000674A3"/>
    <w:rsid w:val="000678B6"/>
    <w:rsid w:val="00067A6A"/>
    <w:rsid w:val="00067BBB"/>
    <w:rsid w:val="00067CA9"/>
    <w:rsid w:val="00067CFA"/>
    <w:rsid w:val="00067DAC"/>
    <w:rsid w:val="00070329"/>
    <w:rsid w:val="0007059C"/>
    <w:rsid w:val="000705E4"/>
    <w:rsid w:val="00070656"/>
    <w:rsid w:val="000708B9"/>
    <w:rsid w:val="000709AD"/>
    <w:rsid w:val="00070CB1"/>
    <w:rsid w:val="000714AF"/>
    <w:rsid w:val="000714DF"/>
    <w:rsid w:val="0007164B"/>
    <w:rsid w:val="00071894"/>
    <w:rsid w:val="00071986"/>
    <w:rsid w:val="00071B9B"/>
    <w:rsid w:val="00071E13"/>
    <w:rsid w:val="00071F23"/>
    <w:rsid w:val="00071FC1"/>
    <w:rsid w:val="000720F0"/>
    <w:rsid w:val="000721D0"/>
    <w:rsid w:val="00072235"/>
    <w:rsid w:val="00072569"/>
    <w:rsid w:val="000725FD"/>
    <w:rsid w:val="000727EA"/>
    <w:rsid w:val="00072802"/>
    <w:rsid w:val="00072985"/>
    <w:rsid w:val="00072E39"/>
    <w:rsid w:val="00072EA1"/>
    <w:rsid w:val="000733D0"/>
    <w:rsid w:val="000736E8"/>
    <w:rsid w:val="000738BC"/>
    <w:rsid w:val="00073A95"/>
    <w:rsid w:val="00073AAA"/>
    <w:rsid w:val="00073C3E"/>
    <w:rsid w:val="00073CEE"/>
    <w:rsid w:val="00073F00"/>
    <w:rsid w:val="00073FD1"/>
    <w:rsid w:val="0007426A"/>
    <w:rsid w:val="00074454"/>
    <w:rsid w:val="0007445D"/>
    <w:rsid w:val="000744EB"/>
    <w:rsid w:val="0007450B"/>
    <w:rsid w:val="00074A29"/>
    <w:rsid w:val="00074B38"/>
    <w:rsid w:val="00074B8D"/>
    <w:rsid w:val="00074C23"/>
    <w:rsid w:val="00075228"/>
    <w:rsid w:val="00075250"/>
    <w:rsid w:val="00075271"/>
    <w:rsid w:val="000755C1"/>
    <w:rsid w:val="00075676"/>
    <w:rsid w:val="000756FC"/>
    <w:rsid w:val="00075757"/>
    <w:rsid w:val="0007585D"/>
    <w:rsid w:val="00075BF4"/>
    <w:rsid w:val="00075DBB"/>
    <w:rsid w:val="00075E53"/>
    <w:rsid w:val="0007656D"/>
    <w:rsid w:val="0007658E"/>
    <w:rsid w:val="000765B4"/>
    <w:rsid w:val="000766FA"/>
    <w:rsid w:val="00076938"/>
    <w:rsid w:val="00076C2B"/>
    <w:rsid w:val="00076CEE"/>
    <w:rsid w:val="00076D8F"/>
    <w:rsid w:val="00076E0C"/>
    <w:rsid w:val="00077099"/>
    <w:rsid w:val="000771A0"/>
    <w:rsid w:val="0007750A"/>
    <w:rsid w:val="0007754F"/>
    <w:rsid w:val="0007767A"/>
    <w:rsid w:val="00077BDA"/>
    <w:rsid w:val="000801CD"/>
    <w:rsid w:val="00080582"/>
    <w:rsid w:val="00080732"/>
    <w:rsid w:val="00080742"/>
    <w:rsid w:val="000808F7"/>
    <w:rsid w:val="00080989"/>
    <w:rsid w:val="000809DB"/>
    <w:rsid w:val="00080A0A"/>
    <w:rsid w:val="00080A2C"/>
    <w:rsid w:val="00080A4C"/>
    <w:rsid w:val="00080A9C"/>
    <w:rsid w:val="00080C94"/>
    <w:rsid w:val="00081014"/>
    <w:rsid w:val="00081375"/>
    <w:rsid w:val="00081509"/>
    <w:rsid w:val="0008154D"/>
    <w:rsid w:val="000817CC"/>
    <w:rsid w:val="00081830"/>
    <w:rsid w:val="00081923"/>
    <w:rsid w:val="00081B06"/>
    <w:rsid w:val="00081BDC"/>
    <w:rsid w:val="00081BEA"/>
    <w:rsid w:val="00081C86"/>
    <w:rsid w:val="00081D27"/>
    <w:rsid w:val="00081E54"/>
    <w:rsid w:val="00081E9B"/>
    <w:rsid w:val="00081F5E"/>
    <w:rsid w:val="000820E3"/>
    <w:rsid w:val="00082150"/>
    <w:rsid w:val="00082197"/>
    <w:rsid w:val="000827DA"/>
    <w:rsid w:val="00082889"/>
    <w:rsid w:val="000828B0"/>
    <w:rsid w:val="00082926"/>
    <w:rsid w:val="00082961"/>
    <w:rsid w:val="00082A90"/>
    <w:rsid w:val="00082B5F"/>
    <w:rsid w:val="00083198"/>
    <w:rsid w:val="000832C1"/>
    <w:rsid w:val="000832D7"/>
    <w:rsid w:val="000832FE"/>
    <w:rsid w:val="000833D0"/>
    <w:rsid w:val="000839C3"/>
    <w:rsid w:val="000840AD"/>
    <w:rsid w:val="00084184"/>
    <w:rsid w:val="00084206"/>
    <w:rsid w:val="00084453"/>
    <w:rsid w:val="000846D6"/>
    <w:rsid w:val="00084843"/>
    <w:rsid w:val="000848AC"/>
    <w:rsid w:val="000848CA"/>
    <w:rsid w:val="0008494F"/>
    <w:rsid w:val="00084C7F"/>
    <w:rsid w:val="00084E2C"/>
    <w:rsid w:val="00084FE2"/>
    <w:rsid w:val="000852DB"/>
    <w:rsid w:val="000852DC"/>
    <w:rsid w:val="0008556A"/>
    <w:rsid w:val="00085641"/>
    <w:rsid w:val="00085824"/>
    <w:rsid w:val="0008634D"/>
    <w:rsid w:val="00086588"/>
    <w:rsid w:val="000865ED"/>
    <w:rsid w:val="000868BF"/>
    <w:rsid w:val="00086B2B"/>
    <w:rsid w:val="00086BCE"/>
    <w:rsid w:val="00086C59"/>
    <w:rsid w:val="0008704B"/>
    <w:rsid w:val="000870DB"/>
    <w:rsid w:val="0008737E"/>
    <w:rsid w:val="00087435"/>
    <w:rsid w:val="000876D5"/>
    <w:rsid w:val="0008794A"/>
    <w:rsid w:val="00087DDC"/>
    <w:rsid w:val="00087DF5"/>
    <w:rsid w:val="00090146"/>
    <w:rsid w:val="000901EE"/>
    <w:rsid w:val="00090340"/>
    <w:rsid w:val="00090588"/>
    <w:rsid w:val="0009086E"/>
    <w:rsid w:val="000909D9"/>
    <w:rsid w:val="00090AD7"/>
    <w:rsid w:val="00091036"/>
    <w:rsid w:val="0009128E"/>
    <w:rsid w:val="000912AA"/>
    <w:rsid w:val="000912E0"/>
    <w:rsid w:val="000912EA"/>
    <w:rsid w:val="000915B7"/>
    <w:rsid w:val="0009182B"/>
    <w:rsid w:val="00091958"/>
    <w:rsid w:val="00091E23"/>
    <w:rsid w:val="00091FEE"/>
    <w:rsid w:val="00092358"/>
    <w:rsid w:val="00092399"/>
    <w:rsid w:val="00092538"/>
    <w:rsid w:val="000926DB"/>
    <w:rsid w:val="0009275A"/>
    <w:rsid w:val="00092B3E"/>
    <w:rsid w:val="00092BAA"/>
    <w:rsid w:val="00092CA7"/>
    <w:rsid w:val="00092F67"/>
    <w:rsid w:val="00092F77"/>
    <w:rsid w:val="000930D6"/>
    <w:rsid w:val="00093372"/>
    <w:rsid w:val="0009360A"/>
    <w:rsid w:val="000937C5"/>
    <w:rsid w:val="000937D8"/>
    <w:rsid w:val="00093B46"/>
    <w:rsid w:val="00093B4C"/>
    <w:rsid w:val="00093C4D"/>
    <w:rsid w:val="00093D23"/>
    <w:rsid w:val="00094002"/>
    <w:rsid w:val="00094374"/>
    <w:rsid w:val="0009487D"/>
    <w:rsid w:val="000949AE"/>
    <w:rsid w:val="000949FE"/>
    <w:rsid w:val="00094BA8"/>
    <w:rsid w:val="00094CD4"/>
    <w:rsid w:val="00094E33"/>
    <w:rsid w:val="00094EF9"/>
    <w:rsid w:val="00094FB6"/>
    <w:rsid w:val="00095101"/>
    <w:rsid w:val="00095132"/>
    <w:rsid w:val="0009517F"/>
    <w:rsid w:val="000952AE"/>
    <w:rsid w:val="000952E6"/>
    <w:rsid w:val="000953EE"/>
    <w:rsid w:val="000956E6"/>
    <w:rsid w:val="00095824"/>
    <w:rsid w:val="00095836"/>
    <w:rsid w:val="000958B3"/>
    <w:rsid w:val="000959AA"/>
    <w:rsid w:val="00095A3C"/>
    <w:rsid w:val="00095CA6"/>
    <w:rsid w:val="0009609D"/>
    <w:rsid w:val="000961DE"/>
    <w:rsid w:val="000961F9"/>
    <w:rsid w:val="00096734"/>
    <w:rsid w:val="00096749"/>
    <w:rsid w:val="000968F3"/>
    <w:rsid w:val="00096930"/>
    <w:rsid w:val="0009695A"/>
    <w:rsid w:val="00096F48"/>
    <w:rsid w:val="000972AB"/>
    <w:rsid w:val="00097386"/>
    <w:rsid w:val="00097482"/>
    <w:rsid w:val="00097675"/>
    <w:rsid w:val="00097A21"/>
    <w:rsid w:val="00097B56"/>
    <w:rsid w:val="00097DC8"/>
    <w:rsid w:val="000A00B8"/>
    <w:rsid w:val="000A0150"/>
    <w:rsid w:val="000A09B7"/>
    <w:rsid w:val="000A09BC"/>
    <w:rsid w:val="000A0D48"/>
    <w:rsid w:val="000A0ED9"/>
    <w:rsid w:val="000A1034"/>
    <w:rsid w:val="000A11C7"/>
    <w:rsid w:val="000A125F"/>
    <w:rsid w:val="000A149C"/>
    <w:rsid w:val="000A15D9"/>
    <w:rsid w:val="000A169C"/>
    <w:rsid w:val="000A17B5"/>
    <w:rsid w:val="000A17D5"/>
    <w:rsid w:val="000A1841"/>
    <w:rsid w:val="000A19F1"/>
    <w:rsid w:val="000A1A61"/>
    <w:rsid w:val="000A1BEE"/>
    <w:rsid w:val="000A1DC7"/>
    <w:rsid w:val="000A1FE9"/>
    <w:rsid w:val="000A20D4"/>
    <w:rsid w:val="000A22A0"/>
    <w:rsid w:val="000A22B8"/>
    <w:rsid w:val="000A25F2"/>
    <w:rsid w:val="000A2654"/>
    <w:rsid w:val="000A29B9"/>
    <w:rsid w:val="000A2C48"/>
    <w:rsid w:val="000A2D8D"/>
    <w:rsid w:val="000A2F24"/>
    <w:rsid w:val="000A3023"/>
    <w:rsid w:val="000A31B2"/>
    <w:rsid w:val="000A31B6"/>
    <w:rsid w:val="000A3283"/>
    <w:rsid w:val="000A348F"/>
    <w:rsid w:val="000A350B"/>
    <w:rsid w:val="000A350E"/>
    <w:rsid w:val="000A364F"/>
    <w:rsid w:val="000A37F5"/>
    <w:rsid w:val="000A3A09"/>
    <w:rsid w:val="000A3A2E"/>
    <w:rsid w:val="000A3ABB"/>
    <w:rsid w:val="000A3E62"/>
    <w:rsid w:val="000A3EA9"/>
    <w:rsid w:val="000A450E"/>
    <w:rsid w:val="000A4546"/>
    <w:rsid w:val="000A4623"/>
    <w:rsid w:val="000A4825"/>
    <w:rsid w:val="000A486C"/>
    <w:rsid w:val="000A497A"/>
    <w:rsid w:val="000A4A4D"/>
    <w:rsid w:val="000A4C73"/>
    <w:rsid w:val="000A4C82"/>
    <w:rsid w:val="000A4FC8"/>
    <w:rsid w:val="000A51F4"/>
    <w:rsid w:val="000A520D"/>
    <w:rsid w:val="000A552F"/>
    <w:rsid w:val="000A55E8"/>
    <w:rsid w:val="000A56B8"/>
    <w:rsid w:val="000A56CF"/>
    <w:rsid w:val="000A594A"/>
    <w:rsid w:val="000A5B8F"/>
    <w:rsid w:val="000A5BD1"/>
    <w:rsid w:val="000A5C20"/>
    <w:rsid w:val="000A5D29"/>
    <w:rsid w:val="000A5EDD"/>
    <w:rsid w:val="000A5FBD"/>
    <w:rsid w:val="000A6374"/>
    <w:rsid w:val="000A65CD"/>
    <w:rsid w:val="000A66CD"/>
    <w:rsid w:val="000A67AF"/>
    <w:rsid w:val="000A6859"/>
    <w:rsid w:val="000A68D6"/>
    <w:rsid w:val="000A697B"/>
    <w:rsid w:val="000A6A28"/>
    <w:rsid w:val="000A6D74"/>
    <w:rsid w:val="000A6FF7"/>
    <w:rsid w:val="000A71C3"/>
    <w:rsid w:val="000A7222"/>
    <w:rsid w:val="000A72CD"/>
    <w:rsid w:val="000A733D"/>
    <w:rsid w:val="000A7517"/>
    <w:rsid w:val="000A75AF"/>
    <w:rsid w:val="000A76F9"/>
    <w:rsid w:val="000A7A65"/>
    <w:rsid w:val="000B0186"/>
    <w:rsid w:val="000B0311"/>
    <w:rsid w:val="000B07A2"/>
    <w:rsid w:val="000B0C57"/>
    <w:rsid w:val="000B0D3C"/>
    <w:rsid w:val="000B0FC2"/>
    <w:rsid w:val="000B102B"/>
    <w:rsid w:val="000B107D"/>
    <w:rsid w:val="000B1248"/>
    <w:rsid w:val="000B144A"/>
    <w:rsid w:val="000B15BE"/>
    <w:rsid w:val="000B15F9"/>
    <w:rsid w:val="000B1855"/>
    <w:rsid w:val="000B1A7C"/>
    <w:rsid w:val="000B1E0C"/>
    <w:rsid w:val="000B1ED5"/>
    <w:rsid w:val="000B2056"/>
    <w:rsid w:val="000B20D6"/>
    <w:rsid w:val="000B21E4"/>
    <w:rsid w:val="000B2664"/>
    <w:rsid w:val="000B285F"/>
    <w:rsid w:val="000B2A7E"/>
    <w:rsid w:val="000B2B22"/>
    <w:rsid w:val="000B302A"/>
    <w:rsid w:val="000B317C"/>
    <w:rsid w:val="000B3525"/>
    <w:rsid w:val="000B38A6"/>
    <w:rsid w:val="000B3CA1"/>
    <w:rsid w:val="000B3D8E"/>
    <w:rsid w:val="000B3DFC"/>
    <w:rsid w:val="000B40D7"/>
    <w:rsid w:val="000B41B4"/>
    <w:rsid w:val="000B41FF"/>
    <w:rsid w:val="000B440D"/>
    <w:rsid w:val="000B451B"/>
    <w:rsid w:val="000B455D"/>
    <w:rsid w:val="000B4A4A"/>
    <w:rsid w:val="000B4B32"/>
    <w:rsid w:val="000B4BA7"/>
    <w:rsid w:val="000B4BDE"/>
    <w:rsid w:val="000B4D9C"/>
    <w:rsid w:val="000B4E4F"/>
    <w:rsid w:val="000B53B0"/>
    <w:rsid w:val="000B54AE"/>
    <w:rsid w:val="000B579A"/>
    <w:rsid w:val="000B5891"/>
    <w:rsid w:val="000B5BAA"/>
    <w:rsid w:val="000B5BFC"/>
    <w:rsid w:val="000B5DE2"/>
    <w:rsid w:val="000B5DE6"/>
    <w:rsid w:val="000B5EB8"/>
    <w:rsid w:val="000B616E"/>
    <w:rsid w:val="000B626C"/>
    <w:rsid w:val="000B6516"/>
    <w:rsid w:val="000B6599"/>
    <w:rsid w:val="000B65F3"/>
    <w:rsid w:val="000B68E5"/>
    <w:rsid w:val="000B68E9"/>
    <w:rsid w:val="000B6A3F"/>
    <w:rsid w:val="000B6BA4"/>
    <w:rsid w:val="000B7216"/>
    <w:rsid w:val="000B73BA"/>
    <w:rsid w:val="000B781E"/>
    <w:rsid w:val="000B7BC3"/>
    <w:rsid w:val="000B7CE4"/>
    <w:rsid w:val="000B7DD1"/>
    <w:rsid w:val="000B7F50"/>
    <w:rsid w:val="000C0166"/>
    <w:rsid w:val="000C025C"/>
    <w:rsid w:val="000C0275"/>
    <w:rsid w:val="000C058D"/>
    <w:rsid w:val="000C05A6"/>
    <w:rsid w:val="000C082F"/>
    <w:rsid w:val="000C096B"/>
    <w:rsid w:val="000C0A59"/>
    <w:rsid w:val="000C113C"/>
    <w:rsid w:val="000C1140"/>
    <w:rsid w:val="000C118B"/>
    <w:rsid w:val="000C145F"/>
    <w:rsid w:val="000C162F"/>
    <w:rsid w:val="000C1657"/>
    <w:rsid w:val="000C165C"/>
    <w:rsid w:val="000C16B8"/>
    <w:rsid w:val="000C1717"/>
    <w:rsid w:val="000C1950"/>
    <w:rsid w:val="000C1CED"/>
    <w:rsid w:val="000C23F5"/>
    <w:rsid w:val="000C24EE"/>
    <w:rsid w:val="000C26DF"/>
    <w:rsid w:val="000C271C"/>
    <w:rsid w:val="000C2721"/>
    <w:rsid w:val="000C27C3"/>
    <w:rsid w:val="000C2946"/>
    <w:rsid w:val="000C2ADA"/>
    <w:rsid w:val="000C2ECF"/>
    <w:rsid w:val="000C2FBE"/>
    <w:rsid w:val="000C3252"/>
    <w:rsid w:val="000C35E5"/>
    <w:rsid w:val="000C369F"/>
    <w:rsid w:val="000C3BC2"/>
    <w:rsid w:val="000C40FF"/>
    <w:rsid w:val="000C4125"/>
    <w:rsid w:val="000C41AD"/>
    <w:rsid w:val="000C4364"/>
    <w:rsid w:val="000C46B4"/>
    <w:rsid w:val="000C472A"/>
    <w:rsid w:val="000C48DA"/>
    <w:rsid w:val="000C4AA8"/>
    <w:rsid w:val="000C4D35"/>
    <w:rsid w:val="000C4E5A"/>
    <w:rsid w:val="000C4F23"/>
    <w:rsid w:val="000C50E4"/>
    <w:rsid w:val="000C538F"/>
    <w:rsid w:val="000C5559"/>
    <w:rsid w:val="000C5593"/>
    <w:rsid w:val="000C56F3"/>
    <w:rsid w:val="000C5731"/>
    <w:rsid w:val="000C5B36"/>
    <w:rsid w:val="000C5C9C"/>
    <w:rsid w:val="000C6071"/>
    <w:rsid w:val="000C60B2"/>
    <w:rsid w:val="000C62FA"/>
    <w:rsid w:val="000C6375"/>
    <w:rsid w:val="000C6509"/>
    <w:rsid w:val="000C6588"/>
    <w:rsid w:val="000C664E"/>
    <w:rsid w:val="000C667B"/>
    <w:rsid w:val="000C686B"/>
    <w:rsid w:val="000C68B2"/>
    <w:rsid w:val="000C68C2"/>
    <w:rsid w:val="000C6956"/>
    <w:rsid w:val="000C6BF3"/>
    <w:rsid w:val="000C6C88"/>
    <w:rsid w:val="000C6D66"/>
    <w:rsid w:val="000C702E"/>
    <w:rsid w:val="000C71EF"/>
    <w:rsid w:val="000C7555"/>
    <w:rsid w:val="000C7B05"/>
    <w:rsid w:val="000C7B27"/>
    <w:rsid w:val="000C7E24"/>
    <w:rsid w:val="000C7E5B"/>
    <w:rsid w:val="000D0082"/>
    <w:rsid w:val="000D0398"/>
    <w:rsid w:val="000D05EF"/>
    <w:rsid w:val="000D069E"/>
    <w:rsid w:val="000D0CF4"/>
    <w:rsid w:val="000D10A7"/>
    <w:rsid w:val="000D131C"/>
    <w:rsid w:val="000D1322"/>
    <w:rsid w:val="000D143B"/>
    <w:rsid w:val="000D1541"/>
    <w:rsid w:val="000D156A"/>
    <w:rsid w:val="000D15F3"/>
    <w:rsid w:val="000D1C44"/>
    <w:rsid w:val="000D1CA6"/>
    <w:rsid w:val="000D20FE"/>
    <w:rsid w:val="000D2249"/>
    <w:rsid w:val="000D22E0"/>
    <w:rsid w:val="000D235F"/>
    <w:rsid w:val="000D26AD"/>
    <w:rsid w:val="000D2792"/>
    <w:rsid w:val="000D2BF6"/>
    <w:rsid w:val="000D2DC7"/>
    <w:rsid w:val="000D3000"/>
    <w:rsid w:val="000D3036"/>
    <w:rsid w:val="000D30DD"/>
    <w:rsid w:val="000D31AA"/>
    <w:rsid w:val="000D3274"/>
    <w:rsid w:val="000D34CC"/>
    <w:rsid w:val="000D3550"/>
    <w:rsid w:val="000D3BC4"/>
    <w:rsid w:val="000D3E0C"/>
    <w:rsid w:val="000D40D3"/>
    <w:rsid w:val="000D437D"/>
    <w:rsid w:val="000D477C"/>
    <w:rsid w:val="000D4A48"/>
    <w:rsid w:val="000D4C82"/>
    <w:rsid w:val="000D4D74"/>
    <w:rsid w:val="000D4FD2"/>
    <w:rsid w:val="000D5321"/>
    <w:rsid w:val="000D56A2"/>
    <w:rsid w:val="000D56C8"/>
    <w:rsid w:val="000D58AA"/>
    <w:rsid w:val="000D5A30"/>
    <w:rsid w:val="000D5D66"/>
    <w:rsid w:val="000D5D89"/>
    <w:rsid w:val="000D61EF"/>
    <w:rsid w:val="000D6377"/>
    <w:rsid w:val="000D64C7"/>
    <w:rsid w:val="000D64D6"/>
    <w:rsid w:val="000D652B"/>
    <w:rsid w:val="000D6717"/>
    <w:rsid w:val="000D681F"/>
    <w:rsid w:val="000D69D4"/>
    <w:rsid w:val="000D6BC5"/>
    <w:rsid w:val="000D6D57"/>
    <w:rsid w:val="000D6FD7"/>
    <w:rsid w:val="000D710F"/>
    <w:rsid w:val="000D72E2"/>
    <w:rsid w:val="000D73EF"/>
    <w:rsid w:val="000D7743"/>
    <w:rsid w:val="000D7BFE"/>
    <w:rsid w:val="000E025C"/>
    <w:rsid w:val="000E044B"/>
    <w:rsid w:val="000E05CC"/>
    <w:rsid w:val="000E0795"/>
    <w:rsid w:val="000E088B"/>
    <w:rsid w:val="000E0B26"/>
    <w:rsid w:val="000E0B97"/>
    <w:rsid w:val="000E0BE8"/>
    <w:rsid w:val="000E0DA8"/>
    <w:rsid w:val="000E0E7E"/>
    <w:rsid w:val="000E11C0"/>
    <w:rsid w:val="000E129C"/>
    <w:rsid w:val="000E1328"/>
    <w:rsid w:val="000E1B15"/>
    <w:rsid w:val="000E1C4B"/>
    <w:rsid w:val="000E1CBD"/>
    <w:rsid w:val="000E1D6C"/>
    <w:rsid w:val="000E2042"/>
    <w:rsid w:val="000E271C"/>
    <w:rsid w:val="000E28C2"/>
    <w:rsid w:val="000E2C0D"/>
    <w:rsid w:val="000E2C30"/>
    <w:rsid w:val="000E2D4A"/>
    <w:rsid w:val="000E2E69"/>
    <w:rsid w:val="000E2F54"/>
    <w:rsid w:val="000E2FA3"/>
    <w:rsid w:val="000E323D"/>
    <w:rsid w:val="000E34D0"/>
    <w:rsid w:val="000E3626"/>
    <w:rsid w:val="000E38D5"/>
    <w:rsid w:val="000E3CB4"/>
    <w:rsid w:val="000E3D11"/>
    <w:rsid w:val="000E3DEB"/>
    <w:rsid w:val="000E4100"/>
    <w:rsid w:val="000E4111"/>
    <w:rsid w:val="000E4392"/>
    <w:rsid w:val="000E43E3"/>
    <w:rsid w:val="000E450B"/>
    <w:rsid w:val="000E46CA"/>
    <w:rsid w:val="000E4714"/>
    <w:rsid w:val="000E48CD"/>
    <w:rsid w:val="000E4B06"/>
    <w:rsid w:val="000E4C10"/>
    <w:rsid w:val="000E4E29"/>
    <w:rsid w:val="000E4F23"/>
    <w:rsid w:val="000E4FE1"/>
    <w:rsid w:val="000E519E"/>
    <w:rsid w:val="000E5215"/>
    <w:rsid w:val="000E5323"/>
    <w:rsid w:val="000E53DF"/>
    <w:rsid w:val="000E5729"/>
    <w:rsid w:val="000E575B"/>
    <w:rsid w:val="000E57A8"/>
    <w:rsid w:val="000E5BB9"/>
    <w:rsid w:val="000E5DAA"/>
    <w:rsid w:val="000E5DCB"/>
    <w:rsid w:val="000E6122"/>
    <w:rsid w:val="000E627E"/>
    <w:rsid w:val="000E6386"/>
    <w:rsid w:val="000E64D4"/>
    <w:rsid w:val="000E6522"/>
    <w:rsid w:val="000E66B0"/>
    <w:rsid w:val="000E698D"/>
    <w:rsid w:val="000E6BA9"/>
    <w:rsid w:val="000E6C1E"/>
    <w:rsid w:val="000E6D33"/>
    <w:rsid w:val="000E6E6E"/>
    <w:rsid w:val="000E6E7D"/>
    <w:rsid w:val="000E714F"/>
    <w:rsid w:val="000E74D4"/>
    <w:rsid w:val="000E7706"/>
    <w:rsid w:val="000E7EA3"/>
    <w:rsid w:val="000F0022"/>
    <w:rsid w:val="000F0076"/>
    <w:rsid w:val="000F034E"/>
    <w:rsid w:val="000F03D5"/>
    <w:rsid w:val="000F07F9"/>
    <w:rsid w:val="000F085F"/>
    <w:rsid w:val="000F0ADF"/>
    <w:rsid w:val="000F0D80"/>
    <w:rsid w:val="000F0DEA"/>
    <w:rsid w:val="000F0F01"/>
    <w:rsid w:val="000F112E"/>
    <w:rsid w:val="000F1256"/>
    <w:rsid w:val="000F1371"/>
    <w:rsid w:val="000F15C1"/>
    <w:rsid w:val="000F174B"/>
    <w:rsid w:val="000F178F"/>
    <w:rsid w:val="000F1875"/>
    <w:rsid w:val="000F1B79"/>
    <w:rsid w:val="000F1D37"/>
    <w:rsid w:val="000F1D39"/>
    <w:rsid w:val="000F1FE5"/>
    <w:rsid w:val="000F23AA"/>
    <w:rsid w:val="000F24BC"/>
    <w:rsid w:val="000F24E9"/>
    <w:rsid w:val="000F2779"/>
    <w:rsid w:val="000F2B8A"/>
    <w:rsid w:val="000F2D67"/>
    <w:rsid w:val="000F3074"/>
    <w:rsid w:val="000F3567"/>
    <w:rsid w:val="000F38E7"/>
    <w:rsid w:val="000F3A2F"/>
    <w:rsid w:val="000F3D81"/>
    <w:rsid w:val="000F4018"/>
    <w:rsid w:val="000F40ED"/>
    <w:rsid w:val="000F40FA"/>
    <w:rsid w:val="000F416F"/>
    <w:rsid w:val="000F41EB"/>
    <w:rsid w:val="000F42AB"/>
    <w:rsid w:val="000F4315"/>
    <w:rsid w:val="000F4370"/>
    <w:rsid w:val="000F4374"/>
    <w:rsid w:val="000F44B3"/>
    <w:rsid w:val="000F4604"/>
    <w:rsid w:val="000F478E"/>
    <w:rsid w:val="000F4880"/>
    <w:rsid w:val="000F5287"/>
    <w:rsid w:val="000F533B"/>
    <w:rsid w:val="000F5A34"/>
    <w:rsid w:val="000F5B73"/>
    <w:rsid w:val="000F5FB3"/>
    <w:rsid w:val="000F6169"/>
    <w:rsid w:val="000F6700"/>
    <w:rsid w:val="000F6B27"/>
    <w:rsid w:val="000F708C"/>
    <w:rsid w:val="000F741F"/>
    <w:rsid w:val="000F7896"/>
    <w:rsid w:val="000F7B03"/>
    <w:rsid w:val="000F7DA6"/>
    <w:rsid w:val="000F7DCB"/>
    <w:rsid w:val="000F7DE0"/>
    <w:rsid w:val="000F7EAE"/>
    <w:rsid w:val="0010012B"/>
    <w:rsid w:val="00100263"/>
    <w:rsid w:val="00100284"/>
    <w:rsid w:val="00100353"/>
    <w:rsid w:val="00100506"/>
    <w:rsid w:val="00100523"/>
    <w:rsid w:val="00100594"/>
    <w:rsid w:val="00100669"/>
    <w:rsid w:val="00100687"/>
    <w:rsid w:val="0010089C"/>
    <w:rsid w:val="0010095C"/>
    <w:rsid w:val="00100A36"/>
    <w:rsid w:val="00100B14"/>
    <w:rsid w:val="00100CE1"/>
    <w:rsid w:val="00100D9C"/>
    <w:rsid w:val="00100DEE"/>
    <w:rsid w:val="00100F28"/>
    <w:rsid w:val="00100FC9"/>
    <w:rsid w:val="00101299"/>
    <w:rsid w:val="00101351"/>
    <w:rsid w:val="0010155E"/>
    <w:rsid w:val="00101805"/>
    <w:rsid w:val="00101DAA"/>
    <w:rsid w:val="00101E0C"/>
    <w:rsid w:val="00101F95"/>
    <w:rsid w:val="001023D6"/>
    <w:rsid w:val="0010270B"/>
    <w:rsid w:val="001027A8"/>
    <w:rsid w:val="0010291A"/>
    <w:rsid w:val="00102930"/>
    <w:rsid w:val="00102944"/>
    <w:rsid w:val="001029E9"/>
    <w:rsid w:val="00102B1C"/>
    <w:rsid w:val="00102B6F"/>
    <w:rsid w:val="00102F85"/>
    <w:rsid w:val="0010315E"/>
    <w:rsid w:val="001031A6"/>
    <w:rsid w:val="001031B7"/>
    <w:rsid w:val="0010333D"/>
    <w:rsid w:val="001034C4"/>
    <w:rsid w:val="001034CC"/>
    <w:rsid w:val="001035BC"/>
    <w:rsid w:val="001035EE"/>
    <w:rsid w:val="001037E7"/>
    <w:rsid w:val="00103806"/>
    <w:rsid w:val="00103AC6"/>
    <w:rsid w:val="00103C3E"/>
    <w:rsid w:val="00103CB3"/>
    <w:rsid w:val="00103DA0"/>
    <w:rsid w:val="00104065"/>
    <w:rsid w:val="001040B0"/>
    <w:rsid w:val="00104326"/>
    <w:rsid w:val="0010432D"/>
    <w:rsid w:val="00104556"/>
    <w:rsid w:val="00104786"/>
    <w:rsid w:val="00104B27"/>
    <w:rsid w:val="00104B7F"/>
    <w:rsid w:val="00104F62"/>
    <w:rsid w:val="0010518F"/>
    <w:rsid w:val="001052B6"/>
    <w:rsid w:val="00105314"/>
    <w:rsid w:val="001057E8"/>
    <w:rsid w:val="001058E7"/>
    <w:rsid w:val="00105A9D"/>
    <w:rsid w:val="00105E55"/>
    <w:rsid w:val="00105F3E"/>
    <w:rsid w:val="0010646E"/>
    <w:rsid w:val="00106695"/>
    <w:rsid w:val="0010679F"/>
    <w:rsid w:val="001068A4"/>
    <w:rsid w:val="0010696C"/>
    <w:rsid w:val="00106C59"/>
    <w:rsid w:val="00106E99"/>
    <w:rsid w:val="00106FB8"/>
    <w:rsid w:val="00107110"/>
    <w:rsid w:val="0010712E"/>
    <w:rsid w:val="0010751E"/>
    <w:rsid w:val="001079CF"/>
    <w:rsid w:val="00107A80"/>
    <w:rsid w:val="00107BF8"/>
    <w:rsid w:val="001102EE"/>
    <w:rsid w:val="00110400"/>
    <w:rsid w:val="0011043B"/>
    <w:rsid w:val="00110601"/>
    <w:rsid w:val="00110799"/>
    <w:rsid w:val="00110C05"/>
    <w:rsid w:val="00110C1B"/>
    <w:rsid w:val="00110F08"/>
    <w:rsid w:val="00110FC1"/>
    <w:rsid w:val="00110FE4"/>
    <w:rsid w:val="0011108E"/>
    <w:rsid w:val="00111371"/>
    <w:rsid w:val="00111535"/>
    <w:rsid w:val="00111866"/>
    <w:rsid w:val="00111A2C"/>
    <w:rsid w:val="00111BB6"/>
    <w:rsid w:val="00111EA2"/>
    <w:rsid w:val="00111EE5"/>
    <w:rsid w:val="00112131"/>
    <w:rsid w:val="00112388"/>
    <w:rsid w:val="00112528"/>
    <w:rsid w:val="00112784"/>
    <w:rsid w:val="00112BE8"/>
    <w:rsid w:val="00112F02"/>
    <w:rsid w:val="00112F7A"/>
    <w:rsid w:val="0011320F"/>
    <w:rsid w:val="00113386"/>
    <w:rsid w:val="00113666"/>
    <w:rsid w:val="001138B0"/>
    <w:rsid w:val="00113B02"/>
    <w:rsid w:val="00113B35"/>
    <w:rsid w:val="00113B86"/>
    <w:rsid w:val="00113BD0"/>
    <w:rsid w:val="00113D52"/>
    <w:rsid w:val="00113E53"/>
    <w:rsid w:val="00113E88"/>
    <w:rsid w:val="00113F82"/>
    <w:rsid w:val="00114128"/>
    <w:rsid w:val="001141D9"/>
    <w:rsid w:val="001142FA"/>
    <w:rsid w:val="00114522"/>
    <w:rsid w:val="00114908"/>
    <w:rsid w:val="00114A13"/>
    <w:rsid w:val="00114C99"/>
    <w:rsid w:val="00114CC4"/>
    <w:rsid w:val="00114FFA"/>
    <w:rsid w:val="001150B7"/>
    <w:rsid w:val="00115223"/>
    <w:rsid w:val="0011566D"/>
    <w:rsid w:val="00115857"/>
    <w:rsid w:val="00115967"/>
    <w:rsid w:val="00115A83"/>
    <w:rsid w:val="00115C2D"/>
    <w:rsid w:val="00115C71"/>
    <w:rsid w:val="00115D69"/>
    <w:rsid w:val="00115E68"/>
    <w:rsid w:val="0011604C"/>
    <w:rsid w:val="001164C3"/>
    <w:rsid w:val="001166E1"/>
    <w:rsid w:val="00116A8A"/>
    <w:rsid w:val="00116A9D"/>
    <w:rsid w:val="00116B57"/>
    <w:rsid w:val="00116C20"/>
    <w:rsid w:val="00116C87"/>
    <w:rsid w:val="00116D2A"/>
    <w:rsid w:val="001173F2"/>
    <w:rsid w:val="001176B1"/>
    <w:rsid w:val="00117A2B"/>
    <w:rsid w:val="00117B91"/>
    <w:rsid w:val="00117BC1"/>
    <w:rsid w:val="00117C9C"/>
    <w:rsid w:val="00120031"/>
    <w:rsid w:val="001202A8"/>
    <w:rsid w:val="001203AA"/>
    <w:rsid w:val="00120762"/>
    <w:rsid w:val="001208D8"/>
    <w:rsid w:val="00120959"/>
    <w:rsid w:val="00120B0A"/>
    <w:rsid w:val="00120CEA"/>
    <w:rsid w:val="0012102D"/>
    <w:rsid w:val="00121053"/>
    <w:rsid w:val="0012106D"/>
    <w:rsid w:val="001210B2"/>
    <w:rsid w:val="001210ED"/>
    <w:rsid w:val="0012111D"/>
    <w:rsid w:val="00121180"/>
    <w:rsid w:val="0012181F"/>
    <w:rsid w:val="00121908"/>
    <w:rsid w:val="00121EE0"/>
    <w:rsid w:val="00122435"/>
    <w:rsid w:val="001224C5"/>
    <w:rsid w:val="001225A3"/>
    <w:rsid w:val="001226C3"/>
    <w:rsid w:val="00122C19"/>
    <w:rsid w:val="00122C3E"/>
    <w:rsid w:val="00122D1F"/>
    <w:rsid w:val="001230EA"/>
    <w:rsid w:val="0012322F"/>
    <w:rsid w:val="00123291"/>
    <w:rsid w:val="00123577"/>
    <w:rsid w:val="00123786"/>
    <w:rsid w:val="00123887"/>
    <w:rsid w:val="00123A10"/>
    <w:rsid w:val="00123A45"/>
    <w:rsid w:val="00123AF8"/>
    <w:rsid w:val="0012402A"/>
    <w:rsid w:val="00124041"/>
    <w:rsid w:val="00124059"/>
    <w:rsid w:val="001241D1"/>
    <w:rsid w:val="001243E6"/>
    <w:rsid w:val="0012440F"/>
    <w:rsid w:val="0012449B"/>
    <w:rsid w:val="00124500"/>
    <w:rsid w:val="00124652"/>
    <w:rsid w:val="001246C2"/>
    <w:rsid w:val="00124B9C"/>
    <w:rsid w:val="00124BBE"/>
    <w:rsid w:val="00124CA6"/>
    <w:rsid w:val="00124F50"/>
    <w:rsid w:val="0012542E"/>
    <w:rsid w:val="001255FE"/>
    <w:rsid w:val="00125854"/>
    <w:rsid w:val="00125946"/>
    <w:rsid w:val="00125AA4"/>
    <w:rsid w:val="00125E73"/>
    <w:rsid w:val="00126159"/>
    <w:rsid w:val="0012620A"/>
    <w:rsid w:val="00126274"/>
    <w:rsid w:val="001264E8"/>
    <w:rsid w:val="001267CC"/>
    <w:rsid w:val="00126C7A"/>
    <w:rsid w:val="00126CFA"/>
    <w:rsid w:val="00127079"/>
    <w:rsid w:val="00127400"/>
    <w:rsid w:val="00127465"/>
    <w:rsid w:val="00127475"/>
    <w:rsid w:val="00127483"/>
    <w:rsid w:val="001274ED"/>
    <w:rsid w:val="0012782A"/>
    <w:rsid w:val="001278CA"/>
    <w:rsid w:val="00127D56"/>
    <w:rsid w:val="00127F7B"/>
    <w:rsid w:val="0013015C"/>
    <w:rsid w:val="0013028B"/>
    <w:rsid w:val="001302E0"/>
    <w:rsid w:val="001303C6"/>
    <w:rsid w:val="00130507"/>
    <w:rsid w:val="00130530"/>
    <w:rsid w:val="0013085D"/>
    <w:rsid w:val="0013088A"/>
    <w:rsid w:val="00130892"/>
    <w:rsid w:val="001309D7"/>
    <w:rsid w:val="00130BE7"/>
    <w:rsid w:val="001311F1"/>
    <w:rsid w:val="00131367"/>
    <w:rsid w:val="001315F5"/>
    <w:rsid w:val="00131BB9"/>
    <w:rsid w:val="00131D05"/>
    <w:rsid w:val="00131E18"/>
    <w:rsid w:val="00132B62"/>
    <w:rsid w:val="00132CBE"/>
    <w:rsid w:val="00132E9F"/>
    <w:rsid w:val="0013303C"/>
    <w:rsid w:val="001330DB"/>
    <w:rsid w:val="001331D5"/>
    <w:rsid w:val="00133260"/>
    <w:rsid w:val="00133430"/>
    <w:rsid w:val="0013382C"/>
    <w:rsid w:val="00133A94"/>
    <w:rsid w:val="00134312"/>
    <w:rsid w:val="0013439F"/>
    <w:rsid w:val="00134693"/>
    <w:rsid w:val="00134799"/>
    <w:rsid w:val="00134887"/>
    <w:rsid w:val="001349D7"/>
    <w:rsid w:val="00134CF3"/>
    <w:rsid w:val="00134D22"/>
    <w:rsid w:val="00134DD3"/>
    <w:rsid w:val="00134EA9"/>
    <w:rsid w:val="00134F35"/>
    <w:rsid w:val="0013505C"/>
    <w:rsid w:val="00135394"/>
    <w:rsid w:val="00135462"/>
    <w:rsid w:val="00135464"/>
    <w:rsid w:val="00135536"/>
    <w:rsid w:val="00135644"/>
    <w:rsid w:val="001356A1"/>
    <w:rsid w:val="00135964"/>
    <w:rsid w:val="00135988"/>
    <w:rsid w:val="00135CCF"/>
    <w:rsid w:val="00135ECC"/>
    <w:rsid w:val="0013614B"/>
    <w:rsid w:val="00136389"/>
    <w:rsid w:val="0013654F"/>
    <w:rsid w:val="001366BE"/>
    <w:rsid w:val="00136EE3"/>
    <w:rsid w:val="00136FAF"/>
    <w:rsid w:val="00136FB8"/>
    <w:rsid w:val="00136FDA"/>
    <w:rsid w:val="00136FEA"/>
    <w:rsid w:val="001371AD"/>
    <w:rsid w:val="00137257"/>
    <w:rsid w:val="00137331"/>
    <w:rsid w:val="001373C4"/>
    <w:rsid w:val="0013743B"/>
    <w:rsid w:val="0013799D"/>
    <w:rsid w:val="001379BF"/>
    <w:rsid w:val="00137BEA"/>
    <w:rsid w:val="00137D5A"/>
    <w:rsid w:val="00137FE9"/>
    <w:rsid w:val="0014006A"/>
    <w:rsid w:val="0014021F"/>
    <w:rsid w:val="0014064D"/>
    <w:rsid w:val="0014081B"/>
    <w:rsid w:val="00140CF6"/>
    <w:rsid w:val="00141166"/>
    <w:rsid w:val="00141285"/>
    <w:rsid w:val="001413B4"/>
    <w:rsid w:val="001415BC"/>
    <w:rsid w:val="001416A1"/>
    <w:rsid w:val="0014180B"/>
    <w:rsid w:val="00141A31"/>
    <w:rsid w:val="00141A72"/>
    <w:rsid w:val="00141A9A"/>
    <w:rsid w:val="00141AAE"/>
    <w:rsid w:val="00141D06"/>
    <w:rsid w:val="00141D21"/>
    <w:rsid w:val="00141EDB"/>
    <w:rsid w:val="00142164"/>
    <w:rsid w:val="0014228A"/>
    <w:rsid w:val="00142563"/>
    <w:rsid w:val="001426D8"/>
    <w:rsid w:val="00142946"/>
    <w:rsid w:val="00142A14"/>
    <w:rsid w:val="00142AEE"/>
    <w:rsid w:val="00142AF2"/>
    <w:rsid w:val="00142B78"/>
    <w:rsid w:val="00142C34"/>
    <w:rsid w:val="00142C64"/>
    <w:rsid w:val="00142D70"/>
    <w:rsid w:val="00142E26"/>
    <w:rsid w:val="00143343"/>
    <w:rsid w:val="001433C6"/>
    <w:rsid w:val="00143556"/>
    <w:rsid w:val="001439D3"/>
    <w:rsid w:val="00143C5A"/>
    <w:rsid w:val="00143EA8"/>
    <w:rsid w:val="0014449B"/>
    <w:rsid w:val="00144648"/>
    <w:rsid w:val="00144B4B"/>
    <w:rsid w:val="00144BCF"/>
    <w:rsid w:val="00144C4F"/>
    <w:rsid w:val="00145181"/>
    <w:rsid w:val="001456DC"/>
    <w:rsid w:val="001458CF"/>
    <w:rsid w:val="00145E9C"/>
    <w:rsid w:val="00145EC5"/>
    <w:rsid w:val="00146018"/>
    <w:rsid w:val="001463C1"/>
    <w:rsid w:val="0014665D"/>
    <w:rsid w:val="001467DF"/>
    <w:rsid w:val="00146857"/>
    <w:rsid w:val="00146B0E"/>
    <w:rsid w:val="00146F4E"/>
    <w:rsid w:val="0014701A"/>
    <w:rsid w:val="001471A1"/>
    <w:rsid w:val="0014746F"/>
    <w:rsid w:val="00147996"/>
    <w:rsid w:val="00147F54"/>
    <w:rsid w:val="00147FA0"/>
    <w:rsid w:val="00150041"/>
    <w:rsid w:val="0015010E"/>
    <w:rsid w:val="001506A6"/>
    <w:rsid w:val="00150786"/>
    <w:rsid w:val="00150DA0"/>
    <w:rsid w:val="00150FD2"/>
    <w:rsid w:val="001512A1"/>
    <w:rsid w:val="00151300"/>
    <w:rsid w:val="0015140D"/>
    <w:rsid w:val="001516A0"/>
    <w:rsid w:val="00151825"/>
    <w:rsid w:val="0015189A"/>
    <w:rsid w:val="001519D7"/>
    <w:rsid w:val="00151AB8"/>
    <w:rsid w:val="00151AEF"/>
    <w:rsid w:val="00151BD9"/>
    <w:rsid w:val="00151BF0"/>
    <w:rsid w:val="00152146"/>
    <w:rsid w:val="00152313"/>
    <w:rsid w:val="0015232D"/>
    <w:rsid w:val="00152465"/>
    <w:rsid w:val="0015258E"/>
    <w:rsid w:val="001525DD"/>
    <w:rsid w:val="001526E7"/>
    <w:rsid w:val="001527F6"/>
    <w:rsid w:val="001529B6"/>
    <w:rsid w:val="00152AE6"/>
    <w:rsid w:val="00152CEE"/>
    <w:rsid w:val="00152D38"/>
    <w:rsid w:val="0015308E"/>
    <w:rsid w:val="001532EF"/>
    <w:rsid w:val="00153AAC"/>
    <w:rsid w:val="00153D32"/>
    <w:rsid w:val="00153D54"/>
    <w:rsid w:val="00153F1A"/>
    <w:rsid w:val="001540A2"/>
    <w:rsid w:val="001540CC"/>
    <w:rsid w:val="001542BA"/>
    <w:rsid w:val="00154458"/>
    <w:rsid w:val="001545BF"/>
    <w:rsid w:val="0015470E"/>
    <w:rsid w:val="00154820"/>
    <w:rsid w:val="00154A2F"/>
    <w:rsid w:val="00154DAD"/>
    <w:rsid w:val="00154F02"/>
    <w:rsid w:val="00154FCC"/>
    <w:rsid w:val="0015513E"/>
    <w:rsid w:val="00155177"/>
    <w:rsid w:val="0015549E"/>
    <w:rsid w:val="00155575"/>
    <w:rsid w:val="0015564F"/>
    <w:rsid w:val="001557A0"/>
    <w:rsid w:val="001558B2"/>
    <w:rsid w:val="001558E9"/>
    <w:rsid w:val="001559A4"/>
    <w:rsid w:val="001559D0"/>
    <w:rsid w:val="001559E6"/>
    <w:rsid w:val="00155CD5"/>
    <w:rsid w:val="00155D54"/>
    <w:rsid w:val="0015666D"/>
    <w:rsid w:val="001568E0"/>
    <w:rsid w:val="00156B42"/>
    <w:rsid w:val="00156EA7"/>
    <w:rsid w:val="00156F48"/>
    <w:rsid w:val="00157069"/>
    <w:rsid w:val="0015707C"/>
    <w:rsid w:val="001570C2"/>
    <w:rsid w:val="001570EC"/>
    <w:rsid w:val="0015731A"/>
    <w:rsid w:val="00157383"/>
    <w:rsid w:val="00157439"/>
    <w:rsid w:val="001574D1"/>
    <w:rsid w:val="0015754A"/>
    <w:rsid w:val="001575B4"/>
    <w:rsid w:val="0015796D"/>
    <w:rsid w:val="00157D5E"/>
    <w:rsid w:val="00160007"/>
    <w:rsid w:val="00160103"/>
    <w:rsid w:val="00160109"/>
    <w:rsid w:val="0016028F"/>
    <w:rsid w:val="00160299"/>
    <w:rsid w:val="00160632"/>
    <w:rsid w:val="00160683"/>
    <w:rsid w:val="00160775"/>
    <w:rsid w:val="0016081B"/>
    <w:rsid w:val="001608DB"/>
    <w:rsid w:val="00160A0C"/>
    <w:rsid w:val="00160AC8"/>
    <w:rsid w:val="00160C03"/>
    <w:rsid w:val="00160C2B"/>
    <w:rsid w:val="00160ED2"/>
    <w:rsid w:val="001610AC"/>
    <w:rsid w:val="00161447"/>
    <w:rsid w:val="001616FD"/>
    <w:rsid w:val="0016189B"/>
    <w:rsid w:val="001619A8"/>
    <w:rsid w:val="00161A33"/>
    <w:rsid w:val="00161A86"/>
    <w:rsid w:val="00161BEE"/>
    <w:rsid w:val="00161EB5"/>
    <w:rsid w:val="00162064"/>
    <w:rsid w:val="00162188"/>
    <w:rsid w:val="00162217"/>
    <w:rsid w:val="00162435"/>
    <w:rsid w:val="00162565"/>
    <w:rsid w:val="001625E1"/>
    <w:rsid w:val="0016264D"/>
    <w:rsid w:val="001627F4"/>
    <w:rsid w:val="00162967"/>
    <w:rsid w:val="001629AA"/>
    <w:rsid w:val="00162BDC"/>
    <w:rsid w:val="00162D75"/>
    <w:rsid w:val="001630A9"/>
    <w:rsid w:val="001631C3"/>
    <w:rsid w:val="0016325D"/>
    <w:rsid w:val="00163370"/>
    <w:rsid w:val="001633C2"/>
    <w:rsid w:val="00163441"/>
    <w:rsid w:val="0016389F"/>
    <w:rsid w:val="001638BD"/>
    <w:rsid w:val="00163B3B"/>
    <w:rsid w:val="00163B77"/>
    <w:rsid w:val="00163B7D"/>
    <w:rsid w:val="00163C03"/>
    <w:rsid w:val="00163E72"/>
    <w:rsid w:val="00163F8C"/>
    <w:rsid w:val="00163F97"/>
    <w:rsid w:val="001640A8"/>
    <w:rsid w:val="001641A0"/>
    <w:rsid w:val="00164263"/>
    <w:rsid w:val="00164302"/>
    <w:rsid w:val="001643AF"/>
    <w:rsid w:val="0016454D"/>
    <w:rsid w:val="00164796"/>
    <w:rsid w:val="00164836"/>
    <w:rsid w:val="00164887"/>
    <w:rsid w:val="0016490A"/>
    <w:rsid w:val="00164ABB"/>
    <w:rsid w:val="00164B8A"/>
    <w:rsid w:val="00164C28"/>
    <w:rsid w:val="00164DCC"/>
    <w:rsid w:val="00164E93"/>
    <w:rsid w:val="00164EE6"/>
    <w:rsid w:val="00165018"/>
    <w:rsid w:val="0016514A"/>
    <w:rsid w:val="0016532D"/>
    <w:rsid w:val="00165423"/>
    <w:rsid w:val="001654DF"/>
    <w:rsid w:val="00165530"/>
    <w:rsid w:val="0016559E"/>
    <w:rsid w:val="00165898"/>
    <w:rsid w:val="001659F1"/>
    <w:rsid w:val="00165B82"/>
    <w:rsid w:val="00165D99"/>
    <w:rsid w:val="00165F1A"/>
    <w:rsid w:val="00165FD8"/>
    <w:rsid w:val="0016627F"/>
    <w:rsid w:val="001662CD"/>
    <w:rsid w:val="001663B5"/>
    <w:rsid w:val="0016665E"/>
    <w:rsid w:val="0016689F"/>
    <w:rsid w:val="00166ABD"/>
    <w:rsid w:val="00166FC0"/>
    <w:rsid w:val="0016707C"/>
    <w:rsid w:val="00167110"/>
    <w:rsid w:val="001673DB"/>
    <w:rsid w:val="0016750F"/>
    <w:rsid w:val="001675D7"/>
    <w:rsid w:val="001676BB"/>
    <w:rsid w:val="00167722"/>
    <w:rsid w:val="00167793"/>
    <w:rsid w:val="001677FF"/>
    <w:rsid w:val="00167898"/>
    <w:rsid w:val="001678EF"/>
    <w:rsid w:val="00167989"/>
    <w:rsid w:val="00167AEC"/>
    <w:rsid w:val="00167CA6"/>
    <w:rsid w:val="00167D7C"/>
    <w:rsid w:val="00167EE1"/>
    <w:rsid w:val="00170336"/>
    <w:rsid w:val="00170447"/>
    <w:rsid w:val="00170554"/>
    <w:rsid w:val="001705AC"/>
    <w:rsid w:val="00170835"/>
    <w:rsid w:val="001708BE"/>
    <w:rsid w:val="001708EA"/>
    <w:rsid w:val="00170A77"/>
    <w:rsid w:val="00170C00"/>
    <w:rsid w:val="00170C18"/>
    <w:rsid w:val="00170CA0"/>
    <w:rsid w:val="00170E71"/>
    <w:rsid w:val="00171180"/>
    <w:rsid w:val="0017118E"/>
    <w:rsid w:val="001711C6"/>
    <w:rsid w:val="00171213"/>
    <w:rsid w:val="00171665"/>
    <w:rsid w:val="001716AA"/>
    <w:rsid w:val="00171833"/>
    <w:rsid w:val="00171A1A"/>
    <w:rsid w:val="00171C61"/>
    <w:rsid w:val="00171E5A"/>
    <w:rsid w:val="00172013"/>
    <w:rsid w:val="00172076"/>
    <w:rsid w:val="0017219C"/>
    <w:rsid w:val="0017221E"/>
    <w:rsid w:val="00172800"/>
    <w:rsid w:val="0017283E"/>
    <w:rsid w:val="00172939"/>
    <w:rsid w:val="00172999"/>
    <w:rsid w:val="00172C0B"/>
    <w:rsid w:val="00172CAA"/>
    <w:rsid w:val="001730E0"/>
    <w:rsid w:val="0017318A"/>
    <w:rsid w:val="00173216"/>
    <w:rsid w:val="0017323F"/>
    <w:rsid w:val="00173316"/>
    <w:rsid w:val="001735D0"/>
    <w:rsid w:val="00173624"/>
    <w:rsid w:val="00173AF5"/>
    <w:rsid w:val="00173B10"/>
    <w:rsid w:val="00173C7E"/>
    <w:rsid w:val="00173C94"/>
    <w:rsid w:val="00174369"/>
    <w:rsid w:val="001743A2"/>
    <w:rsid w:val="001743DB"/>
    <w:rsid w:val="0017444D"/>
    <w:rsid w:val="00174689"/>
    <w:rsid w:val="00174690"/>
    <w:rsid w:val="001747BD"/>
    <w:rsid w:val="001748E9"/>
    <w:rsid w:val="00174A29"/>
    <w:rsid w:val="00174A61"/>
    <w:rsid w:val="00174D70"/>
    <w:rsid w:val="00174DD4"/>
    <w:rsid w:val="00174ED7"/>
    <w:rsid w:val="001751B5"/>
    <w:rsid w:val="0017538E"/>
    <w:rsid w:val="00175656"/>
    <w:rsid w:val="0017569B"/>
    <w:rsid w:val="00175862"/>
    <w:rsid w:val="0017587F"/>
    <w:rsid w:val="00175A2A"/>
    <w:rsid w:val="00175C66"/>
    <w:rsid w:val="00175C88"/>
    <w:rsid w:val="00175CED"/>
    <w:rsid w:val="00175E6D"/>
    <w:rsid w:val="00175EBE"/>
    <w:rsid w:val="00176088"/>
    <w:rsid w:val="001760AB"/>
    <w:rsid w:val="0017613C"/>
    <w:rsid w:val="0017620A"/>
    <w:rsid w:val="00176219"/>
    <w:rsid w:val="0017630C"/>
    <w:rsid w:val="001768CA"/>
    <w:rsid w:val="001768EF"/>
    <w:rsid w:val="00176968"/>
    <w:rsid w:val="001769CA"/>
    <w:rsid w:val="00176C20"/>
    <w:rsid w:val="00176D57"/>
    <w:rsid w:val="00176D59"/>
    <w:rsid w:val="00176EAD"/>
    <w:rsid w:val="00176F3B"/>
    <w:rsid w:val="001771D4"/>
    <w:rsid w:val="001771E4"/>
    <w:rsid w:val="0017720D"/>
    <w:rsid w:val="0017731C"/>
    <w:rsid w:val="0017749B"/>
    <w:rsid w:val="00177781"/>
    <w:rsid w:val="00177941"/>
    <w:rsid w:val="00177DB5"/>
    <w:rsid w:val="0018028C"/>
    <w:rsid w:val="001803D0"/>
    <w:rsid w:val="001808F6"/>
    <w:rsid w:val="00180AB5"/>
    <w:rsid w:val="00180AD3"/>
    <w:rsid w:val="00180F06"/>
    <w:rsid w:val="00180FD4"/>
    <w:rsid w:val="00180FFC"/>
    <w:rsid w:val="001812A8"/>
    <w:rsid w:val="001819EB"/>
    <w:rsid w:val="00181A6F"/>
    <w:rsid w:val="00181BD7"/>
    <w:rsid w:val="00181CF9"/>
    <w:rsid w:val="00181E32"/>
    <w:rsid w:val="00181E35"/>
    <w:rsid w:val="00181ECC"/>
    <w:rsid w:val="00181F1C"/>
    <w:rsid w:val="00182062"/>
    <w:rsid w:val="00182066"/>
    <w:rsid w:val="00182084"/>
    <w:rsid w:val="001820C7"/>
    <w:rsid w:val="0018214D"/>
    <w:rsid w:val="00182320"/>
    <w:rsid w:val="001826BA"/>
    <w:rsid w:val="001827E0"/>
    <w:rsid w:val="0018280D"/>
    <w:rsid w:val="00182834"/>
    <w:rsid w:val="00182B20"/>
    <w:rsid w:val="00182BA2"/>
    <w:rsid w:val="00182F2D"/>
    <w:rsid w:val="0018317C"/>
    <w:rsid w:val="00183260"/>
    <w:rsid w:val="0018340B"/>
    <w:rsid w:val="00183699"/>
    <w:rsid w:val="00183B3E"/>
    <w:rsid w:val="00183BA2"/>
    <w:rsid w:val="00183C1C"/>
    <w:rsid w:val="00183D19"/>
    <w:rsid w:val="00183E60"/>
    <w:rsid w:val="00183F28"/>
    <w:rsid w:val="001840AF"/>
    <w:rsid w:val="00184237"/>
    <w:rsid w:val="0018428C"/>
    <w:rsid w:val="001842DA"/>
    <w:rsid w:val="001846B3"/>
    <w:rsid w:val="001847EE"/>
    <w:rsid w:val="00184808"/>
    <w:rsid w:val="00184868"/>
    <w:rsid w:val="00184C07"/>
    <w:rsid w:val="00184C81"/>
    <w:rsid w:val="00184F2B"/>
    <w:rsid w:val="00184FB3"/>
    <w:rsid w:val="00185044"/>
    <w:rsid w:val="00185186"/>
    <w:rsid w:val="00185231"/>
    <w:rsid w:val="0018527C"/>
    <w:rsid w:val="001852E5"/>
    <w:rsid w:val="001853CD"/>
    <w:rsid w:val="00185667"/>
    <w:rsid w:val="001857C6"/>
    <w:rsid w:val="00185E50"/>
    <w:rsid w:val="0018609F"/>
    <w:rsid w:val="001861EE"/>
    <w:rsid w:val="00186334"/>
    <w:rsid w:val="00186885"/>
    <w:rsid w:val="0018691B"/>
    <w:rsid w:val="0018694B"/>
    <w:rsid w:val="00186A2A"/>
    <w:rsid w:val="00186C87"/>
    <w:rsid w:val="00186D92"/>
    <w:rsid w:val="00186DD3"/>
    <w:rsid w:val="00187053"/>
    <w:rsid w:val="0018711C"/>
    <w:rsid w:val="00187132"/>
    <w:rsid w:val="00187142"/>
    <w:rsid w:val="001871EF"/>
    <w:rsid w:val="001875EC"/>
    <w:rsid w:val="0018767F"/>
    <w:rsid w:val="001878A4"/>
    <w:rsid w:val="00187B1C"/>
    <w:rsid w:val="00187E08"/>
    <w:rsid w:val="00187E88"/>
    <w:rsid w:val="00190141"/>
    <w:rsid w:val="00190215"/>
    <w:rsid w:val="0019038D"/>
    <w:rsid w:val="00190B74"/>
    <w:rsid w:val="00190F4C"/>
    <w:rsid w:val="001910C5"/>
    <w:rsid w:val="0019129C"/>
    <w:rsid w:val="0019155E"/>
    <w:rsid w:val="001915DA"/>
    <w:rsid w:val="001916C6"/>
    <w:rsid w:val="001919E3"/>
    <w:rsid w:val="00191ADE"/>
    <w:rsid w:val="00192044"/>
    <w:rsid w:val="0019206D"/>
    <w:rsid w:val="001920F2"/>
    <w:rsid w:val="001923B6"/>
    <w:rsid w:val="00192493"/>
    <w:rsid w:val="001926DD"/>
    <w:rsid w:val="001928CE"/>
    <w:rsid w:val="0019293B"/>
    <w:rsid w:val="001929FA"/>
    <w:rsid w:val="00192C7F"/>
    <w:rsid w:val="00192D97"/>
    <w:rsid w:val="00192EC8"/>
    <w:rsid w:val="00192FF3"/>
    <w:rsid w:val="001934C2"/>
    <w:rsid w:val="0019353C"/>
    <w:rsid w:val="00193597"/>
    <w:rsid w:val="001935EF"/>
    <w:rsid w:val="0019364C"/>
    <w:rsid w:val="0019376F"/>
    <w:rsid w:val="00193C76"/>
    <w:rsid w:val="00193CDD"/>
    <w:rsid w:val="00193EC2"/>
    <w:rsid w:val="00193FC9"/>
    <w:rsid w:val="00194242"/>
    <w:rsid w:val="00194557"/>
    <w:rsid w:val="00194689"/>
    <w:rsid w:val="00194B85"/>
    <w:rsid w:val="00194BE5"/>
    <w:rsid w:val="00194FE6"/>
    <w:rsid w:val="00195261"/>
    <w:rsid w:val="001954ED"/>
    <w:rsid w:val="001956F3"/>
    <w:rsid w:val="0019570B"/>
    <w:rsid w:val="001958A7"/>
    <w:rsid w:val="00195B8D"/>
    <w:rsid w:val="00195CDA"/>
    <w:rsid w:val="00195E20"/>
    <w:rsid w:val="00196160"/>
    <w:rsid w:val="001961D1"/>
    <w:rsid w:val="00196460"/>
    <w:rsid w:val="00196511"/>
    <w:rsid w:val="001967AF"/>
    <w:rsid w:val="0019683F"/>
    <w:rsid w:val="00196B78"/>
    <w:rsid w:val="00196B97"/>
    <w:rsid w:val="00196DA6"/>
    <w:rsid w:val="00196DB6"/>
    <w:rsid w:val="00196DE9"/>
    <w:rsid w:val="00196E8D"/>
    <w:rsid w:val="001970A9"/>
    <w:rsid w:val="001975C8"/>
    <w:rsid w:val="001976A3"/>
    <w:rsid w:val="001977E3"/>
    <w:rsid w:val="0019780A"/>
    <w:rsid w:val="00197876"/>
    <w:rsid w:val="00197949"/>
    <w:rsid w:val="00197A2B"/>
    <w:rsid w:val="00197B93"/>
    <w:rsid w:val="00197BFD"/>
    <w:rsid w:val="00197D71"/>
    <w:rsid w:val="00197F92"/>
    <w:rsid w:val="001A02F5"/>
    <w:rsid w:val="001A036F"/>
    <w:rsid w:val="001A03CA"/>
    <w:rsid w:val="001A05B7"/>
    <w:rsid w:val="001A05F0"/>
    <w:rsid w:val="001A0CF7"/>
    <w:rsid w:val="001A0D28"/>
    <w:rsid w:val="001A1399"/>
    <w:rsid w:val="001A13A2"/>
    <w:rsid w:val="001A146F"/>
    <w:rsid w:val="001A1657"/>
    <w:rsid w:val="001A16B4"/>
    <w:rsid w:val="001A18ED"/>
    <w:rsid w:val="001A19D8"/>
    <w:rsid w:val="001A1AC3"/>
    <w:rsid w:val="001A1ADC"/>
    <w:rsid w:val="001A2594"/>
    <w:rsid w:val="001A25A4"/>
    <w:rsid w:val="001A2691"/>
    <w:rsid w:val="001A28A2"/>
    <w:rsid w:val="001A2AD0"/>
    <w:rsid w:val="001A2BD2"/>
    <w:rsid w:val="001A2CD6"/>
    <w:rsid w:val="001A2D07"/>
    <w:rsid w:val="001A2D4C"/>
    <w:rsid w:val="001A3320"/>
    <w:rsid w:val="001A3327"/>
    <w:rsid w:val="001A3577"/>
    <w:rsid w:val="001A360F"/>
    <w:rsid w:val="001A3618"/>
    <w:rsid w:val="001A39E9"/>
    <w:rsid w:val="001A3BFE"/>
    <w:rsid w:val="001A3C91"/>
    <w:rsid w:val="001A3DFA"/>
    <w:rsid w:val="001A3F48"/>
    <w:rsid w:val="001A43FC"/>
    <w:rsid w:val="001A448A"/>
    <w:rsid w:val="001A473A"/>
    <w:rsid w:val="001A4A0E"/>
    <w:rsid w:val="001A4A39"/>
    <w:rsid w:val="001A4C43"/>
    <w:rsid w:val="001A4D50"/>
    <w:rsid w:val="001A4F1C"/>
    <w:rsid w:val="001A500C"/>
    <w:rsid w:val="001A50C8"/>
    <w:rsid w:val="001A5541"/>
    <w:rsid w:val="001A55B4"/>
    <w:rsid w:val="001A5647"/>
    <w:rsid w:val="001A5990"/>
    <w:rsid w:val="001A5FBE"/>
    <w:rsid w:val="001A603D"/>
    <w:rsid w:val="001A61AC"/>
    <w:rsid w:val="001A630B"/>
    <w:rsid w:val="001A6321"/>
    <w:rsid w:val="001A63AB"/>
    <w:rsid w:val="001A668E"/>
    <w:rsid w:val="001A691E"/>
    <w:rsid w:val="001A6B1C"/>
    <w:rsid w:val="001A6BF5"/>
    <w:rsid w:val="001A6C2C"/>
    <w:rsid w:val="001A6ED5"/>
    <w:rsid w:val="001A70C0"/>
    <w:rsid w:val="001A7106"/>
    <w:rsid w:val="001A71D7"/>
    <w:rsid w:val="001A73A7"/>
    <w:rsid w:val="001A7454"/>
    <w:rsid w:val="001A7470"/>
    <w:rsid w:val="001A75D1"/>
    <w:rsid w:val="001A75DB"/>
    <w:rsid w:val="001A7673"/>
    <w:rsid w:val="001A7817"/>
    <w:rsid w:val="001A7A60"/>
    <w:rsid w:val="001A7BEC"/>
    <w:rsid w:val="001A7D1A"/>
    <w:rsid w:val="001A7DFB"/>
    <w:rsid w:val="001A7FBA"/>
    <w:rsid w:val="001B0022"/>
    <w:rsid w:val="001B00A4"/>
    <w:rsid w:val="001B0391"/>
    <w:rsid w:val="001B05C4"/>
    <w:rsid w:val="001B085F"/>
    <w:rsid w:val="001B0942"/>
    <w:rsid w:val="001B0BC9"/>
    <w:rsid w:val="001B0BCB"/>
    <w:rsid w:val="001B0C95"/>
    <w:rsid w:val="001B0E02"/>
    <w:rsid w:val="001B0F77"/>
    <w:rsid w:val="001B1100"/>
    <w:rsid w:val="001B1227"/>
    <w:rsid w:val="001B13D3"/>
    <w:rsid w:val="001B15A4"/>
    <w:rsid w:val="001B165A"/>
    <w:rsid w:val="001B1880"/>
    <w:rsid w:val="001B1C14"/>
    <w:rsid w:val="001B1D3A"/>
    <w:rsid w:val="001B1E6D"/>
    <w:rsid w:val="001B1ECF"/>
    <w:rsid w:val="001B1FE3"/>
    <w:rsid w:val="001B2017"/>
    <w:rsid w:val="001B20CD"/>
    <w:rsid w:val="001B2400"/>
    <w:rsid w:val="001B2417"/>
    <w:rsid w:val="001B26C4"/>
    <w:rsid w:val="001B29F7"/>
    <w:rsid w:val="001B2AB6"/>
    <w:rsid w:val="001B301C"/>
    <w:rsid w:val="001B30CF"/>
    <w:rsid w:val="001B316E"/>
    <w:rsid w:val="001B3486"/>
    <w:rsid w:val="001B348D"/>
    <w:rsid w:val="001B3538"/>
    <w:rsid w:val="001B37E3"/>
    <w:rsid w:val="001B38C5"/>
    <w:rsid w:val="001B3B80"/>
    <w:rsid w:val="001B3DBC"/>
    <w:rsid w:val="001B3FF4"/>
    <w:rsid w:val="001B41D4"/>
    <w:rsid w:val="001B4207"/>
    <w:rsid w:val="001B4289"/>
    <w:rsid w:val="001B4365"/>
    <w:rsid w:val="001B453B"/>
    <w:rsid w:val="001B45D1"/>
    <w:rsid w:val="001B49D7"/>
    <w:rsid w:val="001B4F3C"/>
    <w:rsid w:val="001B51C6"/>
    <w:rsid w:val="001B51ED"/>
    <w:rsid w:val="001B528B"/>
    <w:rsid w:val="001B52E8"/>
    <w:rsid w:val="001B569C"/>
    <w:rsid w:val="001B57EA"/>
    <w:rsid w:val="001B59E0"/>
    <w:rsid w:val="001B5ABA"/>
    <w:rsid w:val="001B5C6E"/>
    <w:rsid w:val="001B5D3A"/>
    <w:rsid w:val="001B5D5E"/>
    <w:rsid w:val="001B5DF7"/>
    <w:rsid w:val="001B5E87"/>
    <w:rsid w:val="001B5EFB"/>
    <w:rsid w:val="001B6165"/>
    <w:rsid w:val="001B6343"/>
    <w:rsid w:val="001B636F"/>
    <w:rsid w:val="001B6657"/>
    <w:rsid w:val="001B67C4"/>
    <w:rsid w:val="001B6969"/>
    <w:rsid w:val="001B6CC3"/>
    <w:rsid w:val="001B6CFB"/>
    <w:rsid w:val="001B6D06"/>
    <w:rsid w:val="001B6E86"/>
    <w:rsid w:val="001B7092"/>
    <w:rsid w:val="001B72E3"/>
    <w:rsid w:val="001B76D4"/>
    <w:rsid w:val="001C01F8"/>
    <w:rsid w:val="001C0315"/>
    <w:rsid w:val="001C036E"/>
    <w:rsid w:val="001C038E"/>
    <w:rsid w:val="001C0558"/>
    <w:rsid w:val="001C05A3"/>
    <w:rsid w:val="001C09C8"/>
    <w:rsid w:val="001C0A32"/>
    <w:rsid w:val="001C0ADE"/>
    <w:rsid w:val="001C0B92"/>
    <w:rsid w:val="001C0CE7"/>
    <w:rsid w:val="001C0CEA"/>
    <w:rsid w:val="001C0E92"/>
    <w:rsid w:val="001C0F69"/>
    <w:rsid w:val="001C0FC4"/>
    <w:rsid w:val="001C149C"/>
    <w:rsid w:val="001C1582"/>
    <w:rsid w:val="001C19FB"/>
    <w:rsid w:val="001C1CEF"/>
    <w:rsid w:val="001C1E9B"/>
    <w:rsid w:val="001C202B"/>
    <w:rsid w:val="001C211A"/>
    <w:rsid w:val="001C236E"/>
    <w:rsid w:val="001C2370"/>
    <w:rsid w:val="001C257F"/>
    <w:rsid w:val="001C2A01"/>
    <w:rsid w:val="001C2A29"/>
    <w:rsid w:val="001C2A43"/>
    <w:rsid w:val="001C2C36"/>
    <w:rsid w:val="001C2D08"/>
    <w:rsid w:val="001C3281"/>
    <w:rsid w:val="001C335A"/>
    <w:rsid w:val="001C33F7"/>
    <w:rsid w:val="001C346A"/>
    <w:rsid w:val="001C3546"/>
    <w:rsid w:val="001C37ED"/>
    <w:rsid w:val="001C3AF6"/>
    <w:rsid w:val="001C3B0B"/>
    <w:rsid w:val="001C3B5A"/>
    <w:rsid w:val="001C3CE4"/>
    <w:rsid w:val="001C4258"/>
    <w:rsid w:val="001C4339"/>
    <w:rsid w:val="001C4456"/>
    <w:rsid w:val="001C45D2"/>
    <w:rsid w:val="001C48E0"/>
    <w:rsid w:val="001C4932"/>
    <w:rsid w:val="001C495F"/>
    <w:rsid w:val="001C499D"/>
    <w:rsid w:val="001C49F6"/>
    <w:rsid w:val="001C4B58"/>
    <w:rsid w:val="001C4BAB"/>
    <w:rsid w:val="001C4C56"/>
    <w:rsid w:val="001C4C93"/>
    <w:rsid w:val="001C4DCD"/>
    <w:rsid w:val="001C4FD5"/>
    <w:rsid w:val="001C50C8"/>
    <w:rsid w:val="001C5189"/>
    <w:rsid w:val="001C5511"/>
    <w:rsid w:val="001C5522"/>
    <w:rsid w:val="001C56A5"/>
    <w:rsid w:val="001C57D1"/>
    <w:rsid w:val="001C57D6"/>
    <w:rsid w:val="001C58B7"/>
    <w:rsid w:val="001C596F"/>
    <w:rsid w:val="001C59C0"/>
    <w:rsid w:val="001C5A18"/>
    <w:rsid w:val="001C5EDF"/>
    <w:rsid w:val="001C5F00"/>
    <w:rsid w:val="001C6053"/>
    <w:rsid w:val="001C60F4"/>
    <w:rsid w:val="001C6316"/>
    <w:rsid w:val="001C6465"/>
    <w:rsid w:val="001C65B4"/>
    <w:rsid w:val="001C68CE"/>
    <w:rsid w:val="001C6BEA"/>
    <w:rsid w:val="001C6C55"/>
    <w:rsid w:val="001C6D05"/>
    <w:rsid w:val="001C6DBB"/>
    <w:rsid w:val="001C6ED1"/>
    <w:rsid w:val="001C7388"/>
    <w:rsid w:val="001C7867"/>
    <w:rsid w:val="001C7CD0"/>
    <w:rsid w:val="001C7CE6"/>
    <w:rsid w:val="001D026C"/>
    <w:rsid w:val="001D039D"/>
    <w:rsid w:val="001D056A"/>
    <w:rsid w:val="001D05BB"/>
    <w:rsid w:val="001D05BE"/>
    <w:rsid w:val="001D0A1D"/>
    <w:rsid w:val="001D0D27"/>
    <w:rsid w:val="001D0D63"/>
    <w:rsid w:val="001D0E01"/>
    <w:rsid w:val="001D0EAD"/>
    <w:rsid w:val="001D0EB2"/>
    <w:rsid w:val="001D0FA2"/>
    <w:rsid w:val="001D1125"/>
    <w:rsid w:val="001D1419"/>
    <w:rsid w:val="001D14A5"/>
    <w:rsid w:val="001D151C"/>
    <w:rsid w:val="001D1789"/>
    <w:rsid w:val="001D1791"/>
    <w:rsid w:val="001D180C"/>
    <w:rsid w:val="001D1A75"/>
    <w:rsid w:val="001D1AF5"/>
    <w:rsid w:val="001D1C09"/>
    <w:rsid w:val="001D1EAA"/>
    <w:rsid w:val="001D1FD5"/>
    <w:rsid w:val="001D22C1"/>
    <w:rsid w:val="001D2664"/>
    <w:rsid w:val="001D2BC7"/>
    <w:rsid w:val="001D2CFB"/>
    <w:rsid w:val="001D2DE1"/>
    <w:rsid w:val="001D2E5E"/>
    <w:rsid w:val="001D2F0F"/>
    <w:rsid w:val="001D3082"/>
    <w:rsid w:val="001D3436"/>
    <w:rsid w:val="001D3477"/>
    <w:rsid w:val="001D383C"/>
    <w:rsid w:val="001D39E3"/>
    <w:rsid w:val="001D3B10"/>
    <w:rsid w:val="001D3C7E"/>
    <w:rsid w:val="001D3C80"/>
    <w:rsid w:val="001D3C82"/>
    <w:rsid w:val="001D40E5"/>
    <w:rsid w:val="001D419E"/>
    <w:rsid w:val="001D4443"/>
    <w:rsid w:val="001D448B"/>
    <w:rsid w:val="001D4572"/>
    <w:rsid w:val="001D45A8"/>
    <w:rsid w:val="001D471C"/>
    <w:rsid w:val="001D4971"/>
    <w:rsid w:val="001D4CFF"/>
    <w:rsid w:val="001D4D0E"/>
    <w:rsid w:val="001D4EAC"/>
    <w:rsid w:val="001D51FB"/>
    <w:rsid w:val="001D5386"/>
    <w:rsid w:val="001D54F2"/>
    <w:rsid w:val="001D5661"/>
    <w:rsid w:val="001D5705"/>
    <w:rsid w:val="001D5BA6"/>
    <w:rsid w:val="001D5D69"/>
    <w:rsid w:val="001D5DA2"/>
    <w:rsid w:val="001D61B6"/>
    <w:rsid w:val="001D6334"/>
    <w:rsid w:val="001D66A7"/>
    <w:rsid w:val="001D6A7F"/>
    <w:rsid w:val="001D6AA9"/>
    <w:rsid w:val="001D6BD7"/>
    <w:rsid w:val="001D6CA6"/>
    <w:rsid w:val="001D6DBA"/>
    <w:rsid w:val="001D746D"/>
    <w:rsid w:val="001D76F6"/>
    <w:rsid w:val="001D7A73"/>
    <w:rsid w:val="001D7B65"/>
    <w:rsid w:val="001D7C59"/>
    <w:rsid w:val="001D7ED1"/>
    <w:rsid w:val="001E01B6"/>
    <w:rsid w:val="001E02E4"/>
    <w:rsid w:val="001E046E"/>
    <w:rsid w:val="001E0495"/>
    <w:rsid w:val="001E0532"/>
    <w:rsid w:val="001E079E"/>
    <w:rsid w:val="001E0B38"/>
    <w:rsid w:val="001E0C8E"/>
    <w:rsid w:val="001E0CEF"/>
    <w:rsid w:val="001E158A"/>
    <w:rsid w:val="001E15A7"/>
    <w:rsid w:val="001E160D"/>
    <w:rsid w:val="001E16A2"/>
    <w:rsid w:val="001E16BE"/>
    <w:rsid w:val="001E1844"/>
    <w:rsid w:val="001E18E4"/>
    <w:rsid w:val="001E1AB9"/>
    <w:rsid w:val="001E1C6D"/>
    <w:rsid w:val="001E1D45"/>
    <w:rsid w:val="001E2007"/>
    <w:rsid w:val="001E2025"/>
    <w:rsid w:val="001E2599"/>
    <w:rsid w:val="001E2A6B"/>
    <w:rsid w:val="001E2AF6"/>
    <w:rsid w:val="001E2C5F"/>
    <w:rsid w:val="001E2DD1"/>
    <w:rsid w:val="001E2E2C"/>
    <w:rsid w:val="001E2F02"/>
    <w:rsid w:val="001E2FCD"/>
    <w:rsid w:val="001E36D1"/>
    <w:rsid w:val="001E3983"/>
    <w:rsid w:val="001E39F8"/>
    <w:rsid w:val="001E3A8C"/>
    <w:rsid w:val="001E3DDF"/>
    <w:rsid w:val="001E3F9D"/>
    <w:rsid w:val="001E3FFB"/>
    <w:rsid w:val="001E401B"/>
    <w:rsid w:val="001E4098"/>
    <w:rsid w:val="001E4114"/>
    <w:rsid w:val="001E429A"/>
    <w:rsid w:val="001E4441"/>
    <w:rsid w:val="001E4EC3"/>
    <w:rsid w:val="001E514E"/>
    <w:rsid w:val="001E5548"/>
    <w:rsid w:val="001E570B"/>
    <w:rsid w:val="001E5CA2"/>
    <w:rsid w:val="001E5D29"/>
    <w:rsid w:val="001E5D55"/>
    <w:rsid w:val="001E5E73"/>
    <w:rsid w:val="001E5F49"/>
    <w:rsid w:val="001E639A"/>
    <w:rsid w:val="001E6631"/>
    <w:rsid w:val="001E66B5"/>
    <w:rsid w:val="001E68FD"/>
    <w:rsid w:val="001E6A64"/>
    <w:rsid w:val="001E6E05"/>
    <w:rsid w:val="001E7183"/>
    <w:rsid w:val="001E7292"/>
    <w:rsid w:val="001E72B9"/>
    <w:rsid w:val="001E7613"/>
    <w:rsid w:val="001E7784"/>
    <w:rsid w:val="001E7861"/>
    <w:rsid w:val="001E7A9E"/>
    <w:rsid w:val="001E7ADD"/>
    <w:rsid w:val="001E7D13"/>
    <w:rsid w:val="001E7D2C"/>
    <w:rsid w:val="001E7DCD"/>
    <w:rsid w:val="001E7DFB"/>
    <w:rsid w:val="001E7EB2"/>
    <w:rsid w:val="001F0254"/>
    <w:rsid w:val="001F0513"/>
    <w:rsid w:val="001F0831"/>
    <w:rsid w:val="001F0852"/>
    <w:rsid w:val="001F0F23"/>
    <w:rsid w:val="001F0FE5"/>
    <w:rsid w:val="001F1121"/>
    <w:rsid w:val="001F116B"/>
    <w:rsid w:val="001F11E6"/>
    <w:rsid w:val="001F139A"/>
    <w:rsid w:val="001F166C"/>
    <w:rsid w:val="001F19B1"/>
    <w:rsid w:val="001F1F8C"/>
    <w:rsid w:val="001F1FC4"/>
    <w:rsid w:val="001F2523"/>
    <w:rsid w:val="001F2C1C"/>
    <w:rsid w:val="001F2C83"/>
    <w:rsid w:val="001F3278"/>
    <w:rsid w:val="001F3304"/>
    <w:rsid w:val="001F340E"/>
    <w:rsid w:val="001F356A"/>
    <w:rsid w:val="001F36C0"/>
    <w:rsid w:val="001F3938"/>
    <w:rsid w:val="001F3A12"/>
    <w:rsid w:val="001F3A47"/>
    <w:rsid w:val="001F3F9D"/>
    <w:rsid w:val="001F44DB"/>
    <w:rsid w:val="001F454C"/>
    <w:rsid w:val="001F4843"/>
    <w:rsid w:val="001F4A53"/>
    <w:rsid w:val="001F4DEC"/>
    <w:rsid w:val="001F509A"/>
    <w:rsid w:val="001F5418"/>
    <w:rsid w:val="001F56BC"/>
    <w:rsid w:val="001F57B9"/>
    <w:rsid w:val="001F58A7"/>
    <w:rsid w:val="001F5941"/>
    <w:rsid w:val="001F5AC0"/>
    <w:rsid w:val="001F5D3C"/>
    <w:rsid w:val="001F5DD9"/>
    <w:rsid w:val="001F5E83"/>
    <w:rsid w:val="001F5EFF"/>
    <w:rsid w:val="001F5F60"/>
    <w:rsid w:val="001F5FC0"/>
    <w:rsid w:val="001F6059"/>
    <w:rsid w:val="001F605B"/>
    <w:rsid w:val="001F6072"/>
    <w:rsid w:val="001F62DF"/>
    <w:rsid w:val="001F6363"/>
    <w:rsid w:val="001F6402"/>
    <w:rsid w:val="001F6472"/>
    <w:rsid w:val="001F64AD"/>
    <w:rsid w:val="001F65D9"/>
    <w:rsid w:val="001F67AE"/>
    <w:rsid w:val="001F695F"/>
    <w:rsid w:val="001F6AEC"/>
    <w:rsid w:val="001F6BBC"/>
    <w:rsid w:val="001F6F76"/>
    <w:rsid w:val="001F7049"/>
    <w:rsid w:val="001F70C6"/>
    <w:rsid w:val="001F7249"/>
    <w:rsid w:val="001F7279"/>
    <w:rsid w:val="001F747D"/>
    <w:rsid w:val="001F74A4"/>
    <w:rsid w:val="001F7577"/>
    <w:rsid w:val="001F7918"/>
    <w:rsid w:val="001F7A82"/>
    <w:rsid w:val="001F7B59"/>
    <w:rsid w:val="001F7B7F"/>
    <w:rsid w:val="001F7D95"/>
    <w:rsid w:val="001F7F6E"/>
    <w:rsid w:val="001F7FD4"/>
    <w:rsid w:val="0020004E"/>
    <w:rsid w:val="00200174"/>
    <w:rsid w:val="002003ED"/>
    <w:rsid w:val="00200797"/>
    <w:rsid w:val="002007EF"/>
    <w:rsid w:val="00200824"/>
    <w:rsid w:val="00200925"/>
    <w:rsid w:val="002009E1"/>
    <w:rsid w:val="00200A62"/>
    <w:rsid w:val="00200B36"/>
    <w:rsid w:val="00200C70"/>
    <w:rsid w:val="00200E0D"/>
    <w:rsid w:val="00200F41"/>
    <w:rsid w:val="00200F4D"/>
    <w:rsid w:val="00200F83"/>
    <w:rsid w:val="00200F8F"/>
    <w:rsid w:val="00200FC8"/>
    <w:rsid w:val="00200FF4"/>
    <w:rsid w:val="00201109"/>
    <w:rsid w:val="002012E5"/>
    <w:rsid w:val="00201720"/>
    <w:rsid w:val="00201834"/>
    <w:rsid w:val="002018AC"/>
    <w:rsid w:val="002018CA"/>
    <w:rsid w:val="00201996"/>
    <w:rsid w:val="00201CA4"/>
    <w:rsid w:val="00201CB3"/>
    <w:rsid w:val="00201EC5"/>
    <w:rsid w:val="00201ED0"/>
    <w:rsid w:val="00201F5E"/>
    <w:rsid w:val="00201F66"/>
    <w:rsid w:val="00202061"/>
    <w:rsid w:val="00202390"/>
    <w:rsid w:val="0020239D"/>
    <w:rsid w:val="0020278C"/>
    <w:rsid w:val="00202BAE"/>
    <w:rsid w:val="00202C38"/>
    <w:rsid w:val="00202CDF"/>
    <w:rsid w:val="00202D76"/>
    <w:rsid w:val="00202E30"/>
    <w:rsid w:val="00202EA4"/>
    <w:rsid w:val="00203036"/>
    <w:rsid w:val="00203394"/>
    <w:rsid w:val="00203604"/>
    <w:rsid w:val="00203682"/>
    <w:rsid w:val="00203737"/>
    <w:rsid w:val="002039F0"/>
    <w:rsid w:val="00203B3C"/>
    <w:rsid w:val="00203D16"/>
    <w:rsid w:val="00203E2A"/>
    <w:rsid w:val="00203FAD"/>
    <w:rsid w:val="00203FB1"/>
    <w:rsid w:val="00204195"/>
    <w:rsid w:val="00204222"/>
    <w:rsid w:val="002042E4"/>
    <w:rsid w:val="00204791"/>
    <w:rsid w:val="0020480D"/>
    <w:rsid w:val="00204C2E"/>
    <w:rsid w:val="00204DC9"/>
    <w:rsid w:val="00204E3B"/>
    <w:rsid w:val="00204FFE"/>
    <w:rsid w:val="00205109"/>
    <w:rsid w:val="002051B0"/>
    <w:rsid w:val="00205300"/>
    <w:rsid w:val="0020568D"/>
    <w:rsid w:val="00205925"/>
    <w:rsid w:val="002059B0"/>
    <w:rsid w:val="002059BA"/>
    <w:rsid w:val="00205A93"/>
    <w:rsid w:val="00205CFE"/>
    <w:rsid w:val="00205D4C"/>
    <w:rsid w:val="00205EF3"/>
    <w:rsid w:val="0020663B"/>
    <w:rsid w:val="0020687E"/>
    <w:rsid w:val="0020699F"/>
    <w:rsid w:val="002069AD"/>
    <w:rsid w:val="00206A82"/>
    <w:rsid w:val="00206AA9"/>
    <w:rsid w:val="00206E4B"/>
    <w:rsid w:val="00206F07"/>
    <w:rsid w:val="00206FFA"/>
    <w:rsid w:val="00207056"/>
    <w:rsid w:val="00207098"/>
    <w:rsid w:val="0020715B"/>
    <w:rsid w:val="002072AB"/>
    <w:rsid w:val="0020734B"/>
    <w:rsid w:val="00207421"/>
    <w:rsid w:val="00207741"/>
    <w:rsid w:val="00207785"/>
    <w:rsid w:val="00207818"/>
    <w:rsid w:val="002078ED"/>
    <w:rsid w:val="00207CCB"/>
    <w:rsid w:val="00207ED0"/>
    <w:rsid w:val="00207EE2"/>
    <w:rsid w:val="00210122"/>
    <w:rsid w:val="00210C84"/>
    <w:rsid w:val="00210D34"/>
    <w:rsid w:val="00210D96"/>
    <w:rsid w:val="00210F9B"/>
    <w:rsid w:val="002113F2"/>
    <w:rsid w:val="00211525"/>
    <w:rsid w:val="0021166D"/>
    <w:rsid w:val="0021184C"/>
    <w:rsid w:val="00211C88"/>
    <w:rsid w:val="00211CFE"/>
    <w:rsid w:val="00211D84"/>
    <w:rsid w:val="00211E36"/>
    <w:rsid w:val="00212053"/>
    <w:rsid w:val="00212130"/>
    <w:rsid w:val="00212260"/>
    <w:rsid w:val="0021234E"/>
    <w:rsid w:val="002123D9"/>
    <w:rsid w:val="002125B2"/>
    <w:rsid w:val="00212670"/>
    <w:rsid w:val="00212C87"/>
    <w:rsid w:val="00212CBE"/>
    <w:rsid w:val="00212DAC"/>
    <w:rsid w:val="00212EB2"/>
    <w:rsid w:val="0021306C"/>
    <w:rsid w:val="0021320C"/>
    <w:rsid w:val="00213297"/>
    <w:rsid w:val="0021340D"/>
    <w:rsid w:val="002134CA"/>
    <w:rsid w:val="002135E2"/>
    <w:rsid w:val="002136E3"/>
    <w:rsid w:val="0021379A"/>
    <w:rsid w:val="0021379B"/>
    <w:rsid w:val="0021392D"/>
    <w:rsid w:val="002141FB"/>
    <w:rsid w:val="0021438E"/>
    <w:rsid w:val="00214824"/>
    <w:rsid w:val="00214A33"/>
    <w:rsid w:val="00214A71"/>
    <w:rsid w:val="00214AA8"/>
    <w:rsid w:val="00214B8E"/>
    <w:rsid w:val="00214BAC"/>
    <w:rsid w:val="00214DFE"/>
    <w:rsid w:val="002150B6"/>
    <w:rsid w:val="002150C5"/>
    <w:rsid w:val="0021524D"/>
    <w:rsid w:val="002154C0"/>
    <w:rsid w:val="002156C7"/>
    <w:rsid w:val="002158D7"/>
    <w:rsid w:val="00215C9A"/>
    <w:rsid w:val="00215CFE"/>
    <w:rsid w:val="00215F90"/>
    <w:rsid w:val="00216164"/>
    <w:rsid w:val="0021633C"/>
    <w:rsid w:val="002165E4"/>
    <w:rsid w:val="002166F8"/>
    <w:rsid w:val="00216AE2"/>
    <w:rsid w:val="00216B63"/>
    <w:rsid w:val="00216BBE"/>
    <w:rsid w:val="00216D60"/>
    <w:rsid w:val="00216ED4"/>
    <w:rsid w:val="00216F8A"/>
    <w:rsid w:val="00217183"/>
    <w:rsid w:val="0021720F"/>
    <w:rsid w:val="0021722F"/>
    <w:rsid w:val="00217266"/>
    <w:rsid w:val="002173B2"/>
    <w:rsid w:val="00217528"/>
    <w:rsid w:val="00217F5E"/>
    <w:rsid w:val="002200EA"/>
    <w:rsid w:val="002201AC"/>
    <w:rsid w:val="00220473"/>
    <w:rsid w:val="00220547"/>
    <w:rsid w:val="0022065E"/>
    <w:rsid w:val="0022066A"/>
    <w:rsid w:val="002207A6"/>
    <w:rsid w:val="00220AE8"/>
    <w:rsid w:val="00220E24"/>
    <w:rsid w:val="00220F4C"/>
    <w:rsid w:val="00221070"/>
    <w:rsid w:val="00221236"/>
    <w:rsid w:val="00221760"/>
    <w:rsid w:val="00221AC9"/>
    <w:rsid w:val="00221B6D"/>
    <w:rsid w:val="00221C63"/>
    <w:rsid w:val="0022264C"/>
    <w:rsid w:val="0022290B"/>
    <w:rsid w:val="00222982"/>
    <w:rsid w:val="002229F3"/>
    <w:rsid w:val="00222A55"/>
    <w:rsid w:val="00222E50"/>
    <w:rsid w:val="00222E56"/>
    <w:rsid w:val="00222EEB"/>
    <w:rsid w:val="00222EFC"/>
    <w:rsid w:val="00223255"/>
    <w:rsid w:val="002232B6"/>
    <w:rsid w:val="00223350"/>
    <w:rsid w:val="00223539"/>
    <w:rsid w:val="0022354D"/>
    <w:rsid w:val="00223984"/>
    <w:rsid w:val="00223A02"/>
    <w:rsid w:val="00223E11"/>
    <w:rsid w:val="00224010"/>
    <w:rsid w:val="0022417F"/>
    <w:rsid w:val="00224385"/>
    <w:rsid w:val="00224386"/>
    <w:rsid w:val="002245BE"/>
    <w:rsid w:val="00224705"/>
    <w:rsid w:val="00224770"/>
    <w:rsid w:val="00224845"/>
    <w:rsid w:val="00224927"/>
    <w:rsid w:val="00224941"/>
    <w:rsid w:val="00224F59"/>
    <w:rsid w:val="0022520F"/>
    <w:rsid w:val="002253FD"/>
    <w:rsid w:val="002255DD"/>
    <w:rsid w:val="00225640"/>
    <w:rsid w:val="002259E9"/>
    <w:rsid w:val="00225B4B"/>
    <w:rsid w:val="00225B9B"/>
    <w:rsid w:val="00225BD3"/>
    <w:rsid w:val="00225EC6"/>
    <w:rsid w:val="00225FAC"/>
    <w:rsid w:val="00226056"/>
    <w:rsid w:val="002260FE"/>
    <w:rsid w:val="002262DD"/>
    <w:rsid w:val="00226538"/>
    <w:rsid w:val="00226609"/>
    <w:rsid w:val="00226756"/>
    <w:rsid w:val="002269E9"/>
    <w:rsid w:val="00226D4F"/>
    <w:rsid w:val="00226EB0"/>
    <w:rsid w:val="00227259"/>
    <w:rsid w:val="002275D1"/>
    <w:rsid w:val="00227BCB"/>
    <w:rsid w:val="00227DAD"/>
    <w:rsid w:val="0023066F"/>
    <w:rsid w:val="002307BC"/>
    <w:rsid w:val="002307C5"/>
    <w:rsid w:val="00230BB6"/>
    <w:rsid w:val="00230CA1"/>
    <w:rsid w:val="00230D31"/>
    <w:rsid w:val="00231249"/>
    <w:rsid w:val="002315E3"/>
    <w:rsid w:val="002316C3"/>
    <w:rsid w:val="0023179B"/>
    <w:rsid w:val="00231886"/>
    <w:rsid w:val="00231C16"/>
    <w:rsid w:val="00231D4D"/>
    <w:rsid w:val="00231DD7"/>
    <w:rsid w:val="00231DDA"/>
    <w:rsid w:val="00231FCE"/>
    <w:rsid w:val="00232054"/>
    <w:rsid w:val="00232301"/>
    <w:rsid w:val="00232318"/>
    <w:rsid w:val="002326BF"/>
    <w:rsid w:val="002328FE"/>
    <w:rsid w:val="00232958"/>
    <w:rsid w:val="00232AE8"/>
    <w:rsid w:val="00232D17"/>
    <w:rsid w:val="00232D33"/>
    <w:rsid w:val="002334B3"/>
    <w:rsid w:val="002336EF"/>
    <w:rsid w:val="00233708"/>
    <w:rsid w:val="0023387A"/>
    <w:rsid w:val="00233A3E"/>
    <w:rsid w:val="00233D75"/>
    <w:rsid w:val="00233E7F"/>
    <w:rsid w:val="00234108"/>
    <w:rsid w:val="00234620"/>
    <w:rsid w:val="00234653"/>
    <w:rsid w:val="00234762"/>
    <w:rsid w:val="002348EC"/>
    <w:rsid w:val="0023490C"/>
    <w:rsid w:val="00234A84"/>
    <w:rsid w:val="00234BEB"/>
    <w:rsid w:val="00234E83"/>
    <w:rsid w:val="00234FA6"/>
    <w:rsid w:val="0023503A"/>
    <w:rsid w:val="0023520D"/>
    <w:rsid w:val="002352F1"/>
    <w:rsid w:val="002357E0"/>
    <w:rsid w:val="002357F9"/>
    <w:rsid w:val="0023590C"/>
    <w:rsid w:val="002359A5"/>
    <w:rsid w:val="00235F9A"/>
    <w:rsid w:val="002360C9"/>
    <w:rsid w:val="00236476"/>
    <w:rsid w:val="00236594"/>
    <w:rsid w:val="002365BF"/>
    <w:rsid w:val="00236614"/>
    <w:rsid w:val="00236679"/>
    <w:rsid w:val="0023668F"/>
    <w:rsid w:val="00236E4C"/>
    <w:rsid w:val="00236FB6"/>
    <w:rsid w:val="002370EF"/>
    <w:rsid w:val="0023726C"/>
    <w:rsid w:val="002374A7"/>
    <w:rsid w:val="00237BBC"/>
    <w:rsid w:val="00237CE7"/>
    <w:rsid w:val="0024002E"/>
    <w:rsid w:val="00240193"/>
    <w:rsid w:val="00240423"/>
    <w:rsid w:val="0024051F"/>
    <w:rsid w:val="00240549"/>
    <w:rsid w:val="00240837"/>
    <w:rsid w:val="00240B20"/>
    <w:rsid w:val="00240DB0"/>
    <w:rsid w:val="00240E2F"/>
    <w:rsid w:val="00240E6B"/>
    <w:rsid w:val="002410A7"/>
    <w:rsid w:val="002410D7"/>
    <w:rsid w:val="00241100"/>
    <w:rsid w:val="002412EE"/>
    <w:rsid w:val="00241579"/>
    <w:rsid w:val="002415C7"/>
    <w:rsid w:val="00241AE0"/>
    <w:rsid w:val="00241D32"/>
    <w:rsid w:val="00241E1C"/>
    <w:rsid w:val="00241F8C"/>
    <w:rsid w:val="0024218A"/>
    <w:rsid w:val="0024256E"/>
    <w:rsid w:val="00242732"/>
    <w:rsid w:val="0024275C"/>
    <w:rsid w:val="00242D55"/>
    <w:rsid w:val="00242EE5"/>
    <w:rsid w:val="00242F58"/>
    <w:rsid w:val="00242F81"/>
    <w:rsid w:val="0024329A"/>
    <w:rsid w:val="002432CC"/>
    <w:rsid w:val="002434A6"/>
    <w:rsid w:val="0024384C"/>
    <w:rsid w:val="002439F2"/>
    <w:rsid w:val="00243E63"/>
    <w:rsid w:val="002442DE"/>
    <w:rsid w:val="0024436E"/>
    <w:rsid w:val="0024453F"/>
    <w:rsid w:val="00244570"/>
    <w:rsid w:val="0024457A"/>
    <w:rsid w:val="002446F7"/>
    <w:rsid w:val="00244719"/>
    <w:rsid w:val="00244822"/>
    <w:rsid w:val="00244A80"/>
    <w:rsid w:val="00244BB1"/>
    <w:rsid w:val="0024543D"/>
    <w:rsid w:val="0024569D"/>
    <w:rsid w:val="00245817"/>
    <w:rsid w:val="0024582C"/>
    <w:rsid w:val="00245C80"/>
    <w:rsid w:val="00245CA5"/>
    <w:rsid w:val="00245CC4"/>
    <w:rsid w:val="00245E61"/>
    <w:rsid w:val="00246017"/>
    <w:rsid w:val="00246056"/>
    <w:rsid w:val="0024609C"/>
    <w:rsid w:val="00246105"/>
    <w:rsid w:val="00246241"/>
    <w:rsid w:val="002463D3"/>
    <w:rsid w:val="0024644C"/>
    <w:rsid w:val="002464FB"/>
    <w:rsid w:val="002468CE"/>
    <w:rsid w:val="002469CC"/>
    <w:rsid w:val="00246A02"/>
    <w:rsid w:val="00246A15"/>
    <w:rsid w:val="00246A51"/>
    <w:rsid w:val="00246CE3"/>
    <w:rsid w:val="00247157"/>
    <w:rsid w:val="002471B8"/>
    <w:rsid w:val="0024741B"/>
    <w:rsid w:val="002475C5"/>
    <w:rsid w:val="00247609"/>
    <w:rsid w:val="002476A2"/>
    <w:rsid w:val="002476D7"/>
    <w:rsid w:val="00247BFC"/>
    <w:rsid w:val="00247E22"/>
    <w:rsid w:val="00247E94"/>
    <w:rsid w:val="00247F7B"/>
    <w:rsid w:val="0025020B"/>
    <w:rsid w:val="00250241"/>
    <w:rsid w:val="00250296"/>
    <w:rsid w:val="0025032D"/>
    <w:rsid w:val="002503E2"/>
    <w:rsid w:val="00250B0F"/>
    <w:rsid w:val="00250D03"/>
    <w:rsid w:val="00250F4F"/>
    <w:rsid w:val="00250FF3"/>
    <w:rsid w:val="002510ED"/>
    <w:rsid w:val="0025112A"/>
    <w:rsid w:val="002511D8"/>
    <w:rsid w:val="002511DE"/>
    <w:rsid w:val="002511E2"/>
    <w:rsid w:val="0025133A"/>
    <w:rsid w:val="00251B0D"/>
    <w:rsid w:val="00251B35"/>
    <w:rsid w:val="00251CBD"/>
    <w:rsid w:val="00251D2B"/>
    <w:rsid w:val="00251D49"/>
    <w:rsid w:val="00251D7D"/>
    <w:rsid w:val="00251ED7"/>
    <w:rsid w:val="0025200D"/>
    <w:rsid w:val="002521CC"/>
    <w:rsid w:val="002521E9"/>
    <w:rsid w:val="00252390"/>
    <w:rsid w:val="0025243C"/>
    <w:rsid w:val="00252544"/>
    <w:rsid w:val="0025257D"/>
    <w:rsid w:val="0025261B"/>
    <w:rsid w:val="00252822"/>
    <w:rsid w:val="002528AC"/>
    <w:rsid w:val="00252F1C"/>
    <w:rsid w:val="0025305A"/>
    <w:rsid w:val="002530B7"/>
    <w:rsid w:val="002536BF"/>
    <w:rsid w:val="00253AD9"/>
    <w:rsid w:val="00253B8F"/>
    <w:rsid w:val="00253BEB"/>
    <w:rsid w:val="00253FB1"/>
    <w:rsid w:val="0025404B"/>
    <w:rsid w:val="0025413B"/>
    <w:rsid w:val="00254274"/>
    <w:rsid w:val="00254351"/>
    <w:rsid w:val="00254406"/>
    <w:rsid w:val="002544FA"/>
    <w:rsid w:val="002546AB"/>
    <w:rsid w:val="002547E0"/>
    <w:rsid w:val="00254901"/>
    <w:rsid w:val="0025490A"/>
    <w:rsid w:val="00254912"/>
    <w:rsid w:val="00254A9D"/>
    <w:rsid w:val="00254D5F"/>
    <w:rsid w:val="00254ED2"/>
    <w:rsid w:val="00255371"/>
    <w:rsid w:val="002558AD"/>
    <w:rsid w:val="00255A0D"/>
    <w:rsid w:val="00255BFC"/>
    <w:rsid w:val="00255FAF"/>
    <w:rsid w:val="00256377"/>
    <w:rsid w:val="00256380"/>
    <w:rsid w:val="0025666D"/>
    <w:rsid w:val="0025679D"/>
    <w:rsid w:val="0025680A"/>
    <w:rsid w:val="00256F0D"/>
    <w:rsid w:val="00256F7A"/>
    <w:rsid w:val="002571B4"/>
    <w:rsid w:val="002571BF"/>
    <w:rsid w:val="0025725E"/>
    <w:rsid w:val="0025727E"/>
    <w:rsid w:val="0025733B"/>
    <w:rsid w:val="002576CD"/>
    <w:rsid w:val="002579BD"/>
    <w:rsid w:val="00257D26"/>
    <w:rsid w:val="00257FE3"/>
    <w:rsid w:val="00260012"/>
    <w:rsid w:val="002600C2"/>
    <w:rsid w:val="00260106"/>
    <w:rsid w:val="00260182"/>
    <w:rsid w:val="002602DA"/>
    <w:rsid w:val="00260324"/>
    <w:rsid w:val="0026036B"/>
    <w:rsid w:val="002605EF"/>
    <w:rsid w:val="002608A5"/>
    <w:rsid w:val="00260925"/>
    <w:rsid w:val="0026093B"/>
    <w:rsid w:val="00260974"/>
    <w:rsid w:val="00260F56"/>
    <w:rsid w:val="0026101D"/>
    <w:rsid w:val="0026116D"/>
    <w:rsid w:val="002616B4"/>
    <w:rsid w:val="0026193E"/>
    <w:rsid w:val="002619D4"/>
    <w:rsid w:val="00261B89"/>
    <w:rsid w:val="00261C7B"/>
    <w:rsid w:val="00261C7E"/>
    <w:rsid w:val="00261F19"/>
    <w:rsid w:val="00261F52"/>
    <w:rsid w:val="0026223C"/>
    <w:rsid w:val="002622E0"/>
    <w:rsid w:val="00262504"/>
    <w:rsid w:val="002625AC"/>
    <w:rsid w:val="00262641"/>
    <w:rsid w:val="002629E2"/>
    <w:rsid w:val="00262A50"/>
    <w:rsid w:val="00263238"/>
    <w:rsid w:val="002634AE"/>
    <w:rsid w:val="002638FC"/>
    <w:rsid w:val="00263B28"/>
    <w:rsid w:val="00263B72"/>
    <w:rsid w:val="00263BEB"/>
    <w:rsid w:val="00263C9F"/>
    <w:rsid w:val="00263CE7"/>
    <w:rsid w:val="00263D32"/>
    <w:rsid w:val="00263F48"/>
    <w:rsid w:val="00263FCB"/>
    <w:rsid w:val="00263FCE"/>
    <w:rsid w:val="002640A8"/>
    <w:rsid w:val="0026434C"/>
    <w:rsid w:val="002644DB"/>
    <w:rsid w:val="0026466C"/>
    <w:rsid w:val="0026493A"/>
    <w:rsid w:val="00264B54"/>
    <w:rsid w:val="00264BC9"/>
    <w:rsid w:val="00264C04"/>
    <w:rsid w:val="00264F49"/>
    <w:rsid w:val="00265089"/>
    <w:rsid w:val="002651AE"/>
    <w:rsid w:val="00265322"/>
    <w:rsid w:val="00265468"/>
    <w:rsid w:val="00265616"/>
    <w:rsid w:val="00265619"/>
    <w:rsid w:val="00265765"/>
    <w:rsid w:val="002658F1"/>
    <w:rsid w:val="00265A44"/>
    <w:rsid w:val="00265AC5"/>
    <w:rsid w:val="002661CA"/>
    <w:rsid w:val="0026635F"/>
    <w:rsid w:val="0026639B"/>
    <w:rsid w:val="0026661F"/>
    <w:rsid w:val="0026668C"/>
    <w:rsid w:val="002669E0"/>
    <w:rsid w:val="002669E7"/>
    <w:rsid w:val="00266A21"/>
    <w:rsid w:val="00266A83"/>
    <w:rsid w:val="00266B4F"/>
    <w:rsid w:val="00266B52"/>
    <w:rsid w:val="00266CE0"/>
    <w:rsid w:val="00266E31"/>
    <w:rsid w:val="00266ED5"/>
    <w:rsid w:val="00266FB5"/>
    <w:rsid w:val="0026709F"/>
    <w:rsid w:val="00267267"/>
    <w:rsid w:val="002675DC"/>
    <w:rsid w:val="002675F9"/>
    <w:rsid w:val="00267B1A"/>
    <w:rsid w:val="00267BC8"/>
    <w:rsid w:val="00267C4E"/>
    <w:rsid w:val="00267EC8"/>
    <w:rsid w:val="00267EEA"/>
    <w:rsid w:val="00270000"/>
    <w:rsid w:val="002701E3"/>
    <w:rsid w:val="00270394"/>
    <w:rsid w:val="002704AF"/>
    <w:rsid w:val="00270709"/>
    <w:rsid w:val="00270997"/>
    <w:rsid w:val="002709AB"/>
    <w:rsid w:val="00270BD1"/>
    <w:rsid w:val="00270C51"/>
    <w:rsid w:val="00271152"/>
    <w:rsid w:val="00271744"/>
    <w:rsid w:val="00271749"/>
    <w:rsid w:val="00271775"/>
    <w:rsid w:val="002717BC"/>
    <w:rsid w:val="002719F2"/>
    <w:rsid w:val="00271A25"/>
    <w:rsid w:val="00271A84"/>
    <w:rsid w:val="00271ABE"/>
    <w:rsid w:val="00271DDF"/>
    <w:rsid w:val="00272192"/>
    <w:rsid w:val="00272227"/>
    <w:rsid w:val="002729A2"/>
    <w:rsid w:val="00272DFE"/>
    <w:rsid w:val="002730FE"/>
    <w:rsid w:val="002732FC"/>
    <w:rsid w:val="002733C5"/>
    <w:rsid w:val="00273590"/>
    <w:rsid w:val="00273B61"/>
    <w:rsid w:val="00273DCF"/>
    <w:rsid w:val="00274284"/>
    <w:rsid w:val="0027449C"/>
    <w:rsid w:val="002746EF"/>
    <w:rsid w:val="0027484E"/>
    <w:rsid w:val="002748A6"/>
    <w:rsid w:val="00274944"/>
    <w:rsid w:val="00274A8B"/>
    <w:rsid w:val="00274AA2"/>
    <w:rsid w:val="00274C24"/>
    <w:rsid w:val="00274E7A"/>
    <w:rsid w:val="00274E92"/>
    <w:rsid w:val="0027517F"/>
    <w:rsid w:val="00275472"/>
    <w:rsid w:val="00275556"/>
    <w:rsid w:val="00275658"/>
    <w:rsid w:val="0027567D"/>
    <w:rsid w:val="0027570D"/>
    <w:rsid w:val="002757EB"/>
    <w:rsid w:val="002759E0"/>
    <w:rsid w:val="00275ABD"/>
    <w:rsid w:val="00275ADD"/>
    <w:rsid w:val="00275CB2"/>
    <w:rsid w:val="00275D53"/>
    <w:rsid w:val="00275E8E"/>
    <w:rsid w:val="002760C9"/>
    <w:rsid w:val="002762D9"/>
    <w:rsid w:val="002764B2"/>
    <w:rsid w:val="0027689D"/>
    <w:rsid w:val="00276C0C"/>
    <w:rsid w:val="00276D18"/>
    <w:rsid w:val="00276E99"/>
    <w:rsid w:val="00277029"/>
    <w:rsid w:val="002770F7"/>
    <w:rsid w:val="00277121"/>
    <w:rsid w:val="002771AE"/>
    <w:rsid w:val="0027723E"/>
    <w:rsid w:val="00277407"/>
    <w:rsid w:val="0027749D"/>
    <w:rsid w:val="002775EE"/>
    <w:rsid w:val="00277B4F"/>
    <w:rsid w:val="00277DDB"/>
    <w:rsid w:val="00277E1D"/>
    <w:rsid w:val="00280057"/>
    <w:rsid w:val="00280193"/>
    <w:rsid w:val="0028029F"/>
    <w:rsid w:val="00280309"/>
    <w:rsid w:val="0028038A"/>
    <w:rsid w:val="00280697"/>
    <w:rsid w:val="002809CB"/>
    <w:rsid w:val="00280B07"/>
    <w:rsid w:val="0028112F"/>
    <w:rsid w:val="00281158"/>
    <w:rsid w:val="002812A8"/>
    <w:rsid w:val="002816EB"/>
    <w:rsid w:val="0028189A"/>
    <w:rsid w:val="00281C1D"/>
    <w:rsid w:val="00281E4B"/>
    <w:rsid w:val="00282233"/>
    <w:rsid w:val="002824E6"/>
    <w:rsid w:val="0028253D"/>
    <w:rsid w:val="00282541"/>
    <w:rsid w:val="002825EB"/>
    <w:rsid w:val="00282622"/>
    <w:rsid w:val="00282666"/>
    <w:rsid w:val="00282668"/>
    <w:rsid w:val="0028266A"/>
    <w:rsid w:val="002826A1"/>
    <w:rsid w:val="002826D1"/>
    <w:rsid w:val="00282732"/>
    <w:rsid w:val="00282752"/>
    <w:rsid w:val="00282857"/>
    <w:rsid w:val="00282862"/>
    <w:rsid w:val="00282AB8"/>
    <w:rsid w:val="00282DA8"/>
    <w:rsid w:val="00283232"/>
    <w:rsid w:val="002832CD"/>
    <w:rsid w:val="002833CE"/>
    <w:rsid w:val="002834DF"/>
    <w:rsid w:val="002839DC"/>
    <w:rsid w:val="00283A06"/>
    <w:rsid w:val="00283A8D"/>
    <w:rsid w:val="00283C6F"/>
    <w:rsid w:val="00283D95"/>
    <w:rsid w:val="002840E0"/>
    <w:rsid w:val="002841A8"/>
    <w:rsid w:val="00284204"/>
    <w:rsid w:val="00284668"/>
    <w:rsid w:val="002847C4"/>
    <w:rsid w:val="00284963"/>
    <w:rsid w:val="00284AAA"/>
    <w:rsid w:val="00284DFA"/>
    <w:rsid w:val="00284F18"/>
    <w:rsid w:val="00285110"/>
    <w:rsid w:val="00285407"/>
    <w:rsid w:val="0028544F"/>
    <w:rsid w:val="0028549A"/>
    <w:rsid w:val="0028579C"/>
    <w:rsid w:val="002858DE"/>
    <w:rsid w:val="00285B73"/>
    <w:rsid w:val="00285E73"/>
    <w:rsid w:val="0028609D"/>
    <w:rsid w:val="002861D5"/>
    <w:rsid w:val="00286594"/>
    <w:rsid w:val="00286712"/>
    <w:rsid w:val="00286BCC"/>
    <w:rsid w:val="00286BD7"/>
    <w:rsid w:val="00286DC6"/>
    <w:rsid w:val="00287016"/>
    <w:rsid w:val="00287185"/>
    <w:rsid w:val="002871A9"/>
    <w:rsid w:val="00287220"/>
    <w:rsid w:val="00287307"/>
    <w:rsid w:val="002873B0"/>
    <w:rsid w:val="0028745A"/>
    <w:rsid w:val="002875BF"/>
    <w:rsid w:val="00287A06"/>
    <w:rsid w:val="00287B05"/>
    <w:rsid w:val="00287B70"/>
    <w:rsid w:val="00287C07"/>
    <w:rsid w:val="00287E8B"/>
    <w:rsid w:val="00287FE8"/>
    <w:rsid w:val="0029015E"/>
    <w:rsid w:val="002901FF"/>
    <w:rsid w:val="00290269"/>
    <w:rsid w:val="002904CF"/>
    <w:rsid w:val="00290734"/>
    <w:rsid w:val="002907F1"/>
    <w:rsid w:val="00290B3A"/>
    <w:rsid w:val="00290BB3"/>
    <w:rsid w:val="00290E8F"/>
    <w:rsid w:val="002913B7"/>
    <w:rsid w:val="002914E5"/>
    <w:rsid w:val="00291560"/>
    <w:rsid w:val="00291875"/>
    <w:rsid w:val="0029187E"/>
    <w:rsid w:val="00291909"/>
    <w:rsid w:val="00291973"/>
    <w:rsid w:val="00291A06"/>
    <w:rsid w:val="00291D0D"/>
    <w:rsid w:val="0029259A"/>
    <w:rsid w:val="002926A8"/>
    <w:rsid w:val="002926BD"/>
    <w:rsid w:val="002927CC"/>
    <w:rsid w:val="00292909"/>
    <w:rsid w:val="00292951"/>
    <w:rsid w:val="0029295A"/>
    <w:rsid w:val="00292B1F"/>
    <w:rsid w:val="00292C02"/>
    <w:rsid w:val="00293262"/>
    <w:rsid w:val="0029329E"/>
    <w:rsid w:val="00293414"/>
    <w:rsid w:val="00293466"/>
    <w:rsid w:val="002935D1"/>
    <w:rsid w:val="0029360F"/>
    <w:rsid w:val="002936BE"/>
    <w:rsid w:val="002936E2"/>
    <w:rsid w:val="00293A53"/>
    <w:rsid w:val="00293B1D"/>
    <w:rsid w:val="00293BA0"/>
    <w:rsid w:val="00293C85"/>
    <w:rsid w:val="00293C9A"/>
    <w:rsid w:val="00293D54"/>
    <w:rsid w:val="00293F75"/>
    <w:rsid w:val="00293FF0"/>
    <w:rsid w:val="00294073"/>
    <w:rsid w:val="002940CF"/>
    <w:rsid w:val="002940E7"/>
    <w:rsid w:val="0029419C"/>
    <w:rsid w:val="0029491A"/>
    <w:rsid w:val="00294A9C"/>
    <w:rsid w:val="00294ACC"/>
    <w:rsid w:val="00294B78"/>
    <w:rsid w:val="0029539B"/>
    <w:rsid w:val="00295579"/>
    <w:rsid w:val="00295AB1"/>
    <w:rsid w:val="00295B72"/>
    <w:rsid w:val="00295C9E"/>
    <w:rsid w:val="00295DA1"/>
    <w:rsid w:val="00296193"/>
    <w:rsid w:val="0029665B"/>
    <w:rsid w:val="00296737"/>
    <w:rsid w:val="002967A8"/>
    <w:rsid w:val="00296948"/>
    <w:rsid w:val="00296C26"/>
    <w:rsid w:val="00296D19"/>
    <w:rsid w:val="002973D7"/>
    <w:rsid w:val="00297433"/>
    <w:rsid w:val="00297824"/>
    <w:rsid w:val="0029785E"/>
    <w:rsid w:val="002978A8"/>
    <w:rsid w:val="00297A37"/>
    <w:rsid w:val="00297AEF"/>
    <w:rsid w:val="00297B68"/>
    <w:rsid w:val="00297D02"/>
    <w:rsid w:val="00297D1E"/>
    <w:rsid w:val="00297E68"/>
    <w:rsid w:val="00297E96"/>
    <w:rsid w:val="00297FBB"/>
    <w:rsid w:val="002A0055"/>
    <w:rsid w:val="002A00C7"/>
    <w:rsid w:val="002A02AC"/>
    <w:rsid w:val="002A0360"/>
    <w:rsid w:val="002A03BC"/>
    <w:rsid w:val="002A049B"/>
    <w:rsid w:val="002A0851"/>
    <w:rsid w:val="002A0CCB"/>
    <w:rsid w:val="002A0D33"/>
    <w:rsid w:val="002A1111"/>
    <w:rsid w:val="002A15AF"/>
    <w:rsid w:val="002A160C"/>
    <w:rsid w:val="002A17C4"/>
    <w:rsid w:val="002A18C4"/>
    <w:rsid w:val="002A1AB0"/>
    <w:rsid w:val="002A1B6E"/>
    <w:rsid w:val="002A1C8D"/>
    <w:rsid w:val="002A1CB0"/>
    <w:rsid w:val="002A1DE5"/>
    <w:rsid w:val="002A202F"/>
    <w:rsid w:val="002A2150"/>
    <w:rsid w:val="002A22E3"/>
    <w:rsid w:val="002A25F6"/>
    <w:rsid w:val="002A287E"/>
    <w:rsid w:val="002A2A02"/>
    <w:rsid w:val="002A2A20"/>
    <w:rsid w:val="002A2ACD"/>
    <w:rsid w:val="002A2B39"/>
    <w:rsid w:val="002A2CC6"/>
    <w:rsid w:val="002A2E23"/>
    <w:rsid w:val="002A3027"/>
    <w:rsid w:val="002A31D3"/>
    <w:rsid w:val="002A377D"/>
    <w:rsid w:val="002A38AE"/>
    <w:rsid w:val="002A4153"/>
    <w:rsid w:val="002A42B4"/>
    <w:rsid w:val="002A43CF"/>
    <w:rsid w:val="002A4434"/>
    <w:rsid w:val="002A4441"/>
    <w:rsid w:val="002A44BF"/>
    <w:rsid w:val="002A4686"/>
    <w:rsid w:val="002A4709"/>
    <w:rsid w:val="002A48A7"/>
    <w:rsid w:val="002A49B0"/>
    <w:rsid w:val="002A49B8"/>
    <w:rsid w:val="002A4AAC"/>
    <w:rsid w:val="002A4B39"/>
    <w:rsid w:val="002A4B8D"/>
    <w:rsid w:val="002A4C29"/>
    <w:rsid w:val="002A4F44"/>
    <w:rsid w:val="002A502F"/>
    <w:rsid w:val="002A5126"/>
    <w:rsid w:val="002A51B4"/>
    <w:rsid w:val="002A540E"/>
    <w:rsid w:val="002A56B4"/>
    <w:rsid w:val="002A57DC"/>
    <w:rsid w:val="002A593F"/>
    <w:rsid w:val="002A5A17"/>
    <w:rsid w:val="002A5B20"/>
    <w:rsid w:val="002A5CD2"/>
    <w:rsid w:val="002A5F32"/>
    <w:rsid w:val="002A5FFB"/>
    <w:rsid w:val="002A6351"/>
    <w:rsid w:val="002A6655"/>
    <w:rsid w:val="002A6702"/>
    <w:rsid w:val="002A6846"/>
    <w:rsid w:val="002A6BF1"/>
    <w:rsid w:val="002A7314"/>
    <w:rsid w:val="002A7394"/>
    <w:rsid w:val="002A7456"/>
    <w:rsid w:val="002A749A"/>
    <w:rsid w:val="002A7550"/>
    <w:rsid w:val="002A7554"/>
    <w:rsid w:val="002A761C"/>
    <w:rsid w:val="002A78BD"/>
    <w:rsid w:val="002A7D02"/>
    <w:rsid w:val="002A7D39"/>
    <w:rsid w:val="002A7F05"/>
    <w:rsid w:val="002A7F17"/>
    <w:rsid w:val="002A7F83"/>
    <w:rsid w:val="002A7FF5"/>
    <w:rsid w:val="002B005F"/>
    <w:rsid w:val="002B0164"/>
    <w:rsid w:val="002B0326"/>
    <w:rsid w:val="002B089C"/>
    <w:rsid w:val="002B09A1"/>
    <w:rsid w:val="002B0A70"/>
    <w:rsid w:val="002B0C6E"/>
    <w:rsid w:val="002B0D97"/>
    <w:rsid w:val="002B1106"/>
    <w:rsid w:val="002B123B"/>
    <w:rsid w:val="002B124E"/>
    <w:rsid w:val="002B14C5"/>
    <w:rsid w:val="002B1650"/>
    <w:rsid w:val="002B189B"/>
    <w:rsid w:val="002B195E"/>
    <w:rsid w:val="002B19BD"/>
    <w:rsid w:val="002B1B1A"/>
    <w:rsid w:val="002B1BE6"/>
    <w:rsid w:val="002B1D20"/>
    <w:rsid w:val="002B1FA3"/>
    <w:rsid w:val="002B20F3"/>
    <w:rsid w:val="002B262A"/>
    <w:rsid w:val="002B2658"/>
    <w:rsid w:val="002B27AD"/>
    <w:rsid w:val="002B2A4E"/>
    <w:rsid w:val="002B2AEB"/>
    <w:rsid w:val="002B2C79"/>
    <w:rsid w:val="002B2D37"/>
    <w:rsid w:val="002B2EA7"/>
    <w:rsid w:val="002B2F3A"/>
    <w:rsid w:val="002B306F"/>
    <w:rsid w:val="002B318D"/>
    <w:rsid w:val="002B3370"/>
    <w:rsid w:val="002B34D7"/>
    <w:rsid w:val="002B36C8"/>
    <w:rsid w:val="002B3921"/>
    <w:rsid w:val="002B3A46"/>
    <w:rsid w:val="002B3A6E"/>
    <w:rsid w:val="002B3DA8"/>
    <w:rsid w:val="002B4055"/>
    <w:rsid w:val="002B40CB"/>
    <w:rsid w:val="002B4196"/>
    <w:rsid w:val="002B428A"/>
    <w:rsid w:val="002B42C4"/>
    <w:rsid w:val="002B4446"/>
    <w:rsid w:val="002B4520"/>
    <w:rsid w:val="002B4645"/>
    <w:rsid w:val="002B46AB"/>
    <w:rsid w:val="002B4850"/>
    <w:rsid w:val="002B4B3A"/>
    <w:rsid w:val="002B4B8A"/>
    <w:rsid w:val="002B4F01"/>
    <w:rsid w:val="002B4F27"/>
    <w:rsid w:val="002B4F65"/>
    <w:rsid w:val="002B4FCD"/>
    <w:rsid w:val="002B503E"/>
    <w:rsid w:val="002B5163"/>
    <w:rsid w:val="002B5465"/>
    <w:rsid w:val="002B5B1F"/>
    <w:rsid w:val="002B5F01"/>
    <w:rsid w:val="002B5F32"/>
    <w:rsid w:val="002B5F62"/>
    <w:rsid w:val="002B60C4"/>
    <w:rsid w:val="002B6141"/>
    <w:rsid w:val="002B6180"/>
    <w:rsid w:val="002B634D"/>
    <w:rsid w:val="002B6413"/>
    <w:rsid w:val="002B64C8"/>
    <w:rsid w:val="002B66CC"/>
    <w:rsid w:val="002B67EA"/>
    <w:rsid w:val="002B6C2A"/>
    <w:rsid w:val="002B6D3A"/>
    <w:rsid w:val="002B709D"/>
    <w:rsid w:val="002B7271"/>
    <w:rsid w:val="002B72DD"/>
    <w:rsid w:val="002B7440"/>
    <w:rsid w:val="002B768E"/>
    <w:rsid w:val="002B7715"/>
    <w:rsid w:val="002B77A8"/>
    <w:rsid w:val="002B7AEA"/>
    <w:rsid w:val="002B7B27"/>
    <w:rsid w:val="002B7FF0"/>
    <w:rsid w:val="002C0039"/>
    <w:rsid w:val="002C0171"/>
    <w:rsid w:val="002C0173"/>
    <w:rsid w:val="002C0271"/>
    <w:rsid w:val="002C0402"/>
    <w:rsid w:val="002C04ED"/>
    <w:rsid w:val="002C096F"/>
    <w:rsid w:val="002C0970"/>
    <w:rsid w:val="002C0D54"/>
    <w:rsid w:val="002C0DD4"/>
    <w:rsid w:val="002C11CC"/>
    <w:rsid w:val="002C14CB"/>
    <w:rsid w:val="002C15CE"/>
    <w:rsid w:val="002C198A"/>
    <w:rsid w:val="002C1A2C"/>
    <w:rsid w:val="002C1B79"/>
    <w:rsid w:val="002C1BBC"/>
    <w:rsid w:val="002C1BE9"/>
    <w:rsid w:val="002C1C67"/>
    <w:rsid w:val="002C1C95"/>
    <w:rsid w:val="002C23E7"/>
    <w:rsid w:val="002C263A"/>
    <w:rsid w:val="002C2879"/>
    <w:rsid w:val="002C28FB"/>
    <w:rsid w:val="002C2B6A"/>
    <w:rsid w:val="002C2C23"/>
    <w:rsid w:val="002C2DA0"/>
    <w:rsid w:val="002C2F89"/>
    <w:rsid w:val="002C316D"/>
    <w:rsid w:val="002C31E0"/>
    <w:rsid w:val="002C328E"/>
    <w:rsid w:val="002C32A3"/>
    <w:rsid w:val="002C3485"/>
    <w:rsid w:val="002C36AE"/>
    <w:rsid w:val="002C3965"/>
    <w:rsid w:val="002C39BA"/>
    <w:rsid w:val="002C39E6"/>
    <w:rsid w:val="002C3AD6"/>
    <w:rsid w:val="002C3E9E"/>
    <w:rsid w:val="002C403A"/>
    <w:rsid w:val="002C4416"/>
    <w:rsid w:val="002C4509"/>
    <w:rsid w:val="002C45A2"/>
    <w:rsid w:val="002C463E"/>
    <w:rsid w:val="002C4731"/>
    <w:rsid w:val="002C4764"/>
    <w:rsid w:val="002C4989"/>
    <w:rsid w:val="002C4D5A"/>
    <w:rsid w:val="002C4D6C"/>
    <w:rsid w:val="002C4DB2"/>
    <w:rsid w:val="002C4EA9"/>
    <w:rsid w:val="002C5032"/>
    <w:rsid w:val="002C51C4"/>
    <w:rsid w:val="002C541D"/>
    <w:rsid w:val="002C569B"/>
    <w:rsid w:val="002C5934"/>
    <w:rsid w:val="002C5B6D"/>
    <w:rsid w:val="002C5C4C"/>
    <w:rsid w:val="002C5E5F"/>
    <w:rsid w:val="002C5F90"/>
    <w:rsid w:val="002C601A"/>
    <w:rsid w:val="002C6398"/>
    <w:rsid w:val="002C6423"/>
    <w:rsid w:val="002C6647"/>
    <w:rsid w:val="002C66AE"/>
    <w:rsid w:val="002C69A9"/>
    <w:rsid w:val="002C69B3"/>
    <w:rsid w:val="002C6C41"/>
    <w:rsid w:val="002C6CEB"/>
    <w:rsid w:val="002C6D45"/>
    <w:rsid w:val="002C6D6B"/>
    <w:rsid w:val="002C6E55"/>
    <w:rsid w:val="002C7084"/>
    <w:rsid w:val="002C7129"/>
    <w:rsid w:val="002C7326"/>
    <w:rsid w:val="002C7397"/>
    <w:rsid w:val="002C75D2"/>
    <w:rsid w:val="002C777C"/>
    <w:rsid w:val="002C78EA"/>
    <w:rsid w:val="002C7B8A"/>
    <w:rsid w:val="002C7E25"/>
    <w:rsid w:val="002D002D"/>
    <w:rsid w:val="002D01AB"/>
    <w:rsid w:val="002D0359"/>
    <w:rsid w:val="002D0637"/>
    <w:rsid w:val="002D069A"/>
    <w:rsid w:val="002D0911"/>
    <w:rsid w:val="002D0A69"/>
    <w:rsid w:val="002D0B7E"/>
    <w:rsid w:val="002D0C15"/>
    <w:rsid w:val="002D0C24"/>
    <w:rsid w:val="002D0D6E"/>
    <w:rsid w:val="002D1021"/>
    <w:rsid w:val="002D1436"/>
    <w:rsid w:val="002D1734"/>
    <w:rsid w:val="002D1770"/>
    <w:rsid w:val="002D18D5"/>
    <w:rsid w:val="002D1AB7"/>
    <w:rsid w:val="002D1DB0"/>
    <w:rsid w:val="002D1F13"/>
    <w:rsid w:val="002D2008"/>
    <w:rsid w:val="002D227F"/>
    <w:rsid w:val="002D24C1"/>
    <w:rsid w:val="002D26F3"/>
    <w:rsid w:val="002D2760"/>
    <w:rsid w:val="002D29D0"/>
    <w:rsid w:val="002D2A64"/>
    <w:rsid w:val="002D2AD9"/>
    <w:rsid w:val="002D2B6A"/>
    <w:rsid w:val="002D2E6C"/>
    <w:rsid w:val="002D2FDA"/>
    <w:rsid w:val="002D3185"/>
    <w:rsid w:val="002D329B"/>
    <w:rsid w:val="002D32DC"/>
    <w:rsid w:val="002D3385"/>
    <w:rsid w:val="002D3785"/>
    <w:rsid w:val="002D3923"/>
    <w:rsid w:val="002D3B21"/>
    <w:rsid w:val="002D3D24"/>
    <w:rsid w:val="002D3F51"/>
    <w:rsid w:val="002D430B"/>
    <w:rsid w:val="002D437F"/>
    <w:rsid w:val="002D44FC"/>
    <w:rsid w:val="002D4599"/>
    <w:rsid w:val="002D4AD6"/>
    <w:rsid w:val="002D4B67"/>
    <w:rsid w:val="002D4E58"/>
    <w:rsid w:val="002D4F89"/>
    <w:rsid w:val="002D54C3"/>
    <w:rsid w:val="002D54F3"/>
    <w:rsid w:val="002D55C9"/>
    <w:rsid w:val="002D573B"/>
    <w:rsid w:val="002D58DF"/>
    <w:rsid w:val="002D593D"/>
    <w:rsid w:val="002D5A18"/>
    <w:rsid w:val="002D5AC6"/>
    <w:rsid w:val="002D5D6C"/>
    <w:rsid w:val="002D61BF"/>
    <w:rsid w:val="002D63B0"/>
    <w:rsid w:val="002D6420"/>
    <w:rsid w:val="002D6482"/>
    <w:rsid w:val="002D64B9"/>
    <w:rsid w:val="002D652B"/>
    <w:rsid w:val="002D6651"/>
    <w:rsid w:val="002D66A4"/>
    <w:rsid w:val="002D66B7"/>
    <w:rsid w:val="002D68EC"/>
    <w:rsid w:val="002D6BB2"/>
    <w:rsid w:val="002D6DF2"/>
    <w:rsid w:val="002D6DF7"/>
    <w:rsid w:val="002D7022"/>
    <w:rsid w:val="002D746E"/>
    <w:rsid w:val="002D75F8"/>
    <w:rsid w:val="002D766E"/>
    <w:rsid w:val="002D7C11"/>
    <w:rsid w:val="002D7CF8"/>
    <w:rsid w:val="002D7E16"/>
    <w:rsid w:val="002D7F6B"/>
    <w:rsid w:val="002E0263"/>
    <w:rsid w:val="002E03FC"/>
    <w:rsid w:val="002E04F8"/>
    <w:rsid w:val="002E0541"/>
    <w:rsid w:val="002E0930"/>
    <w:rsid w:val="002E094F"/>
    <w:rsid w:val="002E0B08"/>
    <w:rsid w:val="002E0B6F"/>
    <w:rsid w:val="002E0C74"/>
    <w:rsid w:val="002E0D19"/>
    <w:rsid w:val="002E0F4D"/>
    <w:rsid w:val="002E0F5E"/>
    <w:rsid w:val="002E104E"/>
    <w:rsid w:val="002E1065"/>
    <w:rsid w:val="002E112D"/>
    <w:rsid w:val="002E124C"/>
    <w:rsid w:val="002E1283"/>
    <w:rsid w:val="002E12D0"/>
    <w:rsid w:val="002E12F2"/>
    <w:rsid w:val="002E1753"/>
    <w:rsid w:val="002E180C"/>
    <w:rsid w:val="002E18C2"/>
    <w:rsid w:val="002E19A8"/>
    <w:rsid w:val="002E1A91"/>
    <w:rsid w:val="002E1D16"/>
    <w:rsid w:val="002E1E4D"/>
    <w:rsid w:val="002E203E"/>
    <w:rsid w:val="002E2043"/>
    <w:rsid w:val="002E2100"/>
    <w:rsid w:val="002E24C8"/>
    <w:rsid w:val="002E2A25"/>
    <w:rsid w:val="002E2B8B"/>
    <w:rsid w:val="002E2D04"/>
    <w:rsid w:val="002E2E32"/>
    <w:rsid w:val="002E2F54"/>
    <w:rsid w:val="002E2FBD"/>
    <w:rsid w:val="002E33D2"/>
    <w:rsid w:val="002E3503"/>
    <w:rsid w:val="002E3560"/>
    <w:rsid w:val="002E3781"/>
    <w:rsid w:val="002E37EB"/>
    <w:rsid w:val="002E382B"/>
    <w:rsid w:val="002E382E"/>
    <w:rsid w:val="002E3854"/>
    <w:rsid w:val="002E38B3"/>
    <w:rsid w:val="002E3A87"/>
    <w:rsid w:val="002E3B6C"/>
    <w:rsid w:val="002E3EEA"/>
    <w:rsid w:val="002E4156"/>
    <w:rsid w:val="002E44D3"/>
    <w:rsid w:val="002E4A21"/>
    <w:rsid w:val="002E4BD7"/>
    <w:rsid w:val="002E5145"/>
    <w:rsid w:val="002E5205"/>
    <w:rsid w:val="002E533B"/>
    <w:rsid w:val="002E54C9"/>
    <w:rsid w:val="002E55EF"/>
    <w:rsid w:val="002E56CF"/>
    <w:rsid w:val="002E59C7"/>
    <w:rsid w:val="002E5CDB"/>
    <w:rsid w:val="002E6044"/>
    <w:rsid w:val="002E6342"/>
    <w:rsid w:val="002E6DD8"/>
    <w:rsid w:val="002E6EAA"/>
    <w:rsid w:val="002E724A"/>
    <w:rsid w:val="002E7428"/>
    <w:rsid w:val="002E74C0"/>
    <w:rsid w:val="002E75C4"/>
    <w:rsid w:val="002E77C1"/>
    <w:rsid w:val="002E7BC4"/>
    <w:rsid w:val="002E7C53"/>
    <w:rsid w:val="002E7CEC"/>
    <w:rsid w:val="002E7D32"/>
    <w:rsid w:val="002E7E25"/>
    <w:rsid w:val="002F017C"/>
    <w:rsid w:val="002F0193"/>
    <w:rsid w:val="002F0202"/>
    <w:rsid w:val="002F0229"/>
    <w:rsid w:val="002F033E"/>
    <w:rsid w:val="002F0949"/>
    <w:rsid w:val="002F0EB4"/>
    <w:rsid w:val="002F115F"/>
    <w:rsid w:val="002F12C9"/>
    <w:rsid w:val="002F1485"/>
    <w:rsid w:val="002F14CE"/>
    <w:rsid w:val="002F19AD"/>
    <w:rsid w:val="002F1B74"/>
    <w:rsid w:val="002F1BE2"/>
    <w:rsid w:val="002F1C7C"/>
    <w:rsid w:val="002F1E0D"/>
    <w:rsid w:val="002F1FE8"/>
    <w:rsid w:val="002F25FB"/>
    <w:rsid w:val="002F268B"/>
    <w:rsid w:val="002F2697"/>
    <w:rsid w:val="002F2F27"/>
    <w:rsid w:val="002F302A"/>
    <w:rsid w:val="002F30C0"/>
    <w:rsid w:val="002F3872"/>
    <w:rsid w:val="002F39CA"/>
    <w:rsid w:val="002F3A8F"/>
    <w:rsid w:val="002F3B52"/>
    <w:rsid w:val="002F3B8C"/>
    <w:rsid w:val="002F3C70"/>
    <w:rsid w:val="002F3EAE"/>
    <w:rsid w:val="002F402D"/>
    <w:rsid w:val="002F407F"/>
    <w:rsid w:val="002F40CE"/>
    <w:rsid w:val="002F4554"/>
    <w:rsid w:val="002F4640"/>
    <w:rsid w:val="002F479E"/>
    <w:rsid w:val="002F47B3"/>
    <w:rsid w:val="002F485B"/>
    <w:rsid w:val="002F498C"/>
    <w:rsid w:val="002F4D16"/>
    <w:rsid w:val="002F4E4B"/>
    <w:rsid w:val="002F4F34"/>
    <w:rsid w:val="002F5021"/>
    <w:rsid w:val="002F53CB"/>
    <w:rsid w:val="002F543D"/>
    <w:rsid w:val="002F54A7"/>
    <w:rsid w:val="002F567A"/>
    <w:rsid w:val="002F5A0F"/>
    <w:rsid w:val="002F5A87"/>
    <w:rsid w:val="002F5AF6"/>
    <w:rsid w:val="002F5ECB"/>
    <w:rsid w:val="002F5F2C"/>
    <w:rsid w:val="002F606F"/>
    <w:rsid w:val="002F6135"/>
    <w:rsid w:val="002F6146"/>
    <w:rsid w:val="002F6572"/>
    <w:rsid w:val="002F6677"/>
    <w:rsid w:val="002F66B0"/>
    <w:rsid w:val="002F6762"/>
    <w:rsid w:val="002F6AA0"/>
    <w:rsid w:val="002F6D5A"/>
    <w:rsid w:val="002F6E8F"/>
    <w:rsid w:val="002F7058"/>
    <w:rsid w:val="002F7240"/>
    <w:rsid w:val="002F727D"/>
    <w:rsid w:val="002F72B0"/>
    <w:rsid w:val="002F73FC"/>
    <w:rsid w:val="002F744C"/>
    <w:rsid w:val="002F7784"/>
    <w:rsid w:val="002F789A"/>
    <w:rsid w:val="002F79A1"/>
    <w:rsid w:val="002F7D11"/>
    <w:rsid w:val="002F7D9F"/>
    <w:rsid w:val="002F7F49"/>
    <w:rsid w:val="002F7FF3"/>
    <w:rsid w:val="00300181"/>
    <w:rsid w:val="00300258"/>
    <w:rsid w:val="00300344"/>
    <w:rsid w:val="003005D1"/>
    <w:rsid w:val="00300614"/>
    <w:rsid w:val="00300925"/>
    <w:rsid w:val="00300936"/>
    <w:rsid w:val="0030094E"/>
    <w:rsid w:val="00300B7A"/>
    <w:rsid w:val="00300BB8"/>
    <w:rsid w:val="00300BF1"/>
    <w:rsid w:val="00300CB9"/>
    <w:rsid w:val="00301286"/>
    <w:rsid w:val="00301486"/>
    <w:rsid w:val="003016CE"/>
    <w:rsid w:val="00301A1A"/>
    <w:rsid w:val="00301B4B"/>
    <w:rsid w:val="00301C5B"/>
    <w:rsid w:val="00301D45"/>
    <w:rsid w:val="00301D6F"/>
    <w:rsid w:val="00301EF4"/>
    <w:rsid w:val="00301F80"/>
    <w:rsid w:val="00301FAC"/>
    <w:rsid w:val="00301FAD"/>
    <w:rsid w:val="003020AF"/>
    <w:rsid w:val="0030226D"/>
    <w:rsid w:val="00302873"/>
    <w:rsid w:val="003028CF"/>
    <w:rsid w:val="00302A52"/>
    <w:rsid w:val="00302B2E"/>
    <w:rsid w:val="00302C4A"/>
    <w:rsid w:val="00302DE9"/>
    <w:rsid w:val="00302E8C"/>
    <w:rsid w:val="003030EB"/>
    <w:rsid w:val="0030341B"/>
    <w:rsid w:val="003034E9"/>
    <w:rsid w:val="00303524"/>
    <w:rsid w:val="003036B8"/>
    <w:rsid w:val="00303C0C"/>
    <w:rsid w:val="003041E8"/>
    <w:rsid w:val="003043A6"/>
    <w:rsid w:val="00304420"/>
    <w:rsid w:val="0030447B"/>
    <w:rsid w:val="0030447D"/>
    <w:rsid w:val="003044CD"/>
    <w:rsid w:val="0030459C"/>
    <w:rsid w:val="003045E8"/>
    <w:rsid w:val="00304602"/>
    <w:rsid w:val="0030470F"/>
    <w:rsid w:val="00304720"/>
    <w:rsid w:val="00304945"/>
    <w:rsid w:val="003049C5"/>
    <w:rsid w:val="00304D3A"/>
    <w:rsid w:val="003052E5"/>
    <w:rsid w:val="0030534B"/>
    <w:rsid w:val="003054AA"/>
    <w:rsid w:val="003054ED"/>
    <w:rsid w:val="003055E4"/>
    <w:rsid w:val="00305AD0"/>
    <w:rsid w:val="00305B84"/>
    <w:rsid w:val="00305F73"/>
    <w:rsid w:val="0030619C"/>
    <w:rsid w:val="00306243"/>
    <w:rsid w:val="003064AF"/>
    <w:rsid w:val="00306708"/>
    <w:rsid w:val="0030676F"/>
    <w:rsid w:val="00306791"/>
    <w:rsid w:val="00306891"/>
    <w:rsid w:val="00306DF5"/>
    <w:rsid w:val="003070AA"/>
    <w:rsid w:val="00307175"/>
    <w:rsid w:val="00307369"/>
    <w:rsid w:val="00307433"/>
    <w:rsid w:val="003076BA"/>
    <w:rsid w:val="003076ED"/>
    <w:rsid w:val="0030786C"/>
    <w:rsid w:val="00307ADF"/>
    <w:rsid w:val="00307B17"/>
    <w:rsid w:val="00307B70"/>
    <w:rsid w:val="00307BCC"/>
    <w:rsid w:val="003100A4"/>
    <w:rsid w:val="003102AE"/>
    <w:rsid w:val="00310901"/>
    <w:rsid w:val="003109D3"/>
    <w:rsid w:val="003111E6"/>
    <w:rsid w:val="00311302"/>
    <w:rsid w:val="00311448"/>
    <w:rsid w:val="00311641"/>
    <w:rsid w:val="003116DD"/>
    <w:rsid w:val="00311810"/>
    <w:rsid w:val="00311898"/>
    <w:rsid w:val="003119D6"/>
    <w:rsid w:val="00311B86"/>
    <w:rsid w:val="00311CCC"/>
    <w:rsid w:val="00312123"/>
    <w:rsid w:val="0031213B"/>
    <w:rsid w:val="0031230F"/>
    <w:rsid w:val="00312363"/>
    <w:rsid w:val="0031261E"/>
    <w:rsid w:val="003126A3"/>
    <w:rsid w:val="00312871"/>
    <w:rsid w:val="003128B3"/>
    <w:rsid w:val="0031294E"/>
    <w:rsid w:val="00312ABB"/>
    <w:rsid w:val="00312BF5"/>
    <w:rsid w:val="00312D51"/>
    <w:rsid w:val="00312EF3"/>
    <w:rsid w:val="00312FBC"/>
    <w:rsid w:val="00313026"/>
    <w:rsid w:val="0031314A"/>
    <w:rsid w:val="0031316A"/>
    <w:rsid w:val="003131B5"/>
    <w:rsid w:val="0031399F"/>
    <w:rsid w:val="00313B78"/>
    <w:rsid w:val="00313B79"/>
    <w:rsid w:val="00313F57"/>
    <w:rsid w:val="00313F59"/>
    <w:rsid w:val="00314525"/>
    <w:rsid w:val="003146A9"/>
    <w:rsid w:val="003148C2"/>
    <w:rsid w:val="00314AB0"/>
    <w:rsid w:val="00314EDC"/>
    <w:rsid w:val="0031504D"/>
    <w:rsid w:val="0031507C"/>
    <w:rsid w:val="003150FB"/>
    <w:rsid w:val="0031517F"/>
    <w:rsid w:val="003155CB"/>
    <w:rsid w:val="00315735"/>
    <w:rsid w:val="00315784"/>
    <w:rsid w:val="0031584F"/>
    <w:rsid w:val="00315A13"/>
    <w:rsid w:val="00315A67"/>
    <w:rsid w:val="00315C0B"/>
    <w:rsid w:val="00315E57"/>
    <w:rsid w:val="003161E4"/>
    <w:rsid w:val="00316487"/>
    <w:rsid w:val="003164A2"/>
    <w:rsid w:val="0031657C"/>
    <w:rsid w:val="0031667D"/>
    <w:rsid w:val="00316AC2"/>
    <w:rsid w:val="00316B09"/>
    <w:rsid w:val="00316B15"/>
    <w:rsid w:val="00316B8C"/>
    <w:rsid w:val="00316CC3"/>
    <w:rsid w:val="00316D37"/>
    <w:rsid w:val="00316E94"/>
    <w:rsid w:val="00316F5B"/>
    <w:rsid w:val="0031708A"/>
    <w:rsid w:val="003170F1"/>
    <w:rsid w:val="0031729A"/>
    <w:rsid w:val="003172CE"/>
    <w:rsid w:val="003174D0"/>
    <w:rsid w:val="00317507"/>
    <w:rsid w:val="0031753C"/>
    <w:rsid w:val="00317778"/>
    <w:rsid w:val="00317A60"/>
    <w:rsid w:val="00317B27"/>
    <w:rsid w:val="00317C2B"/>
    <w:rsid w:val="00317C4B"/>
    <w:rsid w:val="00317D08"/>
    <w:rsid w:val="00317F04"/>
    <w:rsid w:val="00320017"/>
    <w:rsid w:val="00320314"/>
    <w:rsid w:val="003207A2"/>
    <w:rsid w:val="003210C4"/>
    <w:rsid w:val="003212DB"/>
    <w:rsid w:val="00321576"/>
    <w:rsid w:val="003216E4"/>
    <w:rsid w:val="00321723"/>
    <w:rsid w:val="0032184E"/>
    <w:rsid w:val="0032185A"/>
    <w:rsid w:val="00321B8A"/>
    <w:rsid w:val="00321C85"/>
    <w:rsid w:val="0032235D"/>
    <w:rsid w:val="0032237D"/>
    <w:rsid w:val="00322421"/>
    <w:rsid w:val="003224D9"/>
    <w:rsid w:val="00322507"/>
    <w:rsid w:val="003229B5"/>
    <w:rsid w:val="00322BBA"/>
    <w:rsid w:val="00322DE2"/>
    <w:rsid w:val="0032333A"/>
    <w:rsid w:val="00323421"/>
    <w:rsid w:val="0032366F"/>
    <w:rsid w:val="00323706"/>
    <w:rsid w:val="003237A8"/>
    <w:rsid w:val="00323A36"/>
    <w:rsid w:val="00323A37"/>
    <w:rsid w:val="00323A46"/>
    <w:rsid w:val="00323B3E"/>
    <w:rsid w:val="00323D00"/>
    <w:rsid w:val="00323F5E"/>
    <w:rsid w:val="003242B0"/>
    <w:rsid w:val="0032458F"/>
    <w:rsid w:val="003245AE"/>
    <w:rsid w:val="003245E4"/>
    <w:rsid w:val="0032471B"/>
    <w:rsid w:val="00324799"/>
    <w:rsid w:val="0032480C"/>
    <w:rsid w:val="003248D9"/>
    <w:rsid w:val="003249B5"/>
    <w:rsid w:val="00324E22"/>
    <w:rsid w:val="00324EB0"/>
    <w:rsid w:val="00325001"/>
    <w:rsid w:val="00325070"/>
    <w:rsid w:val="003250B2"/>
    <w:rsid w:val="00325E48"/>
    <w:rsid w:val="00326418"/>
    <w:rsid w:val="003266F1"/>
    <w:rsid w:val="00326796"/>
    <w:rsid w:val="003267D7"/>
    <w:rsid w:val="00326C61"/>
    <w:rsid w:val="00326E99"/>
    <w:rsid w:val="00326F37"/>
    <w:rsid w:val="003270EE"/>
    <w:rsid w:val="003273F5"/>
    <w:rsid w:val="003276C2"/>
    <w:rsid w:val="003278A5"/>
    <w:rsid w:val="00327A47"/>
    <w:rsid w:val="00327ABA"/>
    <w:rsid w:val="00327B71"/>
    <w:rsid w:val="003301E2"/>
    <w:rsid w:val="00330233"/>
    <w:rsid w:val="00330AA1"/>
    <w:rsid w:val="00331403"/>
    <w:rsid w:val="0033146B"/>
    <w:rsid w:val="0033170E"/>
    <w:rsid w:val="0033175F"/>
    <w:rsid w:val="00331B7A"/>
    <w:rsid w:val="00331C92"/>
    <w:rsid w:val="00331CC0"/>
    <w:rsid w:val="00331D16"/>
    <w:rsid w:val="00331DF8"/>
    <w:rsid w:val="00331E56"/>
    <w:rsid w:val="003320F5"/>
    <w:rsid w:val="003322B0"/>
    <w:rsid w:val="00332482"/>
    <w:rsid w:val="00332533"/>
    <w:rsid w:val="00332606"/>
    <w:rsid w:val="00332614"/>
    <w:rsid w:val="00332621"/>
    <w:rsid w:val="00332752"/>
    <w:rsid w:val="003327FA"/>
    <w:rsid w:val="00332832"/>
    <w:rsid w:val="00332A21"/>
    <w:rsid w:val="00332E31"/>
    <w:rsid w:val="00332E70"/>
    <w:rsid w:val="00333293"/>
    <w:rsid w:val="00333315"/>
    <w:rsid w:val="00333480"/>
    <w:rsid w:val="00333781"/>
    <w:rsid w:val="00333897"/>
    <w:rsid w:val="00333AF6"/>
    <w:rsid w:val="00333D12"/>
    <w:rsid w:val="00333D91"/>
    <w:rsid w:val="00334187"/>
    <w:rsid w:val="0033486C"/>
    <w:rsid w:val="00334A55"/>
    <w:rsid w:val="00334C61"/>
    <w:rsid w:val="00334E16"/>
    <w:rsid w:val="00334F0B"/>
    <w:rsid w:val="00335074"/>
    <w:rsid w:val="003350FC"/>
    <w:rsid w:val="003352C5"/>
    <w:rsid w:val="00335496"/>
    <w:rsid w:val="00335557"/>
    <w:rsid w:val="003356D8"/>
    <w:rsid w:val="003357D0"/>
    <w:rsid w:val="00335A27"/>
    <w:rsid w:val="00335BAD"/>
    <w:rsid w:val="00335DA5"/>
    <w:rsid w:val="00335E39"/>
    <w:rsid w:val="00335F19"/>
    <w:rsid w:val="0033608D"/>
    <w:rsid w:val="003363B3"/>
    <w:rsid w:val="00336646"/>
    <w:rsid w:val="00336696"/>
    <w:rsid w:val="003366AB"/>
    <w:rsid w:val="003367B7"/>
    <w:rsid w:val="00336857"/>
    <w:rsid w:val="0033687B"/>
    <w:rsid w:val="00336891"/>
    <w:rsid w:val="00336AD7"/>
    <w:rsid w:val="00336CFB"/>
    <w:rsid w:val="00336F95"/>
    <w:rsid w:val="0033714F"/>
    <w:rsid w:val="003372AA"/>
    <w:rsid w:val="003372BF"/>
    <w:rsid w:val="003373CE"/>
    <w:rsid w:val="00337753"/>
    <w:rsid w:val="00337AB7"/>
    <w:rsid w:val="00337BFA"/>
    <w:rsid w:val="00337CB5"/>
    <w:rsid w:val="00337E20"/>
    <w:rsid w:val="00337E22"/>
    <w:rsid w:val="00337EA1"/>
    <w:rsid w:val="00337FA2"/>
    <w:rsid w:val="003402C9"/>
    <w:rsid w:val="00340623"/>
    <w:rsid w:val="00340AD8"/>
    <w:rsid w:val="00340C3D"/>
    <w:rsid w:val="00340C93"/>
    <w:rsid w:val="00340D66"/>
    <w:rsid w:val="00340E57"/>
    <w:rsid w:val="00340F58"/>
    <w:rsid w:val="00341005"/>
    <w:rsid w:val="00341305"/>
    <w:rsid w:val="00341403"/>
    <w:rsid w:val="00341AB4"/>
    <w:rsid w:val="00341B4A"/>
    <w:rsid w:val="00341C7B"/>
    <w:rsid w:val="00342253"/>
    <w:rsid w:val="0034243B"/>
    <w:rsid w:val="003424D4"/>
    <w:rsid w:val="00342AD4"/>
    <w:rsid w:val="00342C21"/>
    <w:rsid w:val="00342EDA"/>
    <w:rsid w:val="00343083"/>
    <w:rsid w:val="00343236"/>
    <w:rsid w:val="003432E9"/>
    <w:rsid w:val="00343320"/>
    <w:rsid w:val="003433CB"/>
    <w:rsid w:val="003434E8"/>
    <w:rsid w:val="0034365A"/>
    <w:rsid w:val="003438DF"/>
    <w:rsid w:val="00343923"/>
    <w:rsid w:val="00343A70"/>
    <w:rsid w:val="00343CA4"/>
    <w:rsid w:val="00343EE3"/>
    <w:rsid w:val="00343FC1"/>
    <w:rsid w:val="0034414B"/>
    <w:rsid w:val="003441C8"/>
    <w:rsid w:val="00344256"/>
    <w:rsid w:val="00344698"/>
    <w:rsid w:val="003446DB"/>
    <w:rsid w:val="0034475A"/>
    <w:rsid w:val="003448F4"/>
    <w:rsid w:val="00344902"/>
    <w:rsid w:val="00344B95"/>
    <w:rsid w:val="00344BAF"/>
    <w:rsid w:val="00344E15"/>
    <w:rsid w:val="00344E9B"/>
    <w:rsid w:val="00345554"/>
    <w:rsid w:val="00345693"/>
    <w:rsid w:val="00345735"/>
    <w:rsid w:val="00345877"/>
    <w:rsid w:val="003458F4"/>
    <w:rsid w:val="00345A27"/>
    <w:rsid w:val="00345BCE"/>
    <w:rsid w:val="00345BF4"/>
    <w:rsid w:val="00345CD0"/>
    <w:rsid w:val="00345EA7"/>
    <w:rsid w:val="00346005"/>
    <w:rsid w:val="00346147"/>
    <w:rsid w:val="00346362"/>
    <w:rsid w:val="00346367"/>
    <w:rsid w:val="00346888"/>
    <w:rsid w:val="00346EB1"/>
    <w:rsid w:val="00346F9C"/>
    <w:rsid w:val="00346FC1"/>
    <w:rsid w:val="0034704C"/>
    <w:rsid w:val="0034724E"/>
    <w:rsid w:val="003472A7"/>
    <w:rsid w:val="003477ED"/>
    <w:rsid w:val="00347834"/>
    <w:rsid w:val="003478C1"/>
    <w:rsid w:val="00347C64"/>
    <w:rsid w:val="00347D20"/>
    <w:rsid w:val="0035024F"/>
    <w:rsid w:val="00350331"/>
    <w:rsid w:val="00350406"/>
    <w:rsid w:val="00350576"/>
    <w:rsid w:val="00350B06"/>
    <w:rsid w:val="00350CBC"/>
    <w:rsid w:val="00350E79"/>
    <w:rsid w:val="00350E90"/>
    <w:rsid w:val="00350F1A"/>
    <w:rsid w:val="0035112C"/>
    <w:rsid w:val="00351638"/>
    <w:rsid w:val="00351768"/>
    <w:rsid w:val="003517F2"/>
    <w:rsid w:val="00351A07"/>
    <w:rsid w:val="00351BF6"/>
    <w:rsid w:val="00352661"/>
    <w:rsid w:val="0035279F"/>
    <w:rsid w:val="00352EC9"/>
    <w:rsid w:val="00352EDB"/>
    <w:rsid w:val="00352EEF"/>
    <w:rsid w:val="0035317A"/>
    <w:rsid w:val="003531DD"/>
    <w:rsid w:val="003532F8"/>
    <w:rsid w:val="0035337F"/>
    <w:rsid w:val="003535D0"/>
    <w:rsid w:val="0035380F"/>
    <w:rsid w:val="00353A74"/>
    <w:rsid w:val="00353DFE"/>
    <w:rsid w:val="00353F61"/>
    <w:rsid w:val="00353F97"/>
    <w:rsid w:val="003540B8"/>
    <w:rsid w:val="00354142"/>
    <w:rsid w:val="0035421F"/>
    <w:rsid w:val="003544E6"/>
    <w:rsid w:val="003545BF"/>
    <w:rsid w:val="003548D8"/>
    <w:rsid w:val="00354AAD"/>
    <w:rsid w:val="00354BCB"/>
    <w:rsid w:val="00354CF1"/>
    <w:rsid w:val="00354FF3"/>
    <w:rsid w:val="00355241"/>
    <w:rsid w:val="003553B2"/>
    <w:rsid w:val="003553B8"/>
    <w:rsid w:val="003553BD"/>
    <w:rsid w:val="0035565C"/>
    <w:rsid w:val="00355843"/>
    <w:rsid w:val="00355972"/>
    <w:rsid w:val="00355A11"/>
    <w:rsid w:val="00355D27"/>
    <w:rsid w:val="00355E12"/>
    <w:rsid w:val="00355EA9"/>
    <w:rsid w:val="00356168"/>
    <w:rsid w:val="00356171"/>
    <w:rsid w:val="00356349"/>
    <w:rsid w:val="0035658D"/>
    <w:rsid w:val="003567AF"/>
    <w:rsid w:val="003568E2"/>
    <w:rsid w:val="003569F0"/>
    <w:rsid w:val="00356AE9"/>
    <w:rsid w:val="00356B12"/>
    <w:rsid w:val="00356E79"/>
    <w:rsid w:val="00356F56"/>
    <w:rsid w:val="00357146"/>
    <w:rsid w:val="00357550"/>
    <w:rsid w:val="003578A6"/>
    <w:rsid w:val="003579FB"/>
    <w:rsid w:val="00357A33"/>
    <w:rsid w:val="00357CDB"/>
    <w:rsid w:val="00357E1A"/>
    <w:rsid w:val="00357ED3"/>
    <w:rsid w:val="003602EF"/>
    <w:rsid w:val="00360515"/>
    <w:rsid w:val="00360643"/>
    <w:rsid w:val="003606B3"/>
    <w:rsid w:val="00360716"/>
    <w:rsid w:val="003608DC"/>
    <w:rsid w:val="00360B38"/>
    <w:rsid w:val="00360B97"/>
    <w:rsid w:val="00360DC8"/>
    <w:rsid w:val="00360DCE"/>
    <w:rsid w:val="00360F95"/>
    <w:rsid w:val="0036115D"/>
    <w:rsid w:val="00361402"/>
    <w:rsid w:val="003614A5"/>
    <w:rsid w:val="003614C6"/>
    <w:rsid w:val="003615E7"/>
    <w:rsid w:val="003616FB"/>
    <w:rsid w:val="00361834"/>
    <w:rsid w:val="0036187D"/>
    <w:rsid w:val="003618D0"/>
    <w:rsid w:val="003618EB"/>
    <w:rsid w:val="0036192D"/>
    <w:rsid w:val="003619BE"/>
    <w:rsid w:val="00361B29"/>
    <w:rsid w:val="00361BB5"/>
    <w:rsid w:val="00361D43"/>
    <w:rsid w:val="00361DAA"/>
    <w:rsid w:val="00361F96"/>
    <w:rsid w:val="00361FC4"/>
    <w:rsid w:val="003621CA"/>
    <w:rsid w:val="00362288"/>
    <w:rsid w:val="003623DE"/>
    <w:rsid w:val="00362668"/>
    <w:rsid w:val="0036294C"/>
    <w:rsid w:val="003629D2"/>
    <w:rsid w:val="00362E67"/>
    <w:rsid w:val="00362E6B"/>
    <w:rsid w:val="00362E90"/>
    <w:rsid w:val="00363019"/>
    <w:rsid w:val="003632BE"/>
    <w:rsid w:val="003632E5"/>
    <w:rsid w:val="00363394"/>
    <w:rsid w:val="003633C8"/>
    <w:rsid w:val="0036341D"/>
    <w:rsid w:val="0036348F"/>
    <w:rsid w:val="00363515"/>
    <w:rsid w:val="00363559"/>
    <w:rsid w:val="00363826"/>
    <w:rsid w:val="003638BE"/>
    <w:rsid w:val="003638C5"/>
    <w:rsid w:val="00364342"/>
    <w:rsid w:val="00364412"/>
    <w:rsid w:val="0036450A"/>
    <w:rsid w:val="0036450E"/>
    <w:rsid w:val="003648CD"/>
    <w:rsid w:val="003648EF"/>
    <w:rsid w:val="00364C8C"/>
    <w:rsid w:val="00364E79"/>
    <w:rsid w:val="00364EA2"/>
    <w:rsid w:val="00364F1B"/>
    <w:rsid w:val="00364F2B"/>
    <w:rsid w:val="003658C7"/>
    <w:rsid w:val="00365A1D"/>
    <w:rsid w:val="00365D17"/>
    <w:rsid w:val="00365D69"/>
    <w:rsid w:val="00365F46"/>
    <w:rsid w:val="00365F47"/>
    <w:rsid w:val="00365FD5"/>
    <w:rsid w:val="0036625A"/>
    <w:rsid w:val="003665C2"/>
    <w:rsid w:val="003666D3"/>
    <w:rsid w:val="00366784"/>
    <w:rsid w:val="003667FC"/>
    <w:rsid w:val="003667FF"/>
    <w:rsid w:val="00366950"/>
    <w:rsid w:val="00366997"/>
    <w:rsid w:val="00366FB7"/>
    <w:rsid w:val="00366FB8"/>
    <w:rsid w:val="00366FBD"/>
    <w:rsid w:val="0036712D"/>
    <w:rsid w:val="0036716F"/>
    <w:rsid w:val="003673F5"/>
    <w:rsid w:val="003676E8"/>
    <w:rsid w:val="0036771A"/>
    <w:rsid w:val="00367723"/>
    <w:rsid w:val="0037028B"/>
    <w:rsid w:val="003704A3"/>
    <w:rsid w:val="0037062B"/>
    <w:rsid w:val="003706EA"/>
    <w:rsid w:val="00370950"/>
    <w:rsid w:val="003709FD"/>
    <w:rsid w:val="00370BAA"/>
    <w:rsid w:val="00370D78"/>
    <w:rsid w:val="00370D91"/>
    <w:rsid w:val="00370DB0"/>
    <w:rsid w:val="00370DD5"/>
    <w:rsid w:val="00371031"/>
    <w:rsid w:val="00371268"/>
    <w:rsid w:val="00371324"/>
    <w:rsid w:val="003713A2"/>
    <w:rsid w:val="003714AA"/>
    <w:rsid w:val="003714D4"/>
    <w:rsid w:val="00371759"/>
    <w:rsid w:val="003717AE"/>
    <w:rsid w:val="00371B7E"/>
    <w:rsid w:val="003720D7"/>
    <w:rsid w:val="0037213E"/>
    <w:rsid w:val="00372270"/>
    <w:rsid w:val="0037249F"/>
    <w:rsid w:val="003726DC"/>
    <w:rsid w:val="00372A05"/>
    <w:rsid w:val="00372C78"/>
    <w:rsid w:val="00372F1E"/>
    <w:rsid w:val="00373412"/>
    <w:rsid w:val="0037353B"/>
    <w:rsid w:val="0037363E"/>
    <w:rsid w:val="00373780"/>
    <w:rsid w:val="00373C2B"/>
    <w:rsid w:val="00373D29"/>
    <w:rsid w:val="00373E45"/>
    <w:rsid w:val="00373FF5"/>
    <w:rsid w:val="00374036"/>
    <w:rsid w:val="003740F6"/>
    <w:rsid w:val="00374909"/>
    <w:rsid w:val="00374CD9"/>
    <w:rsid w:val="00374D4A"/>
    <w:rsid w:val="00374F9E"/>
    <w:rsid w:val="00375008"/>
    <w:rsid w:val="00375365"/>
    <w:rsid w:val="003756B3"/>
    <w:rsid w:val="00375B01"/>
    <w:rsid w:val="00375B39"/>
    <w:rsid w:val="00375E13"/>
    <w:rsid w:val="00375F48"/>
    <w:rsid w:val="00376014"/>
    <w:rsid w:val="003761C4"/>
    <w:rsid w:val="00376406"/>
    <w:rsid w:val="00376478"/>
    <w:rsid w:val="0037675E"/>
    <w:rsid w:val="00376BF0"/>
    <w:rsid w:val="00376D32"/>
    <w:rsid w:val="00377476"/>
    <w:rsid w:val="00377533"/>
    <w:rsid w:val="0037761D"/>
    <w:rsid w:val="00377723"/>
    <w:rsid w:val="00377A63"/>
    <w:rsid w:val="00377AE2"/>
    <w:rsid w:val="00377D22"/>
    <w:rsid w:val="00377E50"/>
    <w:rsid w:val="00377FB2"/>
    <w:rsid w:val="00380186"/>
    <w:rsid w:val="0038029D"/>
    <w:rsid w:val="003802A6"/>
    <w:rsid w:val="00380341"/>
    <w:rsid w:val="003805A5"/>
    <w:rsid w:val="003805DF"/>
    <w:rsid w:val="003807F6"/>
    <w:rsid w:val="00380B6E"/>
    <w:rsid w:val="00380D7E"/>
    <w:rsid w:val="003812BE"/>
    <w:rsid w:val="003813B5"/>
    <w:rsid w:val="0038143A"/>
    <w:rsid w:val="00381AE7"/>
    <w:rsid w:val="00381B46"/>
    <w:rsid w:val="0038219B"/>
    <w:rsid w:val="0038230A"/>
    <w:rsid w:val="00382535"/>
    <w:rsid w:val="003825F0"/>
    <w:rsid w:val="00382760"/>
    <w:rsid w:val="0038292E"/>
    <w:rsid w:val="003829D5"/>
    <w:rsid w:val="00382CF0"/>
    <w:rsid w:val="00382D96"/>
    <w:rsid w:val="003831CF"/>
    <w:rsid w:val="0038331F"/>
    <w:rsid w:val="00383775"/>
    <w:rsid w:val="003838D2"/>
    <w:rsid w:val="00383965"/>
    <w:rsid w:val="003839C9"/>
    <w:rsid w:val="00383C77"/>
    <w:rsid w:val="00383CC8"/>
    <w:rsid w:val="00383CEF"/>
    <w:rsid w:val="00383D5C"/>
    <w:rsid w:val="00383DB4"/>
    <w:rsid w:val="003840A5"/>
    <w:rsid w:val="003841EA"/>
    <w:rsid w:val="00384234"/>
    <w:rsid w:val="00384300"/>
    <w:rsid w:val="00384303"/>
    <w:rsid w:val="003843E9"/>
    <w:rsid w:val="00384498"/>
    <w:rsid w:val="003849E1"/>
    <w:rsid w:val="00384C08"/>
    <w:rsid w:val="00384CBA"/>
    <w:rsid w:val="00385720"/>
    <w:rsid w:val="003857C3"/>
    <w:rsid w:val="00385905"/>
    <w:rsid w:val="00385F01"/>
    <w:rsid w:val="00386015"/>
    <w:rsid w:val="00386231"/>
    <w:rsid w:val="003863F5"/>
    <w:rsid w:val="003865E5"/>
    <w:rsid w:val="00386759"/>
    <w:rsid w:val="00386ABF"/>
    <w:rsid w:val="00386C89"/>
    <w:rsid w:val="00386FB0"/>
    <w:rsid w:val="00386FF7"/>
    <w:rsid w:val="00387120"/>
    <w:rsid w:val="003871F9"/>
    <w:rsid w:val="0038723D"/>
    <w:rsid w:val="00387857"/>
    <w:rsid w:val="00387879"/>
    <w:rsid w:val="0038795A"/>
    <w:rsid w:val="00387A15"/>
    <w:rsid w:val="00387A20"/>
    <w:rsid w:val="00387A5B"/>
    <w:rsid w:val="00387D0E"/>
    <w:rsid w:val="00387E32"/>
    <w:rsid w:val="00387FC8"/>
    <w:rsid w:val="003900C3"/>
    <w:rsid w:val="0039019C"/>
    <w:rsid w:val="0039019F"/>
    <w:rsid w:val="0039048D"/>
    <w:rsid w:val="003907C7"/>
    <w:rsid w:val="00390C3E"/>
    <w:rsid w:val="00390D0A"/>
    <w:rsid w:val="00391055"/>
    <w:rsid w:val="003910F5"/>
    <w:rsid w:val="00391316"/>
    <w:rsid w:val="00391368"/>
    <w:rsid w:val="003913C1"/>
    <w:rsid w:val="003914CE"/>
    <w:rsid w:val="0039163C"/>
    <w:rsid w:val="0039207F"/>
    <w:rsid w:val="00392200"/>
    <w:rsid w:val="003924C5"/>
    <w:rsid w:val="00392556"/>
    <w:rsid w:val="00392926"/>
    <w:rsid w:val="0039296A"/>
    <w:rsid w:val="00392AA1"/>
    <w:rsid w:val="00392B33"/>
    <w:rsid w:val="00392B43"/>
    <w:rsid w:val="00392DBF"/>
    <w:rsid w:val="00392ECF"/>
    <w:rsid w:val="00392EDC"/>
    <w:rsid w:val="003932D5"/>
    <w:rsid w:val="0039342F"/>
    <w:rsid w:val="00393B5E"/>
    <w:rsid w:val="00393FDA"/>
    <w:rsid w:val="00394291"/>
    <w:rsid w:val="003944B5"/>
    <w:rsid w:val="0039466D"/>
    <w:rsid w:val="0039493C"/>
    <w:rsid w:val="00394EDA"/>
    <w:rsid w:val="00395247"/>
    <w:rsid w:val="00395296"/>
    <w:rsid w:val="00395379"/>
    <w:rsid w:val="00395382"/>
    <w:rsid w:val="00395576"/>
    <w:rsid w:val="003958DC"/>
    <w:rsid w:val="00395C47"/>
    <w:rsid w:val="00395D66"/>
    <w:rsid w:val="003964F6"/>
    <w:rsid w:val="0039661B"/>
    <w:rsid w:val="00396759"/>
    <w:rsid w:val="00396781"/>
    <w:rsid w:val="003968BA"/>
    <w:rsid w:val="003969AF"/>
    <w:rsid w:val="00396A92"/>
    <w:rsid w:val="00396E7F"/>
    <w:rsid w:val="00396E83"/>
    <w:rsid w:val="003971BC"/>
    <w:rsid w:val="00397315"/>
    <w:rsid w:val="003973EC"/>
    <w:rsid w:val="003974D3"/>
    <w:rsid w:val="00397730"/>
    <w:rsid w:val="0039796F"/>
    <w:rsid w:val="00397B13"/>
    <w:rsid w:val="00397D45"/>
    <w:rsid w:val="003A0464"/>
    <w:rsid w:val="003A04FA"/>
    <w:rsid w:val="003A065E"/>
    <w:rsid w:val="003A0708"/>
    <w:rsid w:val="003A0CBB"/>
    <w:rsid w:val="003A10B9"/>
    <w:rsid w:val="003A10D3"/>
    <w:rsid w:val="003A10DD"/>
    <w:rsid w:val="003A1619"/>
    <w:rsid w:val="003A1638"/>
    <w:rsid w:val="003A168D"/>
    <w:rsid w:val="003A1700"/>
    <w:rsid w:val="003A194F"/>
    <w:rsid w:val="003A1A70"/>
    <w:rsid w:val="003A1B02"/>
    <w:rsid w:val="003A1D70"/>
    <w:rsid w:val="003A1D7C"/>
    <w:rsid w:val="003A1F65"/>
    <w:rsid w:val="003A1FE9"/>
    <w:rsid w:val="003A2282"/>
    <w:rsid w:val="003A2475"/>
    <w:rsid w:val="003A2632"/>
    <w:rsid w:val="003A2947"/>
    <w:rsid w:val="003A2A2C"/>
    <w:rsid w:val="003A2BD9"/>
    <w:rsid w:val="003A2CAA"/>
    <w:rsid w:val="003A2CFB"/>
    <w:rsid w:val="003A2F17"/>
    <w:rsid w:val="003A2F5A"/>
    <w:rsid w:val="003A3057"/>
    <w:rsid w:val="003A35FB"/>
    <w:rsid w:val="003A3689"/>
    <w:rsid w:val="003A3A31"/>
    <w:rsid w:val="003A3B2E"/>
    <w:rsid w:val="003A3EC4"/>
    <w:rsid w:val="003A43EE"/>
    <w:rsid w:val="003A43F6"/>
    <w:rsid w:val="003A4482"/>
    <w:rsid w:val="003A4776"/>
    <w:rsid w:val="003A4A63"/>
    <w:rsid w:val="003A4B70"/>
    <w:rsid w:val="003A4C34"/>
    <w:rsid w:val="003A4C4A"/>
    <w:rsid w:val="003A4CBD"/>
    <w:rsid w:val="003A4D74"/>
    <w:rsid w:val="003A4E86"/>
    <w:rsid w:val="003A5453"/>
    <w:rsid w:val="003A5735"/>
    <w:rsid w:val="003A573D"/>
    <w:rsid w:val="003A5742"/>
    <w:rsid w:val="003A57E4"/>
    <w:rsid w:val="003A58F0"/>
    <w:rsid w:val="003A5BA3"/>
    <w:rsid w:val="003A5D66"/>
    <w:rsid w:val="003A5D70"/>
    <w:rsid w:val="003A5F7E"/>
    <w:rsid w:val="003A5FED"/>
    <w:rsid w:val="003A60B9"/>
    <w:rsid w:val="003A6151"/>
    <w:rsid w:val="003A6170"/>
    <w:rsid w:val="003A6215"/>
    <w:rsid w:val="003A6534"/>
    <w:rsid w:val="003A6653"/>
    <w:rsid w:val="003A68FF"/>
    <w:rsid w:val="003A6970"/>
    <w:rsid w:val="003A69BF"/>
    <w:rsid w:val="003A6A1A"/>
    <w:rsid w:val="003A6C6F"/>
    <w:rsid w:val="003A6CA8"/>
    <w:rsid w:val="003A6FDF"/>
    <w:rsid w:val="003A70E2"/>
    <w:rsid w:val="003A71B0"/>
    <w:rsid w:val="003A73F2"/>
    <w:rsid w:val="003A74C8"/>
    <w:rsid w:val="003A78F2"/>
    <w:rsid w:val="003A791C"/>
    <w:rsid w:val="003A7A66"/>
    <w:rsid w:val="003A7FBE"/>
    <w:rsid w:val="003A7FCF"/>
    <w:rsid w:val="003B0655"/>
    <w:rsid w:val="003B0770"/>
    <w:rsid w:val="003B0B94"/>
    <w:rsid w:val="003B0C0A"/>
    <w:rsid w:val="003B0F39"/>
    <w:rsid w:val="003B1144"/>
    <w:rsid w:val="003B1319"/>
    <w:rsid w:val="003B1379"/>
    <w:rsid w:val="003B14DD"/>
    <w:rsid w:val="003B1670"/>
    <w:rsid w:val="003B16B2"/>
    <w:rsid w:val="003B1C63"/>
    <w:rsid w:val="003B1D8C"/>
    <w:rsid w:val="003B2211"/>
    <w:rsid w:val="003B2505"/>
    <w:rsid w:val="003B255C"/>
    <w:rsid w:val="003B258B"/>
    <w:rsid w:val="003B265C"/>
    <w:rsid w:val="003B27D6"/>
    <w:rsid w:val="003B287E"/>
    <w:rsid w:val="003B2A64"/>
    <w:rsid w:val="003B2B60"/>
    <w:rsid w:val="003B2E1A"/>
    <w:rsid w:val="003B2E21"/>
    <w:rsid w:val="003B2F93"/>
    <w:rsid w:val="003B3024"/>
    <w:rsid w:val="003B339D"/>
    <w:rsid w:val="003B3546"/>
    <w:rsid w:val="003B36B2"/>
    <w:rsid w:val="003B376D"/>
    <w:rsid w:val="003B3BEE"/>
    <w:rsid w:val="003B3DAA"/>
    <w:rsid w:val="003B4662"/>
    <w:rsid w:val="003B467F"/>
    <w:rsid w:val="003B488A"/>
    <w:rsid w:val="003B4BF3"/>
    <w:rsid w:val="003B4CBB"/>
    <w:rsid w:val="003B4E2E"/>
    <w:rsid w:val="003B4E53"/>
    <w:rsid w:val="003B51E4"/>
    <w:rsid w:val="003B52AF"/>
    <w:rsid w:val="003B5341"/>
    <w:rsid w:val="003B5698"/>
    <w:rsid w:val="003B5737"/>
    <w:rsid w:val="003B5795"/>
    <w:rsid w:val="003B57A1"/>
    <w:rsid w:val="003B5805"/>
    <w:rsid w:val="003B586C"/>
    <w:rsid w:val="003B5924"/>
    <w:rsid w:val="003B5BB9"/>
    <w:rsid w:val="003B5C90"/>
    <w:rsid w:val="003B5DC0"/>
    <w:rsid w:val="003B5DF5"/>
    <w:rsid w:val="003B5EA9"/>
    <w:rsid w:val="003B5FB0"/>
    <w:rsid w:val="003B62EE"/>
    <w:rsid w:val="003B6341"/>
    <w:rsid w:val="003B6460"/>
    <w:rsid w:val="003B678A"/>
    <w:rsid w:val="003B6877"/>
    <w:rsid w:val="003B6E12"/>
    <w:rsid w:val="003B7106"/>
    <w:rsid w:val="003B71F6"/>
    <w:rsid w:val="003B72E4"/>
    <w:rsid w:val="003B7696"/>
    <w:rsid w:val="003B7942"/>
    <w:rsid w:val="003B7B72"/>
    <w:rsid w:val="003B7BE9"/>
    <w:rsid w:val="003B7D94"/>
    <w:rsid w:val="003B7E98"/>
    <w:rsid w:val="003C0332"/>
    <w:rsid w:val="003C0555"/>
    <w:rsid w:val="003C05BB"/>
    <w:rsid w:val="003C0763"/>
    <w:rsid w:val="003C07A9"/>
    <w:rsid w:val="003C0840"/>
    <w:rsid w:val="003C08F5"/>
    <w:rsid w:val="003C0AA0"/>
    <w:rsid w:val="003C0C8D"/>
    <w:rsid w:val="003C0CB5"/>
    <w:rsid w:val="003C0F82"/>
    <w:rsid w:val="003C1164"/>
    <w:rsid w:val="003C148F"/>
    <w:rsid w:val="003C1B75"/>
    <w:rsid w:val="003C2095"/>
    <w:rsid w:val="003C2302"/>
    <w:rsid w:val="003C2496"/>
    <w:rsid w:val="003C2534"/>
    <w:rsid w:val="003C259D"/>
    <w:rsid w:val="003C285E"/>
    <w:rsid w:val="003C2866"/>
    <w:rsid w:val="003C29BF"/>
    <w:rsid w:val="003C2A3B"/>
    <w:rsid w:val="003C2BAD"/>
    <w:rsid w:val="003C3111"/>
    <w:rsid w:val="003C3287"/>
    <w:rsid w:val="003C3695"/>
    <w:rsid w:val="003C373C"/>
    <w:rsid w:val="003C3883"/>
    <w:rsid w:val="003C39AB"/>
    <w:rsid w:val="003C3AAD"/>
    <w:rsid w:val="003C3BBB"/>
    <w:rsid w:val="003C3C4C"/>
    <w:rsid w:val="003C3F4F"/>
    <w:rsid w:val="003C41F6"/>
    <w:rsid w:val="003C4519"/>
    <w:rsid w:val="003C456A"/>
    <w:rsid w:val="003C4632"/>
    <w:rsid w:val="003C46B5"/>
    <w:rsid w:val="003C4C4D"/>
    <w:rsid w:val="003C4CB8"/>
    <w:rsid w:val="003C4D30"/>
    <w:rsid w:val="003C4D62"/>
    <w:rsid w:val="003C5135"/>
    <w:rsid w:val="003C55F9"/>
    <w:rsid w:val="003C58F3"/>
    <w:rsid w:val="003C5941"/>
    <w:rsid w:val="003C5F23"/>
    <w:rsid w:val="003C6111"/>
    <w:rsid w:val="003C6367"/>
    <w:rsid w:val="003C64C1"/>
    <w:rsid w:val="003C656F"/>
    <w:rsid w:val="003C672E"/>
    <w:rsid w:val="003C6ACC"/>
    <w:rsid w:val="003C6D97"/>
    <w:rsid w:val="003C6EBC"/>
    <w:rsid w:val="003C6F71"/>
    <w:rsid w:val="003C70E0"/>
    <w:rsid w:val="003C725B"/>
    <w:rsid w:val="003C7286"/>
    <w:rsid w:val="003C7347"/>
    <w:rsid w:val="003C748B"/>
    <w:rsid w:val="003C75D3"/>
    <w:rsid w:val="003C7629"/>
    <w:rsid w:val="003C7800"/>
    <w:rsid w:val="003C781E"/>
    <w:rsid w:val="003C79AE"/>
    <w:rsid w:val="003C7A01"/>
    <w:rsid w:val="003C7CCC"/>
    <w:rsid w:val="003C7F11"/>
    <w:rsid w:val="003D0073"/>
    <w:rsid w:val="003D00BF"/>
    <w:rsid w:val="003D01A7"/>
    <w:rsid w:val="003D01C7"/>
    <w:rsid w:val="003D029D"/>
    <w:rsid w:val="003D049E"/>
    <w:rsid w:val="003D0637"/>
    <w:rsid w:val="003D064B"/>
    <w:rsid w:val="003D072A"/>
    <w:rsid w:val="003D072C"/>
    <w:rsid w:val="003D0885"/>
    <w:rsid w:val="003D0A7B"/>
    <w:rsid w:val="003D0B07"/>
    <w:rsid w:val="003D0DE9"/>
    <w:rsid w:val="003D0ED1"/>
    <w:rsid w:val="003D14A4"/>
    <w:rsid w:val="003D156A"/>
    <w:rsid w:val="003D1767"/>
    <w:rsid w:val="003D1A4C"/>
    <w:rsid w:val="003D1ADB"/>
    <w:rsid w:val="003D1BB6"/>
    <w:rsid w:val="003D20F0"/>
    <w:rsid w:val="003D219C"/>
    <w:rsid w:val="003D23AB"/>
    <w:rsid w:val="003D245E"/>
    <w:rsid w:val="003D2504"/>
    <w:rsid w:val="003D253C"/>
    <w:rsid w:val="003D27D8"/>
    <w:rsid w:val="003D2892"/>
    <w:rsid w:val="003D2DDB"/>
    <w:rsid w:val="003D2DE8"/>
    <w:rsid w:val="003D2E89"/>
    <w:rsid w:val="003D2F44"/>
    <w:rsid w:val="003D325C"/>
    <w:rsid w:val="003D3544"/>
    <w:rsid w:val="003D35C5"/>
    <w:rsid w:val="003D3AC2"/>
    <w:rsid w:val="003D3ACB"/>
    <w:rsid w:val="003D3F74"/>
    <w:rsid w:val="003D414A"/>
    <w:rsid w:val="003D41B3"/>
    <w:rsid w:val="003D42F1"/>
    <w:rsid w:val="003D43DE"/>
    <w:rsid w:val="003D44ED"/>
    <w:rsid w:val="003D4691"/>
    <w:rsid w:val="003D4FA5"/>
    <w:rsid w:val="003D5020"/>
    <w:rsid w:val="003D538E"/>
    <w:rsid w:val="003D53BA"/>
    <w:rsid w:val="003D53E5"/>
    <w:rsid w:val="003D5455"/>
    <w:rsid w:val="003D599E"/>
    <w:rsid w:val="003D5F2C"/>
    <w:rsid w:val="003D6037"/>
    <w:rsid w:val="003D6044"/>
    <w:rsid w:val="003D60DC"/>
    <w:rsid w:val="003D6363"/>
    <w:rsid w:val="003D6442"/>
    <w:rsid w:val="003D6776"/>
    <w:rsid w:val="003D678C"/>
    <w:rsid w:val="003D6846"/>
    <w:rsid w:val="003D6A30"/>
    <w:rsid w:val="003D6C38"/>
    <w:rsid w:val="003D6C9F"/>
    <w:rsid w:val="003D6EAA"/>
    <w:rsid w:val="003D6F5D"/>
    <w:rsid w:val="003D6FE8"/>
    <w:rsid w:val="003D7061"/>
    <w:rsid w:val="003D70C9"/>
    <w:rsid w:val="003D74B1"/>
    <w:rsid w:val="003D756C"/>
    <w:rsid w:val="003D7690"/>
    <w:rsid w:val="003D77E1"/>
    <w:rsid w:val="003D78C2"/>
    <w:rsid w:val="003D78D5"/>
    <w:rsid w:val="003D79DB"/>
    <w:rsid w:val="003D7B87"/>
    <w:rsid w:val="003D7D72"/>
    <w:rsid w:val="003D7D7C"/>
    <w:rsid w:val="003E0171"/>
    <w:rsid w:val="003E029E"/>
    <w:rsid w:val="003E0445"/>
    <w:rsid w:val="003E04BD"/>
    <w:rsid w:val="003E07F1"/>
    <w:rsid w:val="003E0808"/>
    <w:rsid w:val="003E0BDD"/>
    <w:rsid w:val="003E1158"/>
    <w:rsid w:val="003E1238"/>
    <w:rsid w:val="003E1446"/>
    <w:rsid w:val="003E1559"/>
    <w:rsid w:val="003E16C6"/>
    <w:rsid w:val="003E17D7"/>
    <w:rsid w:val="003E17FF"/>
    <w:rsid w:val="003E1959"/>
    <w:rsid w:val="003E1A32"/>
    <w:rsid w:val="003E1AA7"/>
    <w:rsid w:val="003E1C5C"/>
    <w:rsid w:val="003E1F50"/>
    <w:rsid w:val="003E2359"/>
    <w:rsid w:val="003E2799"/>
    <w:rsid w:val="003E296D"/>
    <w:rsid w:val="003E2A42"/>
    <w:rsid w:val="003E2CDA"/>
    <w:rsid w:val="003E2FA3"/>
    <w:rsid w:val="003E3093"/>
    <w:rsid w:val="003E33F4"/>
    <w:rsid w:val="003E3408"/>
    <w:rsid w:val="003E3443"/>
    <w:rsid w:val="003E3568"/>
    <w:rsid w:val="003E3657"/>
    <w:rsid w:val="003E3A9A"/>
    <w:rsid w:val="003E3B24"/>
    <w:rsid w:val="003E4098"/>
    <w:rsid w:val="003E42F7"/>
    <w:rsid w:val="003E438A"/>
    <w:rsid w:val="003E456D"/>
    <w:rsid w:val="003E45D3"/>
    <w:rsid w:val="003E4812"/>
    <w:rsid w:val="003E49DE"/>
    <w:rsid w:val="003E5084"/>
    <w:rsid w:val="003E53F7"/>
    <w:rsid w:val="003E553C"/>
    <w:rsid w:val="003E5556"/>
    <w:rsid w:val="003E584F"/>
    <w:rsid w:val="003E5B18"/>
    <w:rsid w:val="003E5B5A"/>
    <w:rsid w:val="003E5B61"/>
    <w:rsid w:val="003E5C26"/>
    <w:rsid w:val="003E5D8A"/>
    <w:rsid w:val="003E5F79"/>
    <w:rsid w:val="003E5FAE"/>
    <w:rsid w:val="003E6031"/>
    <w:rsid w:val="003E617E"/>
    <w:rsid w:val="003E6456"/>
    <w:rsid w:val="003E64F8"/>
    <w:rsid w:val="003E66FE"/>
    <w:rsid w:val="003E6827"/>
    <w:rsid w:val="003E6A26"/>
    <w:rsid w:val="003E6B17"/>
    <w:rsid w:val="003E6BED"/>
    <w:rsid w:val="003E6E26"/>
    <w:rsid w:val="003E734B"/>
    <w:rsid w:val="003E7355"/>
    <w:rsid w:val="003E73D4"/>
    <w:rsid w:val="003E744C"/>
    <w:rsid w:val="003E75DE"/>
    <w:rsid w:val="003E7BA4"/>
    <w:rsid w:val="003E7C47"/>
    <w:rsid w:val="003F0246"/>
    <w:rsid w:val="003F035E"/>
    <w:rsid w:val="003F0373"/>
    <w:rsid w:val="003F054C"/>
    <w:rsid w:val="003F0575"/>
    <w:rsid w:val="003F0A67"/>
    <w:rsid w:val="003F0B7C"/>
    <w:rsid w:val="003F0C93"/>
    <w:rsid w:val="003F0CA5"/>
    <w:rsid w:val="003F0CD3"/>
    <w:rsid w:val="003F0E3D"/>
    <w:rsid w:val="003F0ECE"/>
    <w:rsid w:val="003F1124"/>
    <w:rsid w:val="003F12D3"/>
    <w:rsid w:val="003F1C53"/>
    <w:rsid w:val="003F1CC9"/>
    <w:rsid w:val="003F1DDC"/>
    <w:rsid w:val="003F1F22"/>
    <w:rsid w:val="003F2147"/>
    <w:rsid w:val="003F275C"/>
    <w:rsid w:val="003F2BE2"/>
    <w:rsid w:val="003F2D40"/>
    <w:rsid w:val="003F2E5B"/>
    <w:rsid w:val="003F31D5"/>
    <w:rsid w:val="003F35A5"/>
    <w:rsid w:val="003F398B"/>
    <w:rsid w:val="003F39FD"/>
    <w:rsid w:val="003F3A05"/>
    <w:rsid w:val="003F3A45"/>
    <w:rsid w:val="003F3CB7"/>
    <w:rsid w:val="003F3EC4"/>
    <w:rsid w:val="003F3F5F"/>
    <w:rsid w:val="003F3F96"/>
    <w:rsid w:val="003F3F97"/>
    <w:rsid w:val="003F40D4"/>
    <w:rsid w:val="003F44B0"/>
    <w:rsid w:val="003F4609"/>
    <w:rsid w:val="003F47EF"/>
    <w:rsid w:val="003F483B"/>
    <w:rsid w:val="003F484D"/>
    <w:rsid w:val="003F4D22"/>
    <w:rsid w:val="003F4E0F"/>
    <w:rsid w:val="003F4E9C"/>
    <w:rsid w:val="003F50FE"/>
    <w:rsid w:val="003F51DC"/>
    <w:rsid w:val="003F540C"/>
    <w:rsid w:val="003F54A6"/>
    <w:rsid w:val="003F5614"/>
    <w:rsid w:val="003F569D"/>
    <w:rsid w:val="003F56D7"/>
    <w:rsid w:val="003F56DD"/>
    <w:rsid w:val="003F56EA"/>
    <w:rsid w:val="003F5B44"/>
    <w:rsid w:val="003F5BB2"/>
    <w:rsid w:val="003F5D07"/>
    <w:rsid w:val="003F5E39"/>
    <w:rsid w:val="003F5E54"/>
    <w:rsid w:val="003F5FDF"/>
    <w:rsid w:val="003F6084"/>
    <w:rsid w:val="003F61D0"/>
    <w:rsid w:val="003F6327"/>
    <w:rsid w:val="003F6337"/>
    <w:rsid w:val="003F67E6"/>
    <w:rsid w:val="003F67F7"/>
    <w:rsid w:val="003F682B"/>
    <w:rsid w:val="003F6DFB"/>
    <w:rsid w:val="003F6F36"/>
    <w:rsid w:val="003F6FA1"/>
    <w:rsid w:val="003F7248"/>
    <w:rsid w:val="003F73D1"/>
    <w:rsid w:val="003F744A"/>
    <w:rsid w:val="003F7639"/>
    <w:rsid w:val="003F7683"/>
    <w:rsid w:val="003F7860"/>
    <w:rsid w:val="003F797A"/>
    <w:rsid w:val="003F7B04"/>
    <w:rsid w:val="003F7C65"/>
    <w:rsid w:val="003F7D52"/>
    <w:rsid w:val="003F7DA6"/>
    <w:rsid w:val="003F7F2B"/>
    <w:rsid w:val="003F7F5E"/>
    <w:rsid w:val="003F7FE6"/>
    <w:rsid w:val="0040026D"/>
    <w:rsid w:val="004003A4"/>
    <w:rsid w:val="004007AE"/>
    <w:rsid w:val="0040085B"/>
    <w:rsid w:val="00400AA7"/>
    <w:rsid w:val="00400B6A"/>
    <w:rsid w:val="00400E7F"/>
    <w:rsid w:val="00400FB5"/>
    <w:rsid w:val="0040102F"/>
    <w:rsid w:val="0040117C"/>
    <w:rsid w:val="0040130D"/>
    <w:rsid w:val="0040153A"/>
    <w:rsid w:val="00401657"/>
    <w:rsid w:val="004016E4"/>
    <w:rsid w:val="00401B15"/>
    <w:rsid w:val="00401D7F"/>
    <w:rsid w:val="00401E52"/>
    <w:rsid w:val="00401F22"/>
    <w:rsid w:val="00401F71"/>
    <w:rsid w:val="00401FB7"/>
    <w:rsid w:val="00402067"/>
    <w:rsid w:val="0040216E"/>
    <w:rsid w:val="00402372"/>
    <w:rsid w:val="0040262A"/>
    <w:rsid w:val="00402747"/>
    <w:rsid w:val="00402926"/>
    <w:rsid w:val="00402CD3"/>
    <w:rsid w:val="00403095"/>
    <w:rsid w:val="0040353E"/>
    <w:rsid w:val="00403816"/>
    <w:rsid w:val="00403CDA"/>
    <w:rsid w:val="00403F7B"/>
    <w:rsid w:val="004042D1"/>
    <w:rsid w:val="00404630"/>
    <w:rsid w:val="00404BCB"/>
    <w:rsid w:val="00404EE4"/>
    <w:rsid w:val="00404F02"/>
    <w:rsid w:val="004050A6"/>
    <w:rsid w:val="004051E5"/>
    <w:rsid w:val="004052F6"/>
    <w:rsid w:val="0040554B"/>
    <w:rsid w:val="004055A2"/>
    <w:rsid w:val="004056A8"/>
    <w:rsid w:val="0040577D"/>
    <w:rsid w:val="004057AC"/>
    <w:rsid w:val="00405BF4"/>
    <w:rsid w:val="00405C94"/>
    <w:rsid w:val="00405D29"/>
    <w:rsid w:val="00405D30"/>
    <w:rsid w:val="00406011"/>
    <w:rsid w:val="004062CF"/>
    <w:rsid w:val="00406629"/>
    <w:rsid w:val="0040673D"/>
    <w:rsid w:val="00406A65"/>
    <w:rsid w:val="00406D49"/>
    <w:rsid w:val="00406D74"/>
    <w:rsid w:val="00406FBC"/>
    <w:rsid w:val="00406FC2"/>
    <w:rsid w:val="0040700E"/>
    <w:rsid w:val="004070C8"/>
    <w:rsid w:val="0040735D"/>
    <w:rsid w:val="004074C5"/>
    <w:rsid w:val="004076E7"/>
    <w:rsid w:val="00407BE0"/>
    <w:rsid w:val="00407F3A"/>
    <w:rsid w:val="00407F58"/>
    <w:rsid w:val="004101AC"/>
    <w:rsid w:val="004102B3"/>
    <w:rsid w:val="004103B5"/>
    <w:rsid w:val="004103F4"/>
    <w:rsid w:val="004104C8"/>
    <w:rsid w:val="0041063B"/>
    <w:rsid w:val="00410883"/>
    <w:rsid w:val="00410B18"/>
    <w:rsid w:val="00410D24"/>
    <w:rsid w:val="00410E15"/>
    <w:rsid w:val="00410F50"/>
    <w:rsid w:val="0041140A"/>
    <w:rsid w:val="0041174C"/>
    <w:rsid w:val="0041176B"/>
    <w:rsid w:val="00411BC8"/>
    <w:rsid w:val="00411E18"/>
    <w:rsid w:val="00411FBD"/>
    <w:rsid w:val="004121C1"/>
    <w:rsid w:val="0041254E"/>
    <w:rsid w:val="00412AD5"/>
    <w:rsid w:val="00412D74"/>
    <w:rsid w:val="00412DC9"/>
    <w:rsid w:val="00412E03"/>
    <w:rsid w:val="00412F41"/>
    <w:rsid w:val="0041366C"/>
    <w:rsid w:val="004136BB"/>
    <w:rsid w:val="0041378B"/>
    <w:rsid w:val="0041380E"/>
    <w:rsid w:val="00413BC0"/>
    <w:rsid w:val="004144B5"/>
    <w:rsid w:val="00414512"/>
    <w:rsid w:val="00414646"/>
    <w:rsid w:val="00414B10"/>
    <w:rsid w:val="00415011"/>
    <w:rsid w:val="0041529F"/>
    <w:rsid w:val="004152D6"/>
    <w:rsid w:val="00415337"/>
    <w:rsid w:val="004158A1"/>
    <w:rsid w:val="004158EF"/>
    <w:rsid w:val="00415B40"/>
    <w:rsid w:val="00415D98"/>
    <w:rsid w:val="00415EA4"/>
    <w:rsid w:val="00416049"/>
    <w:rsid w:val="0041611C"/>
    <w:rsid w:val="00416277"/>
    <w:rsid w:val="00416381"/>
    <w:rsid w:val="004164E1"/>
    <w:rsid w:val="0041659D"/>
    <w:rsid w:val="0041678B"/>
    <w:rsid w:val="00416A17"/>
    <w:rsid w:val="00416A30"/>
    <w:rsid w:val="00416A3C"/>
    <w:rsid w:val="00416B92"/>
    <w:rsid w:val="00416C5F"/>
    <w:rsid w:val="00416F33"/>
    <w:rsid w:val="0041702B"/>
    <w:rsid w:val="004170B9"/>
    <w:rsid w:val="004170D0"/>
    <w:rsid w:val="00417182"/>
    <w:rsid w:val="004171A4"/>
    <w:rsid w:val="004172AE"/>
    <w:rsid w:val="0041730B"/>
    <w:rsid w:val="00417310"/>
    <w:rsid w:val="004177EA"/>
    <w:rsid w:val="004178AA"/>
    <w:rsid w:val="00417946"/>
    <w:rsid w:val="004179A8"/>
    <w:rsid w:val="004179DE"/>
    <w:rsid w:val="00417D84"/>
    <w:rsid w:val="00417E97"/>
    <w:rsid w:val="00417F4E"/>
    <w:rsid w:val="004201DE"/>
    <w:rsid w:val="004201F5"/>
    <w:rsid w:val="00420268"/>
    <w:rsid w:val="0042047A"/>
    <w:rsid w:val="004204F8"/>
    <w:rsid w:val="004205CB"/>
    <w:rsid w:val="0042075B"/>
    <w:rsid w:val="0042094D"/>
    <w:rsid w:val="00420AB7"/>
    <w:rsid w:val="00420DB8"/>
    <w:rsid w:val="00420DEA"/>
    <w:rsid w:val="0042103E"/>
    <w:rsid w:val="004211FD"/>
    <w:rsid w:val="004212E8"/>
    <w:rsid w:val="00421345"/>
    <w:rsid w:val="0042168A"/>
    <w:rsid w:val="00421707"/>
    <w:rsid w:val="00421AE2"/>
    <w:rsid w:val="00421D5A"/>
    <w:rsid w:val="00421E2E"/>
    <w:rsid w:val="00421E6E"/>
    <w:rsid w:val="00421F3D"/>
    <w:rsid w:val="00421F7A"/>
    <w:rsid w:val="00421F82"/>
    <w:rsid w:val="00422175"/>
    <w:rsid w:val="00422345"/>
    <w:rsid w:val="0042258A"/>
    <w:rsid w:val="00422882"/>
    <w:rsid w:val="00422A73"/>
    <w:rsid w:val="00422E72"/>
    <w:rsid w:val="00423053"/>
    <w:rsid w:val="004234BA"/>
    <w:rsid w:val="004234E6"/>
    <w:rsid w:val="00423724"/>
    <w:rsid w:val="00423D28"/>
    <w:rsid w:val="00423DF8"/>
    <w:rsid w:val="00423F2F"/>
    <w:rsid w:val="00424037"/>
    <w:rsid w:val="004242D1"/>
    <w:rsid w:val="004248E3"/>
    <w:rsid w:val="00424ACE"/>
    <w:rsid w:val="00424C51"/>
    <w:rsid w:val="00424E9F"/>
    <w:rsid w:val="00425064"/>
    <w:rsid w:val="00425367"/>
    <w:rsid w:val="0042550E"/>
    <w:rsid w:val="0042555B"/>
    <w:rsid w:val="00425819"/>
    <w:rsid w:val="00425871"/>
    <w:rsid w:val="0042597B"/>
    <w:rsid w:val="00425B4B"/>
    <w:rsid w:val="00425E0F"/>
    <w:rsid w:val="00425E5E"/>
    <w:rsid w:val="00425F2E"/>
    <w:rsid w:val="00426046"/>
    <w:rsid w:val="00426068"/>
    <w:rsid w:val="00426532"/>
    <w:rsid w:val="00426593"/>
    <w:rsid w:val="00426618"/>
    <w:rsid w:val="004267C2"/>
    <w:rsid w:val="00426A73"/>
    <w:rsid w:val="00427025"/>
    <w:rsid w:val="0042705A"/>
    <w:rsid w:val="004272C3"/>
    <w:rsid w:val="00427373"/>
    <w:rsid w:val="004273C8"/>
    <w:rsid w:val="0042745C"/>
    <w:rsid w:val="00427534"/>
    <w:rsid w:val="00427853"/>
    <w:rsid w:val="00427B7A"/>
    <w:rsid w:val="00427C02"/>
    <w:rsid w:val="00427C84"/>
    <w:rsid w:val="00427E18"/>
    <w:rsid w:val="00427EE2"/>
    <w:rsid w:val="00427F5E"/>
    <w:rsid w:val="00427FFB"/>
    <w:rsid w:val="004300D0"/>
    <w:rsid w:val="00430416"/>
    <w:rsid w:val="0043049F"/>
    <w:rsid w:val="00430586"/>
    <w:rsid w:val="004305E1"/>
    <w:rsid w:val="004306D8"/>
    <w:rsid w:val="00430740"/>
    <w:rsid w:val="00430762"/>
    <w:rsid w:val="00430880"/>
    <w:rsid w:val="0043088D"/>
    <w:rsid w:val="00430AE7"/>
    <w:rsid w:val="00430B78"/>
    <w:rsid w:val="00430DE4"/>
    <w:rsid w:val="00430E2C"/>
    <w:rsid w:val="00430EB3"/>
    <w:rsid w:val="00430EF3"/>
    <w:rsid w:val="00431253"/>
    <w:rsid w:val="00431261"/>
    <w:rsid w:val="004312FF"/>
    <w:rsid w:val="0043141C"/>
    <w:rsid w:val="004314F3"/>
    <w:rsid w:val="00431ACB"/>
    <w:rsid w:val="00431B17"/>
    <w:rsid w:val="00431B56"/>
    <w:rsid w:val="00431CC8"/>
    <w:rsid w:val="00431DAD"/>
    <w:rsid w:val="00431DED"/>
    <w:rsid w:val="00431F2A"/>
    <w:rsid w:val="00432028"/>
    <w:rsid w:val="0043219E"/>
    <w:rsid w:val="0043227B"/>
    <w:rsid w:val="00432376"/>
    <w:rsid w:val="00432382"/>
    <w:rsid w:val="004324B6"/>
    <w:rsid w:val="004324F3"/>
    <w:rsid w:val="0043251E"/>
    <w:rsid w:val="00432582"/>
    <w:rsid w:val="0043264D"/>
    <w:rsid w:val="004327D6"/>
    <w:rsid w:val="00432C33"/>
    <w:rsid w:val="00432D2B"/>
    <w:rsid w:val="004330C3"/>
    <w:rsid w:val="004330D2"/>
    <w:rsid w:val="00433131"/>
    <w:rsid w:val="0043347C"/>
    <w:rsid w:val="00433508"/>
    <w:rsid w:val="00433768"/>
    <w:rsid w:val="00433776"/>
    <w:rsid w:val="00433AF0"/>
    <w:rsid w:val="00433B9C"/>
    <w:rsid w:val="00433CDB"/>
    <w:rsid w:val="00433F28"/>
    <w:rsid w:val="00433F41"/>
    <w:rsid w:val="00434453"/>
    <w:rsid w:val="004344FC"/>
    <w:rsid w:val="004345DF"/>
    <w:rsid w:val="00434751"/>
    <w:rsid w:val="004347CF"/>
    <w:rsid w:val="00434C62"/>
    <w:rsid w:val="00434C8D"/>
    <w:rsid w:val="00435023"/>
    <w:rsid w:val="00435251"/>
    <w:rsid w:val="0043549E"/>
    <w:rsid w:val="004354CA"/>
    <w:rsid w:val="0043588D"/>
    <w:rsid w:val="00435925"/>
    <w:rsid w:val="004359E2"/>
    <w:rsid w:val="00435A0B"/>
    <w:rsid w:val="00435E2C"/>
    <w:rsid w:val="00435E34"/>
    <w:rsid w:val="00435E53"/>
    <w:rsid w:val="00435FBD"/>
    <w:rsid w:val="004360A2"/>
    <w:rsid w:val="00436165"/>
    <w:rsid w:val="004362BA"/>
    <w:rsid w:val="00436999"/>
    <w:rsid w:val="00436A65"/>
    <w:rsid w:val="00436BE5"/>
    <w:rsid w:val="00437124"/>
    <w:rsid w:val="004371EF"/>
    <w:rsid w:val="00437416"/>
    <w:rsid w:val="004376C5"/>
    <w:rsid w:val="00437717"/>
    <w:rsid w:val="004379B1"/>
    <w:rsid w:val="00437ADD"/>
    <w:rsid w:val="00437DE7"/>
    <w:rsid w:val="00437DFA"/>
    <w:rsid w:val="00437EAB"/>
    <w:rsid w:val="00437FBA"/>
    <w:rsid w:val="00437FF2"/>
    <w:rsid w:val="004400C4"/>
    <w:rsid w:val="004400F7"/>
    <w:rsid w:val="00440328"/>
    <w:rsid w:val="0044039C"/>
    <w:rsid w:val="00440471"/>
    <w:rsid w:val="00440530"/>
    <w:rsid w:val="0044059B"/>
    <w:rsid w:val="00440680"/>
    <w:rsid w:val="004406DE"/>
    <w:rsid w:val="004407AB"/>
    <w:rsid w:val="00440814"/>
    <w:rsid w:val="00440941"/>
    <w:rsid w:val="00440D52"/>
    <w:rsid w:val="00440E20"/>
    <w:rsid w:val="00440F6C"/>
    <w:rsid w:val="00440F79"/>
    <w:rsid w:val="00440F81"/>
    <w:rsid w:val="0044103A"/>
    <w:rsid w:val="0044113F"/>
    <w:rsid w:val="00441260"/>
    <w:rsid w:val="0044129D"/>
    <w:rsid w:val="00441398"/>
    <w:rsid w:val="0044168A"/>
    <w:rsid w:val="0044168B"/>
    <w:rsid w:val="004416A8"/>
    <w:rsid w:val="004418FB"/>
    <w:rsid w:val="004419C3"/>
    <w:rsid w:val="00441AE4"/>
    <w:rsid w:val="00441DE3"/>
    <w:rsid w:val="0044206A"/>
    <w:rsid w:val="00442284"/>
    <w:rsid w:val="00442681"/>
    <w:rsid w:val="0044283D"/>
    <w:rsid w:val="004428EE"/>
    <w:rsid w:val="00442D1A"/>
    <w:rsid w:val="00442DDC"/>
    <w:rsid w:val="0044311F"/>
    <w:rsid w:val="0044318A"/>
    <w:rsid w:val="00443263"/>
    <w:rsid w:val="004432BB"/>
    <w:rsid w:val="00443452"/>
    <w:rsid w:val="0044345D"/>
    <w:rsid w:val="004438C6"/>
    <w:rsid w:val="00443932"/>
    <w:rsid w:val="00443943"/>
    <w:rsid w:val="004439ED"/>
    <w:rsid w:val="00443B39"/>
    <w:rsid w:val="00443B55"/>
    <w:rsid w:val="00443CDE"/>
    <w:rsid w:val="00444167"/>
    <w:rsid w:val="00444274"/>
    <w:rsid w:val="00444317"/>
    <w:rsid w:val="00444674"/>
    <w:rsid w:val="004448A6"/>
    <w:rsid w:val="004448F7"/>
    <w:rsid w:val="004449C7"/>
    <w:rsid w:val="004449F9"/>
    <w:rsid w:val="00444A64"/>
    <w:rsid w:val="00444DA0"/>
    <w:rsid w:val="00444DD1"/>
    <w:rsid w:val="00444F14"/>
    <w:rsid w:val="00444F5C"/>
    <w:rsid w:val="00445013"/>
    <w:rsid w:val="00445390"/>
    <w:rsid w:val="00445547"/>
    <w:rsid w:val="0044559A"/>
    <w:rsid w:val="00445621"/>
    <w:rsid w:val="004456F2"/>
    <w:rsid w:val="00445759"/>
    <w:rsid w:val="004457C0"/>
    <w:rsid w:val="00445932"/>
    <w:rsid w:val="00445C5E"/>
    <w:rsid w:val="00445E14"/>
    <w:rsid w:val="00445FB7"/>
    <w:rsid w:val="0044608A"/>
    <w:rsid w:val="00446125"/>
    <w:rsid w:val="0044639E"/>
    <w:rsid w:val="00446C13"/>
    <w:rsid w:val="00446E62"/>
    <w:rsid w:val="00446EBD"/>
    <w:rsid w:val="00446F84"/>
    <w:rsid w:val="0044706F"/>
    <w:rsid w:val="004471E0"/>
    <w:rsid w:val="00447283"/>
    <w:rsid w:val="004472EA"/>
    <w:rsid w:val="00447897"/>
    <w:rsid w:val="00447A1C"/>
    <w:rsid w:val="00447E9B"/>
    <w:rsid w:val="00447E9C"/>
    <w:rsid w:val="00450275"/>
    <w:rsid w:val="0045068E"/>
    <w:rsid w:val="004507F0"/>
    <w:rsid w:val="00450987"/>
    <w:rsid w:val="00450EC6"/>
    <w:rsid w:val="00450FB9"/>
    <w:rsid w:val="00451066"/>
    <w:rsid w:val="0045116D"/>
    <w:rsid w:val="0045144A"/>
    <w:rsid w:val="00451488"/>
    <w:rsid w:val="0045181B"/>
    <w:rsid w:val="0045188A"/>
    <w:rsid w:val="004519CE"/>
    <w:rsid w:val="00451B4F"/>
    <w:rsid w:val="00451C54"/>
    <w:rsid w:val="00451C90"/>
    <w:rsid w:val="00451E08"/>
    <w:rsid w:val="00451FE5"/>
    <w:rsid w:val="004520B2"/>
    <w:rsid w:val="004520F0"/>
    <w:rsid w:val="00452253"/>
    <w:rsid w:val="00452396"/>
    <w:rsid w:val="00452425"/>
    <w:rsid w:val="004526CB"/>
    <w:rsid w:val="0045279F"/>
    <w:rsid w:val="00452B0F"/>
    <w:rsid w:val="00452E22"/>
    <w:rsid w:val="00453338"/>
    <w:rsid w:val="0045373E"/>
    <w:rsid w:val="00453903"/>
    <w:rsid w:val="00453926"/>
    <w:rsid w:val="00453946"/>
    <w:rsid w:val="004539F0"/>
    <w:rsid w:val="00453B7A"/>
    <w:rsid w:val="00453D8E"/>
    <w:rsid w:val="00453DA1"/>
    <w:rsid w:val="00453E3B"/>
    <w:rsid w:val="00454019"/>
    <w:rsid w:val="004542EC"/>
    <w:rsid w:val="00454786"/>
    <w:rsid w:val="00454826"/>
    <w:rsid w:val="004548E3"/>
    <w:rsid w:val="00454DB9"/>
    <w:rsid w:val="00454DBA"/>
    <w:rsid w:val="004550E0"/>
    <w:rsid w:val="00455166"/>
    <w:rsid w:val="00455296"/>
    <w:rsid w:val="00455331"/>
    <w:rsid w:val="00455773"/>
    <w:rsid w:val="0045591B"/>
    <w:rsid w:val="00455B0D"/>
    <w:rsid w:val="00455CBC"/>
    <w:rsid w:val="00455D83"/>
    <w:rsid w:val="00455F1E"/>
    <w:rsid w:val="004568EC"/>
    <w:rsid w:val="00456971"/>
    <w:rsid w:val="00456F61"/>
    <w:rsid w:val="0045718C"/>
    <w:rsid w:val="00457428"/>
    <w:rsid w:val="004575B5"/>
    <w:rsid w:val="00457814"/>
    <w:rsid w:val="004578D7"/>
    <w:rsid w:val="00457A91"/>
    <w:rsid w:val="00457B13"/>
    <w:rsid w:val="00457C15"/>
    <w:rsid w:val="00457C3A"/>
    <w:rsid w:val="00457E17"/>
    <w:rsid w:val="00457E3A"/>
    <w:rsid w:val="00457E9B"/>
    <w:rsid w:val="00457F98"/>
    <w:rsid w:val="0046006E"/>
    <w:rsid w:val="004600B3"/>
    <w:rsid w:val="00460416"/>
    <w:rsid w:val="004606B4"/>
    <w:rsid w:val="00460753"/>
    <w:rsid w:val="0046095B"/>
    <w:rsid w:val="00460B2C"/>
    <w:rsid w:val="00460E4E"/>
    <w:rsid w:val="0046122C"/>
    <w:rsid w:val="0046131A"/>
    <w:rsid w:val="0046131B"/>
    <w:rsid w:val="004613A9"/>
    <w:rsid w:val="004616B6"/>
    <w:rsid w:val="004618D4"/>
    <w:rsid w:val="00461999"/>
    <w:rsid w:val="004619E9"/>
    <w:rsid w:val="00461A06"/>
    <w:rsid w:val="00461B3E"/>
    <w:rsid w:val="00461CE5"/>
    <w:rsid w:val="00461D73"/>
    <w:rsid w:val="00461D81"/>
    <w:rsid w:val="00461DB2"/>
    <w:rsid w:val="00461F90"/>
    <w:rsid w:val="00462096"/>
    <w:rsid w:val="0046212D"/>
    <w:rsid w:val="004621EC"/>
    <w:rsid w:val="004622ED"/>
    <w:rsid w:val="0046252B"/>
    <w:rsid w:val="0046267E"/>
    <w:rsid w:val="004626C5"/>
    <w:rsid w:val="00462816"/>
    <w:rsid w:val="00462B25"/>
    <w:rsid w:val="00462D8B"/>
    <w:rsid w:val="00462DB6"/>
    <w:rsid w:val="00462E0E"/>
    <w:rsid w:val="00463035"/>
    <w:rsid w:val="00463174"/>
    <w:rsid w:val="0046319B"/>
    <w:rsid w:val="004632BA"/>
    <w:rsid w:val="00463626"/>
    <w:rsid w:val="00463C21"/>
    <w:rsid w:val="00463D0E"/>
    <w:rsid w:val="00464069"/>
    <w:rsid w:val="00464105"/>
    <w:rsid w:val="0046458C"/>
    <w:rsid w:val="00464624"/>
    <w:rsid w:val="00464C12"/>
    <w:rsid w:val="00464C99"/>
    <w:rsid w:val="00464CBE"/>
    <w:rsid w:val="00464E17"/>
    <w:rsid w:val="00465783"/>
    <w:rsid w:val="00465C19"/>
    <w:rsid w:val="00465E0B"/>
    <w:rsid w:val="00465E3A"/>
    <w:rsid w:val="00465E8D"/>
    <w:rsid w:val="00465EF0"/>
    <w:rsid w:val="00465FC4"/>
    <w:rsid w:val="0046609F"/>
    <w:rsid w:val="004661DB"/>
    <w:rsid w:val="00466472"/>
    <w:rsid w:val="0046649D"/>
    <w:rsid w:val="004665B6"/>
    <w:rsid w:val="0046664A"/>
    <w:rsid w:val="00466725"/>
    <w:rsid w:val="004667FA"/>
    <w:rsid w:val="00466B9C"/>
    <w:rsid w:val="00466F85"/>
    <w:rsid w:val="00467033"/>
    <w:rsid w:val="004670E5"/>
    <w:rsid w:val="00467256"/>
    <w:rsid w:val="00467499"/>
    <w:rsid w:val="004676FB"/>
    <w:rsid w:val="00467B60"/>
    <w:rsid w:val="00467C06"/>
    <w:rsid w:val="00467E0C"/>
    <w:rsid w:val="00467EED"/>
    <w:rsid w:val="00467FAC"/>
    <w:rsid w:val="00467FE2"/>
    <w:rsid w:val="004701A9"/>
    <w:rsid w:val="004701C1"/>
    <w:rsid w:val="004702A4"/>
    <w:rsid w:val="004706E9"/>
    <w:rsid w:val="00470719"/>
    <w:rsid w:val="0047074B"/>
    <w:rsid w:val="004707E2"/>
    <w:rsid w:val="004708BA"/>
    <w:rsid w:val="00470CB9"/>
    <w:rsid w:val="00470CDA"/>
    <w:rsid w:val="00470D78"/>
    <w:rsid w:val="00470D9B"/>
    <w:rsid w:val="00470E4B"/>
    <w:rsid w:val="00470EBE"/>
    <w:rsid w:val="00470F0D"/>
    <w:rsid w:val="00470F55"/>
    <w:rsid w:val="004714C2"/>
    <w:rsid w:val="004714CA"/>
    <w:rsid w:val="004716E1"/>
    <w:rsid w:val="0047180F"/>
    <w:rsid w:val="004718FC"/>
    <w:rsid w:val="0047194C"/>
    <w:rsid w:val="004719DD"/>
    <w:rsid w:val="00471BD4"/>
    <w:rsid w:val="00471C14"/>
    <w:rsid w:val="00471CD0"/>
    <w:rsid w:val="00471CEC"/>
    <w:rsid w:val="00471D7D"/>
    <w:rsid w:val="00471D89"/>
    <w:rsid w:val="00472066"/>
    <w:rsid w:val="004720C5"/>
    <w:rsid w:val="004720D5"/>
    <w:rsid w:val="00472553"/>
    <w:rsid w:val="00472AF3"/>
    <w:rsid w:val="0047304E"/>
    <w:rsid w:val="00473298"/>
    <w:rsid w:val="00473502"/>
    <w:rsid w:val="00473564"/>
    <w:rsid w:val="0047358E"/>
    <w:rsid w:val="0047389E"/>
    <w:rsid w:val="00473C71"/>
    <w:rsid w:val="00473C88"/>
    <w:rsid w:val="00473E97"/>
    <w:rsid w:val="00473ECA"/>
    <w:rsid w:val="00473F0C"/>
    <w:rsid w:val="0047422E"/>
    <w:rsid w:val="0047437E"/>
    <w:rsid w:val="0047446B"/>
    <w:rsid w:val="004745E0"/>
    <w:rsid w:val="004746C5"/>
    <w:rsid w:val="0047496C"/>
    <w:rsid w:val="00474AAD"/>
    <w:rsid w:val="00474BA9"/>
    <w:rsid w:val="00474D6F"/>
    <w:rsid w:val="00474D85"/>
    <w:rsid w:val="00474E51"/>
    <w:rsid w:val="00474E93"/>
    <w:rsid w:val="00474F48"/>
    <w:rsid w:val="00474FF0"/>
    <w:rsid w:val="00475006"/>
    <w:rsid w:val="0047516F"/>
    <w:rsid w:val="00475249"/>
    <w:rsid w:val="00475507"/>
    <w:rsid w:val="004756E0"/>
    <w:rsid w:val="00475797"/>
    <w:rsid w:val="004757B0"/>
    <w:rsid w:val="004759A5"/>
    <w:rsid w:val="004759AC"/>
    <w:rsid w:val="00475E99"/>
    <w:rsid w:val="00475F85"/>
    <w:rsid w:val="0047610A"/>
    <w:rsid w:val="0047632C"/>
    <w:rsid w:val="004765DF"/>
    <w:rsid w:val="0047675E"/>
    <w:rsid w:val="004768CC"/>
    <w:rsid w:val="004769A2"/>
    <w:rsid w:val="00476A20"/>
    <w:rsid w:val="00476A3F"/>
    <w:rsid w:val="00476AF9"/>
    <w:rsid w:val="00476B92"/>
    <w:rsid w:val="00476CC4"/>
    <w:rsid w:val="00476DAB"/>
    <w:rsid w:val="00476F24"/>
    <w:rsid w:val="004772E2"/>
    <w:rsid w:val="004772F5"/>
    <w:rsid w:val="00477460"/>
    <w:rsid w:val="00477766"/>
    <w:rsid w:val="004778C9"/>
    <w:rsid w:val="0047793D"/>
    <w:rsid w:val="00477B78"/>
    <w:rsid w:val="00477C3E"/>
    <w:rsid w:val="004800F3"/>
    <w:rsid w:val="0048015A"/>
    <w:rsid w:val="00480257"/>
    <w:rsid w:val="004806D0"/>
    <w:rsid w:val="004809DD"/>
    <w:rsid w:val="00480A5C"/>
    <w:rsid w:val="00480F4F"/>
    <w:rsid w:val="004810A7"/>
    <w:rsid w:val="00481145"/>
    <w:rsid w:val="0048116D"/>
    <w:rsid w:val="00481346"/>
    <w:rsid w:val="004813E2"/>
    <w:rsid w:val="004814ED"/>
    <w:rsid w:val="00481525"/>
    <w:rsid w:val="0048154E"/>
    <w:rsid w:val="004817DD"/>
    <w:rsid w:val="004817E4"/>
    <w:rsid w:val="00481896"/>
    <w:rsid w:val="00482237"/>
    <w:rsid w:val="0048235E"/>
    <w:rsid w:val="0048238E"/>
    <w:rsid w:val="00482442"/>
    <w:rsid w:val="0048251A"/>
    <w:rsid w:val="00482918"/>
    <w:rsid w:val="00482BC3"/>
    <w:rsid w:val="00482BE1"/>
    <w:rsid w:val="00482D94"/>
    <w:rsid w:val="00482DFA"/>
    <w:rsid w:val="00482E9B"/>
    <w:rsid w:val="00482FE3"/>
    <w:rsid w:val="00483114"/>
    <w:rsid w:val="00483136"/>
    <w:rsid w:val="00483385"/>
    <w:rsid w:val="004833E8"/>
    <w:rsid w:val="0048353B"/>
    <w:rsid w:val="0048374B"/>
    <w:rsid w:val="00483B45"/>
    <w:rsid w:val="00483B4C"/>
    <w:rsid w:val="00483BA9"/>
    <w:rsid w:val="00483E31"/>
    <w:rsid w:val="0048409C"/>
    <w:rsid w:val="00484420"/>
    <w:rsid w:val="00484525"/>
    <w:rsid w:val="004847EA"/>
    <w:rsid w:val="004848BE"/>
    <w:rsid w:val="00484A5A"/>
    <w:rsid w:val="00484AF0"/>
    <w:rsid w:val="00484CCE"/>
    <w:rsid w:val="00484D01"/>
    <w:rsid w:val="00484DC7"/>
    <w:rsid w:val="00484E5C"/>
    <w:rsid w:val="00484F66"/>
    <w:rsid w:val="00485157"/>
    <w:rsid w:val="00485263"/>
    <w:rsid w:val="0048577F"/>
    <w:rsid w:val="00485799"/>
    <w:rsid w:val="00485C4F"/>
    <w:rsid w:val="00485D6A"/>
    <w:rsid w:val="00485EC3"/>
    <w:rsid w:val="00485FDC"/>
    <w:rsid w:val="00486044"/>
    <w:rsid w:val="004860B4"/>
    <w:rsid w:val="00486121"/>
    <w:rsid w:val="00486238"/>
    <w:rsid w:val="00486239"/>
    <w:rsid w:val="004862D5"/>
    <w:rsid w:val="00486774"/>
    <w:rsid w:val="004868BF"/>
    <w:rsid w:val="004868EA"/>
    <w:rsid w:val="004869B1"/>
    <w:rsid w:val="00486CC4"/>
    <w:rsid w:val="00486DE6"/>
    <w:rsid w:val="00487030"/>
    <w:rsid w:val="004872B4"/>
    <w:rsid w:val="00487B95"/>
    <w:rsid w:val="00487ECF"/>
    <w:rsid w:val="00487EED"/>
    <w:rsid w:val="0049035F"/>
    <w:rsid w:val="004905DA"/>
    <w:rsid w:val="004907D6"/>
    <w:rsid w:val="00490869"/>
    <w:rsid w:val="00491014"/>
    <w:rsid w:val="00491220"/>
    <w:rsid w:val="0049134B"/>
    <w:rsid w:val="00491887"/>
    <w:rsid w:val="00491C18"/>
    <w:rsid w:val="00492147"/>
    <w:rsid w:val="0049238B"/>
    <w:rsid w:val="0049242D"/>
    <w:rsid w:val="004924B5"/>
    <w:rsid w:val="0049267F"/>
    <w:rsid w:val="004928FA"/>
    <w:rsid w:val="004929E5"/>
    <w:rsid w:val="00492ED0"/>
    <w:rsid w:val="00493014"/>
    <w:rsid w:val="004930F1"/>
    <w:rsid w:val="00493144"/>
    <w:rsid w:val="0049335C"/>
    <w:rsid w:val="004935D4"/>
    <w:rsid w:val="004935FA"/>
    <w:rsid w:val="00493922"/>
    <w:rsid w:val="004939F4"/>
    <w:rsid w:val="00493AAA"/>
    <w:rsid w:val="00493B22"/>
    <w:rsid w:val="00493D26"/>
    <w:rsid w:val="00493E7C"/>
    <w:rsid w:val="00494045"/>
    <w:rsid w:val="00494143"/>
    <w:rsid w:val="00494264"/>
    <w:rsid w:val="00494408"/>
    <w:rsid w:val="00494426"/>
    <w:rsid w:val="004947DF"/>
    <w:rsid w:val="00494D66"/>
    <w:rsid w:val="00494E9C"/>
    <w:rsid w:val="00494F2A"/>
    <w:rsid w:val="004952DD"/>
    <w:rsid w:val="00495543"/>
    <w:rsid w:val="00495567"/>
    <w:rsid w:val="004956DD"/>
    <w:rsid w:val="0049583B"/>
    <w:rsid w:val="00495868"/>
    <w:rsid w:val="00495957"/>
    <w:rsid w:val="00495958"/>
    <w:rsid w:val="00495B1E"/>
    <w:rsid w:val="00495B27"/>
    <w:rsid w:val="00495C9C"/>
    <w:rsid w:val="00495D9D"/>
    <w:rsid w:val="00495FD6"/>
    <w:rsid w:val="00496914"/>
    <w:rsid w:val="00496937"/>
    <w:rsid w:val="00496B39"/>
    <w:rsid w:val="00496B78"/>
    <w:rsid w:val="00496C5A"/>
    <w:rsid w:val="00496C67"/>
    <w:rsid w:val="00496F6E"/>
    <w:rsid w:val="00497029"/>
    <w:rsid w:val="00497EF2"/>
    <w:rsid w:val="004A00D4"/>
    <w:rsid w:val="004A0159"/>
    <w:rsid w:val="004A040C"/>
    <w:rsid w:val="004A0468"/>
    <w:rsid w:val="004A0559"/>
    <w:rsid w:val="004A07DB"/>
    <w:rsid w:val="004A08F9"/>
    <w:rsid w:val="004A0931"/>
    <w:rsid w:val="004A0CA1"/>
    <w:rsid w:val="004A0F71"/>
    <w:rsid w:val="004A0F74"/>
    <w:rsid w:val="004A112E"/>
    <w:rsid w:val="004A121A"/>
    <w:rsid w:val="004A153F"/>
    <w:rsid w:val="004A1607"/>
    <w:rsid w:val="004A17D8"/>
    <w:rsid w:val="004A1A60"/>
    <w:rsid w:val="004A1A78"/>
    <w:rsid w:val="004A1C6E"/>
    <w:rsid w:val="004A1E78"/>
    <w:rsid w:val="004A1F63"/>
    <w:rsid w:val="004A2232"/>
    <w:rsid w:val="004A223C"/>
    <w:rsid w:val="004A2304"/>
    <w:rsid w:val="004A2313"/>
    <w:rsid w:val="004A233B"/>
    <w:rsid w:val="004A2455"/>
    <w:rsid w:val="004A27A4"/>
    <w:rsid w:val="004A2977"/>
    <w:rsid w:val="004A29EF"/>
    <w:rsid w:val="004A2A0E"/>
    <w:rsid w:val="004A2B1A"/>
    <w:rsid w:val="004A2FBB"/>
    <w:rsid w:val="004A31CA"/>
    <w:rsid w:val="004A331A"/>
    <w:rsid w:val="004A3512"/>
    <w:rsid w:val="004A3A83"/>
    <w:rsid w:val="004A3B94"/>
    <w:rsid w:val="004A4110"/>
    <w:rsid w:val="004A44D1"/>
    <w:rsid w:val="004A4589"/>
    <w:rsid w:val="004A4C0A"/>
    <w:rsid w:val="004A4E21"/>
    <w:rsid w:val="004A4F38"/>
    <w:rsid w:val="004A51A2"/>
    <w:rsid w:val="004A52AE"/>
    <w:rsid w:val="004A5311"/>
    <w:rsid w:val="004A5542"/>
    <w:rsid w:val="004A5565"/>
    <w:rsid w:val="004A578C"/>
    <w:rsid w:val="004A59C8"/>
    <w:rsid w:val="004A5B62"/>
    <w:rsid w:val="004A5DE7"/>
    <w:rsid w:val="004A5E95"/>
    <w:rsid w:val="004A610A"/>
    <w:rsid w:val="004A612B"/>
    <w:rsid w:val="004A6263"/>
    <w:rsid w:val="004A634F"/>
    <w:rsid w:val="004A637D"/>
    <w:rsid w:val="004A63DE"/>
    <w:rsid w:val="004A6537"/>
    <w:rsid w:val="004A65BF"/>
    <w:rsid w:val="004A6896"/>
    <w:rsid w:val="004A6936"/>
    <w:rsid w:val="004A6AFA"/>
    <w:rsid w:val="004A6C19"/>
    <w:rsid w:val="004A7009"/>
    <w:rsid w:val="004A70C7"/>
    <w:rsid w:val="004A70D0"/>
    <w:rsid w:val="004A732C"/>
    <w:rsid w:val="004A74DD"/>
    <w:rsid w:val="004A75B8"/>
    <w:rsid w:val="004A7F5A"/>
    <w:rsid w:val="004B029A"/>
    <w:rsid w:val="004B0321"/>
    <w:rsid w:val="004B0327"/>
    <w:rsid w:val="004B0381"/>
    <w:rsid w:val="004B04C0"/>
    <w:rsid w:val="004B04F6"/>
    <w:rsid w:val="004B0A68"/>
    <w:rsid w:val="004B0AD1"/>
    <w:rsid w:val="004B0CC9"/>
    <w:rsid w:val="004B0D18"/>
    <w:rsid w:val="004B0D24"/>
    <w:rsid w:val="004B0EDC"/>
    <w:rsid w:val="004B0F96"/>
    <w:rsid w:val="004B1013"/>
    <w:rsid w:val="004B1367"/>
    <w:rsid w:val="004B1433"/>
    <w:rsid w:val="004B151C"/>
    <w:rsid w:val="004B1A21"/>
    <w:rsid w:val="004B1B54"/>
    <w:rsid w:val="004B1BCA"/>
    <w:rsid w:val="004B1FC4"/>
    <w:rsid w:val="004B2311"/>
    <w:rsid w:val="004B239C"/>
    <w:rsid w:val="004B2424"/>
    <w:rsid w:val="004B242C"/>
    <w:rsid w:val="004B247B"/>
    <w:rsid w:val="004B28D0"/>
    <w:rsid w:val="004B29DF"/>
    <w:rsid w:val="004B2AA2"/>
    <w:rsid w:val="004B2C4E"/>
    <w:rsid w:val="004B2CF2"/>
    <w:rsid w:val="004B2E23"/>
    <w:rsid w:val="004B2F44"/>
    <w:rsid w:val="004B3121"/>
    <w:rsid w:val="004B3277"/>
    <w:rsid w:val="004B367D"/>
    <w:rsid w:val="004B384D"/>
    <w:rsid w:val="004B3892"/>
    <w:rsid w:val="004B3ABD"/>
    <w:rsid w:val="004B3D4B"/>
    <w:rsid w:val="004B3E16"/>
    <w:rsid w:val="004B3E73"/>
    <w:rsid w:val="004B43DA"/>
    <w:rsid w:val="004B446E"/>
    <w:rsid w:val="004B4CE3"/>
    <w:rsid w:val="004B5239"/>
    <w:rsid w:val="004B53D9"/>
    <w:rsid w:val="004B54EF"/>
    <w:rsid w:val="004B5788"/>
    <w:rsid w:val="004B57C1"/>
    <w:rsid w:val="004B594F"/>
    <w:rsid w:val="004B5B69"/>
    <w:rsid w:val="004B5C2B"/>
    <w:rsid w:val="004B5CF1"/>
    <w:rsid w:val="004B5E3B"/>
    <w:rsid w:val="004B5F0A"/>
    <w:rsid w:val="004B644B"/>
    <w:rsid w:val="004B64B4"/>
    <w:rsid w:val="004B6818"/>
    <w:rsid w:val="004B68E5"/>
    <w:rsid w:val="004B68E6"/>
    <w:rsid w:val="004B68EA"/>
    <w:rsid w:val="004B6B52"/>
    <w:rsid w:val="004B6C78"/>
    <w:rsid w:val="004B6CF0"/>
    <w:rsid w:val="004B6F0C"/>
    <w:rsid w:val="004B70F5"/>
    <w:rsid w:val="004B7138"/>
    <w:rsid w:val="004B72D7"/>
    <w:rsid w:val="004B73A5"/>
    <w:rsid w:val="004B75FA"/>
    <w:rsid w:val="004B7755"/>
    <w:rsid w:val="004B7829"/>
    <w:rsid w:val="004B792C"/>
    <w:rsid w:val="004B7A34"/>
    <w:rsid w:val="004B7A6D"/>
    <w:rsid w:val="004B7C0B"/>
    <w:rsid w:val="004B7CC6"/>
    <w:rsid w:val="004B7CF4"/>
    <w:rsid w:val="004B7EB8"/>
    <w:rsid w:val="004B7F40"/>
    <w:rsid w:val="004C0064"/>
    <w:rsid w:val="004C0146"/>
    <w:rsid w:val="004C0362"/>
    <w:rsid w:val="004C039C"/>
    <w:rsid w:val="004C03EC"/>
    <w:rsid w:val="004C0417"/>
    <w:rsid w:val="004C0618"/>
    <w:rsid w:val="004C0683"/>
    <w:rsid w:val="004C06B8"/>
    <w:rsid w:val="004C07F2"/>
    <w:rsid w:val="004C09DF"/>
    <w:rsid w:val="004C0A3E"/>
    <w:rsid w:val="004C0C25"/>
    <w:rsid w:val="004C0C6C"/>
    <w:rsid w:val="004C0DB0"/>
    <w:rsid w:val="004C0E28"/>
    <w:rsid w:val="004C0E86"/>
    <w:rsid w:val="004C1335"/>
    <w:rsid w:val="004C15FE"/>
    <w:rsid w:val="004C1638"/>
    <w:rsid w:val="004C18C5"/>
    <w:rsid w:val="004C1A4B"/>
    <w:rsid w:val="004C2085"/>
    <w:rsid w:val="004C2921"/>
    <w:rsid w:val="004C2987"/>
    <w:rsid w:val="004C29C2"/>
    <w:rsid w:val="004C2ABB"/>
    <w:rsid w:val="004C2F27"/>
    <w:rsid w:val="004C325F"/>
    <w:rsid w:val="004C35DB"/>
    <w:rsid w:val="004C3CBB"/>
    <w:rsid w:val="004C3DD3"/>
    <w:rsid w:val="004C415F"/>
    <w:rsid w:val="004C4276"/>
    <w:rsid w:val="004C4351"/>
    <w:rsid w:val="004C467B"/>
    <w:rsid w:val="004C4707"/>
    <w:rsid w:val="004C47B7"/>
    <w:rsid w:val="004C481B"/>
    <w:rsid w:val="004C4978"/>
    <w:rsid w:val="004C4A44"/>
    <w:rsid w:val="004C4AD1"/>
    <w:rsid w:val="004C4B69"/>
    <w:rsid w:val="004C4CD5"/>
    <w:rsid w:val="004C4D71"/>
    <w:rsid w:val="004C52C1"/>
    <w:rsid w:val="004C54B7"/>
    <w:rsid w:val="004C56B0"/>
    <w:rsid w:val="004C5B3F"/>
    <w:rsid w:val="004C5BF4"/>
    <w:rsid w:val="004C5C43"/>
    <w:rsid w:val="004C5DA5"/>
    <w:rsid w:val="004C5DB7"/>
    <w:rsid w:val="004C5F20"/>
    <w:rsid w:val="004C6098"/>
    <w:rsid w:val="004C62FA"/>
    <w:rsid w:val="004C639D"/>
    <w:rsid w:val="004C6729"/>
    <w:rsid w:val="004C682A"/>
    <w:rsid w:val="004C69A4"/>
    <w:rsid w:val="004C6A1F"/>
    <w:rsid w:val="004C6A8E"/>
    <w:rsid w:val="004C721F"/>
    <w:rsid w:val="004C7389"/>
    <w:rsid w:val="004C7694"/>
    <w:rsid w:val="004C77D1"/>
    <w:rsid w:val="004C7962"/>
    <w:rsid w:val="004C7A1E"/>
    <w:rsid w:val="004C7CA7"/>
    <w:rsid w:val="004D033B"/>
    <w:rsid w:val="004D06A7"/>
    <w:rsid w:val="004D0824"/>
    <w:rsid w:val="004D0888"/>
    <w:rsid w:val="004D0991"/>
    <w:rsid w:val="004D09DE"/>
    <w:rsid w:val="004D0B66"/>
    <w:rsid w:val="004D0C2D"/>
    <w:rsid w:val="004D0C51"/>
    <w:rsid w:val="004D0CDB"/>
    <w:rsid w:val="004D0F26"/>
    <w:rsid w:val="004D111B"/>
    <w:rsid w:val="004D1209"/>
    <w:rsid w:val="004D132E"/>
    <w:rsid w:val="004D13ED"/>
    <w:rsid w:val="004D15C0"/>
    <w:rsid w:val="004D166F"/>
    <w:rsid w:val="004D179B"/>
    <w:rsid w:val="004D17E4"/>
    <w:rsid w:val="004D1951"/>
    <w:rsid w:val="004D19DC"/>
    <w:rsid w:val="004D1A0C"/>
    <w:rsid w:val="004D1D63"/>
    <w:rsid w:val="004D2008"/>
    <w:rsid w:val="004D2030"/>
    <w:rsid w:val="004D21DA"/>
    <w:rsid w:val="004D2206"/>
    <w:rsid w:val="004D2258"/>
    <w:rsid w:val="004D22AC"/>
    <w:rsid w:val="004D23C2"/>
    <w:rsid w:val="004D2935"/>
    <w:rsid w:val="004D298F"/>
    <w:rsid w:val="004D2B75"/>
    <w:rsid w:val="004D3045"/>
    <w:rsid w:val="004D31DB"/>
    <w:rsid w:val="004D3237"/>
    <w:rsid w:val="004D324E"/>
    <w:rsid w:val="004D34BD"/>
    <w:rsid w:val="004D3502"/>
    <w:rsid w:val="004D377A"/>
    <w:rsid w:val="004D37D2"/>
    <w:rsid w:val="004D3823"/>
    <w:rsid w:val="004D3A28"/>
    <w:rsid w:val="004D3A57"/>
    <w:rsid w:val="004D3B58"/>
    <w:rsid w:val="004D3BD5"/>
    <w:rsid w:val="004D3FFB"/>
    <w:rsid w:val="004D4316"/>
    <w:rsid w:val="004D4378"/>
    <w:rsid w:val="004D4445"/>
    <w:rsid w:val="004D452E"/>
    <w:rsid w:val="004D4624"/>
    <w:rsid w:val="004D476B"/>
    <w:rsid w:val="004D4DD2"/>
    <w:rsid w:val="004D4EA0"/>
    <w:rsid w:val="004D4ECE"/>
    <w:rsid w:val="004D50F1"/>
    <w:rsid w:val="004D52A8"/>
    <w:rsid w:val="004D5770"/>
    <w:rsid w:val="004D5838"/>
    <w:rsid w:val="004D5A78"/>
    <w:rsid w:val="004D5D73"/>
    <w:rsid w:val="004D6287"/>
    <w:rsid w:val="004D653A"/>
    <w:rsid w:val="004D6AAD"/>
    <w:rsid w:val="004D6BE9"/>
    <w:rsid w:val="004D6C3C"/>
    <w:rsid w:val="004D6C70"/>
    <w:rsid w:val="004D6C7F"/>
    <w:rsid w:val="004D6D6A"/>
    <w:rsid w:val="004D6EAC"/>
    <w:rsid w:val="004D6F64"/>
    <w:rsid w:val="004D6FFD"/>
    <w:rsid w:val="004D7169"/>
    <w:rsid w:val="004D7514"/>
    <w:rsid w:val="004D7875"/>
    <w:rsid w:val="004D7BAD"/>
    <w:rsid w:val="004D7BB0"/>
    <w:rsid w:val="004D7D9C"/>
    <w:rsid w:val="004D7EFA"/>
    <w:rsid w:val="004E01CC"/>
    <w:rsid w:val="004E03A7"/>
    <w:rsid w:val="004E04D8"/>
    <w:rsid w:val="004E05C0"/>
    <w:rsid w:val="004E069D"/>
    <w:rsid w:val="004E073B"/>
    <w:rsid w:val="004E0A23"/>
    <w:rsid w:val="004E0BF9"/>
    <w:rsid w:val="004E0C49"/>
    <w:rsid w:val="004E0DA6"/>
    <w:rsid w:val="004E0F7E"/>
    <w:rsid w:val="004E0F81"/>
    <w:rsid w:val="004E169D"/>
    <w:rsid w:val="004E16EB"/>
    <w:rsid w:val="004E1799"/>
    <w:rsid w:val="004E1A21"/>
    <w:rsid w:val="004E1AF9"/>
    <w:rsid w:val="004E1BE9"/>
    <w:rsid w:val="004E1DDA"/>
    <w:rsid w:val="004E1DE5"/>
    <w:rsid w:val="004E1F04"/>
    <w:rsid w:val="004E1F82"/>
    <w:rsid w:val="004E22C1"/>
    <w:rsid w:val="004E2BA7"/>
    <w:rsid w:val="004E2E75"/>
    <w:rsid w:val="004E2E81"/>
    <w:rsid w:val="004E2F46"/>
    <w:rsid w:val="004E310B"/>
    <w:rsid w:val="004E324D"/>
    <w:rsid w:val="004E3634"/>
    <w:rsid w:val="004E3697"/>
    <w:rsid w:val="004E36F8"/>
    <w:rsid w:val="004E382A"/>
    <w:rsid w:val="004E3970"/>
    <w:rsid w:val="004E3B0C"/>
    <w:rsid w:val="004E3DB5"/>
    <w:rsid w:val="004E40E9"/>
    <w:rsid w:val="004E43C0"/>
    <w:rsid w:val="004E4547"/>
    <w:rsid w:val="004E4615"/>
    <w:rsid w:val="004E4675"/>
    <w:rsid w:val="004E4979"/>
    <w:rsid w:val="004E4D2B"/>
    <w:rsid w:val="004E4D90"/>
    <w:rsid w:val="004E4E38"/>
    <w:rsid w:val="004E4F67"/>
    <w:rsid w:val="004E50C5"/>
    <w:rsid w:val="004E5174"/>
    <w:rsid w:val="004E51E5"/>
    <w:rsid w:val="004E521E"/>
    <w:rsid w:val="004E54C9"/>
    <w:rsid w:val="004E5764"/>
    <w:rsid w:val="004E57DB"/>
    <w:rsid w:val="004E5898"/>
    <w:rsid w:val="004E5973"/>
    <w:rsid w:val="004E5CF5"/>
    <w:rsid w:val="004E613B"/>
    <w:rsid w:val="004E62DE"/>
    <w:rsid w:val="004E64B3"/>
    <w:rsid w:val="004E6580"/>
    <w:rsid w:val="004E688D"/>
    <w:rsid w:val="004E698B"/>
    <w:rsid w:val="004E6B94"/>
    <w:rsid w:val="004E6BC1"/>
    <w:rsid w:val="004E6C61"/>
    <w:rsid w:val="004E712F"/>
    <w:rsid w:val="004E7284"/>
    <w:rsid w:val="004E729C"/>
    <w:rsid w:val="004E736D"/>
    <w:rsid w:val="004E7A30"/>
    <w:rsid w:val="004E7BB3"/>
    <w:rsid w:val="004F013D"/>
    <w:rsid w:val="004F01FF"/>
    <w:rsid w:val="004F0829"/>
    <w:rsid w:val="004F0ADF"/>
    <w:rsid w:val="004F0B00"/>
    <w:rsid w:val="004F0D94"/>
    <w:rsid w:val="004F0E85"/>
    <w:rsid w:val="004F0FD2"/>
    <w:rsid w:val="004F120F"/>
    <w:rsid w:val="004F15D8"/>
    <w:rsid w:val="004F1AFB"/>
    <w:rsid w:val="004F1B4C"/>
    <w:rsid w:val="004F1E86"/>
    <w:rsid w:val="004F1F8C"/>
    <w:rsid w:val="004F1FA7"/>
    <w:rsid w:val="004F20BE"/>
    <w:rsid w:val="004F22FE"/>
    <w:rsid w:val="004F2493"/>
    <w:rsid w:val="004F2500"/>
    <w:rsid w:val="004F2507"/>
    <w:rsid w:val="004F2906"/>
    <w:rsid w:val="004F2C6D"/>
    <w:rsid w:val="004F2D50"/>
    <w:rsid w:val="004F3195"/>
    <w:rsid w:val="004F3229"/>
    <w:rsid w:val="004F3817"/>
    <w:rsid w:val="004F39B2"/>
    <w:rsid w:val="004F3A7F"/>
    <w:rsid w:val="004F3D65"/>
    <w:rsid w:val="004F3DCD"/>
    <w:rsid w:val="004F4143"/>
    <w:rsid w:val="004F460B"/>
    <w:rsid w:val="004F47F5"/>
    <w:rsid w:val="004F4807"/>
    <w:rsid w:val="004F482C"/>
    <w:rsid w:val="004F485B"/>
    <w:rsid w:val="004F49D2"/>
    <w:rsid w:val="004F4AFF"/>
    <w:rsid w:val="004F4C5B"/>
    <w:rsid w:val="004F4D0B"/>
    <w:rsid w:val="004F4E5C"/>
    <w:rsid w:val="004F4EE5"/>
    <w:rsid w:val="004F4F19"/>
    <w:rsid w:val="004F507D"/>
    <w:rsid w:val="004F53FB"/>
    <w:rsid w:val="004F5500"/>
    <w:rsid w:val="004F577C"/>
    <w:rsid w:val="004F57C9"/>
    <w:rsid w:val="004F5914"/>
    <w:rsid w:val="004F5958"/>
    <w:rsid w:val="004F5A00"/>
    <w:rsid w:val="004F5ECB"/>
    <w:rsid w:val="004F5F8D"/>
    <w:rsid w:val="004F5FFB"/>
    <w:rsid w:val="004F60CA"/>
    <w:rsid w:val="004F6178"/>
    <w:rsid w:val="004F62BE"/>
    <w:rsid w:val="004F6482"/>
    <w:rsid w:val="004F6AE6"/>
    <w:rsid w:val="004F6DCF"/>
    <w:rsid w:val="004F6FB3"/>
    <w:rsid w:val="004F71AE"/>
    <w:rsid w:val="004F722C"/>
    <w:rsid w:val="004F7336"/>
    <w:rsid w:val="004F7455"/>
    <w:rsid w:val="004F7467"/>
    <w:rsid w:val="004F76A3"/>
    <w:rsid w:val="004F7767"/>
    <w:rsid w:val="004F778F"/>
    <w:rsid w:val="004F779C"/>
    <w:rsid w:val="004F792D"/>
    <w:rsid w:val="004F7AB7"/>
    <w:rsid w:val="004F7EDE"/>
    <w:rsid w:val="00500008"/>
    <w:rsid w:val="00500043"/>
    <w:rsid w:val="0050014E"/>
    <w:rsid w:val="005003E4"/>
    <w:rsid w:val="00500488"/>
    <w:rsid w:val="005006A6"/>
    <w:rsid w:val="00500D30"/>
    <w:rsid w:val="00500E2C"/>
    <w:rsid w:val="00500FDE"/>
    <w:rsid w:val="00501033"/>
    <w:rsid w:val="00501081"/>
    <w:rsid w:val="0050111C"/>
    <w:rsid w:val="00501654"/>
    <w:rsid w:val="005016BD"/>
    <w:rsid w:val="0050174C"/>
    <w:rsid w:val="00501778"/>
    <w:rsid w:val="00501823"/>
    <w:rsid w:val="005018DC"/>
    <w:rsid w:val="00501A15"/>
    <w:rsid w:val="00501C8A"/>
    <w:rsid w:val="00501C8D"/>
    <w:rsid w:val="00501C94"/>
    <w:rsid w:val="00501CE0"/>
    <w:rsid w:val="00501F39"/>
    <w:rsid w:val="0050217B"/>
    <w:rsid w:val="005024D9"/>
    <w:rsid w:val="005025AC"/>
    <w:rsid w:val="0050292C"/>
    <w:rsid w:val="00502ECA"/>
    <w:rsid w:val="005033B0"/>
    <w:rsid w:val="00503612"/>
    <w:rsid w:val="00503751"/>
    <w:rsid w:val="00503A8F"/>
    <w:rsid w:val="00503F74"/>
    <w:rsid w:val="005041FC"/>
    <w:rsid w:val="005043DF"/>
    <w:rsid w:val="0050449E"/>
    <w:rsid w:val="00504782"/>
    <w:rsid w:val="005047CB"/>
    <w:rsid w:val="00504A99"/>
    <w:rsid w:val="00504AF7"/>
    <w:rsid w:val="005051BB"/>
    <w:rsid w:val="005054BA"/>
    <w:rsid w:val="00505AAC"/>
    <w:rsid w:val="00505BB3"/>
    <w:rsid w:val="0050608A"/>
    <w:rsid w:val="005063B5"/>
    <w:rsid w:val="005065CD"/>
    <w:rsid w:val="00506816"/>
    <w:rsid w:val="005068C7"/>
    <w:rsid w:val="005068FE"/>
    <w:rsid w:val="00506BF4"/>
    <w:rsid w:val="00506EBE"/>
    <w:rsid w:val="00506F77"/>
    <w:rsid w:val="005073D2"/>
    <w:rsid w:val="005076DE"/>
    <w:rsid w:val="00507CBE"/>
    <w:rsid w:val="00507DCC"/>
    <w:rsid w:val="00507E2D"/>
    <w:rsid w:val="00507F5F"/>
    <w:rsid w:val="005102EA"/>
    <w:rsid w:val="0051061C"/>
    <w:rsid w:val="00510646"/>
    <w:rsid w:val="005107D4"/>
    <w:rsid w:val="005108D3"/>
    <w:rsid w:val="00510A97"/>
    <w:rsid w:val="00510D4D"/>
    <w:rsid w:val="00510DCD"/>
    <w:rsid w:val="00510F27"/>
    <w:rsid w:val="00510FD2"/>
    <w:rsid w:val="005110CF"/>
    <w:rsid w:val="005110D9"/>
    <w:rsid w:val="005110FD"/>
    <w:rsid w:val="0051118E"/>
    <w:rsid w:val="005116B3"/>
    <w:rsid w:val="0051197A"/>
    <w:rsid w:val="00511CC1"/>
    <w:rsid w:val="00511E02"/>
    <w:rsid w:val="00511F1E"/>
    <w:rsid w:val="00511F48"/>
    <w:rsid w:val="00512161"/>
    <w:rsid w:val="005122E2"/>
    <w:rsid w:val="00512467"/>
    <w:rsid w:val="00512505"/>
    <w:rsid w:val="00512635"/>
    <w:rsid w:val="005126F9"/>
    <w:rsid w:val="0051270A"/>
    <w:rsid w:val="005127F8"/>
    <w:rsid w:val="0051280C"/>
    <w:rsid w:val="00512897"/>
    <w:rsid w:val="005129A7"/>
    <w:rsid w:val="00512B40"/>
    <w:rsid w:val="00512CF6"/>
    <w:rsid w:val="00512FB8"/>
    <w:rsid w:val="005132A3"/>
    <w:rsid w:val="005133E2"/>
    <w:rsid w:val="005133FD"/>
    <w:rsid w:val="005139E3"/>
    <w:rsid w:val="00513BB6"/>
    <w:rsid w:val="00513D34"/>
    <w:rsid w:val="00513E65"/>
    <w:rsid w:val="005141FA"/>
    <w:rsid w:val="0051433A"/>
    <w:rsid w:val="005144A0"/>
    <w:rsid w:val="00514E0C"/>
    <w:rsid w:val="00514E4B"/>
    <w:rsid w:val="00514EB2"/>
    <w:rsid w:val="00514EBC"/>
    <w:rsid w:val="00515549"/>
    <w:rsid w:val="00515554"/>
    <w:rsid w:val="00515634"/>
    <w:rsid w:val="005156A2"/>
    <w:rsid w:val="00515707"/>
    <w:rsid w:val="005157C2"/>
    <w:rsid w:val="005159E7"/>
    <w:rsid w:val="005159F1"/>
    <w:rsid w:val="00515D55"/>
    <w:rsid w:val="00515D82"/>
    <w:rsid w:val="00515FAD"/>
    <w:rsid w:val="005160C3"/>
    <w:rsid w:val="00516491"/>
    <w:rsid w:val="005164ED"/>
    <w:rsid w:val="0051697F"/>
    <w:rsid w:val="00516AFB"/>
    <w:rsid w:val="00516DA2"/>
    <w:rsid w:val="00516EA2"/>
    <w:rsid w:val="00516EFE"/>
    <w:rsid w:val="0051714F"/>
    <w:rsid w:val="00517477"/>
    <w:rsid w:val="005174B8"/>
    <w:rsid w:val="0051759C"/>
    <w:rsid w:val="00517817"/>
    <w:rsid w:val="00517882"/>
    <w:rsid w:val="0051799F"/>
    <w:rsid w:val="00517A9B"/>
    <w:rsid w:val="00517C09"/>
    <w:rsid w:val="00517E5D"/>
    <w:rsid w:val="00517FA3"/>
    <w:rsid w:val="0052033F"/>
    <w:rsid w:val="00520643"/>
    <w:rsid w:val="005207CB"/>
    <w:rsid w:val="00520825"/>
    <w:rsid w:val="0052086B"/>
    <w:rsid w:val="00520ACF"/>
    <w:rsid w:val="00520C11"/>
    <w:rsid w:val="00520FBB"/>
    <w:rsid w:val="005214E0"/>
    <w:rsid w:val="00521620"/>
    <w:rsid w:val="00521628"/>
    <w:rsid w:val="0052162E"/>
    <w:rsid w:val="0052173C"/>
    <w:rsid w:val="005218AB"/>
    <w:rsid w:val="00521991"/>
    <w:rsid w:val="00521DB9"/>
    <w:rsid w:val="00521DC6"/>
    <w:rsid w:val="00522027"/>
    <w:rsid w:val="005220EC"/>
    <w:rsid w:val="005223BC"/>
    <w:rsid w:val="00522440"/>
    <w:rsid w:val="005226F1"/>
    <w:rsid w:val="00522763"/>
    <w:rsid w:val="005227FC"/>
    <w:rsid w:val="0052285B"/>
    <w:rsid w:val="005229E5"/>
    <w:rsid w:val="00522C29"/>
    <w:rsid w:val="00522DB4"/>
    <w:rsid w:val="00522FEC"/>
    <w:rsid w:val="00522FFD"/>
    <w:rsid w:val="0052344F"/>
    <w:rsid w:val="005235A8"/>
    <w:rsid w:val="0052364C"/>
    <w:rsid w:val="0052372A"/>
    <w:rsid w:val="00523925"/>
    <w:rsid w:val="005239DB"/>
    <w:rsid w:val="00523A7F"/>
    <w:rsid w:val="00523B83"/>
    <w:rsid w:val="00523C0E"/>
    <w:rsid w:val="00523C30"/>
    <w:rsid w:val="005240AB"/>
    <w:rsid w:val="005241C9"/>
    <w:rsid w:val="005242D8"/>
    <w:rsid w:val="0052439D"/>
    <w:rsid w:val="00524918"/>
    <w:rsid w:val="0052519B"/>
    <w:rsid w:val="00525269"/>
    <w:rsid w:val="005254B8"/>
    <w:rsid w:val="0052569E"/>
    <w:rsid w:val="00525A7A"/>
    <w:rsid w:val="00525A9F"/>
    <w:rsid w:val="00525EBA"/>
    <w:rsid w:val="00526015"/>
    <w:rsid w:val="005260E6"/>
    <w:rsid w:val="005260FC"/>
    <w:rsid w:val="00526110"/>
    <w:rsid w:val="005262E6"/>
    <w:rsid w:val="0052656A"/>
    <w:rsid w:val="0052676B"/>
    <w:rsid w:val="005267FE"/>
    <w:rsid w:val="00526820"/>
    <w:rsid w:val="00526927"/>
    <w:rsid w:val="00526D28"/>
    <w:rsid w:val="00526DBA"/>
    <w:rsid w:val="00526FE0"/>
    <w:rsid w:val="00527055"/>
    <w:rsid w:val="00527451"/>
    <w:rsid w:val="005279D2"/>
    <w:rsid w:val="00527C20"/>
    <w:rsid w:val="00527CF5"/>
    <w:rsid w:val="00527E76"/>
    <w:rsid w:val="005306BC"/>
    <w:rsid w:val="00530B4F"/>
    <w:rsid w:val="00530DCE"/>
    <w:rsid w:val="00530EF1"/>
    <w:rsid w:val="0053129C"/>
    <w:rsid w:val="005313BD"/>
    <w:rsid w:val="005315F2"/>
    <w:rsid w:val="005318A7"/>
    <w:rsid w:val="005318B9"/>
    <w:rsid w:val="005319CE"/>
    <w:rsid w:val="00531ECA"/>
    <w:rsid w:val="00532051"/>
    <w:rsid w:val="005321E8"/>
    <w:rsid w:val="0053231E"/>
    <w:rsid w:val="0053234B"/>
    <w:rsid w:val="005325CF"/>
    <w:rsid w:val="005326EF"/>
    <w:rsid w:val="00532BA6"/>
    <w:rsid w:val="00532CC3"/>
    <w:rsid w:val="00532E27"/>
    <w:rsid w:val="00532FC8"/>
    <w:rsid w:val="005331F7"/>
    <w:rsid w:val="00533269"/>
    <w:rsid w:val="005332BC"/>
    <w:rsid w:val="005332F2"/>
    <w:rsid w:val="005333E0"/>
    <w:rsid w:val="005333E1"/>
    <w:rsid w:val="0053354F"/>
    <w:rsid w:val="00533735"/>
    <w:rsid w:val="005338B5"/>
    <w:rsid w:val="00533AB5"/>
    <w:rsid w:val="00533B44"/>
    <w:rsid w:val="00533B87"/>
    <w:rsid w:val="00533BB2"/>
    <w:rsid w:val="00533DA7"/>
    <w:rsid w:val="00533EE5"/>
    <w:rsid w:val="005340A9"/>
    <w:rsid w:val="00534213"/>
    <w:rsid w:val="00534336"/>
    <w:rsid w:val="00534596"/>
    <w:rsid w:val="00534870"/>
    <w:rsid w:val="00534958"/>
    <w:rsid w:val="00534C13"/>
    <w:rsid w:val="00534E24"/>
    <w:rsid w:val="00535022"/>
    <w:rsid w:val="0053543C"/>
    <w:rsid w:val="0053583F"/>
    <w:rsid w:val="00535983"/>
    <w:rsid w:val="00535CAF"/>
    <w:rsid w:val="00536296"/>
    <w:rsid w:val="00536457"/>
    <w:rsid w:val="00536496"/>
    <w:rsid w:val="00536532"/>
    <w:rsid w:val="005365D5"/>
    <w:rsid w:val="0053673F"/>
    <w:rsid w:val="005367E2"/>
    <w:rsid w:val="005367F0"/>
    <w:rsid w:val="005368E9"/>
    <w:rsid w:val="00536991"/>
    <w:rsid w:val="00536CB5"/>
    <w:rsid w:val="00536D0D"/>
    <w:rsid w:val="00536DA4"/>
    <w:rsid w:val="00537237"/>
    <w:rsid w:val="005376EB"/>
    <w:rsid w:val="00537AF4"/>
    <w:rsid w:val="00537D52"/>
    <w:rsid w:val="00537F32"/>
    <w:rsid w:val="00537FC2"/>
    <w:rsid w:val="0054025B"/>
    <w:rsid w:val="0054033C"/>
    <w:rsid w:val="005405C0"/>
    <w:rsid w:val="0054067D"/>
    <w:rsid w:val="00540885"/>
    <w:rsid w:val="00540C60"/>
    <w:rsid w:val="00540CE6"/>
    <w:rsid w:val="00540EE2"/>
    <w:rsid w:val="00540F7E"/>
    <w:rsid w:val="00541395"/>
    <w:rsid w:val="00541677"/>
    <w:rsid w:val="0054196B"/>
    <w:rsid w:val="005419A5"/>
    <w:rsid w:val="00541AA3"/>
    <w:rsid w:val="00541B27"/>
    <w:rsid w:val="00541E6B"/>
    <w:rsid w:val="00541FD9"/>
    <w:rsid w:val="0054205A"/>
    <w:rsid w:val="0054237F"/>
    <w:rsid w:val="005423E1"/>
    <w:rsid w:val="00542435"/>
    <w:rsid w:val="005424A7"/>
    <w:rsid w:val="005424C3"/>
    <w:rsid w:val="00542805"/>
    <w:rsid w:val="005429A0"/>
    <w:rsid w:val="00542B98"/>
    <w:rsid w:val="00542C20"/>
    <w:rsid w:val="00542C7A"/>
    <w:rsid w:val="00542D79"/>
    <w:rsid w:val="00543283"/>
    <w:rsid w:val="005432B2"/>
    <w:rsid w:val="00543368"/>
    <w:rsid w:val="00543417"/>
    <w:rsid w:val="005435FF"/>
    <w:rsid w:val="00543B90"/>
    <w:rsid w:val="00543C96"/>
    <w:rsid w:val="00543FB6"/>
    <w:rsid w:val="00544880"/>
    <w:rsid w:val="005449FF"/>
    <w:rsid w:val="00544A9F"/>
    <w:rsid w:val="00544AD9"/>
    <w:rsid w:val="00544C0D"/>
    <w:rsid w:val="00544C32"/>
    <w:rsid w:val="00544C95"/>
    <w:rsid w:val="00544CDA"/>
    <w:rsid w:val="00544D8F"/>
    <w:rsid w:val="00544DE9"/>
    <w:rsid w:val="00544FA2"/>
    <w:rsid w:val="005452A4"/>
    <w:rsid w:val="0054530E"/>
    <w:rsid w:val="00545450"/>
    <w:rsid w:val="0054574C"/>
    <w:rsid w:val="0054575F"/>
    <w:rsid w:val="005457CE"/>
    <w:rsid w:val="0054581A"/>
    <w:rsid w:val="005458F6"/>
    <w:rsid w:val="005459B8"/>
    <w:rsid w:val="00545AB2"/>
    <w:rsid w:val="00545CF7"/>
    <w:rsid w:val="00545D79"/>
    <w:rsid w:val="00545E2C"/>
    <w:rsid w:val="00546013"/>
    <w:rsid w:val="0054664E"/>
    <w:rsid w:val="00546775"/>
    <w:rsid w:val="00546B3D"/>
    <w:rsid w:val="00546BA9"/>
    <w:rsid w:val="00546CE3"/>
    <w:rsid w:val="005473E7"/>
    <w:rsid w:val="005474BF"/>
    <w:rsid w:val="0054772A"/>
    <w:rsid w:val="00547774"/>
    <w:rsid w:val="00547FEC"/>
    <w:rsid w:val="0055005E"/>
    <w:rsid w:val="0055007B"/>
    <w:rsid w:val="005502A0"/>
    <w:rsid w:val="00550438"/>
    <w:rsid w:val="00550457"/>
    <w:rsid w:val="0055070A"/>
    <w:rsid w:val="005507BE"/>
    <w:rsid w:val="00550AF5"/>
    <w:rsid w:val="00551068"/>
    <w:rsid w:val="00551198"/>
    <w:rsid w:val="0055134D"/>
    <w:rsid w:val="0055137E"/>
    <w:rsid w:val="005513D9"/>
    <w:rsid w:val="005515D1"/>
    <w:rsid w:val="00551884"/>
    <w:rsid w:val="00551AB8"/>
    <w:rsid w:val="00551D40"/>
    <w:rsid w:val="00551D48"/>
    <w:rsid w:val="00551E4E"/>
    <w:rsid w:val="00551ECA"/>
    <w:rsid w:val="005520E2"/>
    <w:rsid w:val="005520EC"/>
    <w:rsid w:val="005520FC"/>
    <w:rsid w:val="005523C5"/>
    <w:rsid w:val="0055261C"/>
    <w:rsid w:val="00552695"/>
    <w:rsid w:val="005526FF"/>
    <w:rsid w:val="00552A12"/>
    <w:rsid w:val="00552C87"/>
    <w:rsid w:val="00552DD9"/>
    <w:rsid w:val="00552E4B"/>
    <w:rsid w:val="00552EF4"/>
    <w:rsid w:val="00552FB7"/>
    <w:rsid w:val="005532B8"/>
    <w:rsid w:val="005532C9"/>
    <w:rsid w:val="0055332F"/>
    <w:rsid w:val="00553410"/>
    <w:rsid w:val="00553A08"/>
    <w:rsid w:val="00553BEC"/>
    <w:rsid w:val="005540CB"/>
    <w:rsid w:val="005541EF"/>
    <w:rsid w:val="00554441"/>
    <w:rsid w:val="00554533"/>
    <w:rsid w:val="00554876"/>
    <w:rsid w:val="00554998"/>
    <w:rsid w:val="00554A1E"/>
    <w:rsid w:val="00554B91"/>
    <w:rsid w:val="00554E8B"/>
    <w:rsid w:val="00554FC9"/>
    <w:rsid w:val="00555004"/>
    <w:rsid w:val="00555178"/>
    <w:rsid w:val="005554A5"/>
    <w:rsid w:val="005555A6"/>
    <w:rsid w:val="005557A6"/>
    <w:rsid w:val="00555C08"/>
    <w:rsid w:val="00555C90"/>
    <w:rsid w:val="00555F16"/>
    <w:rsid w:val="005565BD"/>
    <w:rsid w:val="0055663B"/>
    <w:rsid w:val="005567AE"/>
    <w:rsid w:val="0055686C"/>
    <w:rsid w:val="00556A67"/>
    <w:rsid w:val="00556AEB"/>
    <w:rsid w:val="00556BFE"/>
    <w:rsid w:val="00556DBB"/>
    <w:rsid w:val="00556F23"/>
    <w:rsid w:val="00556FB5"/>
    <w:rsid w:val="00557091"/>
    <w:rsid w:val="0055714E"/>
    <w:rsid w:val="00557202"/>
    <w:rsid w:val="005579A6"/>
    <w:rsid w:val="00557AD7"/>
    <w:rsid w:val="00557B45"/>
    <w:rsid w:val="00557CB8"/>
    <w:rsid w:val="00557D8C"/>
    <w:rsid w:val="00557F95"/>
    <w:rsid w:val="0056016E"/>
    <w:rsid w:val="0056018D"/>
    <w:rsid w:val="005602FE"/>
    <w:rsid w:val="00560433"/>
    <w:rsid w:val="005604F7"/>
    <w:rsid w:val="005604F9"/>
    <w:rsid w:val="005605D4"/>
    <w:rsid w:val="005606E8"/>
    <w:rsid w:val="00560810"/>
    <w:rsid w:val="0056083B"/>
    <w:rsid w:val="00560951"/>
    <w:rsid w:val="00560B92"/>
    <w:rsid w:val="00560D17"/>
    <w:rsid w:val="00560E9D"/>
    <w:rsid w:val="00561164"/>
    <w:rsid w:val="0056131E"/>
    <w:rsid w:val="00561476"/>
    <w:rsid w:val="0056148E"/>
    <w:rsid w:val="005617D8"/>
    <w:rsid w:val="005619CB"/>
    <w:rsid w:val="00561A80"/>
    <w:rsid w:val="00561B0A"/>
    <w:rsid w:val="00561B52"/>
    <w:rsid w:val="00561B58"/>
    <w:rsid w:val="00561F2E"/>
    <w:rsid w:val="00561F3D"/>
    <w:rsid w:val="00561F66"/>
    <w:rsid w:val="0056200C"/>
    <w:rsid w:val="00562262"/>
    <w:rsid w:val="0056248D"/>
    <w:rsid w:val="005624BA"/>
    <w:rsid w:val="0056259F"/>
    <w:rsid w:val="00562905"/>
    <w:rsid w:val="00562979"/>
    <w:rsid w:val="00562E0B"/>
    <w:rsid w:val="00562E33"/>
    <w:rsid w:val="00563044"/>
    <w:rsid w:val="005630E5"/>
    <w:rsid w:val="005631AF"/>
    <w:rsid w:val="005632B4"/>
    <w:rsid w:val="005633DC"/>
    <w:rsid w:val="00563449"/>
    <w:rsid w:val="005635C5"/>
    <w:rsid w:val="005637C9"/>
    <w:rsid w:val="00563861"/>
    <w:rsid w:val="005639EA"/>
    <w:rsid w:val="00563CAA"/>
    <w:rsid w:val="00563E10"/>
    <w:rsid w:val="00563F7F"/>
    <w:rsid w:val="00564295"/>
    <w:rsid w:val="005645A4"/>
    <w:rsid w:val="005645BF"/>
    <w:rsid w:val="005648BD"/>
    <w:rsid w:val="00564AFA"/>
    <w:rsid w:val="00564BB7"/>
    <w:rsid w:val="00564D44"/>
    <w:rsid w:val="00564ECD"/>
    <w:rsid w:val="00565066"/>
    <w:rsid w:val="0056517C"/>
    <w:rsid w:val="00565597"/>
    <w:rsid w:val="005655A5"/>
    <w:rsid w:val="00565805"/>
    <w:rsid w:val="00565979"/>
    <w:rsid w:val="00565A1B"/>
    <w:rsid w:val="00565A5C"/>
    <w:rsid w:val="00565BED"/>
    <w:rsid w:val="00565C2A"/>
    <w:rsid w:val="00565F3D"/>
    <w:rsid w:val="005665BE"/>
    <w:rsid w:val="005667BE"/>
    <w:rsid w:val="00566816"/>
    <w:rsid w:val="00566AFC"/>
    <w:rsid w:val="00566C2F"/>
    <w:rsid w:val="00566C3C"/>
    <w:rsid w:val="00566E70"/>
    <w:rsid w:val="00566F19"/>
    <w:rsid w:val="005671CD"/>
    <w:rsid w:val="00567215"/>
    <w:rsid w:val="005673BE"/>
    <w:rsid w:val="005673E7"/>
    <w:rsid w:val="00567452"/>
    <w:rsid w:val="00567500"/>
    <w:rsid w:val="005676A9"/>
    <w:rsid w:val="005677F4"/>
    <w:rsid w:val="0056791C"/>
    <w:rsid w:val="00567937"/>
    <w:rsid w:val="005679A6"/>
    <w:rsid w:val="00567BF9"/>
    <w:rsid w:val="00567C22"/>
    <w:rsid w:val="00567C98"/>
    <w:rsid w:val="00567D65"/>
    <w:rsid w:val="00567EA0"/>
    <w:rsid w:val="00567F7E"/>
    <w:rsid w:val="0057020E"/>
    <w:rsid w:val="00570213"/>
    <w:rsid w:val="00570342"/>
    <w:rsid w:val="00570375"/>
    <w:rsid w:val="005704AB"/>
    <w:rsid w:val="005704BF"/>
    <w:rsid w:val="0057070A"/>
    <w:rsid w:val="00570793"/>
    <w:rsid w:val="00570FBE"/>
    <w:rsid w:val="00570FE5"/>
    <w:rsid w:val="00571038"/>
    <w:rsid w:val="005712A7"/>
    <w:rsid w:val="00571BA7"/>
    <w:rsid w:val="00571D17"/>
    <w:rsid w:val="00571E57"/>
    <w:rsid w:val="00572025"/>
    <w:rsid w:val="005724B8"/>
    <w:rsid w:val="0057281E"/>
    <w:rsid w:val="0057297D"/>
    <w:rsid w:val="00572A40"/>
    <w:rsid w:val="00572A84"/>
    <w:rsid w:val="00572B34"/>
    <w:rsid w:val="00572B3C"/>
    <w:rsid w:val="00572B8C"/>
    <w:rsid w:val="00572CEB"/>
    <w:rsid w:val="00572F10"/>
    <w:rsid w:val="00573097"/>
    <w:rsid w:val="005734BF"/>
    <w:rsid w:val="005737B9"/>
    <w:rsid w:val="00573C09"/>
    <w:rsid w:val="00573D40"/>
    <w:rsid w:val="00573D8B"/>
    <w:rsid w:val="00573F92"/>
    <w:rsid w:val="005740A6"/>
    <w:rsid w:val="00574246"/>
    <w:rsid w:val="0057447D"/>
    <w:rsid w:val="00574561"/>
    <w:rsid w:val="00574FF1"/>
    <w:rsid w:val="00575099"/>
    <w:rsid w:val="00575332"/>
    <w:rsid w:val="005753A5"/>
    <w:rsid w:val="005753E0"/>
    <w:rsid w:val="00575637"/>
    <w:rsid w:val="0057592B"/>
    <w:rsid w:val="00575A79"/>
    <w:rsid w:val="00575ACE"/>
    <w:rsid w:val="00575C49"/>
    <w:rsid w:val="00575F72"/>
    <w:rsid w:val="00576336"/>
    <w:rsid w:val="00576A07"/>
    <w:rsid w:val="00576A14"/>
    <w:rsid w:val="00576CBE"/>
    <w:rsid w:val="00576D1A"/>
    <w:rsid w:val="00576D93"/>
    <w:rsid w:val="00576F8B"/>
    <w:rsid w:val="00577C50"/>
    <w:rsid w:val="00577CA5"/>
    <w:rsid w:val="00577D74"/>
    <w:rsid w:val="00577DF2"/>
    <w:rsid w:val="00577E53"/>
    <w:rsid w:val="00580083"/>
    <w:rsid w:val="00580615"/>
    <w:rsid w:val="00580720"/>
    <w:rsid w:val="00580A9C"/>
    <w:rsid w:val="00580BAC"/>
    <w:rsid w:val="00580C30"/>
    <w:rsid w:val="00580D15"/>
    <w:rsid w:val="00580D29"/>
    <w:rsid w:val="00580D84"/>
    <w:rsid w:val="00580E1A"/>
    <w:rsid w:val="005810DC"/>
    <w:rsid w:val="0058114D"/>
    <w:rsid w:val="00581329"/>
    <w:rsid w:val="00581348"/>
    <w:rsid w:val="00581432"/>
    <w:rsid w:val="005814CB"/>
    <w:rsid w:val="00581667"/>
    <w:rsid w:val="005816B7"/>
    <w:rsid w:val="0058179A"/>
    <w:rsid w:val="005818A2"/>
    <w:rsid w:val="00581917"/>
    <w:rsid w:val="00581C2D"/>
    <w:rsid w:val="00581C7B"/>
    <w:rsid w:val="00581C9D"/>
    <w:rsid w:val="00581DC9"/>
    <w:rsid w:val="00581DD8"/>
    <w:rsid w:val="00581F19"/>
    <w:rsid w:val="0058208C"/>
    <w:rsid w:val="0058208E"/>
    <w:rsid w:val="005821C2"/>
    <w:rsid w:val="005823A0"/>
    <w:rsid w:val="0058254A"/>
    <w:rsid w:val="005829B0"/>
    <w:rsid w:val="00582B3A"/>
    <w:rsid w:val="00582C00"/>
    <w:rsid w:val="00582DC3"/>
    <w:rsid w:val="005830C0"/>
    <w:rsid w:val="005830D6"/>
    <w:rsid w:val="005832B1"/>
    <w:rsid w:val="0058333C"/>
    <w:rsid w:val="005833BF"/>
    <w:rsid w:val="005834B9"/>
    <w:rsid w:val="005834F2"/>
    <w:rsid w:val="005837DA"/>
    <w:rsid w:val="00583B1A"/>
    <w:rsid w:val="00583C2F"/>
    <w:rsid w:val="00583CBA"/>
    <w:rsid w:val="00583F8D"/>
    <w:rsid w:val="00583FEC"/>
    <w:rsid w:val="00584036"/>
    <w:rsid w:val="00584043"/>
    <w:rsid w:val="005842D1"/>
    <w:rsid w:val="0058439C"/>
    <w:rsid w:val="00584554"/>
    <w:rsid w:val="00584774"/>
    <w:rsid w:val="005847D6"/>
    <w:rsid w:val="00584826"/>
    <w:rsid w:val="005848F7"/>
    <w:rsid w:val="00584955"/>
    <w:rsid w:val="00584B29"/>
    <w:rsid w:val="00584B89"/>
    <w:rsid w:val="00584C8A"/>
    <w:rsid w:val="00584CC9"/>
    <w:rsid w:val="00584EC6"/>
    <w:rsid w:val="00585230"/>
    <w:rsid w:val="00585266"/>
    <w:rsid w:val="00585909"/>
    <w:rsid w:val="005859DE"/>
    <w:rsid w:val="00585B5F"/>
    <w:rsid w:val="00585CF7"/>
    <w:rsid w:val="00585D64"/>
    <w:rsid w:val="00585F89"/>
    <w:rsid w:val="00585FDF"/>
    <w:rsid w:val="005863CE"/>
    <w:rsid w:val="0058640D"/>
    <w:rsid w:val="00586419"/>
    <w:rsid w:val="0058687C"/>
    <w:rsid w:val="00586B37"/>
    <w:rsid w:val="00586CDA"/>
    <w:rsid w:val="00586E9C"/>
    <w:rsid w:val="005871C7"/>
    <w:rsid w:val="005872A4"/>
    <w:rsid w:val="005873D0"/>
    <w:rsid w:val="0058758C"/>
    <w:rsid w:val="0058766B"/>
    <w:rsid w:val="0058789A"/>
    <w:rsid w:val="00587A18"/>
    <w:rsid w:val="00587A6C"/>
    <w:rsid w:val="00587D18"/>
    <w:rsid w:val="00587D6A"/>
    <w:rsid w:val="005901AC"/>
    <w:rsid w:val="005905B7"/>
    <w:rsid w:val="0059077E"/>
    <w:rsid w:val="00590A6C"/>
    <w:rsid w:val="00590D13"/>
    <w:rsid w:val="00590E9F"/>
    <w:rsid w:val="00590F11"/>
    <w:rsid w:val="00591157"/>
    <w:rsid w:val="0059118D"/>
    <w:rsid w:val="0059140C"/>
    <w:rsid w:val="005915FE"/>
    <w:rsid w:val="0059183D"/>
    <w:rsid w:val="005918D0"/>
    <w:rsid w:val="005918E6"/>
    <w:rsid w:val="0059190E"/>
    <w:rsid w:val="00591933"/>
    <w:rsid w:val="00591A31"/>
    <w:rsid w:val="00591B74"/>
    <w:rsid w:val="00591F53"/>
    <w:rsid w:val="005920C8"/>
    <w:rsid w:val="005923AE"/>
    <w:rsid w:val="00592A24"/>
    <w:rsid w:val="00592B79"/>
    <w:rsid w:val="00592B86"/>
    <w:rsid w:val="00592F3D"/>
    <w:rsid w:val="005933ED"/>
    <w:rsid w:val="005934A2"/>
    <w:rsid w:val="00593EC7"/>
    <w:rsid w:val="00593F67"/>
    <w:rsid w:val="005942F0"/>
    <w:rsid w:val="00594384"/>
    <w:rsid w:val="00594544"/>
    <w:rsid w:val="005945B0"/>
    <w:rsid w:val="005946AD"/>
    <w:rsid w:val="0059482A"/>
    <w:rsid w:val="005949EA"/>
    <w:rsid w:val="00594B85"/>
    <w:rsid w:val="00594C0C"/>
    <w:rsid w:val="00594C4F"/>
    <w:rsid w:val="00594CA9"/>
    <w:rsid w:val="00594ED2"/>
    <w:rsid w:val="005951AD"/>
    <w:rsid w:val="0059525E"/>
    <w:rsid w:val="0059566F"/>
    <w:rsid w:val="00595740"/>
    <w:rsid w:val="005957C7"/>
    <w:rsid w:val="0059595E"/>
    <w:rsid w:val="0059596C"/>
    <w:rsid w:val="00595B71"/>
    <w:rsid w:val="00595F10"/>
    <w:rsid w:val="0059637E"/>
    <w:rsid w:val="00596483"/>
    <w:rsid w:val="005964C2"/>
    <w:rsid w:val="00596558"/>
    <w:rsid w:val="00596A0F"/>
    <w:rsid w:val="00596C7B"/>
    <w:rsid w:val="00596CAB"/>
    <w:rsid w:val="00596DE7"/>
    <w:rsid w:val="00596E7B"/>
    <w:rsid w:val="005970DC"/>
    <w:rsid w:val="00597121"/>
    <w:rsid w:val="0059722A"/>
    <w:rsid w:val="00597642"/>
    <w:rsid w:val="005977AC"/>
    <w:rsid w:val="005978A6"/>
    <w:rsid w:val="005978A8"/>
    <w:rsid w:val="00597927"/>
    <w:rsid w:val="005979B5"/>
    <w:rsid w:val="00597B07"/>
    <w:rsid w:val="00597E16"/>
    <w:rsid w:val="00597E31"/>
    <w:rsid w:val="005A030B"/>
    <w:rsid w:val="005A03CF"/>
    <w:rsid w:val="005A0696"/>
    <w:rsid w:val="005A08D1"/>
    <w:rsid w:val="005A09BB"/>
    <w:rsid w:val="005A0E3D"/>
    <w:rsid w:val="005A0F68"/>
    <w:rsid w:val="005A118C"/>
    <w:rsid w:val="005A1274"/>
    <w:rsid w:val="005A1304"/>
    <w:rsid w:val="005A1314"/>
    <w:rsid w:val="005A1468"/>
    <w:rsid w:val="005A179F"/>
    <w:rsid w:val="005A17DB"/>
    <w:rsid w:val="005A1A0B"/>
    <w:rsid w:val="005A1EB4"/>
    <w:rsid w:val="005A1FA7"/>
    <w:rsid w:val="005A20DD"/>
    <w:rsid w:val="005A264D"/>
    <w:rsid w:val="005A27CE"/>
    <w:rsid w:val="005A28EE"/>
    <w:rsid w:val="005A290E"/>
    <w:rsid w:val="005A29AE"/>
    <w:rsid w:val="005A29C7"/>
    <w:rsid w:val="005A2A3A"/>
    <w:rsid w:val="005A2A83"/>
    <w:rsid w:val="005A2FC0"/>
    <w:rsid w:val="005A3011"/>
    <w:rsid w:val="005A3146"/>
    <w:rsid w:val="005A332D"/>
    <w:rsid w:val="005A364A"/>
    <w:rsid w:val="005A39F8"/>
    <w:rsid w:val="005A3D1A"/>
    <w:rsid w:val="005A4075"/>
    <w:rsid w:val="005A444D"/>
    <w:rsid w:val="005A4508"/>
    <w:rsid w:val="005A4612"/>
    <w:rsid w:val="005A492E"/>
    <w:rsid w:val="005A4959"/>
    <w:rsid w:val="005A4A41"/>
    <w:rsid w:val="005A4C68"/>
    <w:rsid w:val="005A4D44"/>
    <w:rsid w:val="005A4EAD"/>
    <w:rsid w:val="005A4FA6"/>
    <w:rsid w:val="005A54CD"/>
    <w:rsid w:val="005A5852"/>
    <w:rsid w:val="005A5AB7"/>
    <w:rsid w:val="005A624E"/>
    <w:rsid w:val="005A631F"/>
    <w:rsid w:val="005A6391"/>
    <w:rsid w:val="005A6649"/>
    <w:rsid w:val="005A6657"/>
    <w:rsid w:val="005A6C5C"/>
    <w:rsid w:val="005A6D7F"/>
    <w:rsid w:val="005A6EEC"/>
    <w:rsid w:val="005A6FE9"/>
    <w:rsid w:val="005A71B3"/>
    <w:rsid w:val="005A7291"/>
    <w:rsid w:val="005A7299"/>
    <w:rsid w:val="005A72A0"/>
    <w:rsid w:val="005A74D5"/>
    <w:rsid w:val="005A7572"/>
    <w:rsid w:val="005A7876"/>
    <w:rsid w:val="005A79AF"/>
    <w:rsid w:val="005A7AF1"/>
    <w:rsid w:val="005A7CA9"/>
    <w:rsid w:val="005A7F50"/>
    <w:rsid w:val="005B03AF"/>
    <w:rsid w:val="005B03E8"/>
    <w:rsid w:val="005B03F1"/>
    <w:rsid w:val="005B05A9"/>
    <w:rsid w:val="005B065C"/>
    <w:rsid w:val="005B0768"/>
    <w:rsid w:val="005B07EE"/>
    <w:rsid w:val="005B0939"/>
    <w:rsid w:val="005B0ACD"/>
    <w:rsid w:val="005B0ADB"/>
    <w:rsid w:val="005B0C18"/>
    <w:rsid w:val="005B0EB6"/>
    <w:rsid w:val="005B0F93"/>
    <w:rsid w:val="005B14CC"/>
    <w:rsid w:val="005B19CB"/>
    <w:rsid w:val="005B1A3A"/>
    <w:rsid w:val="005B2046"/>
    <w:rsid w:val="005B2263"/>
    <w:rsid w:val="005B252C"/>
    <w:rsid w:val="005B255A"/>
    <w:rsid w:val="005B265C"/>
    <w:rsid w:val="005B27D5"/>
    <w:rsid w:val="005B2943"/>
    <w:rsid w:val="005B2B9C"/>
    <w:rsid w:val="005B2DC8"/>
    <w:rsid w:val="005B2E5D"/>
    <w:rsid w:val="005B2EA5"/>
    <w:rsid w:val="005B2FD4"/>
    <w:rsid w:val="005B3407"/>
    <w:rsid w:val="005B3545"/>
    <w:rsid w:val="005B3631"/>
    <w:rsid w:val="005B3690"/>
    <w:rsid w:val="005B37D3"/>
    <w:rsid w:val="005B3CF4"/>
    <w:rsid w:val="005B3E23"/>
    <w:rsid w:val="005B3F2E"/>
    <w:rsid w:val="005B410C"/>
    <w:rsid w:val="005B4396"/>
    <w:rsid w:val="005B451E"/>
    <w:rsid w:val="005B452F"/>
    <w:rsid w:val="005B4955"/>
    <w:rsid w:val="005B4B1F"/>
    <w:rsid w:val="005B4F75"/>
    <w:rsid w:val="005B5014"/>
    <w:rsid w:val="005B51C0"/>
    <w:rsid w:val="005B53DC"/>
    <w:rsid w:val="005B5482"/>
    <w:rsid w:val="005B54E2"/>
    <w:rsid w:val="005B5501"/>
    <w:rsid w:val="005B5661"/>
    <w:rsid w:val="005B597C"/>
    <w:rsid w:val="005B5B78"/>
    <w:rsid w:val="005B5C5E"/>
    <w:rsid w:val="005B5D0D"/>
    <w:rsid w:val="005B5F2E"/>
    <w:rsid w:val="005B5F7B"/>
    <w:rsid w:val="005B62A4"/>
    <w:rsid w:val="005B668B"/>
    <w:rsid w:val="005B6913"/>
    <w:rsid w:val="005B6F44"/>
    <w:rsid w:val="005B7011"/>
    <w:rsid w:val="005B71E4"/>
    <w:rsid w:val="005B764F"/>
    <w:rsid w:val="005B77BD"/>
    <w:rsid w:val="005B797D"/>
    <w:rsid w:val="005B7A0C"/>
    <w:rsid w:val="005B7E18"/>
    <w:rsid w:val="005B7EB7"/>
    <w:rsid w:val="005C00E6"/>
    <w:rsid w:val="005C02C2"/>
    <w:rsid w:val="005C03C1"/>
    <w:rsid w:val="005C03D0"/>
    <w:rsid w:val="005C03D6"/>
    <w:rsid w:val="005C03F1"/>
    <w:rsid w:val="005C048E"/>
    <w:rsid w:val="005C06B7"/>
    <w:rsid w:val="005C07E5"/>
    <w:rsid w:val="005C0957"/>
    <w:rsid w:val="005C0E74"/>
    <w:rsid w:val="005C133F"/>
    <w:rsid w:val="005C16B6"/>
    <w:rsid w:val="005C1734"/>
    <w:rsid w:val="005C1C73"/>
    <w:rsid w:val="005C1D10"/>
    <w:rsid w:val="005C205A"/>
    <w:rsid w:val="005C21DB"/>
    <w:rsid w:val="005C246D"/>
    <w:rsid w:val="005C27D7"/>
    <w:rsid w:val="005C27E7"/>
    <w:rsid w:val="005C29FA"/>
    <w:rsid w:val="005C2B72"/>
    <w:rsid w:val="005C2C44"/>
    <w:rsid w:val="005C2DA7"/>
    <w:rsid w:val="005C2E04"/>
    <w:rsid w:val="005C2EEC"/>
    <w:rsid w:val="005C332F"/>
    <w:rsid w:val="005C337F"/>
    <w:rsid w:val="005C3740"/>
    <w:rsid w:val="005C376C"/>
    <w:rsid w:val="005C392A"/>
    <w:rsid w:val="005C3D54"/>
    <w:rsid w:val="005C4060"/>
    <w:rsid w:val="005C406D"/>
    <w:rsid w:val="005C4110"/>
    <w:rsid w:val="005C430B"/>
    <w:rsid w:val="005C4318"/>
    <w:rsid w:val="005C447A"/>
    <w:rsid w:val="005C4610"/>
    <w:rsid w:val="005C47AA"/>
    <w:rsid w:val="005C480A"/>
    <w:rsid w:val="005C4892"/>
    <w:rsid w:val="005C4D25"/>
    <w:rsid w:val="005C4E45"/>
    <w:rsid w:val="005C5127"/>
    <w:rsid w:val="005C51AD"/>
    <w:rsid w:val="005C529B"/>
    <w:rsid w:val="005C530A"/>
    <w:rsid w:val="005C53B2"/>
    <w:rsid w:val="005C58A0"/>
    <w:rsid w:val="005C5A48"/>
    <w:rsid w:val="005C5A9B"/>
    <w:rsid w:val="005C5E5A"/>
    <w:rsid w:val="005C5F20"/>
    <w:rsid w:val="005C6021"/>
    <w:rsid w:val="005C6873"/>
    <w:rsid w:val="005C68ED"/>
    <w:rsid w:val="005C6A23"/>
    <w:rsid w:val="005C6CA5"/>
    <w:rsid w:val="005C6F44"/>
    <w:rsid w:val="005C6FB6"/>
    <w:rsid w:val="005C7148"/>
    <w:rsid w:val="005C71FC"/>
    <w:rsid w:val="005C7347"/>
    <w:rsid w:val="005C744E"/>
    <w:rsid w:val="005C745D"/>
    <w:rsid w:val="005C7A5F"/>
    <w:rsid w:val="005C7CA8"/>
    <w:rsid w:val="005C7D3A"/>
    <w:rsid w:val="005D0154"/>
    <w:rsid w:val="005D031E"/>
    <w:rsid w:val="005D042F"/>
    <w:rsid w:val="005D0438"/>
    <w:rsid w:val="005D08CF"/>
    <w:rsid w:val="005D0A60"/>
    <w:rsid w:val="005D0B03"/>
    <w:rsid w:val="005D0F5B"/>
    <w:rsid w:val="005D124D"/>
    <w:rsid w:val="005D1317"/>
    <w:rsid w:val="005D1498"/>
    <w:rsid w:val="005D157B"/>
    <w:rsid w:val="005D15DD"/>
    <w:rsid w:val="005D1634"/>
    <w:rsid w:val="005D1962"/>
    <w:rsid w:val="005D1C33"/>
    <w:rsid w:val="005D1DCA"/>
    <w:rsid w:val="005D23B9"/>
    <w:rsid w:val="005D2411"/>
    <w:rsid w:val="005D2A59"/>
    <w:rsid w:val="005D2AAB"/>
    <w:rsid w:val="005D2B7C"/>
    <w:rsid w:val="005D2F59"/>
    <w:rsid w:val="005D30AF"/>
    <w:rsid w:val="005D3214"/>
    <w:rsid w:val="005D3257"/>
    <w:rsid w:val="005D3460"/>
    <w:rsid w:val="005D3896"/>
    <w:rsid w:val="005D3C53"/>
    <w:rsid w:val="005D3C74"/>
    <w:rsid w:val="005D3C80"/>
    <w:rsid w:val="005D3C8C"/>
    <w:rsid w:val="005D3F27"/>
    <w:rsid w:val="005D41E8"/>
    <w:rsid w:val="005D4341"/>
    <w:rsid w:val="005D449D"/>
    <w:rsid w:val="005D4646"/>
    <w:rsid w:val="005D4921"/>
    <w:rsid w:val="005D4BBA"/>
    <w:rsid w:val="005D4C11"/>
    <w:rsid w:val="005D4E54"/>
    <w:rsid w:val="005D4EA4"/>
    <w:rsid w:val="005D548F"/>
    <w:rsid w:val="005D55F2"/>
    <w:rsid w:val="005D5729"/>
    <w:rsid w:val="005D5A2F"/>
    <w:rsid w:val="005D5A8A"/>
    <w:rsid w:val="005D5CEA"/>
    <w:rsid w:val="005D5D34"/>
    <w:rsid w:val="005D5E71"/>
    <w:rsid w:val="005D63D5"/>
    <w:rsid w:val="005D6965"/>
    <w:rsid w:val="005D69AF"/>
    <w:rsid w:val="005D6A61"/>
    <w:rsid w:val="005D6AEC"/>
    <w:rsid w:val="005D6FDF"/>
    <w:rsid w:val="005D7013"/>
    <w:rsid w:val="005D7A10"/>
    <w:rsid w:val="005D7D95"/>
    <w:rsid w:val="005D7E56"/>
    <w:rsid w:val="005D7E8C"/>
    <w:rsid w:val="005E0082"/>
    <w:rsid w:val="005E05D5"/>
    <w:rsid w:val="005E06CA"/>
    <w:rsid w:val="005E0C5D"/>
    <w:rsid w:val="005E0D9A"/>
    <w:rsid w:val="005E0E91"/>
    <w:rsid w:val="005E0F8E"/>
    <w:rsid w:val="005E117B"/>
    <w:rsid w:val="005E12A7"/>
    <w:rsid w:val="005E150B"/>
    <w:rsid w:val="005E1A5C"/>
    <w:rsid w:val="005E1F12"/>
    <w:rsid w:val="005E2399"/>
    <w:rsid w:val="005E23D9"/>
    <w:rsid w:val="005E2900"/>
    <w:rsid w:val="005E2B44"/>
    <w:rsid w:val="005E2C3E"/>
    <w:rsid w:val="005E2EA3"/>
    <w:rsid w:val="005E2F42"/>
    <w:rsid w:val="005E30CA"/>
    <w:rsid w:val="005E32F4"/>
    <w:rsid w:val="005E34AA"/>
    <w:rsid w:val="005E357D"/>
    <w:rsid w:val="005E397D"/>
    <w:rsid w:val="005E3B46"/>
    <w:rsid w:val="005E3B48"/>
    <w:rsid w:val="005E3F35"/>
    <w:rsid w:val="005E406A"/>
    <w:rsid w:val="005E40AE"/>
    <w:rsid w:val="005E412F"/>
    <w:rsid w:val="005E434F"/>
    <w:rsid w:val="005E4434"/>
    <w:rsid w:val="005E46BD"/>
    <w:rsid w:val="005E4D75"/>
    <w:rsid w:val="005E52BB"/>
    <w:rsid w:val="005E530B"/>
    <w:rsid w:val="005E55C0"/>
    <w:rsid w:val="005E58E0"/>
    <w:rsid w:val="005E59E3"/>
    <w:rsid w:val="005E59F6"/>
    <w:rsid w:val="005E5D4E"/>
    <w:rsid w:val="005E5E15"/>
    <w:rsid w:val="005E6113"/>
    <w:rsid w:val="005E61D1"/>
    <w:rsid w:val="005E63FF"/>
    <w:rsid w:val="005E64CA"/>
    <w:rsid w:val="005E685E"/>
    <w:rsid w:val="005E6BA8"/>
    <w:rsid w:val="005E6C74"/>
    <w:rsid w:val="005E6F6D"/>
    <w:rsid w:val="005E6F6F"/>
    <w:rsid w:val="005E714E"/>
    <w:rsid w:val="005E7480"/>
    <w:rsid w:val="005E74FD"/>
    <w:rsid w:val="005E7556"/>
    <w:rsid w:val="005E7764"/>
    <w:rsid w:val="005E7940"/>
    <w:rsid w:val="005E7B42"/>
    <w:rsid w:val="005E7C98"/>
    <w:rsid w:val="005E7DBF"/>
    <w:rsid w:val="005E7E37"/>
    <w:rsid w:val="005E7E87"/>
    <w:rsid w:val="005E7F0B"/>
    <w:rsid w:val="005F0958"/>
    <w:rsid w:val="005F09E5"/>
    <w:rsid w:val="005F0A9D"/>
    <w:rsid w:val="005F0DE7"/>
    <w:rsid w:val="005F0FFD"/>
    <w:rsid w:val="005F1258"/>
    <w:rsid w:val="005F125C"/>
    <w:rsid w:val="005F1462"/>
    <w:rsid w:val="005F166A"/>
    <w:rsid w:val="005F1B06"/>
    <w:rsid w:val="005F1B13"/>
    <w:rsid w:val="005F2121"/>
    <w:rsid w:val="005F21CA"/>
    <w:rsid w:val="005F2432"/>
    <w:rsid w:val="005F2497"/>
    <w:rsid w:val="005F28C7"/>
    <w:rsid w:val="005F3043"/>
    <w:rsid w:val="005F3399"/>
    <w:rsid w:val="005F3735"/>
    <w:rsid w:val="005F38ED"/>
    <w:rsid w:val="005F39DD"/>
    <w:rsid w:val="005F3A67"/>
    <w:rsid w:val="005F3B63"/>
    <w:rsid w:val="005F3E2C"/>
    <w:rsid w:val="005F3EFE"/>
    <w:rsid w:val="005F3F1C"/>
    <w:rsid w:val="005F3FC8"/>
    <w:rsid w:val="005F434C"/>
    <w:rsid w:val="005F46F8"/>
    <w:rsid w:val="005F49C4"/>
    <w:rsid w:val="005F49EA"/>
    <w:rsid w:val="005F4A28"/>
    <w:rsid w:val="005F4A54"/>
    <w:rsid w:val="005F4B02"/>
    <w:rsid w:val="005F4C09"/>
    <w:rsid w:val="005F4CA4"/>
    <w:rsid w:val="005F4CD2"/>
    <w:rsid w:val="005F4D3F"/>
    <w:rsid w:val="005F5047"/>
    <w:rsid w:val="005F5072"/>
    <w:rsid w:val="005F542D"/>
    <w:rsid w:val="005F55B7"/>
    <w:rsid w:val="005F5CDB"/>
    <w:rsid w:val="005F5D9A"/>
    <w:rsid w:val="005F5F04"/>
    <w:rsid w:val="005F5FC3"/>
    <w:rsid w:val="005F619F"/>
    <w:rsid w:val="005F62B2"/>
    <w:rsid w:val="005F6344"/>
    <w:rsid w:val="005F6436"/>
    <w:rsid w:val="005F6750"/>
    <w:rsid w:val="005F6A3C"/>
    <w:rsid w:val="005F6B48"/>
    <w:rsid w:val="005F6EEC"/>
    <w:rsid w:val="005F6F00"/>
    <w:rsid w:val="005F6F13"/>
    <w:rsid w:val="005F7332"/>
    <w:rsid w:val="005F74C3"/>
    <w:rsid w:val="005F76B4"/>
    <w:rsid w:val="005F7712"/>
    <w:rsid w:val="005F78CD"/>
    <w:rsid w:val="005F7C76"/>
    <w:rsid w:val="005F7CBD"/>
    <w:rsid w:val="005F7F8B"/>
    <w:rsid w:val="005F7FA1"/>
    <w:rsid w:val="005F7FE3"/>
    <w:rsid w:val="00600268"/>
    <w:rsid w:val="006004D3"/>
    <w:rsid w:val="00600610"/>
    <w:rsid w:val="00600ADE"/>
    <w:rsid w:val="00600BA9"/>
    <w:rsid w:val="00600C57"/>
    <w:rsid w:val="00600C73"/>
    <w:rsid w:val="00600E84"/>
    <w:rsid w:val="00600E8F"/>
    <w:rsid w:val="0060112F"/>
    <w:rsid w:val="006011A2"/>
    <w:rsid w:val="00601235"/>
    <w:rsid w:val="006015CF"/>
    <w:rsid w:val="006015F6"/>
    <w:rsid w:val="006015FC"/>
    <w:rsid w:val="006019D7"/>
    <w:rsid w:val="00601BD8"/>
    <w:rsid w:val="00601BFE"/>
    <w:rsid w:val="00601E74"/>
    <w:rsid w:val="00601EA6"/>
    <w:rsid w:val="0060209A"/>
    <w:rsid w:val="00602193"/>
    <w:rsid w:val="0060232D"/>
    <w:rsid w:val="006026E6"/>
    <w:rsid w:val="00602724"/>
    <w:rsid w:val="00602762"/>
    <w:rsid w:val="00602B81"/>
    <w:rsid w:val="00602C1D"/>
    <w:rsid w:val="00602D05"/>
    <w:rsid w:val="00602D13"/>
    <w:rsid w:val="00602D60"/>
    <w:rsid w:val="0060303F"/>
    <w:rsid w:val="00603076"/>
    <w:rsid w:val="00603687"/>
    <w:rsid w:val="0060395D"/>
    <w:rsid w:val="006039B2"/>
    <w:rsid w:val="00603B2E"/>
    <w:rsid w:val="00603C13"/>
    <w:rsid w:val="00603EE7"/>
    <w:rsid w:val="00603FFD"/>
    <w:rsid w:val="006040F1"/>
    <w:rsid w:val="006041B7"/>
    <w:rsid w:val="00604767"/>
    <w:rsid w:val="0060498C"/>
    <w:rsid w:val="00604B5E"/>
    <w:rsid w:val="00604C7B"/>
    <w:rsid w:val="00604F65"/>
    <w:rsid w:val="0060516D"/>
    <w:rsid w:val="006051D2"/>
    <w:rsid w:val="006052D7"/>
    <w:rsid w:val="006053F5"/>
    <w:rsid w:val="00605435"/>
    <w:rsid w:val="006055BD"/>
    <w:rsid w:val="00605655"/>
    <w:rsid w:val="00605727"/>
    <w:rsid w:val="0060579E"/>
    <w:rsid w:val="00605A11"/>
    <w:rsid w:val="00605AB4"/>
    <w:rsid w:val="00605AC0"/>
    <w:rsid w:val="00605C10"/>
    <w:rsid w:val="00605D44"/>
    <w:rsid w:val="00605EBF"/>
    <w:rsid w:val="00605FFA"/>
    <w:rsid w:val="006060CD"/>
    <w:rsid w:val="00606163"/>
    <w:rsid w:val="00606ABC"/>
    <w:rsid w:val="00606D01"/>
    <w:rsid w:val="00606D88"/>
    <w:rsid w:val="00606E5F"/>
    <w:rsid w:val="0060702B"/>
    <w:rsid w:val="0060717B"/>
    <w:rsid w:val="006071F3"/>
    <w:rsid w:val="00607523"/>
    <w:rsid w:val="00607AFA"/>
    <w:rsid w:val="00607B54"/>
    <w:rsid w:val="00607FDD"/>
    <w:rsid w:val="00610059"/>
    <w:rsid w:val="006103DA"/>
    <w:rsid w:val="00610580"/>
    <w:rsid w:val="006109A6"/>
    <w:rsid w:val="00610A64"/>
    <w:rsid w:val="00610BDA"/>
    <w:rsid w:val="00610E15"/>
    <w:rsid w:val="00610E56"/>
    <w:rsid w:val="00610ED1"/>
    <w:rsid w:val="00610EFD"/>
    <w:rsid w:val="00610F65"/>
    <w:rsid w:val="00611011"/>
    <w:rsid w:val="0061114B"/>
    <w:rsid w:val="006113E1"/>
    <w:rsid w:val="006114FD"/>
    <w:rsid w:val="006115F6"/>
    <w:rsid w:val="00611691"/>
    <w:rsid w:val="0061178E"/>
    <w:rsid w:val="00611B86"/>
    <w:rsid w:val="00611CBD"/>
    <w:rsid w:val="00611D70"/>
    <w:rsid w:val="00611EC1"/>
    <w:rsid w:val="00612457"/>
    <w:rsid w:val="00612564"/>
    <w:rsid w:val="00612737"/>
    <w:rsid w:val="00612965"/>
    <w:rsid w:val="00612968"/>
    <w:rsid w:val="006129B0"/>
    <w:rsid w:val="006129F1"/>
    <w:rsid w:val="00612AC2"/>
    <w:rsid w:val="006130C0"/>
    <w:rsid w:val="006134DB"/>
    <w:rsid w:val="0061359E"/>
    <w:rsid w:val="00613617"/>
    <w:rsid w:val="0061376E"/>
    <w:rsid w:val="006139D2"/>
    <w:rsid w:val="00613A53"/>
    <w:rsid w:val="00613D74"/>
    <w:rsid w:val="00613F02"/>
    <w:rsid w:val="00614259"/>
    <w:rsid w:val="0061433B"/>
    <w:rsid w:val="00614366"/>
    <w:rsid w:val="0061449B"/>
    <w:rsid w:val="00614873"/>
    <w:rsid w:val="006148BF"/>
    <w:rsid w:val="006148DB"/>
    <w:rsid w:val="00614F1F"/>
    <w:rsid w:val="006150C6"/>
    <w:rsid w:val="00615157"/>
    <w:rsid w:val="00615189"/>
    <w:rsid w:val="00615408"/>
    <w:rsid w:val="00615435"/>
    <w:rsid w:val="006158C9"/>
    <w:rsid w:val="00615ABC"/>
    <w:rsid w:val="00615DA8"/>
    <w:rsid w:val="00616052"/>
    <w:rsid w:val="0061623E"/>
    <w:rsid w:val="00616245"/>
    <w:rsid w:val="006163CE"/>
    <w:rsid w:val="00616417"/>
    <w:rsid w:val="006164DA"/>
    <w:rsid w:val="006165EA"/>
    <w:rsid w:val="0061675E"/>
    <w:rsid w:val="006168B1"/>
    <w:rsid w:val="00616992"/>
    <w:rsid w:val="00616A28"/>
    <w:rsid w:val="00616AF3"/>
    <w:rsid w:val="00616E67"/>
    <w:rsid w:val="00617313"/>
    <w:rsid w:val="0061737F"/>
    <w:rsid w:val="0061763D"/>
    <w:rsid w:val="0061785E"/>
    <w:rsid w:val="00617A05"/>
    <w:rsid w:val="00617A76"/>
    <w:rsid w:val="00617AB3"/>
    <w:rsid w:val="00617B16"/>
    <w:rsid w:val="00617C4D"/>
    <w:rsid w:val="00617D70"/>
    <w:rsid w:val="006203A3"/>
    <w:rsid w:val="006204FB"/>
    <w:rsid w:val="0062056B"/>
    <w:rsid w:val="00620852"/>
    <w:rsid w:val="00620A1F"/>
    <w:rsid w:val="00620AE9"/>
    <w:rsid w:val="00620DF5"/>
    <w:rsid w:val="00620F12"/>
    <w:rsid w:val="00621091"/>
    <w:rsid w:val="0062115A"/>
    <w:rsid w:val="00621258"/>
    <w:rsid w:val="0062149A"/>
    <w:rsid w:val="006215E1"/>
    <w:rsid w:val="006217D2"/>
    <w:rsid w:val="006219F8"/>
    <w:rsid w:val="00621A7F"/>
    <w:rsid w:val="00621AF3"/>
    <w:rsid w:val="00621EBC"/>
    <w:rsid w:val="00621F13"/>
    <w:rsid w:val="00621FF0"/>
    <w:rsid w:val="00622684"/>
    <w:rsid w:val="006227FD"/>
    <w:rsid w:val="00622EE5"/>
    <w:rsid w:val="00623231"/>
    <w:rsid w:val="006234FB"/>
    <w:rsid w:val="00623538"/>
    <w:rsid w:val="0062382B"/>
    <w:rsid w:val="00623918"/>
    <w:rsid w:val="00623AF8"/>
    <w:rsid w:val="00623D69"/>
    <w:rsid w:val="00623EFC"/>
    <w:rsid w:val="00624023"/>
    <w:rsid w:val="0062440F"/>
    <w:rsid w:val="00624799"/>
    <w:rsid w:val="00624863"/>
    <w:rsid w:val="0062490A"/>
    <w:rsid w:val="00624997"/>
    <w:rsid w:val="00624A6F"/>
    <w:rsid w:val="00624BF9"/>
    <w:rsid w:val="00624CE1"/>
    <w:rsid w:val="00624E15"/>
    <w:rsid w:val="00624FCF"/>
    <w:rsid w:val="00625035"/>
    <w:rsid w:val="00625046"/>
    <w:rsid w:val="00625058"/>
    <w:rsid w:val="006251F6"/>
    <w:rsid w:val="00625221"/>
    <w:rsid w:val="00625285"/>
    <w:rsid w:val="006255AA"/>
    <w:rsid w:val="006257B2"/>
    <w:rsid w:val="00625901"/>
    <w:rsid w:val="00625A97"/>
    <w:rsid w:val="00625AF6"/>
    <w:rsid w:val="00625B25"/>
    <w:rsid w:val="00626110"/>
    <w:rsid w:val="00626723"/>
    <w:rsid w:val="00626753"/>
    <w:rsid w:val="006267F9"/>
    <w:rsid w:val="00626A9C"/>
    <w:rsid w:val="00626EE5"/>
    <w:rsid w:val="0062707E"/>
    <w:rsid w:val="0062727B"/>
    <w:rsid w:val="00627518"/>
    <w:rsid w:val="006277F6"/>
    <w:rsid w:val="0062789E"/>
    <w:rsid w:val="00627BD8"/>
    <w:rsid w:val="00627C45"/>
    <w:rsid w:val="00627D17"/>
    <w:rsid w:val="006300E6"/>
    <w:rsid w:val="006304A8"/>
    <w:rsid w:val="006304C7"/>
    <w:rsid w:val="00630894"/>
    <w:rsid w:val="006308AE"/>
    <w:rsid w:val="006308E8"/>
    <w:rsid w:val="00630909"/>
    <w:rsid w:val="00630DF4"/>
    <w:rsid w:val="00630E01"/>
    <w:rsid w:val="00631084"/>
    <w:rsid w:val="006311ED"/>
    <w:rsid w:val="006313B7"/>
    <w:rsid w:val="0063155F"/>
    <w:rsid w:val="0063163E"/>
    <w:rsid w:val="0063171E"/>
    <w:rsid w:val="00631BE2"/>
    <w:rsid w:val="00631DB5"/>
    <w:rsid w:val="006321BA"/>
    <w:rsid w:val="006321DB"/>
    <w:rsid w:val="0063247F"/>
    <w:rsid w:val="006325D5"/>
    <w:rsid w:val="006325DE"/>
    <w:rsid w:val="00632685"/>
    <w:rsid w:val="006326FB"/>
    <w:rsid w:val="00632AD1"/>
    <w:rsid w:val="00632B22"/>
    <w:rsid w:val="00632CD5"/>
    <w:rsid w:val="00632EC4"/>
    <w:rsid w:val="00632FDD"/>
    <w:rsid w:val="0063364B"/>
    <w:rsid w:val="00633763"/>
    <w:rsid w:val="00633855"/>
    <w:rsid w:val="00633873"/>
    <w:rsid w:val="0063391C"/>
    <w:rsid w:val="00633C25"/>
    <w:rsid w:val="00633E5E"/>
    <w:rsid w:val="00633F47"/>
    <w:rsid w:val="006341E1"/>
    <w:rsid w:val="00634315"/>
    <w:rsid w:val="00634926"/>
    <w:rsid w:val="00634947"/>
    <w:rsid w:val="00634E54"/>
    <w:rsid w:val="00634E87"/>
    <w:rsid w:val="00634E88"/>
    <w:rsid w:val="0063515F"/>
    <w:rsid w:val="006357C2"/>
    <w:rsid w:val="00635AE3"/>
    <w:rsid w:val="00635BFD"/>
    <w:rsid w:val="00635E15"/>
    <w:rsid w:val="00636066"/>
    <w:rsid w:val="006361F6"/>
    <w:rsid w:val="00636332"/>
    <w:rsid w:val="00636781"/>
    <w:rsid w:val="006367A7"/>
    <w:rsid w:val="006367F8"/>
    <w:rsid w:val="0063687E"/>
    <w:rsid w:val="00636B01"/>
    <w:rsid w:val="00636CF8"/>
    <w:rsid w:val="006370AF"/>
    <w:rsid w:val="006371C9"/>
    <w:rsid w:val="00637208"/>
    <w:rsid w:val="0063734E"/>
    <w:rsid w:val="0063739F"/>
    <w:rsid w:val="0063776B"/>
    <w:rsid w:val="006377F2"/>
    <w:rsid w:val="00637994"/>
    <w:rsid w:val="00637995"/>
    <w:rsid w:val="00637AD2"/>
    <w:rsid w:val="00637F2B"/>
    <w:rsid w:val="00640238"/>
    <w:rsid w:val="00640396"/>
    <w:rsid w:val="006403F8"/>
    <w:rsid w:val="006405D7"/>
    <w:rsid w:val="006406A4"/>
    <w:rsid w:val="006406AA"/>
    <w:rsid w:val="00640748"/>
    <w:rsid w:val="0064079E"/>
    <w:rsid w:val="006407C1"/>
    <w:rsid w:val="00640A3B"/>
    <w:rsid w:val="00640EF3"/>
    <w:rsid w:val="00640F6D"/>
    <w:rsid w:val="00640F87"/>
    <w:rsid w:val="006410BF"/>
    <w:rsid w:val="00641278"/>
    <w:rsid w:val="0064155A"/>
    <w:rsid w:val="00641683"/>
    <w:rsid w:val="00641A07"/>
    <w:rsid w:val="00641B20"/>
    <w:rsid w:val="006421BE"/>
    <w:rsid w:val="0064222A"/>
    <w:rsid w:val="0064224E"/>
    <w:rsid w:val="00642262"/>
    <w:rsid w:val="0064238D"/>
    <w:rsid w:val="006423A1"/>
    <w:rsid w:val="00642555"/>
    <w:rsid w:val="00642607"/>
    <w:rsid w:val="006427E0"/>
    <w:rsid w:val="00642802"/>
    <w:rsid w:val="00642AE4"/>
    <w:rsid w:val="00642C29"/>
    <w:rsid w:val="00642C95"/>
    <w:rsid w:val="00642DCC"/>
    <w:rsid w:val="00642F07"/>
    <w:rsid w:val="00642F1F"/>
    <w:rsid w:val="00643039"/>
    <w:rsid w:val="00643275"/>
    <w:rsid w:val="0064339C"/>
    <w:rsid w:val="006433B5"/>
    <w:rsid w:val="006434A0"/>
    <w:rsid w:val="00643597"/>
    <w:rsid w:val="0064367E"/>
    <w:rsid w:val="006437F1"/>
    <w:rsid w:val="00643FC7"/>
    <w:rsid w:val="00644108"/>
    <w:rsid w:val="006441D3"/>
    <w:rsid w:val="006443ED"/>
    <w:rsid w:val="00644818"/>
    <w:rsid w:val="0064497C"/>
    <w:rsid w:val="00644ABB"/>
    <w:rsid w:val="00644AEE"/>
    <w:rsid w:val="00644B1D"/>
    <w:rsid w:val="00644C03"/>
    <w:rsid w:val="00644C05"/>
    <w:rsid w:val="00644C65"/>
    <w:rsid w:val="00644E49"/>
    <w:rsid w:val="00645017"/>
    <w:rsid w:val="00645126"/>
    <w:rsid w:val="006452E7"/>
    <w:rsid w:val="006458F7"/>
    <w:rsid w:val="00645A35"/>
    <w:rsid w:val="00645BAE"/>
    <w:rsid w:val="00645BD9"/>
    <w:rsid w:val="00645C46"/>
    <w:rsid w:val="00645E64"/>
    <w:rsid w:val="00646235"/>
    <w:rsid w:val="0064676B"/>
    <w:rsid w:val="00646841"/>
    <w:rsid w:val="00646882"/>
    <w:rsid w:val="00646A2C"/>
    <w:rsid w:val="00646A41"/>
    <w:rsid w:val="00646ABE"/>
    <w:rsid w:val="00646AF8"/>
    <w:rsid w:val="00646C9B"/>
    <w:rsid w:val="00646E64"/>
    <w:rsid w:val="00646F18"/>
    <w:rsid w:val="006472DC"/>
    <w:rsid w:val="006478A9"/>
    <w:rsid w:val="00647A58"/>
    <w:rsid w:val="00647B7F"/>
    <w:rsid w:val="00647D7A"/>
    <w:rsid w:val="00647EB5"/>
    <w:rsid w:val="006500A5"/>
    <w:rsid w:val="00650121"/>
    <w:rsid w:val="00650384"/>
    <w:rsid w:val="006503FD"/>
    <w:rsid w:val="0065057A"/>
    <w:rsid w:val="006508FF"/>
    <w:rsid w:val="00650953"/>
    <w:rsid w:val="00650970"/>
    <w:rsid w:val="00650C43"/>
    <w:rsid w:val="00650EC0"/>
    <w:rsid w:val="00650EF2"/>
    <w:rsid w:val="006510FB"/>
    <w:rsid w:val="0065125C"/>
    <w:rsid w:val="00651272"/>
    <w:rsid w:val="006512DC"/>
    <w:rsid w:val="0065150C"/>
    <w:rsid w:val="006515E9"/>
    <w:rsid w:val="006517B4"/>
    <w:rsid w:val="00651A4A"/>
    <w:rsid w:val="00651A4F"/>
    <w:rsid w:val="006520CF"/>
    <w:rsid w:val="006520F0"/>
    <w:rsid w:val="00652212"/>
    <w:rsid w:val="006523CF"/>
    <w:rsid w:val="006524D8"/>
    <w:rsid w:val="00652B8A"/>
    <w:rsid w:val="00652D3A"/>
    <w:rsid w:val="00652F76"/>
    <w:rsid w:val="00653540"/>
    <w:rsid w:val="00653557"/>
    <w:rsid w:val="0065358A"/>
    <w:rsid w:val="006535D2"/>
    <w:rsid w:val="00653884"/>
    <w:rsid w:val="00653901"/>
    <w:rsid w:val="006539DC"/>
    <w:rsid w:val="00653A04"/>
    <w:rsid w:val="00653D7A"/>
    <w:rsid w:val="00653FC4"/>
    <w:rsid w:val="006540CB"/>
    <w:rsid w:val="00654239"/>
    <w:rsid w:val="0065425A"/>
    <w:rsid w:val="006542DC"/>
    <w:rsid w:val="0065435C"/>
    <w:rsid w:val="00654371"/>
    <w:rsid w:val="006543BE"/>
    <w:rsid w:val="006544E5"/>
    <w:rsid w:val="0065474D"/>
    <w:rsid w:val="0065488B"/>
    <w:rsid w:val="006549C0"/>
    <w:rsid w:val="006549CB"/>
    <w:rsid w:val="00654D3E"/>
    <w:rsid w:val="00654EC1"/>
    <w:rsid w:val="00655076"/>
    <w:rsid w:val="006550F3"/>
    <w:rsid w:val="00655177"/>
    <w:rsid w:val="006551AA"/>
    <w:rsid w:val="006552D5"/>
    <w:rsid w:val="0065539E"/>
    <w:rsid w:val="0065560B"/>
    <w:rsid w:val="0065591C"/>
    <w:rsid w:val="00655FB4"/>
    <w:rsid w:val="00656367"/>
    <w:rsid w:val="006563FA"/>
    <w:rsid w:val="00656465"/>
    <w:rsid w:val="006565CF"/>
    <w:rsid w:val="0065667E"/>
    <w:rsid w:val="006568C7"/>
    <w:rsid w:val="006568E1"/>
    <w:rsid w:val="00656A06"/>
    <w:rsid w:val="00656B68"/>
    <w:rsid w:val="00656D84"/>
    <w:rsid w:val="006570A5"/>
    <w:rsid w:val="00657286"/>
    <w:rsid w:val="006574CC"/>
    <w:rsid w:val="0065752E"/>
    <w:rsid w:val="00657601"/>
    <w:rsid w:val="0065781B"/>
    <w:rsid w:val="00657915"/>
    <w:rsid w:val="00657B14"/>
    <w:rsid w:val="00657B46"/>
    <w:rsid w:val="00657CF9"/>
    <w:rsid w:val="00657FAA"/>
    <w:rsid w:val="0066007C"/>
    <w:rsid w:val="0066007D"/>
    <w:rsid w:val="00660497"/>
    <w:rsid w:val="00660533"/>
    <w:rsid w:val="00660642"/>
    <w:rsid w:val="00660D06"/>
    <w:rsid w:val="00660D85"/>
    <w:rsid w:val="00661416"/>
    <w:rsid w:val="00661728"/>
    <w:rsid w:val="0066174E"/>
    <w:rsid w:val="006619EA"/>
    <w:rsid w:val="00661AC2"/>
    <w:rsid w:val="00661B83"/>
    <w:rsid w:val="00661C1F"/>
    <w:rsid w:val="00661F7D"/>
    <w:rsid w:val="00662157"/>
    <w:rsid w:val="00662182"/>
    <w:rsid w:val="0066249B"/>
    <w:rsid w:val="00662A35"/>
    <w:rsid w:val="00662D9E"/>
    <w:rsid w:val="00662E0A"/>
    <w:rsid w:val="00662F84"/>
    <w:rsid w:val="006631CB"/>
    <w:rsid w:val="006631D8"/>
    <w:rsid w:val="00663375"/>
    <w:rsid w:val="00663984"/>
    <w:rsid w:val="00663AD2"/>
    <w:rsid w:val="00663F2A"/>
    <w:rsid w:val="0066446C"/>
    <w:rsid w:val="006644C2"/>
    <w:rsid w:val="006644E0"/>
    <w:rsid w:val="006649EB"/>
    <w:rsid w:val="00664A49"/>
    <w:rsid w:val="00664C3F"/>
    <w:rsid w:val="00664D3E"/>
    <w:rsid w:val="0066501F"/>
    <w:rsid w:val="006650BA"/>
    <w:rsid w:val="0066527C"/>
    <w:rsid w:val="00665520"/>
    <w:rsid w:val="0066553D"/>
    <w:rsid w:val="006656BC"/>
    <w:rsid w:val="0066570A"/>
    <w:rsid w:val="00665CE2"/>
    <w:rsid w:val="00665D74"/>
    <w:rsid w:val="00665E0D"/>
    <w:rsid w:val="006662BF"/>
    <w:rsid w:val="006662FA"/>
    <w:rsid w:val="00666526"/>
    <w:rsid w:val="00666554"/>
    <w:rsid w:val="006667A0"/>
    <w:rsid w:val="00666994"/>
    <w:rsid w:val="00666DEB"/>
    <w:rsid w:val="00666EB1"/>
    <w:rsid w:val="0066752F"/>
    <w:rsid w:val="006675F0"/>
    <w:rsid w:val="00667787"/>
    <w:rsid w:val="006678BF"/>
    <w:rsid w:val="006678CB"/>
    <w:rsid w:val="006678D0"/>
    <w:rsid w:val="00667919"/>
    <w:rsid w:val="00667AE5"/>
    <w:rsid w:val="00667C7D"/>
    <w:rsid w:val="006701C8"/>
    <w:rsid w:val="00670318"/>
    <w:rsid w:val="00670452"/>
    <w:rsid w:val="00670DF7"/>
    <w:rsid w:val="00670EDA"/>
    <w:rsid w:val="00670FE0"/>
    <w:rsid w:val="00671326"/>
    <w:rsid w:val="006719A9"/>
    <w:rsid w:val="0067203A"/>
    <w:rsid w:val="00672560"/>
    <w:rsid w:val="006728DD"/>
    <w:rsid w:val="00672A2C"/>
    <w:rsid w:val="00672B23"/>
    <w:rsid w:val="00672DAE"/>
    <w:rsid w:val="00672F6D"/>
    <w:rsid w:val="0067302B"/>
    <w:rsid w:val="0067310C"/>
    <w:rsid w:val="00673CB4"/>
    <w:rsid w:val="00673FF9"/>
    <w:rsid w:val="0067403E"/>
    <w:rsid w:val="006741B5"/>
    <w:rsid w:val="00674204"/>
    <w:rsid w:val="00674259"/>
    <w:rsid w:val="006743DB"/>
    <w:rsid w:val="0067462D"/>
    <w:rsid w:val="0067465A"/>
    <w:rsid w:val="006746A5"/>
    <w:rsid w:val="00674703"/>
    <w:rsid w:val="00674AB1"/>
    <w:rsid w:val="00674C08"/>
    <w:rsid w:val="00674C1E"/>
    <w:rsid w:val="00674C4F"/>
    <w:rsid w:val="00675000"/>
    <w:rsid w:val="006750DE"/>
    <w:rsid w:val="006751E5"/>
    <w:rsid w:val="0067537E"/>
    <w:rsid w:val="006753AD"/>
    <w:rsid w:val="00675541"/>
    <w:rsid w:val="0067562B"/>
    <w:rsid w:val="006758A6"/>
    <w:rsid w:val="006758D1"/>
    <w:rsid w:val="00675A73"/>
    <w:rsid w:val="00675AD0"/>
    <w:rsid w:val="00675AFF"/>
    <w:rsid w:val="00675CBE"/>
    <w:rsid w:val="006761A3"/>
    <w:rsid w:val="00676538"/>
    <w:rsid w:val="00676850"/>
    <w:rsid w:val="00676A9E"/>
    <w:rsid w:val="00676D7D"/>
    <w:rsid w:val="00676DEF"/>
    <w:rsid w:val="00676EE7"/>
    <w:rsid w:val="00676EF0"/>
    <w:rsid w:val="00676F42"/>
    <w:rsid w:val="00676F9D"/>
    <w:rsid w:val="00677082"/>
    <w:rsid w:val="0067710B"/>
    <w:rsid w:val="00677538"/>
    <w:rsid w:val="00677C2F"/>
    <w:rsid w:val="00677C49"/>
    <w:rsid w:val="00677E79"/>
    <w:rsid w:val="00680399"/>
    <w:rsid w:val="006803BB"/>
    <w:rsid w:val="006803D3"/>
    <w:rsid w:val="00680BB0"/>
    <w:rsid w:val="00680D35"/>
    <w:rsid w:val="00680DB2"/>
    <w:rsid w:val="00681018"/>
    <w:rsid w:val="006810D8"/>
    <w:rsid w:val="00681453"/>
    <w:rsid w:val="00681CDF"/>
    <w:rsid w:val="00681D9A"/>
    <w:rsid w:val="00681F43"/>
    <w:rsid w:val="00682263"/>
    <w:rsid w:val="0068236C"/>
    <w:rsid w:val="00682902"/>
    <w:rsid w:val="00682A06"/>
    <w:rsid w:val="00682ACA"/>
    <w:rsid w:val="00682BBB"/>
    <w:rsid w:val="00682CCB"/>
    <w:rsid w:val="00682CE8"/>
    <w:rsid w:val="00682D11"/>
    <w:rsid w:val="00682FD3"/>
    <w:rsid w:val="00683132"/>
    <w:rsid w:val="00683205"/>
    <w:rsid w:val="00683291"/>
    <w:rsid w:val="00683353"/>
    <w:rsid w:val="006835D5"/>
    <w:rsid w:val="006838D9"/>
    <w:rsid w:val="00683976"/>
    <w:rsid w:val="00683A76"/>
    <w:rsid w:val="00683AE3"/>
    <w:rsid w:val="00683CD1"/>
    <w:rsid w:val="00683D64"/>
    <w:rsid w:val="0068402F"/>
    <w:rsid w:val="00684218"/>
    <w:rsid w:val="0068454E"/>
    <w:rsid w:val="0068455B"/>
    <w:rsid w:val="006846B4"/>
    <w:rsid w:val="0068478A"/>
    <w:rsid w:val="0068499A"/>
    <w:rsid w:val="00684ABA"/>
    <w:rsid w:val="00684BD6"/>
    <w:rsid w:val="00684C54"/>
    <w:rsid w:val="00684FB5"/>
    <w:rsid w:val="006850AB"/>
    <w:rsid w:val="006851F1"/>
    <w:rsid w:val="006851F6"/>
    <w:rsid w:val="0068535F"/>
    <w:rsid w:val="00685564"/>
    <w:rsid w:val="00685583"/>
    <w:rsid w:val="0068559F"/>
    <w:rsid w:val="00685608"/>
    <w:rsid w:val="00685723"/>
    <w:rsid w:val="00685828"/>
    <w:rsid w:val="00685935"/>
    <w:rsid w:val="00685B93"/>
    <w:rsid w:val="00685BA7"/>
    <w:rsid w:val="006861A4"/>
    <w:rsid w:val="0068631F"/>
    <w:rsid w:val="00686893"/>
    <w:rsid w:val="00686974"/>
    <w:rsid w:val="006869A9"/>
    <w:rsid w:val="00686E67"/>
    <w:rsid w:val="00687071"/>
    <w:rsid w:val="00687491"/>
    <w:rsid w:val="00687892"/>
    <w:rsid w:val="00687C01"/>
    <w:rsid w:val="00687CD0"/>
    <w:rsid w:val="00687D45"/>
    <w:rsid w:val="00687F6C"/>
    <w:rsid w:val="00687F76"/>
    <w:rsid w:val="0069020E"/>
    <w:rsid w:val="00690519"/>
    <w:rsid w:val="00690746"/>
    <w:rsid w:val="00690BB7"/>
    <w:rsid w:val="00691156"/>
    <w:rsid w:val="006911D2"/>
    <w:rsid w:val="00691212"/>
    <w:rsid w:val="0069131B"/>
    <w:rsid w:val="0069133E"/>
    <w:rsid w:val="00691352"/>
    <w:rsid w:val="006914A1"/>
    <w:rsid w:val="006914D7"/>
    <w:rsid w:val="006914EF"/>
    <w:rsid w:val="006915DD"/>
    <w:rsid w:val="006916AB"/>
    <w:rsid w:val="006918F7"/>
    <w:rsid w:val="00691947"/>
    <w:rsid w:val="00691C12"/>
    <w:rsid w:val="00691CB6"/>
    <w:rsid w:val="00691D21"/>
    <w:rsid w:val="00691D36"/>
    <w:rsid w:val="00691E2F"/>
    <w:rsid w:val="00691FDE"/>
    <w:rsid w:val="00691FF0"/>
    <w:rsid w:val="006921D7"/>
    <w:rsid w:val="006921E2"/>
    <w:rsid w:val="00692275"/>
    <w:rsid w:val="006922AB"/>
    <w:rsid w:val="00692323"/>
    <w:rsid w:val="00692573"/>
    <w:rsid w:val="00692923"/>
    <w:rsid w:val="00692B2D"/>
    <w:rsid w:val="00692C3E"/>
    <w:rsid w:val="00692F0E"/>
    <w:rsid w:val="00693085"/>
    <w:rsid w:val="006930E7"/>
    <w:rsid w:val="006932A0"/>
    <w:rsid w:val="006936DC"/>
    <w:rsid w:val="00693934"/>
    <w:rsid w:val="006939E0"/>
    <w:rsid w:val="00693D33"/>
    <w:rsid w:val="00693FAE"/>
    <w:rsid w:val="0069407C"/>
    <w:rsid w:val="0069429E"/>
    <w:rsid w:val="006944E1"/>
    <w:rsid w:val="006946F8"/>
    <w:rsid w:val="0069485C"/>
    <w:rsid w:val="0069490B"/>
    <w:rsid w:val="00694B85"/>
    <w:rsid w:val="00694FCE"/>
    <w:rsid w:val="006955E6"/>
    <w:rsid w:val="006957C4"/>
    <w:rsid w:val="0069585A"/>
    <w:rsid w:val="00695B52"/>
    <w:rsid w:val="00695B60"/>
    <w:rsid w:val="00695D70"/>
    <w:rsid w:val="00695E3D"/>
    <w:rsid w:val="00695E49"/>
    <w:rsid w:val="00696048"/>
    <w:rsid w:val="00696165"/>
    <w:rsid w:val="00696A63"/>
    <w:rsid w:val="00696BDA"/>
    <w:rsid w:val="00696F41"/>
    <w:rsid w:val="0069705C"/>
    <w:rsid w:val="0069707A"/>
    <w:rsid w:val="0069728B"/>
    <w:rsid w:val="006972C5"/>
    <w:rsid w:val="00697623"/>
    <w:rsid w:val="00697769"/>
    <w:rsid w:val="00697833"/>
    <w:rsid w:val="00697999"/>
    <w:rsid w:val="00697B13"/>
    <w:rsid w:val="00697B30"/>
    <w:rsid w:val="00697C7D"/>
    <w:rsid w:val="00697DC2"/>
    <w:rsid w:val="00697FE2"/>
    <w:rsid w:val="006A030C"/>
    <w:rsid w:val="006A044B"/>
    <w:rsid w:val="006A04CF"/>
    <w:rsid w:val="006A05D5"/>
    <w:rsid w:val="006A0622"/>
    <w:rsid w:val="006A0679"/>
    <w:rsid w:val="006A06B8"/>
    <w:rsid w:val="006A0723"/>
    <w:rsid w:val="006A0A47"/>
    <w:rsid w:val="006A0A4C"/>
    <w:rsid w:val="006A0CF0"/>
    <w:rsid w:val="006A0E1B"/>
    <w:rsid w:val="006A0E4B"/>
    <w:rsid w:val="006A1250"/>
    <w:rsid w:val="006A13A4"/>
    <w:rsid w:val="006A18F9"/>
    <w:rsid w:val="006A1AFB"/>
    <w:rsid w:val="006A1C6B"/>
    <w:rsid w:val="006A1E4D"/>
    <w:rsid w:val="006A208A"/>
    <w:rsid w:val="006A218A"/>
    <w:rsid w:val="006A2380"/>
    <w:rsid w:val="006A23A6"/>
    <w:rsid w:val="006A2546"/>
    <w:rsid w:val="006A25C4"/>
    <w:rsid w:val="006A266B"/>
    <w:rsid w:val="006A2850"/>
    <w:rsid w:val="006A2955"/>
    <w:rsid w:val="006A2977"/>
    <w:rsid w:val="006A29F4"/>
    <w:rsid w:val="006A2BBB"/>
    <w:rsid w:val="006A2C82"/>
    <w:rsid w:val="006A2EAA"/>
    <w:rsid w:val="006A30BE"/>
    <w:rsid w:val="006A318C"/>
    <w:rsid w:val="006A33B6"/>
    <w:rsid w:val="006A3704"/>
    <w:rsid w:val="006A3929"/>
    <w:rsid w:val="006A3DBA"/>
    <w:rsid w:val="006A4044"/>
    <w:rsid w:val="006A40AA"/>
    <w:rsid w:val="006A4386"/>
    <w:rsid w:val="006A4607"/>
    <w:rsid w:val="006A4AFD"/>
    <w:rsid w:val="006A4C59"/>
    <w:rsid w:val="006A4D35"/>
    <w:rsid w:val="006A4DE3"/>
    <w:rsid w:val="006A4E0F"/>
    <w:rsid w:val="006A4F1B"/>
    <w:rsid w:val="006A4F77"/>
    <w:rsid w:val="006A5042"/>
    <w:rsid w:val="006A51AA"/>
    <w:rsid w:val="006A5239"/>
    <w:rsid w:val="006A54D2"/>
    <w:rsid w:val="006A5537"/>
    <w:rsid w:val="006A563F"/>
    <w:rsid w:val="006A56BD"/>
    <w:rsid w:val="006A572D"/>
    <w:rsid w:val="006A597E"/>
    <w:rsid w:val="006A5AB1"/>
    <w:rsid w:val="006A5C25"/>
    <w:rsid w:val="006A5C70"/>
    <w:rsid w:val="006A60AB"/>
    <w:rsid w:val="006A6178"/>
    <w:rsid w:val="006A61D5"/>
    <w:rsid w:val="006A6221"/>
    <w:rsid w:val="006A642F"/>
    <w:rsid w:val="006A648C"/>
    <w:rsid w:val="006A6500"/>
    <w:rsid w:val="006A68F2"/>
    <w:rsid w:val="006A6AEC"/>
    <w:rsid w:val="006A6DB5"/>
    <w:rsid w:val="006A7010"/>
    <w:rsid w:val="006A704B"/>
    <w:rsid w:val="006A723C"/>
    <w:rsid w:val="006A7356"/>
    <w:rsid w:val="006A756C"/>
    <w:rsid w:val="006A7606"/>
    <w:rsid w:val="006A7A67"/>
    <w:rsid w:val="006A7B23"/>
    <w:rsid w:val="006A7B88"/>
    <w:rsid w:val="006A7F89"/>
    <w:rsid w:val="006B02B6"/>
    <w:rsid w:val="006B02EF"/>
    <w:rsid w:val="006B0499"/>
    <w:rsid w:val="006B0989"/>
    <w:rsid w:val="006B0F69"/>
    <w:rsid w:val="006B104B"/>
    <w:rsid w:val="006B1072"/>
    <w:rsid w:val="006B10D8"/>
    <w:rsid w:val="006B126F"/>
    <w:rsid w:val="006B12C1"/>
    <w:rsid w:val="006B137E"/>
    <w:rsid w:val="006B1403"/>
    <w:rsid w:val="006B1502"/>
    <w:rsid w:val="006B166C"/>
    <w:rsid w:val="006B1675"/>
    <w:rsid w:val="006B17B8"/>
    <w:rsid w:val="006B1879"/>
    <w:rsid w:val="006B1B11"/>
    <w:rsid w:val="006B1D89"/>
    <w:rsid w:val="006B1F1D"/>
    <w:rsid w:val="006B2131"/>
    <w:rsid w:val="006B2164"/>
    <w:rsid w:val="006B2327"/>
    <w:rsid w:val="006B2396"/>
    <w:rsid w:val="006B2429"/>
    <w:rsid w:val="006B24C1"/>
    <w:rsid w:val="006B2519"/>
    <w:rsid w:val="006B2650"/>
    <w:rsid w:val="006B26FB"/>
    <w:rsid w:val="006B28CA"/>
    <w:rsid w:val="006B29C6"/>
    <w:rsid w:val="006B29D7"/>
    <w:rsid w:val="006B2A4F"/>
    <w:rsid w:val="006B2A89"/>
    <w:rsid w:val="006B2EBE"/>
    <w:rsid w:val="006B2FE8"/>
    <w:rsid w:val="006B3075"/>
    <w:rsid w:val="006B308F"/>
    <w:rsid w:val="006B321E"/>
    <w:rsid w:val="006B3271"/>
    <w:rsid w:val="006B33C5"/>
    <w:rsid w:val="006B34D2"/>
    <w:rsid w:val="006B34E5"/>
    <w:rsid w:val="006B3766"/>
    <w:rsid w:val="006B3841"/>
    <w:rsid w:val="006B39C5"/>
    <w:rsid w:val="006B3CA7"/>
    <w:rsid w:val="006B3ECA"/>
    <w:rsid w:val="006B3FBE"/>
    <w:rsid w:val="006B400B"/>
    <w:rsid w:val="006B45FA"/>
    <w:rsid w:val="006B4660"/>
    <w:rsid w:val="006B4D3E"/>
    <w:rsid w:val="006B4E53"/>
    <w:rsid w:val="006B4E73"/>
    <w:rsid w:val="006B51B6"/>
    <w:rsid w:val="006B5260"/>
    <w:rsid w:val="006B54DB"/>
    <w:rsid w:val="006B5617"/>
    <w:rsid w:val="006B5674"/>
    <w:rsid w:val="006B5828"/>
    <w:rsid w:val="006B5CC9"/>
    <w:rsid w:val="006B5F10"/>
    <w:rsid w:val="006B5FEC"/>
    <w:rsid w:val="006B6295"/>
    <w:rsid w:val="006B62DD"/>
    <w:rsid w:val="006B665E"/>
    <w:rsid w:val="006B66E4"/>
    <w:rsid w:val="006B6A93"/>
    <w:rsid w:val="006B6B61"/>
    <w:rsid w:val="006B6D16"/>
    <w:rsid w:val="006B6E0B"/>
    <w:rsid w:val="006B6E42"/>
    <w:rsid w:val="006B721C"/>
    <w:rsid w:val="006B725B"/>
    <w:rsid w:val="006B7282"/>
    <w:rsid w:val="006B7351"/>
    <w:rsid w:val="006B76EC"/>
    <w:rsid w:val="006B78AC"/>
    <w:rsid w:val="006B7A4A"/>
    <w:rsid w:val="006B7B84"/>
    <w:rsid w:val="006B7BDB"/>
    <w:rsid w:val="006B7F8E"/>
    <w:rsid w:val="006C00F5"/>
    <w:rsid w:val="006C0348"/>
    <w:rsid w:val="006C04A4"/>
    <w:rsid w:val="006C04C9"/>
    <w:rsid w:val="006C051B"/>
    <w:rsid w:val="006C05C9"/>
    <w:rsid w:val="006C0848"/>
    <w:rsid w:val="006C0A35"/>
    <w:rsid w:val="006C0C70"/>
    <w:rsid w:val="006C0F65"/>
    <w:rsid w:val="006C11E3"/>
    <w:rsid w:val="006C1406"/>
    <w:rsid w:val="006C1599"/>
    <w:rsid w:val="006C164C"/>
    <w:rsid w:val="006C1800"/>
    <w:rsid w:val="006C1918"/>
    <w:rsid w:val="006C1B95"/>
    <w:rsid w:val="006C1BA4"/>
    <w:rsid w:val="006C1CC6"/>
    <w:rsid w:val="006C1D4F"/>
    <w:rsid w:val="006C1D50"/>
    <w:rsid w:val="006C1E7D"/>
    <w:rsid w:val="006C1ECC"/>
    <w:rsid w:val="006C1F0D"/>
    <w:rsid w:val="006C27AC"/>
    <w:rsid w:val="006C2835"/>
    <w:rsid w:val="006C2ABD"/>
    <w:rsid w:val="006C2AE5"/>
    <w:rsid w:val="006C2B95"/>
    <w:rsid w:val="006C2BEF"/>
    <w:rsid w:val="006C2DB8"/>
    <w:rsid w:val="006C2E8D"/>
    <w:rsid w:val="006C3067"/>
    <w:rsid w:val="006C3137"/>
    <w:rsid w:val="006C3503"/>
    <w:rsid w:val="006C36AD"/>
    <w:rsid w:val="006C38D9"/>
    <w:rsid w:val="006C3AA9"/>
    <w:rsid w:val="006C3AF2"/>
    <w:rsid w:val="006C3C67"/>
    <w:rsid w:val="006C3CF6"/>
    <w:rsid w:val="006C3E5F"/>
    <w:rsid w:val="006C3F4E"/>
    <w:rsid w:val="006C4163"/>
    <w:rsid w:val="006C4338"/>
    <w:rsid w:val="006C465F"/>
    <w:rsid w:val="006C47BD"/>
    <w:rsid w:val="006C4A28"/>
    <w:rsid w:val="006C4D94"/>
    <w:rsid w:val="006C4E1E"/>
    <w:rsid w:val="006C4E24"/>
    <w:rsid w:val="006C4F77"/>
    <w:rsid w:val="006C4FD6"/>
    <w:rsid w:val="006C4FDB"/>
    <w:rsid w:val="006C5041"/>
    <w:rsid w:val="006C5099"/>
    <w:rsid w:val="006C50A5"/>
    <w:rsid w:val="006C5166"/>
    <w:rsid w:val="006C53A5"/>
    <w:rsid w:val="006C5507"/>
    <w:rsid w:val="006C56D8"/>
    <w:rsid w:val="006C57DC"/>
    <w:rsid w:val="006C5B66"/>
    <w:rsid w:val="006C5C2F"/>
    <w:rsid w:val="006C5DA5"/>
    <w:rsid w:val="006C5DCC"/>
    <w:rsid w:val="006C5DE6"/>
    <w:rsid w:val="006C5E88"/>
    <w:rsid w:val="006C5FF5"/>
    <w:rsid w:val="006C6158"/>
    <w:rsid w:val="006C62CC"/>
    <w:rsid w:val="006C648D"/>
    <w:rsid w:val="006C662B"/>
    <w:rsid w:val="006C663D"/>
    <w:rsid w:val="006C69B6"/>
    <w:rsid w:val="006C6B1A"/>
    <w:rsid w:val="006C6DCA"/>
    <w:rsid w:val="006C725A"/>
    <w:rsid w:val="006C72FA"/>
    <w:rsid w:val="006C7647"/>
    <w:rsid w:val="006C7B0D"/>
    <w:rsid w:val="006C7ED2"/>
    <w:rsid w:val="006D027E"/>
    <w:rsid w:val="006D02A5"/>
    <w:rsid w:val="006D02F3"/>
    <w:rsid w:val="006D0352"/>
    <w:rsid w:val="006D070D"/>
    <w:rsid w:val="006D08FC"/>
    <w:rsid w:val="006D0B3B"/>
    <w:rsid w:val="006D0D23"/>
    <w:rsid w:val="006D0D5F"/>
    <w:rsid w:val="006D0E45"/>
    <w:rsid w:val="006D1097"/>
    <w:rsid w:val="006D1145"/>
    <w:rsid w:val="006D139A"/>
    <w:rsid w:val="006D1630"/>
    <w:rsid w:val="006D1752"/>
    <w:rsid w:val="006D183A"/>
    <w:rsid w:val="006D1921"/>
    <w:rsid w:val="006D1949"/>
    <w:rsid w:val="006D1A72"/>
    <w:rsid w:val="006D1E48"/>
    <w:rsid w:val="006D1EDF"/>
    <w:rsid w:val="006D2090"/>
    <w:rsid w:val="006D2298"/>
    <w:rsid w:val="006D2809"/>
    <w:rsid w:val="006D285D"/>
    <w:rsid w:val="006D28FB"/>
    <w:rsid w:val="006D291E"/>
    <w:rsid w:val="006D296C"/>
    <w:rsid w:val="006D2A5C"/>
    <w:rsid w:val="006D2D7B"/>
    <w:rsid w:val="006D2DB2"/>
    <w:rsid w:val="006D2E44"/>
    <w:rsid w:val="006D3274"/>
    <w:rsid w:val="006D3736"/>
    <w:rsid w:val="006D3737"/>
    <w:rsid w:val="006D3792"/>
    <w:rsid w:val="006D39A4"/>
    <w:rsid w:val="006D3D72"/>
    <w:rsid w:val="006D41B4"/>
    <w:rsid w:val="006D4221"/>
    <w:rsid w:val="006D427F"/>
    <w:rsid w:val="006D4385"/>
    <w:rsid w:val="006D4768"/>
    <w:rsid w:val="006D4932"/>
    <w:rsid w:val="006D4975"/>
    <w:rsid w:val="006D4AC5"/>
    <w:rsid w:val="006D4B50"/>
    <w:rsid w:val="006D5075"/>
    <w:rsid w:val="006D5357"/>
    <w:rsid w:val="006D5395"/>
    <w:rsid w:val="006D53B5"/>
    <w:rsid w:val="006D5452"/>
    <w:rsid w:val="006D56C2"/>
    <w:rsid w:val="006D5890"/>
    <w:rsid w:val="006D5CD4"/>
    <w:rsid w:val="006D5DDB"/>
    <w:rsid w:val="006D5FC8"/>
    <w:rsid w:val="006D60B0"/>
    <w:rsid w:val="006D62AE"/>
    <w:rsid w:val="006D6727"/>
    <w:rsid w:val="006D6790"/>
    <w:rsid w:val="006D67A5"/>
    <w:rsid w:val="006D6B2F"/>
    <w:rsid w:val="006D6B47"/>
    <w:rsid w:val="006D74EE"/>
    <w:rsid w:val="006D7533"/>
    <w:rsid w:val="006D7662"/>
    <w:rsid w:val="006D7682"/>
    <w:rsid w:val="006D7BB6"/>
    <w:rsid w:val="006D7D55"/>
    <w:rsid w:val="006D7E2E"/>
    <w:rsid w:val="006D7F1C"/>
    <w:rsid w:val="006D7F47"/>
    <w:rsid w:val="006E0056"/>
    <w:rsid w:val="006E02D5"/>
    <w:rsid w:val="006E0389"/>
    <w:rsid w:val="006E03FF"/>
    <w:rsid w:val="006E05BF"/>
    <w:rsid w:val="006E0891"/>
    <w:rsid w:val="006E08E1"/>
    <w:rsid w:val="006E092E"/>
    <w:rsid w:val="006E0A33"/>
    <w:rsid w:val="006E0AC7"/>
    <w:rsid w:val="006E0B84"/>
    <w:rsid w:val="006E0D7E"/>
    <w:rsid w:val="006E1078"/>
    <w:rsid w:val="006E1251"/>
    <w:rsid w:val="006E1540"/>
    <w:rsid w:val="006E1698"/>
    <w:rsid w:val="006E170A"/>
    <w:rsid w:val="006E173A"/>
    <w:rsid w:val="006E1772"/>
    <w:rsid w:val="006E1875"/>
    <w:rsid w:val="006E1EF6"/>
    <w:rsid w:val="006E20A3"/>
    <w:rsid w:val="006E20FB"/>
    <w:rsid w:val="006E21A3"/>
    <w:rsid w:val="006E2205"/>
    <w:rsid w:val="006E27AA"/>
    <w:rsid w:val="006E27FD"/>
    <w:rsid w:val="006E2A1B"/>
    <w:rsid w:val="006E3016"/>
    <w:rsid w:val="006E301D"/>
    <w:rsid w:val="006E3430"/>
    <w:rsid w:val="006E389B"/>
    <w:rsid w:val="006E389F"/>
    <w:rsid w:val="006E38D7"/>
    <w:rsid w:val="006E3949"/>
    <w:rsid w:val="006E3B37"/>
    <w:rsid w:val="006E3BD8"/>
    <w:rsid w:val="006E3C93"/>
    <w:rsid w:val="006E3D6B"/>
    <w:rsid w:val="006E3E67"/>
    <w:rsid w:val="006E3EB2"/>
    <w:rsid w:val="006E4237"/>
    <w:rsid w:val="006E4569"/>
    <w:rsid w:val="006E45EF"/>
    <w:rsid w:val="006E4700"/>
    <w:rsid w:val="006E47E1"/>
    <w:rsid w:val="006E4E1F"/>
    <w:rsid w:val="006E4E5E"/>
    <w:rsid w:val="006E50E0"/>
    <w:rsid w:val="006E510E"/>
    <w:rsid w:val="006E53B9"/>
    <w:rsid w:val="006E5489"/>
    <w:rsid w:val="006E55B8"/>
    <w:rsid w:val="006E55BB"/>
    <w:rsid w:val="006E5B1E"/>
    <w:rsid w:val="006E5B3E"/>
    <w:rsid w:val="006E5CFE"/>
    <w:rsid w:val="006E6159"/>
    <w:rsid w:val="006E653A"/>
    <w:rsid w:val="006E68C3"/>
    <w:rsid w:val="006E697F"/>
    <w:rsid w:val="006E6C6C"/>
    <w:rsid w:val="006E6D35"/>
    <w:rsid w:val="006E6D4E"/>
    <w:rsid w:val="006E6FD4"/>
    <w:rsid w:val="006E732D"/>
    <w:rsid w:val="006E7630"/>
    <w:rsid w:val="006E771E"/>
    <w:rsid w:val="006E7B37"/>
    <w:rsid w:val="006E7CFE"/>
    <w:rsid w:val="006E7E4B"/>
    <w:rsid w:val="006E7E78"/>
    <w:rsid w:val="006E7EE4"/>
    <w:rsid w:val="006F0327"/>
    <w:rsid w:val="006F0546"/>
    <w:rsid w:val="006F0583"/>
    <w:rsid w:val="006F077C"/>
    <w:rsid w:val="006F07D9"/>
    <w:rsid w:val="006F0A53"/>
    <w:rsid w:val="006F0A8F"/>
    <w:rsid w:val="006F0B4D"/>
    <w:rsid w:val="006F0DF4"/>
    <w:rsid w:val="006F0E0D"/>
    <w:rsid w:val="006F0EB4"/>
    <w:rsid w:val="006F10C7"/>
    <w:rsid w:val="006F11AF"/>
    <w:rsid w:val="006F12D6"/>
    <w:rsid w:val="006F1362"/>
    <w:rsid w:val="006F1391"/>
    <w:rsid w:val="006F13A6"/>
    <w:rsid w:val="006F13D1"/>
    <w:rsid w:val="006F15C5"/>
    <w:rsid w:val="006F1626"/>
    <w:rsid w:val="006F163A"/>
    <w:rsid w:val="006F178E"/>
    <w:rsid w:val="006F1DD0"/>
    <w:rsid w:val="006F1E6C"/>
    <w:rsid w:val="006F201B"/>
    <w:rsid w:val="006F23DC"/>
    <w:rsid w:val="006F2682"/>
    <w:rsid w:val="006F2691"/>
    <w:rsid w:val="006F2A1A"/>
    <w:rsid w:val="006F2BBF"/>
    <w:rsid w:val="006F2E41"/>
    <w:rsid w:val="006F2F86"/>
    <w:rsid w:val="006F3075"/>
    <w:rsid w:val="006F311D"/>
    <w:rsid w:val="006F32D7"/>
    <w:rsid w:val="006F339B"/>
    <w:rsid w:val="006F34EE"/>
    <w:rsid w:val="006F3501"/>
    <w:rsid w:val="006F356D"/>
    <w:rsid w:val="006F35C1"/>
    <w:rsid w:val="006F377B"/>
    <w:rsid w:val="006F3A91"/>
    <w:rsid w:val="006F3B8B"/>
    <w:rsid w:val="006F3C46"/>
    <w:rsid w:val="006F3C74"/>
    <w:rsid w:val="006F3EEE"/>
    <w:rsid w:val="006F40F7"/>
    <w:rsid w:val="006F4456"/>
    <w:rsid w:val="006F474D"/>
    <w:rsid w:val="006F4A50"/>
    <w:rsid w:val="006F4F3A"/>
    <w:rsid w:val="006F5118"/>
    <w:rsid w:val="006F512D"/>
    <w:rsid w:val="006F5402"/>
    <w:rsid w:val="006F56CE"/>
    <w:rsid w:val="006F573A"/>
    <w:rsid w:val="006F57AF"/>
    <w:rsid w:val="006F58FA"/>
    <w:rsid w:val="006F5909"/>
    <w:rsid w:val="006F59B9"/>
    <w:rsid w:val="006F5AA1"/>
    <w:rsid w:val="006F5B3F"/>
    <w:rsid w:val="006F5B4F"/>
    <w:rsid w:val="006F5BCC"/>
    <w:rsid w:val="006F5C21"/>
    <w:rsid w:val="006F5E42"/>
    <w:rsid w:val="006F5FB2"/>
    <w:rsid w:val="006F60A3"/>
    <w:rsid w:val="006F6422"/>
    <w:rsid w:val="006F6B2E"/>
    <w:rsid w:val="006F6FD7"/>
    <w:rsid w:val="006F718C"/>
    <w:rsid w:val="006F762B"/>
    <w:rsid w:val="006F76ED"/>
    <w:rsid w:val="006F776C"/>
    <w:rsid w:val="006F77E7"/>
    <w:rsid w:val="006F7DAD"/>
    <w:rsid w:val="006F7E33"/>
    <w:rsid w:val="006F7E83"/>
    <w:rsid w:val="006F7F1A"/>
    <w:rsid w:val="0070025D"/>
    <w:rsid w:val="00700306"/>
    <w:rsid w:val="00700464"/>
    <w:rsid w:val="007004AD"/>
    <w:rsid w:val="007004EE"/>
    <w:rsid w:val="00700643"/>
    <w:rsid w:val="00700762"/>
    <w:rsid w:val="00700C43"/>
    <w:rsid w:val="00700CB6"/>
    <w:rsid w:val="00700D08"/>
    <w:rsid w:val="00700EF4"/>
    <w:rsid w:val="0070104A"/>
    <w:rsid w:val="0070121E"/>
    <w:rsid w:val="00701278"/>
    <w:rsid w:val="007012D6"/>
    <w:rsid w:val="00701316"/>
    <w:rsid w:val="0070148D"/>
    <w:rsid w:val="00701604"/>
    <w:rsid w:val="007019D6"/>
    <w:rsid w:val="00701E1D"/>
    <w:rsid w:val="00701FF1"/>
    <w:rsid w:val="00702444"/>
    <w:rsid w:val="0070245E"/>
    <w:rsid w:val="0070249F"/>
    <w:rsid w:val="00702535"/>
    <w:rsid w:val="007025CA"/>
    <w:rsid w:val="00702619"/>
    <w:rsid w:val="00702C41"/>
    <w:rsid w:val="00702CC6"/>
    <w:rsid w:val="00702D94"/>
    <w:rsid w:val="00702D9A"/>
    <w:rsid w:val="00702F91"/>
    <w:rsid w:val="007031A3"/>
    <w:rsid w:val="007032DE"/>
    <w:rsid w:val="0070336C"/>
    <w:rsid w:val="007033AD"/>
    <w:rsid w:val="00703560"/>
    <w:rsid w:val="0070385C"/>
    <w:rsid w:val="00703B2B"/>
    <w:rsid w:val="00703D1A"/>
    <w:rsid w:val="00703F04"/>
    <w:rsid w:val="0070405B"/>
    <w:rsid w:val="007041E8"/>
    <w:rsid w:val="0070443F"/>
    <w:rsid w:val="0070493C"/>
    <w:rsid w:val="00704A24"/>
    <w:rsid w:val="00704B4E"/>
    <w:rsid w:val="00704C05"/>
    <w:rsid w:val="00705072"/>
    <w:rsid w:val="007052E2"/>
    <w:rsid w:val="0070540A"/>
    <w:rsid w:val="00705A3A"/>
    <w:rsid w:val="00705AB0"/>
    <w:rsid w:val="00705AC7"/>
    <w:rsid w:val="00705C0A"/>
    <w:rsid w:val="00705FD0"/>
    <w:rsid w:val="00706183"/>
    <w:rsid w:val="00706487"/>
    <w:rsid w:val="00706581"/>
    <w:rsid w:val="0070672A"/>
    <w:rsid w:val="0070691D"/>
    <w:rsid w:val="0070699B"/>
    <w:rsid w:val="00706C18"/>
    <w:rsid w:val="00706C2D"/>
    <w:rsid w:val="007070A3"/>
    <w:rsid w:val="0070762F"/>
    <w:rsid w:val="007078E4"/>
    <w:rsid w:val="00707A5D"/>
    <w:rsid w:val="00707AC4"/>
    <w:rsid w:val="00707B9F"/>
    <w:rsid w:val="00707DF7"/>
    <w:rsid w:val="00707E21"/>
    <w:rsid w:val="007100AD"/>
    <w:rsid w:val="00710111"/>
    <w:rsid w:val="007101B8"/>
    <w:rsid w:val="00710222"/>
    <w:rsid w:val="007102BF"/>
    <w:rsid w:val="0071038D"/>
    <w:rsid w:val="007103E9"/>
    <w:rsid w:val="00710549"/>
    <w:rsid w:val="00710558"/>
    <w:rsid w:val="007106EF"/>
    <w:rsid w:val="00710730"/>
    <w:rsid w:val="00710925"/>
    <w:rsid w:val="00710928"/>
    <w:rsid w:val="00710AEF"/>
    <w:rsid w:val="00710B0D"/>
    <w:rsid w:val="00710C39"/>
    <w:rsid w:val="00710CE7"/>
    <w:rsid w:val="00710D85"/>
    <w:rsid w:val="00710FAB"/>
    <w:rsid w:val="00711247"/>
    <w:rsid w:val="0071142E"/>
    <w:rsid w:val="0071173B"/>
    <w:rsid w:val="0071188C"/>
    <w:rsid w:val="00711AB1"/>
    <w:rsid w:val="00711D6F"/>
    <w:rsid w:val="00711E7A"/>
    <w:rsid w:val="00711EA5"/>
    <w:rsid w:val="00712004"/>
    <w:rsid w:val="007121E6"/>
    <w:rsid w:val="00712566"/>
    <w:rsid w:val="00712767"/>
    <w:rsid w:val="00712772"/>
    <w:rsid w:val="00712788"/>
    <w:rsid w:val="0071289B"/>
    <w:rsid w:val="0071299A"/>
    <w:rsid w:val="00713049"/>
    <w:rsid w:val="0071319B"/>
    <w:rsid w:val="0071371A"/>
    <w:rsid w:val="00713A76"/>
    <w:rsid w:val="00713AB8"/>
    <w:rsid w:val="00713DBE"/>
    <w:rsid w:val="00713E12"/>
    <w:rsid w:val="00713ECD"/>
    <w:rsid w:val="00713F0A"/>
    <w:rsid w:val="007141EC"/>
    <w:rsid w:val="00714418"/>
    <w:rsid w:val="007144F0"/>
    <w:rsid w:val="00714559"/>
    <w:rsid w:val="00714860"/>
    <w:rsid w:val="00714B8D"/>
    <w:rsid w:val="00714BB4"/>
    <w:rsid w:val="00714C2C"/>
    <w:rsid w:val="00714F6A"/>
    <w:rsid w:val="00714F9E"/>
    <w:rsid w:val="00715107"/>
    <w:rsid w:val="00715477"/>
    <w:rsid w:val="00715540"/>
    <w:rsid w:val="007159F8"/>
    <w:rsid w:val="00716007"/>
    <w:rsid w:val="007162A6"/>
    <w:rsid w:val="007162FD"/>
    <w:rsid w:val="0071633B"/>
    <w:rsid w:val="007165C4"/>
    <w:rsid w:val="0071668E"/>
    <w:rsid w:val="00716747"/>
    <w:rsid w:val="00716A50"/>
    <w:rsid w:val="00716B21"/>
    <w:rsid w:val="00716C3A"/>
    <w:rsid w:val="00716C45"/>
    <w:rsid w:val="00717178"/>
    <w:rsid w:val="0071717D"/>
    <w:rsid w:val="00717353"/>
    <w:rsid w:val="0071786D"/>
    <w:rsid w:val="00717A1F"/>
    <w:rsid w:val="007201A4"/>
    <w:rsid w:val="007201FA"/>
    <w:rsid w:val="00720267"/>
    <w:rsid w:val="007202BA"/>
    <w:rsid w:val="00720308"/>
    <w:rsid w:val="00720432"/>
    <w:rsid w:val="00720604"/>
    <w:rsid w:val="0072085A"/>
    <w:rsid w:val="00720871"/>
    <w:rsid w:val="007208D5"/>
    <w:rsid w:val="00721576"/>
    <w:rsid w:val="00721612"/>
    <w:rsid w:val="00721691"/>
    <w:rsid w:val="00721990"/>
    <w:rsid w:val="00721A62"/>
    <w:rsid w:val="00721DB9"/>
    <w:rsid w:val="00721DC6"/>
    <w:rsid w:val="00721FCF"/>
    <w:rsid w:val="0072225D"/>
    <w:rsid w:val="007223E2"/>
    <w:rsid w:val="00722598"/>
    <w:rsid w:val="007225FF"/>
    <w:rsid w:val="007226E5"/>
    <w:rsid w:val="00722716"/>
    <w:rsid w:val="00722740"/>
    <w:rsid w:val="007228AE"/>
    <w:rsid w:val="00722954"/>
    <w:rsid w:val="007229A7"/>
    <w:rsid w:val="00722A16"/>
    <w:rsid w:val="007232E7"/>
    <w:rsid w:val="00723848"/>
    <w:rsid w:val="007238D8"/>
    <w:rsid w:val="00723A05"/>
    <w:rsid w:val="00723CB8"/>
    <w:rsid w:val="00723FD9"/>
    <w:rsid w:val="00724039"/>
    <w:rsid w:val="007241EA"/>
    <w:rsid w:val="00724408"/>
    <w:rsid w:val="0072486D"/>
    <w:rsid w:val="00724D1F"/>
    <w:rsid w:val="00724EE9"/>
    <w:rsid w:val="007251A6"/>
    <w:rsid w:val="00725492"/>
    <w:rsid w:val="007255FA"/>
    <w:rsid w:val="00725703"/>
    <w:rsid w:val="00725B42"/>
    <w:rsid w:val="00725B6C"/>
    <w:rsid w:val="007262F0"/>
    <w:rsid w:val="007263B5"/>
    <w:rsid w:val="007263DA"/>
    <w:rsid w:val="007267FF"/>
    <w:rsid w:val="0072685C"/>
    <w:rsid w:val="0072693E"/>
    <w:rsid w:val="00726CA7"/>
    <w:rsid w:val="00726D93"/>
    <w:rsid w:val="00726EFD"/>
    <w:rsid w:val="00727837"/>
    <w:rsid w:val="0072788B"/>
    <w:rsid w:val="00727987"/>
    <w:rsid w:val="00727A54"/>
    <w:rsid w:val="00727E22"/>
    <w:rsid w:val="0073025C"/>
    <w:rsid w:val="00730311"/>
    <w:rsid w:val="007303A4"/>
    <w:rsid w:val="007307FE"/>
    <w:rsid w:val="007308E3"/>
    <w:rsid w:val="00730AF5"/>
    <w:rsid w:val="00730C67"/>
    <w:rsid w:val="00730CB8"/>
    <w:rsid w:val="00730EDA"/>
    <w:rsid w:val="00730F7E"/>
    <w:rsid w:val="00730FC8"/>
    <w:rsid w:val="00731245"/>
    <w:rsid w:val="007317AB"/>
    <w:rsid w:val="00731A0A"/>
    <w:rsid w:val="00731A27"/>
    <w:rsid w:val="00731C16"/>
    <w:rsid w:val="00731CD8"/>
    <w:rsid w:val="00731D36"/>
    <w:rsid w:val="00732108"/>
    <w:rsid w:val="007326BD"/>
    <w:rsid w:val="0073286D"/>
    <w:rsid w:val="00732CD5"/>
    <w:rsid w:val="00732F77"/>
    <w:rsid w:val="00732F89"/>
    <w:rsid w:val="0073308E"/>
    <w:rsid w:val="007331A7"/>
    <w:rsid w:val="007332B4"/>
    <w:rsid w:val="00733697"/>
    <w:rsid w:val="007336CA"/>
    <w:rsid w:val="007337AF"/>
    <w:rsid w:val="007338AE"/>
    <w:rsid w:val="007338D2"/>
    <w:rsid w:val="007339C6"/>
    <w:rsid w:val="00733BF2"/>
    <w:rsid w:val="00733DC7"/>
    <w:rsid w:val="007342B4"/>
    <w:rsid w:val="007343EE"/>
    <w:rsid w:val="007343FC"/>
    <w:rsid w:val="00734432"/>
    <w:rsid w:val="0073448C"/>
    <w:rsid w:val="00734599"/>
    <w:rsid w:val="00734691"/>
    <w:rsid w:val="0073472A"/>
    <w:rsid w:val="00734BD7"/>
    <w:rsid w:val="00734E90"/>
    <w:rsid w:val="00734EAD"/>
    <w:rsid w:val="00734F17"/>
    <w:rsid w:val="00735128"/>
    <w:rsid w:val="00735192"/>
    <w:rsid w:val="00735212"/>
    <w:rsid w:val="00735298"/>
    <w:rsid w:val="007356E0"/>
    <w:rsid w:val="007358A6"/>
    <w:rsid w:val="0073595C"/>
    <w:rsid w:val="00735E64"/>
    <w:rsid w:val="00735FE6"/>
    <w:rsid w:val="0073602A"/>
    <w:rsid w:val="00736112"/>
    <w:rsid w:val="007367E6"/>
    <w:rsid w:val="00736875"/>
    <w:rsid w:val="00736E4B"/>
    <w:rsid w:val="00736F14"/>
    <w:rsid w:val="00737076"/>
    <w:rsid w:val="00737331"/>
    <w:rsid w:val="00737332"/>
    <w:rsid w:val="00737383"/>
    <w:rsid w:val="0073758A"/>
    <w:rsid w:val="00737937"/>
    <w:rsid w:val="00737959"/>
    <w:rsid w:val="00737CA4"/>
    <w:rsid w:val="00737E8B"/>
    <w:rsid w:val="00737F5E"/>
    <w:rsid w:val="00740012"/>
    <w:rsid w:val="00740027"/>
    <w:rsid w:val="007401C8"/>
    <w:rsid w:val="007407BB"/>
    <w:rsid w:val="007409B9"/>
    <w:rsid w:val="00740BCA"/>
    <w:rsid w:val="00740E38"/>
    <w:rsid w:val="00740F3B"/>
    <w:rsid w:val="007410B9"/>
    <w:rsid w:val="00741172"/>
    <w:rsid w:val="007411E1"/>
    <w:rsid w:val="0074145B"/>
    <w:rsid w:val="00741617"/>
    <w:rsid w:val="007417F2"/>
    <w:rsid w:val="007418A3"/>
    <w:rsid w:val="00741A3C"/>
    <w:rsid w:val="00741B5E"/>
    <w:rsid w:val="00741B77"/>
    <w:rsid w:val="00741CFD"/>
    <w:rsid w:val="0074200B"/>
    <w:rsid w:val="00742062"/>
    <w:rsid w:val="0074219B"/>
    <w:rsid w:val="0074236E"/>
    <w:rsid w:val="00742380"/>
    <w:rsid w:val="007424EC"/>
    <w:rsid w:val="0074262E"/>
    <w:rsid w:val="0074281C"/>
    <w:rsid w:val="00742BC8"/>
    <w:rsid w:val="00742C56"/>
    <w:rsid w:val="00742F38"/>
    <w:rsid w:val="0074311E"/>
    <w:rsid w:val="00743320"/>
    <w:rsid w:val="007435F7"/>
    <w:rsid w:val="00743713"/>
    <w:rsid w:val="007437CD"/>
    <w:rsid w:val="0074383E"/>
    <w:rsid w:val="007438B8"/>
    <w:rsid w:val="007438EB"/>
    <w:rsid w:val="00743AE0"/>
    <w:rsid w:val="00743AE6"/>
    <w:rsid w:val="00743CA1"/>
    <w:rsid w:val="00743DD4"/>
    <w:rsid w:val="00743E4B"/>
    <w:rsid w:val="00743EEA"/>
    <w:rsid w:val="00743FCA"/>
    <w:rsid w:val="007442F7"/>
    <w:rsid w:val="007444A2"/>
    <w:rsid w:val="007444A5"/>
    <w:rsid w:val="007444CA"/>
    <w:rsid w:val="00744557"/>
    <w:rsid w:val="00744585"/>
    <w:rsid w:val="00744A91"/>
    <w:rsid w:val="00744ADF"/>
    <w:rsid w:val="00744B8D"/>
    <w:rsid w:val="00744D1D"/>
    <w:rsid w:val="00744E49"/>
    <w:rsid w:val="0074509B"/>
    <w:rsid w:val="00745400"/>
    <w:rsid w:val="00745433"/>
    <w:rsid w:val="0074567E"/>
    <w:rsid w:val="007456C9"/>
    <w:rsid w:val="00745811"/>
    <w:rsid w:val="00745820"/>
    <w:rsid w:val="00745988"/>
    <w:rsid w:val="00745A0E"/>
    <w:rsid w:val="00745C2D"/>
    <w:rsid w:val="00745DDB"/>
    <w:rsid w:val="00745E12"/>
    <w:rsid w:val="00745E2B"/>
    <w:rsid w:val="007460D4"/>
    <w:rsid w:val="00746131"/>
    <w:rsid w:val="007463EA"/>
    <w:rsid w:val="00746556"/>
    <w:rsid w:val="00746A05"/>
    <w:rsid w:val="00746A42"/>
    <w:rsid w:val="00746B76"/>
    <w:rsid w:val="00746C23"/>
    <w:rsid w:val="00746FD2"/>
    <w:rsid w:val="00747346"/>
    <w:rsid w:val="00747399"/>
    <w:rsid w:val="00747532"/>
    <w:rsid w:val="00747629"/>
    <w:rsid w:val="00747790"/>
    <w:rsid w:val="007478B7"/>
    <w:rsid w:val="00747C01"/>
    <w:rsid w:val="00747CF1"/>
    <w:rsid w:val="00747CF2"/>
    <w:rsid w:val="00750012"/>
    <w:rsid w:val="0075063E"/>
    <w:rsid w:val="007507E9"/>
    <w:rsid w:val="00750820"/>
    <w:rsid w:val="0075093F"/>
    <w:rsid w:val="00750B4E"/>
    <w:rsid w:val="00750FB4"/>
    <w:rsid w:val="00750FE5"/>
    <w:rsid w:val="00751010"/>
    <w:rsid w:val="007511A2"/>
    <w:rsid w:val="007518DA"/>
    <w:rsid w:val="007519B3"/>
    <w:rsid w:val="00751B0A"/>
    <w:rsid w:val="00751B81"/>
    <w:rsid w:val="00751D61"/>
    <w:rsid w:val="00751DAA"/>
    <w:rsid w:val="00751E6F"/>
    <w:rsid w:val="00752088"/>
    <w:rsid w:val="007521C5"/>
    <w:rsid w:val="007522DF"/>
    <w:rsid w:val="00752615"/>
    <w:rsid w:val="0075269A"/>
    <w:rsid w:val="007526E3"/>
    <w:rsid w:val="00752798"/>
    <w:rsid w:val="00752C14"/>
    <w:rsid w:val="00752D3E"/>
    <w:rsid w:val="00752DAA"/>
    <w:rsid w:val="00753132"/>
    <w:rsid w:val="00753161"/>
    <w:rsid w:val="007531AB"/>
    <w:rsid w:val="00753280"/>
    <w:rsid w:val="007535A5"/>
    <w:rsid w:val="007535DB"/>
    <w:rsid w:val="0075366F"/>
    <w:rsid w:val="00753965"/>
    <w:rsid w:val="00753AE1"/>
    <w:rsid w:val="00753D0F"/>
    <w:rsid w:val="00753DBD"/>
    <w:rsid w:val="00753EB5"/>
    <w:rsid w:val="00754312"/>
    <w:rsid w:val="00754422"/>
    <w:rsid w:val="007545AA"/>
    <w:rsid w:val="007545FB"/>
    <w:rsid w:val="00754C8C"/>
    <w:rsid w:val="00754D10"/>
    <w:rsid w:val="00754D55"/>
    <w:rsid w:val="00755807"/>
    <w:rsid w:val="007559CB"/>
    <w:rsid w:val="00755EB8"/>
    <w:rsid w:val="0075614A"/>
    <w:rsid w:val="007561D6"/>
    <w:rsid w:val="0075644C"/>
    <w:rsid w:val="0075659D"/>
    <w:rsid w:val="00756651"/>
    <w:rsid w:val="0075684B"/>
    <w:rsid w:val="007568AE"/>
    <w:rsid w:val="00756A81"/>
    <w:rsid w:val="00756AD9"/>
    <w:rsid w:val="00756BEA"/>
    <w:rsid w:val="00756CB2"/>
    <w:rsid w:val="00756E85"/>
    <w:rsid w:val="00756F52"/>
    <w:rsid w:val="00756FE3"/>
    <w:rsid w:val="0075721B"/>
    <w:rsid w:val="00757363"/>
    <w:rsid w:val="007574F2"/>
    <w:rsid w:val="007576B3"/>
    <w:rsid w:val="007576BD"/>
    <w:rsid w:val="0075780E"/>
    <w:rsid w:val="00757820"/>
    <w:rsid w:val="00757828"/>
    <w:rsid w:val="00757AE7"/>
    <w:rsid w:val="00757C94"/>
    <w:rsid w:val="00757D7B"/>
    <w:rsid w:val="00757E90"/>
    <w:rsid w:val="00760096"/>
    <w:rsid w:val="007600DA"/>
    <w:rsid w:val="00760196"/>
    <w:rsid w:val="00760211"/>
    <w:rsid w:val="0076071B"/>
    <w:rsid w:val="007607B5"/>
    <w:rsid w:val="007609F5"/>
    <w:rsid w:val="00760ADE"/>
    <w:rsid w:val="00760B42"/>
    <w:rsid w:val="00760C87"/>
    <w:rsid w:val="00760C8E"/>
    <w:rsid w:val="007612A5"/>
    <w:rsid w:val="007612DB"/>
    <w:rsid w:val="00761DAF"/>
    <w:rsid w:val="007620F5"/>
    <w:rsid w:val="00762198"/>
    <w:rsid w:val="007621E5"/>
    <w:rsid w:val="0076222C"/>
    <w:rsid w:val="0076238F"/>
    <w:rsid w:val="00762432"/>
    <w:rsid w:val="007625F1"/>
    <w:rsid w:val="0076270D"/>
    <w:rsid w:val="0076282B"/>
    <w:rsid w:val="00762A59"/>
    <w:rsid w:val="00762AA1"/>
    <w:rsid w:val="00762C01"/>
    <w:rsid w:val="00762E4C"/>
    <w:rsid w:val="007633A2"/>
    <w:rsid w:val="007633F2"/>
    <w:rsid w:val="00763489"/>
    <w:rsid w:val="00763556"/>
    <w:rsid w:val="007636D0"/>
    <w:rsid w:val="00763859"/>
    <w:rsid w:val="007639C9"/>
    <w:rsid w:val="00763AD7"/>
    <w:rsid w:val="00763FB7"/>
    <w:rsid w:val="00763FD4"/>
    <w:rsid w:val="00764324"/>
    <w:rsid w:val="0076456F"/>
    <w:rsid w:val="00764706"/>
    <w:rsid w:val="007648EC"/>
    <w:rsid w:val="00764A0F"/>
    <w:rsid w:val="00764BFE"/>
    <w:rsid w:val="00764D8C"/>
    <w:rsid w:val="00764ED4"/>
    <w:rsid w:val="00764F7A"/>
    <w:rsid w:val="0076515D"/>
    <w:rsid w:val="00765250"/>
    <w:rsid w:val="0076542C"/>
    <w:rsid w:val="0076569A"/>
    <w:rsid w:val="007657A3"/>
    <w:rsid w:val="00765A77"/>
    <w:rsid w:val="00765A9B"/>
    <w:rsid w:val="00766042"/>
    <w:rsid w:val="00766045"/>
    <w:rsid w:val="007660AE"/>
    <w:rsid w:val="00766413"/>
    <w:rsid w:val="00766529"/>
    <w:rsid w:val="007669E4"/>
    <w:rsid w:val="00766AEF"/>
    <w:rsid w:val="00766C55"/>
    <w:rsid w:val="00766CAA"/>
    <w:rsid w:val="00766D33"/>
    <w:rsid w:val="00766D4F"/>
    <w:rsid w:val="007670ED"/>
    <w:rsid w:val="0076728C"/>
    <w:rsid w:val="00767363"/>
    <w:rsid w:val="0076768B"/>
    <w:rsid w:val="00767713"/>
    <w:rsid w:val="00767752"/>
    <w:rsid w:val="0076777E"/>
    <w:rsid w:val="0076788F"/>
    <w:rsid w:val="00767AC6"/>
    <w:rsid w:val="00767E92"/>
    <w:rsid w:val="00770035"/>
    <w:rsid w:val="007700F7"/>
    <w:rsid w:val="00770145"/>
    <w:rsid w:val="007702F1"/>
    <w:rsid w:val="00770324"/>
    <w:rsid w:val="007704DD"/>
    <w:rsid w:val="00770500"/>
    <w:rsid w:val="00770561"/>
    <w:rsid w:val="00770744"/>
    <w:rsid w:val="0077075D"/>
    <w:rsid w:val="007707FC"/>
    <w:rsid w:val="00770A78"/>
    <w:rsid w:val="00770B39"/>
    <w:rsid w:val="00770BB0"/>
    <w:rsid w:val="00770BB6"/>
    <w:rsid w:val="00770CF9"/>
    <w:rsid w:val="00770FD3"/>
    <w:rsid w:val="007712A9"/>
    <w:rsid w:val="0077132C"/>
    <w:rsid w:val="00771465"/>
    <w:rsid w:val="007714FB"/>
    <w:rsid w:val="0077157F"/>
    <w:rsid w:val="00771737"/>
    <w:rsid w:val="00771A83"/>
    <w:rsid w:val="00771DC4"/>
    <w:rsid w:val="00771E3B"/>
    <w:rsid w:val="00771EE9"/>
    <w:rsid w:val="00771FFE"/>
    <w:rsid w:val="0077282B"/>
    <w:rsid w:val="00772BD6"/>
    <w:rsid w:val="00772EF3"/>
    <w:rsid w:val="00772F1C"/>
    <w:rsid w:val="0077325B"/>
    <w:rsid w:val="00773441"/>
    <w:rsid w:val="00773529"/>
    <w:rsid w:val="0077356C"/>
    <w:rsid w:val="007735AF"/>
    <w:rsid w:val="007736D0"/>
    <w:rsid w:val="00773C24"/>
    <w:rsid w:val="00773C56"/>
    <w:rsid w:val="0077448F"/>
    <w:rsid w:val="007744F3"/>
    <w:rsid w:val="007745B7"/>
    <w:rsid w:val="007745DD"/>
    <w:rsid w:val="007745F9"/>
    <w:rsid w:val="007747F5"/>
    <w:rsid w:val="00774A38"/>
    <w:rsid w:val="00774DC0"/>
    <w:rsid w:val="00774F6E"/>
    <w:rsid w:val="007751B8"/>
    <w:rsid w:val="00775453"/>
    <w:rsid w:val="0077559B"/>
    <w:rsid w:val="00775708"/>
    <w:rsid w:val="00775936"/>
    <w:rsid w:val="00775A90"/>
    <w:rsid w:val="00775BE2"/>
    <w:rsid w:val="00775C81"/>
    <w:rsid w:val="00775CA4"/>
    <w:rsid w:val="00775FBF"/>
    <w:rsid w:val="00776014"/>
    <w:rsid w:val="007760AF"/>
    <w:rsid w:val="007760B4"/>
    <w:rsid w:val="00776428"/>
    <w:rsid w:val="0077662D"/>
    <w:rsid w:val="00776A0A"/>
    <w:rsid w:val="00776B20"/>
    <w:rsid w:val="00776D4E"/>
    <w:rsid w:val="00776DA4"/>
    <w:rsid w:val="00776EAF"/>
    <w:rsid w:val="0077711E"/>
    <w:rsid w:val="0077721F"/>
    <w:rsid w:val="00777232"/>
    <w:rsid w:val="007778E7"/>
    <w:rsid w:val="00777B43"/>
    <w:rsid w:val="00777B94"/>
    <w:rsid w:val="00777CAD"/>
    <w:rsid w:val="00777E34"/>
    <w:rsid w:val="00780458"/>
    <w:rsid w:val="00780521"/>
    <w:rsid w:val="00780987"/>
    <w:rsid w:val="0078098F"/>
    <w:rsid w:val="00780C2F"/>
    <w:rsid w:val="00780C48"/>
    <w:rsid w:val="00780F00"/>
    <w:rsid w:val="0078102F"/>
    <w:rsid w:val="007811EB"/>
    <w:rsid w:val="0078127A"/>
    <w:rsid w:val="0078152D"/>
    <w:rsid w:val="007815D5"/>
    <w:rsid w:val="00781640"/>
    <w:rsid w:val="0078181B"/>
    <w:rsid w:val="0078187C"/>
    <w:rsid w:val="007818B0"/>
    <w:rsid w:val="0078190B"/>
    <w:rsid w:val="00781AB9"/>
    <w:rsid w:val="00781E59"/>
    <w:rsid w:val="0078216B"/>
    <w:rsid w:val="00782395"/>
    <w:rsid w:val="0078271E"/>
    <w:rsid w:val="00782E49"/>
    <w:rsid w:val="00782F2C"/>
    <w:rsid w:val="00782F3E"/>
    <w:rsid w:val="00783306"/>
    <w:rsid w:val="007834DA"/>
    <w:rsid w:val="007834E8"/>
    <w:rsid w:val="00783749"/>
    <w:rsid w:val="007839EB"/>
    <w:rsid w:val="00783B2B"/>
    <w:rsid w:val="00783BC4"/>
    <w:rsid w:val="00783CD2"/>
    <w:rsid w:val="00783DDD"/>
    <w:rsid w:val="00783E81"/>
    <w:rsid w:val="00783EBB"/>
    <w:rsid w:val="00783F05"/>
    <w:rsid w:val="0078413A"/>
    <w:rsid w:val="007841C9"/>
    <w:rsid w:val="007842D2"/>
    <w:rsid w:val="007846F3"/>
    <w:rsid w:val="007848DB"/>
    <w:rsid w:val="00784935"/>
    <w:rsid w:val="00784AB6"/>
    <w:rsid w:val="00785187"/>
    <w:rsid w:val="007852C0"/>
    <w:rsid w:val="007854C8"/>
    <w:rsid w:val="0078560C"/>
    <w:rsid w:val="00785743"/>
    <w:rsid w:val="00785A7C"/>
    <w:rsid w:val="00785C1C"/>
    <w:rsid w:val="00785FD1"/>
    <w:rsid w:val="0078602B"/>
    <w:rsid w:val="0078604C"/>
    <w:rsid w:val="00786078"/>
    <w:rsid w:val="007863EC"/>
    <w:rsid w:val="00786895"/>
    <w:rsid w:val="00786980"/>
    <w:rsid w:val="00786A57"/>
    <w:rsid w:val="00786AC6"/>
    <w:rsid w:val="00787010"/>
    <w:rsid w:val="00787195"/>
    <w:rsid w:val="007871DB"/>
    <w:rsid w:val="007873EC"/>
    <w:rsid w:val="0078745D"/>
    <w:rsid w:val="00787521"/>
    <w:rsid w:val="007875AB"/>
    <w:rsid w:val="00787662"/>
    <w:rsid w:val="007879D4"/>
    <w:rsid w:val="00787DE2"/>
    <w:rsid w:val="00787EA1"/>
    <w:rsid w:val="007902FE"/>
    <w:rsid w:val="00790318"/>
    <w:rsid w:val="00790593"/>
    <w:rsid w:val="00790609"/>
    <w:rsid w:val="007907E6"/>
    <w:rsid w:val="00790995"/>
    <w:rsid w:val="00790C78"/>
    <w:rsid w:val="00790D1B"/>
    <w:rsid w:val="00790D70"/>
    <w:rsid w:val="00790DB0"/>
    <w:rsid w:val="00790DE1"/>
    <w:rsid w:val="00790F77"/>
    <w:rsid w:val="0079104F"/>
    <w:rsid w:val="007910D2"/>
    <w:rsid w:val="007911B4"/>
    <w:rsid w:val="00791314"/>
    <w:rsid w:val="007914AF"/>
    <w:rsid w:val="0079175F"/>
    <w:rsid w:val="007917B2"/>
    <w:rsid w:val="0079181B"/>
    <w:rsid w:val="007919EB"/>
    <w:rsid w:val="00791ABF"/>
    <w:rsid w:val="00791C45"/>
    <w:rsid w:val="00791EB8"/>
    <w:rsid w:val="0079218A"/>
    <w:rsid w:val="007923DF"/>
    <w:rsid w:val="007925ED"/>
    <w:rsid w:val="00792813"/>
    <w:rsid w:val="007928A8"/>
    <w:rsid w:val="00792A92"/>
    <w:rsid w:val="00792BB6"/>
    <w:rsid w:val="00792DF2"/>
    <w:rsid w:val="00792FBA"/>
    <w:rsid w:val="007932B6"/>
    <w:rsid w:val="00793670"/>
    <w:rsid w:val="007937E7"/>
    <w:rsid w:val="007938BE"/>
    <w:rsid w:val="00793D81"/>
    <w:rsid w:val="0079407F"/>
    <w:rsid w:val="0079434A"/>
    <w:rsid w:val="00794503"/>
    <w:rsid w:val="00794632"/>
    <w:rsid w:val="00794718"/>
    <w:rsid w:val="0079485B"/>
    <w:rsid w:val="00794902"/>
    <w:rsid w:val="0079498C"/>
    <w:rsid w:val="00794A89"/>
    <w:rsid w:val="00794A98"/>
    <w:rsid w:val="00795094"/>
    <w:rsid w:val="00795123"/>
    <w:rsid w:val="007951A0"/>
    <w:rsid w:val="00795228"/>
    <w:rsid w:val="007952D8"/>
    <w:rsid w:val="007954C2"/>
    <w:rsid w:val="00795612"/>
    <w:rsid w:val="007956C9"/>
    <w:rsid w:val="0079578E"/>
    <w:rsid w:val="0079598E"/>
    <w:rsid w:val="00795AD0"/>
    <w:rsid w:val="00795B85"/>
    <w:rsid w:val="00795BA8"/>
    <w:rsid w:val="00795C55"/>
    <w:rsid w:val="00795CDB"/>
    <w:rsid w:val="00795E3E"/>
    <w:rsid w:val="00795FE1"/>
    <w:rsid w:val="007968D3"/>
    <w:rsid w:val="00796D30"/>
    <w:rsid w:val="00796D5C"/>
    <w:rsid w:val="00796DF1"/>
    <w:rsid w:val="00796E0A"/>
    <w:rsid w:val="0079700C"/>
    <w:rsid w:val="00797234"/>
    <w:rsid w:val="0079742F"/>
    <w:rsid w:val="007975CB"/>
    <w:rsid w:val="00797627"/>
    <w:rsid w:val="00797809"/>
    <w:rsid w:val="00797BBA"/>
    <w:rsid w:val="00797CDD"/>
    <w:rsid w:val="007A02CD"/>
    <w:rsid w:val="007A04EE"/>
    <w:rsid w:val="007A0611"/>
    <w:rsid w:val="007A0652"/>
    <w:rsid w:val="007A0A56"/>
    <w:rsid w:val="007A0CEE"/>
    <w:rsid w:val="007A0CFF"/>
    <w:rsid w:val="007A0D4F"/>
    <w:rsid w:val="007A0D56"/>
    <w:rsid w:val="007A1167"/>
    <w:rsid w:val="007A14CF"/>
    <w:rsid w:val="007A1D76"/>
    <w:rsid w:val="007A1E2C"/>
    <w:rsid w:val="007A2080"/>
    <w:rsid w:val="007A2511"/>
    <w:rsid w:val="007A27A5"/>
    <w:rsid w:val="007A27AA"/>
    <w:rsid w:val="007A2967"/>
    <w:rsid w:val="007A296B"/>
    <w:rsid w:val="007A2C2D"/>
    <w:rsid w:val="007A2D1C"/>
    <w:rsid w:val="007A2E2C"/>
    <w:rsid w:val="007A3018"/>
    <w:rsid w:val="007A3458"/>
    <w:rsid w:val="007A3625"/>
    <w:rsid w:val="007A3815"/>
    <w:rsid w:val="007A3AA8"/>
    <w:rsid w:val="007A3B94"/>
    <w:rsid w:val="007A3E70"/>
    <w:rsid w:val="007A41DD"/>
    <w:rsid w:val="007A448D"/>
    <w:rsid w:val="007A44AE"/>
    <w:rsid w:val="007A4560"/>
    <w:rsid w:val="007A4615"/>
    <w:rsid w:val="007A4779"/>
    <w:rsid w:val="007A47D1"/>
    <w:rsid w:val="007A485C"/>
    <w:rsid w:val="007A49B5"/>
    <w:rsid w:val="007A4D37"/>
    <w:rsid w:val="007A4EB9"/>
    <w:rsid w:val="007A514C"/>
    <w:rsid w:val="007A53FC"/>
    <w:rsid w:val="007A567A"/>
    <w:rsid w:val="007A5786"/>
    <w:rsid w:val="007A5974"/>
    <w:rsid w:val="007A5975"/>
    <w:rsid w:val="007A5994"/>
    <w:rsid w:val="007A599C"/>
    <w:rsid w:val="007A59AB"/>
    <w:rsid w:val="007A5DD1"/>
    <w:rsid w:val="007A5E14"/>
    <w:rsid w:val="007A5E75"/>
    <w:rsid w:val="007A5FC9"/>
    <w:rsid w:val="007A6009"/>
    <w:rsid w:val="007A62D7"/>
    <w:rsid w:val="007A6422"/>
    <w:rsid w:val="007A64CA"/>
    <w:rsid w:val="007A65B1"/>
    <w:rsid w:val="007A6697"/>
    <w:rsid w:val="007A6739"/>
    <w:rsid w:val="007A6782"/>
    <w:rsid w:val="007A67C2"/>
    <w:rsid w:val="007A680B"/>
    <w:rsid w:val="007A6C69"/>
    <w:rsid w:val="007A6D52"/>
    <w:rsid w:val="007A6F18"/>
    <w:rsid w:val="007A7327"/>
    <w:rsid w:val="007A74C3"/>
    <w:rsid w:val="007A754A"/>
    <w:rsid w:val="007A77FA"/>
    <w:rsid w:val="007A78A5"/>
    <w:rsid w:val="007A79FC"/>
    <w:rsid w:val="007A7AF8"/>
    <w:rsid w:val="007A7B20"/>
    <w:rsid w:val="007A7B66"/>
    <w:rsid w:val="007A7B91"/>
    <w:rsid w:val="007A7BEB"/>
    <w:rsid w:val="007A7CAA"/>
    <w:rsid w:val="007B033F"/>
    <w:rsid w:val="007B03CE"/>
    <w:rsid w:val="007B07DB"/>
    <w:rsid w:val="007B09C6"/>
    <w:rsid w:val="007B0A7C"/>
    <w:rsid w:val="007B0C4F"/>
    <w:rsid w:val="007B0C5E"/>
    <w:rsid w:val="007B0DA2"/>
    <w:rsid w:val="007B127B"/>
    <w:rsid w:val="007B12EA"/>
    <w:rsid w:val="007B150F"/>
    <w:rsid w:val="007B1672"/>
    <w:rsid w:val="007B1B6B"/>
    <w:rsid w:val="007B1BE2"/>
    <w:rsid w:val="007B1BF1"/>
    <w:rsid w:val="007B1D4A"/>
    <w:rsid w:val="007B1DBD"/>
    <w:rsid w:val="007B1E80"/>
    <w:rsid w:val="007B1EEF"/>
    <w:rsid w:val="007B1FF5"/>
    <w:rsid w:val="007B2BF4"/>
    <w:rsid w:val="007B2C7A"/>
    <w:rsid w:val="007B2CA1"/>
    <w:rsid w:val="007B2D06"/>
    <w:rsid w:val="007B3040"/>
    <w:rsid w:val="007B319C"/>
    <w:rsid w:val="007B3246"/>
    <w:rsid w:val="007B3297"/>
    <w:rsid w:val="007B32A6"/>
    <w:rsid w:val="007B3372"/>
    <w:rsid w:val="007B34CA"/>
    <w:rsid w:val="007B352D"/>
    <w:rsid w:val="007B3721"/>
    <w:rsid w:val="007B37D3"/>
    <w:rsid w:val="007B3AE2"/>
    <w:rsid w:val="007B3D4F"/>
    <w:rsid w:val="007B3DBB"/>
    <w:rsid w:val="007B3E49"/>
    <w:rsid w:val="007B3EBA"/>
    <w:rsid w:val="007B429B"/>
    <w:rsid w:val="007B43EB"/>
    <w:rsid w:val="007B45FB"/>
    <w:rsid w:val="007B4873"/>
    <w:rsid w:val="007B4978"/>
    <w:rsid w:val="007B4B72"/>
    <w:rsid w:val="007B4C81"/>
    <w:rsid w:val="007B4D5B"/>
    <w:rsid w:val="007B50CE"/>
    <w:rsid w:val="007B50F5"/>
    <w:rsid w:val="007B523C"/>
    <w:rsid w:val="007B5523"/>
    <w:rsid w:val="007B5548"/>
    <w:rsid w:val="007B556F"/>
    <w:rsid w:val="007B5A2F"/>
    <w:rsid w:val="007B5DD8"/>
    <w:rsid w:val="007B5FDA"/>
    <w:rsid w:val="007B6083"/>
    <w:rsid w:val="007B62A6"/>
    <w:rsid w:val="007B63BD"/>
    <w:rsid w:val="007B645B"/>
    <w:rsid w:val="007B6638"/>
    <w:rsid w:val="007B6846"/>
    <w:rsid w:val="007B6BBF"/>
    <w:rsid w:val="007B6D8D"/>
    <w:rsid w:val="007B72EF"/>
    <w:rsid w:val="007B739E"/>
    <w:rsid w:val="007B7627"/>
    <w:rsid w:val="007B7677"/>
    <w:rsid w:val="007B777A"/>
    <w:rsid w:val="007B7A6C"/>
    <w:rsid w:val="007B7B4A"/>
    <w:rsid w:val="007C028B"/>
    <w:rsid w:val="007C0687"/>
    <w:rsid w:val="007C06CA"/>
    <w:rsid w:val="007C076A"/>
    <w:rsid w:val="007C09F4"/>
    <w:rsid w:val="007C0B15"/>
    <w:rsid w:val="007C0BAD"/>
    <w:rsid w:val="007C0D50"/>
    <w:rsid w:val="007C0E0F"/>
    <w:rsid w:val="007C0FAE"/>
    <w:rsid w:val="007C10F8"/>
    <w:rsid w:val="007C152C"/>
    <w:rsid w:val="007C1564"/>
    <w:rsid w:val="007C15A1"/>
    <w:rsid w:val="007C16EE"/>
    <w:rsid w:val="007C1B6F"/>
    <w:rsid w:val="007C1D53"/>
    <w:rsid w:val="007C1E03"/>
    <w:rsid w:val="007C271B"/>
    <w:rsid w:val="007C27BD"/>
    <w:rsid w:val="007C27F0"/>
    <w:rsid w:val="007C2882"/>
    <w:rsid w:val="007C28D9"/>
    <w:rsid w:val="007C29AF"/>
    <w:rsid w:val="007C2D1D"/>
    <w:rsid w:val="007C2D44"/>
    <w:rsid w:val="007C2DC1"/>
    <w:rsid w:val="007C30A2"/>
    <w:rsid w:val="007C3253"/>
    <w:rsid w:val="007C326A"/>
    <w:rsid w:val="007C331E"/>
    <w:rsid w:val="007C34AB"/>
    <w:rsid w:val="007C34DE"/>
    <w:rsid w:val="007C3639"/>
    <w:rsid w:val="007C377F"/>
    <w:rsid w:val="007C37BC"/>
    <w:rsid w:val="007C3937"/>
    <w:rsid w:val="007C3A4E"/>
    <w:rsid w:val="007C3AE9"/>
    <w:rsid w:val="007C3C71"/>
    <w:rsid w:val="007C3D0B"/>
    <w:rsid w:val="007C3F43"/>
    <w:rsid w:val="007C4064"/>
    <w:rsid w:val="007C4084"/>
    <w:rsid w:val="007C4148"/>
    <w:rsid w:val="007C422D"/>
    <w:rsid w:val="007C45DC"/>
    <w:rsid w:val="007C45E7"/>
    <w:rsid w:val="007C46F3"/>
    <w:rsid w:val="007C4B1A"/>
    <w:rsid w:val="007C4C62"/>
    <w:rsid w:val="007C4C78"/>
    <w:rsid w:val="007C4E48"/>
    <w:rsid w:val="007C4EC2"/>
    <w:rsid w:val="007C51F4"/>
    <w:rsid w:val="007C5567"/>
    <w:rsid w:val="007C56CE"/>
    <w:rsid w:val="007C56ED"/>
    <w:rsid w:val="007C5D39"/>
    <w:rsid w:val="007C5D98"/>
    <w:rsid w:val="007C5DAE"/>
    <w:rsid w:val="007C5E7F"/>
    <w:rsid w:val="007C6047"/>
    <w:rsid w:val="007C622C"/>
    <w:rsid w:val="007C62C4"/>
    <w:rsid w:val="007C6335"/>
    <w:rsid w:val="007C64C2"/>
    <w:rsid w:val="007C652D"/>
    <w:rsid w:val="007C6567"/>
    <w:rsid w:val="007C65F3"/>
    <w:rsid w:val="007C65F9"/>
    <w:rsid w:val="007C660B"/>
    <w:rsid w:val="007C66D1"/>
    <w:rsid w:val="007C68F0"/>
    <w:rsid w:val="007C6926"/>
    <w:rsid w:val="007C6EAF"/>
    <w:rsid w:val="007C6EF7"/>
    <w:rsid w:val="007C7021"/>
    <w:rsid w:val="007C72F6"/>
    <w:rsid w:val="007C75D3"/>
    <w:rsid w:val="007C7693"/>
    <w:rsid w:val="007C7725"/>
    <w:rsid w:val="007C77DE"/>
    <w:rsid w:val="007C7891"/>
    <w:rsid w:val="007C7969"/>
    <w:rsid w:val="007C7AF2"/>
    <w:rsid w:val="007C7D20"/>
    <w:rsid w:val="007D0064"/>
    <w:rsid w:val="007D0082"/>
    <w:rsid w:val="007D019B"/>
    <w:rsid w:val="007D053B"/>
    <w:rsid w:val="007D0773"/>
    <w:rsid w:val="007D0A52"/>
    <w:rsid w:val="007D0D52"/>
    <w:rsid w:val="007D107B"/>
    <w:rsid w:val="007D10F0"/>
    <w:rsid w:val="007D11BE"/>
    <w:rsid w:val="007D122D"/>
    <w:rsid w:val="007D1CB8"/>
    <w:rsid w:val="007D1DA3"/>
    <w:rsid w:val="007D1FF3"/>
    <w:rsid w:val="007D2095"/>
    <w:rsid w:val="007D2320"/>
    <w:rsid w:val="007D2692"/>
    <w:rsid w:val="007D2C27"/>
    <w:rsid w:val="007D2D1D"/>
    <w:rsid w:val="007D2E48"/>
    <w:rsid w:val="007D3135"/>
    <w:rsid w:val="007D3981"/>
    <w:rsid w:val="007D39B2"/>
    <w:rsid w:val="007D3A60"/>
    <w:rsid w:val="007D3C20"/>
    <w:rsid w:val="007D42E2"/>
    <w:rsid w:val="007D4389"/>
    <w:rsid w:val="007D4433"/>
    <w:rsid w:val="007D462D"/>
    <w:rsid w:val="007D4650"/>
    <w:rsid w:val="007D480F"/>
    <w:rsid w:val="007D482E"/>
    <w:rsid w:val="007D4B12"/>
    <w:rsid w:val="007D4D13"/>
    <w:rsid w:val="007D4E75"/>
    <w:rsid w:val="007D4F04"/>
    <w:rsid w:val="007D511F"/>
    <w:rsid w:val="007D51DA"/>
    <w:rsid w:val="007D51F4"/>
    <w:rsid w:val="007D5254"/>
    <w:rsid w:val="007D53AA"/>
    <w:rsid w:val="007D53B8"/>
    <w:rsid w:val="007D56F7"/>
    <w:rsid w:val="007D5752"/>
    <w:rsid w:val="007D5841"/>
    <w:rsid w:val="007D5A48"/>
    <w:rsid w:val="007D5A82"/>
    <w:rsid w:val="007D5B99"/>
    <w:rsid w:val="007D5DCD"/>
    <w:rsid w:val="007D5DE2"/>
    <w:rsid w:val="007D6102"/>
    <w:rsid w:val="007D612E"/>
    <w:rsid w:val="007D6173"/>
    <w:rsid w:val="007D618D"/>
    <w:rsid w:val="007D639C"/>
    <w:rsid w:val="007D6556"/>
    <w:rsid w:val="007D6937"/>
    <w:rsid w:val="007D6C96"/>
    <w:rsid w:val="007D6E57"/>
    <w:rsid w:val="007D7B9C"/>
    <w:rsid w:val="007D7C0C"/>
    <w:rsid w:val="007D7C96"/>
    <w:rsid w:val="007D7E7C"/>
    <w:rsid w:val="007D7F02"/>
    <w:rsid w:val="007E001C"/>
    <w:rsid w:val="007E01D3"/>
    <w:rsid w:val="007E032F"/>
    <w:rsid w:val="007E0491"/>
    <w:rsid w:val="007E09D9"/>
    <w:rsid w:val="007E0B88"/>
    <w:rsid w:val="007E0D45"/>
    <w:rsid w:val="007E0ED6"/>
    <w:rsid w:val="007E0EFD"/>
    <w:rsid w:val="007E0F1A"/>
    <w:rsid w:val="007E1102"/>
    <w:rsid w:val="007E1109"/>
    <w:rsid w:val="007E12A3"/>
    <w:rsid w:val="007E1303"/>
    <w:rsid w:val="007E1500"/>
    <w:rsid w:val="007E16BF"/>
    <w:rsid w:val="007E16C9"/>
    <w:rsid w:val="007E1A57"/>
    <w:rsid w:val="007E1A93"/>
    <w:rsid w:val="007E1A9E"/>
    <w:rsid w:val="007E1AC8"/>
    <w:rsid w:val="007E1CB1"/>
    <w:rsid w:val="007E1D48"/>
    <w:rsid w:val="007E215A"/>
    <w:rsid w:val="007E2215"/>
    <w:rsid w:val="007E2220"/>
    <w:rsid w:val="007E224D"/>
    <w:rsid w:val="007E236E"/>
    <w:rsid w:val="007E24E0"/>
    <w:rsid w:val="007E2706"/>
    <w:rsid w:val="007E28B9"/>
    <w:rsid w:val="007E297D"/>
    <w:rsid w:val="007E2CAA"/>
    <w:rsid w:val="007E3098"/>
    <w:rsid w:val="007E31F8"/>
    <w:rsid w:val="007E3734"/>
    <w:rsid w:val="007E3883"/>
    <w:rsid w:val="007E413E"/>
    <w:rsid w:val="007E41AF"/>
    <w:rsid w:val="007E43E6"/>
    <w:rsid w:val="007E44C5"/>
    <w:rsid w:val="007E45D4"/>
    <w:rsid w:val="007E4922"/>
    <w:rsid w:val="007E492A"/>
    <w:rsid w:val="007E4971"/>
    <w:rsid w:val="007E4AFE"/>
    <w:rsid w:val="007E4B7B"/>
    <w:rsid w:val="007E4EE9"/>
    <w:rsid w:val="007E5154"/>
    <w:rsid w:val="007E51A3"/>
    <w:rsid w:val="007E51C9"/>
    <w:rsid w:val="007E51FF"/>
    <w:rsid w:val="007E5207"/>
    <w:rsid w:val="007E52D8"/>
    <w:rsid w:val="007E54D3"/>
    <w:rsid w:val="007E5639"/>
    <w:rsid w:val="007E5667"/>
    <w:rsid w:val="007E576C"/>
    <w:rsid w:val="007E5A52"/>
    <w:rsid w:val="007E5B05"/>
    <w:rsid w:val="007E5B33"/>
    <w:rsid w:val="007E5BD5"/>
    <w:rsid w:val="007E5C64"/>
    <w:rsid w:val="007E5E50"/>
    <w:rsid w:val="007E5F4F"/>
    <w:rsid w:val="007E6273"/>
    <w:rsid w:val="007E6B09"/>
    <w:rsid w:val="007E6C1A"/>
    <w:rsid w:val="007E6C94"/>
    <w:rsid w:val="007E7076"/>
    <w:rsid w:val="007E730E"/>
    <w:rsid w:val="007E7904"/>
    <w:rsid w:val="007E7A3B"/>
    <w:rsid w:val="007E7CCD"/>
    <w:rsid w:val="007E7CF0"/>
    <w:rsid w:val="007F0042"/>
    <w:rsid w:val="007F0115"/>
    <w:rsid w:val="007F034A"/>
    <w:rsid w:val="007F03B2"/>
    <w:rsid w:val="007F04DF"/>
    <w:rsid w:val="007F06C4"/>
    <w:rsid w:val="007F06D9"/>
    <w:rsid w:val="007F09C1"/>
    <w:rsid w:val="007F0B1A"/>
    <w:rsid w:val="007F0DCB"/>
    <w:rsid w:val="007F0E02"/>
    <w:rsid w:val="007F0E10"/>
    <w:rsid w:val="007F0E64"/>
    <w:rsid w:val="007F15BB"/>
    <w:rsid w:val="007F16EF"/>
    <w:rsid w:val="007F1914"/>
    <w:rsid w:val="007F1CA6"/>
    <w:rsid w:val="007F1D7A"/>
    <w:rsid w:val="007F1E06"/>
    <w:rsid w:val="007F22C0"/>
    <w:rsid w:val="007F2367"/>
    <w:rsid w:val="007F24C2"/>
    <w:rsid w:val="007F2760"/>
    <w:rsid w:val="007F276F"/>
    <w:rsid w:val="007F27C8"/>
    <w:rsid w:val="007F2A3B"/>
    <w:rsid w:val="007F2A67"/>
    <w:rsid w:val="007F2BB2"/>
    <w:rsid w:val="007F2BF4"/>
    <w:rsid w:val="007F2ED6"/>
    <w:rsid w:val="007F32B6"/>
    <w:rsid w:val="007F33AD"/>
    <w:rsid w:val="007F34E4"/>
    <w:rsid w:val="007F3668"/>
    <w:rsid w:val="007F3AB4"/>
    <w:rsid w:val="007F3D0C"/>
    <w:rsid w:val="007F3D44"/>
    <w:rsid w:val="007F3E45"/>
    <w:rsid w:val="007F400B"/>
    <w:rsid w:val="007F40D5"/>
    <w:rsid w:val="007F414B"/>
    <w:rsid w:val="007F440A"/>
    <w:rsid w:val="007F4435"/>
    <w:rsid w:val="007F446E"/>
    <w:rsid w:val="007F4487"/>
    <w:rsid w:val="007F465A"/>
    <w:rsid w:val="007F475C"/>
    <w:rsid w:val="007F4BDE"/>
    <w:rsid w:val="007F4C2C"/>
    <w:rsid w:val="007F4E45"/>
    <w:rsid w:val="007F5027"/>
    <w:rsid w:val="007F5371"/>
    <w:rsid w:val="007F538F"/>
    <w:rsid w:val="007F5540"/>
    <w:rsid w:val="007F5613"/>
    <w:rsid w:val="007F5AFB"/>
    <w:rsid w:val="007F5BC8"/>
    <w:rsid w:val="007F5F33"/>
    <w:rsid w:val="007F61E7"/>
    <w:rsid w:val="007F62F3"/>
    <w:rsid w:val="007F6535"/>
    <w:rsid w:val="007F67C0"/>
    <w:rsid w:val="007F69A9"/>
    <w:rsid w:val="007F69CD"/>
    <w:rsid w:val="007F6B69"/>
    <w:rsid w:val="007F6B93"/>
    <w:rsid w:val="007F6C86"/>
    <w:rsid w:val="007F6D7F"/>
    <w:rsid w:val="007F6DC0"/>
    <w:rsid w:val="007F6FA3"/>
    <w:rsid w:val="007F706E"/>
    <w:rsid w:val="007F70B1"/>
    <w:rsid w:val="007F73E4"/>
    <w:rsid w:val="007F7422"/>
    <w:rsid w:val="007F74FA"/>
    <w:rsid w:val="007F76B6"/>
    <w:rsid w:val="007F7BBB"/>
    <w:rsid w:val="007F7C10"/>
    <w:rsid w:val="007F7CEC"/>
    <w:rsid w:val="007F7CEF"/>
    <w:rsid w:val="007F7E57"/>
    <w:rsid w:val="007F7EE1"/>
    <w:rsid w:val="008000FC"/>
    <w:rsid w:val="008003CB"/>
    <w:rsid w:val="00800633"/>
    <w:rsid w:val="0080087B"/>
    <w:rsid w:val="0080090F"/>
    <w:rsid w:val="00800BA8"/>
    <w:rsid w:val="00800BCA"/>
    <w:rsid w:val="00800BE4"/>
    <w:rsid w:val="00800EA2"/>
    <w:rsid w:val="00800FB7"/>
    <w:rsid w:val="00800FEB"/>
    <w:rsid w:val="0080101F"/>
    <w:rsid w:val="00801082"/>
    <w:rsid w:val="00801143"/>
    <w:rsid w:val="00801244"/>
    <w:rsid w:val="00801365"/>
    <w:rsid w:val="00801602"/>
    <w:rsid w:val="00801867"/>
    <w:rsid w:val="00801939"/>
    <w:rsid w:val="00801953"/>
    <w:rsid w:val="00801AA5"/>
    <w:rsid w:val="00801CB9"/>
    <w:rsid w:val="00801E3E"/>
    <w:rsid w:val="008020AC"/>
    <w:rsid w:val="0080219B"/>
    <w:rsid w:val="0080220F"/>
    <w:rsid w:val="0080243F"/>
    <w:rsid w:val="00802519"/>
    <w:rsid w:val="008026DE"/>
    <w:rsid w:val="00802878"/>
    <w:rsid w:val="00802A48"/>
    <w:rsid w:val="00802A59"/>
    <w:rsid w:val="00802A8A"/>
    <w:rsid w:val="008030DE"/>
    <w:rsid w:val="00803159"/>
    <w:rsid w:val="00803255"/>
    <w:rsid w:val="008035AF"/>
    <w:rsid w:val="008036E4"/>
    <w:rsid w:val="00803F5A"/>
    <w:rsid w:val="00804321"/>
    <w:rsid w:val="0080475D"/>
    <w:rsid w:val="0080493E"/>
    <w:rsid w:val="008049B6"/>
    <w:rsid w:val="00804A3D"/>
    <w:rsid w:val="00804AAE"/>
    <w:rsid w:val="00804C10"/>
    <w:rsid w:val="00804CC9"/>
    <w:rsid w:val="00804D04"/>
    <w:rsid w:val="00804D8C"/>
    <w:rsid w:val="00804EB2"/>
    <w:rsid w:val="00804F76"/>
    <w:rsid w:val="0080518B"/>
    <w:rsid w:val="00805286"/>
    <w:rsid w:val="008055FA"/>
    <w:rsid w:val="00805CFC"/>
    <w:rsid w:val="00805DF3"/>
    <w:rsid w:val="00805E2A"/>
    <w:rsid w:val="00805E66"/>
    <w:rsid w:val="00805F09"/>
    <w:rsid w:val="00805FBB"/>
    <w:rsid w:val="008062CF"/>
    <w:rsid w:val="008062D9"/>
    <w:rsid w:val="008064BD"/>
    <w:rsid w:val="00806D7C"/>
    <w:rsid w:val="00806E72"/>
    <w:rsid w:val="00806F0E"/>
    <w:rsid w:val="00806FE5"/>
    <w:rsid w:val="00807932"/>
    <w:rsid w:val="008079CA"/>
    <w:rsid w:val="00807B66"/>
    <w:rsid w:val="00807C5D"/>
    <w:rsid w:val="00807D32"/>
    <w:rsid w:val="00807EAA"/>
    <w:rsid w:val="008101AB"/>
    <w:rsid w:val="008104C1"/>
    <w:rsid w:val="008107F2"/>
    <w:rsid w:val="00810811"/>
    <w:rsid w:val="00810843"/>
    <w:rsid w:val="00810851"/>
    <w:rsid w:val="00810949"/>
    <w:rsid w:val="0081099E"/>
    <w:rsid w:val="00810CD7"/>
    <w:rsid w:val="00810E05"/>
    <w:rsid w:val="0081122A"/>
    <w:rsid w:val="008113DF"/>
    <w:rsid w:val="00811A53"/>
    <w:rsid w:val="00811AEB"/>
    <w:rsid w:val="00811F8C"/>
    <w:rsid w:val="00812141"/>
    <w:rsid w:val="0081223D"/>
    <w:rsid w:val="008122B9"/>
    <w:rsid w:val="008126D9"/>
    <w:rsid w:val="00812A12"/>
    <w:rsid w:val="00812B73"/>
    <w:rsid w:val="00812E41"/>
    <w:rsid w:val="00812F73"/>
    <w:rsid w:val="0081302A"/>
    <w:rsid w:val="00813263"/>
    <w:rsid w:val="008134FC"/>
    <w:rsid w:val="00813534"/>
    <w:rsid w:val="0081384E"/>
    <w:rsid w:val="00813868"/>
    <w:rsid w:val="00813C43"/>
    <w:rsid w:val="00813D2B"/>
    <w:rsid w:val="00813F26"/>
    <w:rsid w:val="00814491"/>
    <w:rsid w:val="00814695"/>
    <w:rsid w:val="00814BE0"/>
    <w:rsid w:val="00814FD5"/>
    <w:rsid w:val="00815174"/>
    <w:rsid w:val="008152CA"/>
    <w:rsid w:val="00815591"/>
    <w:rsid w:val="008155FE"/>
    <w:rsid w:val="00815733"/>
    <w:rsid w:val="00815A99"/>
    <w:rsid w:val="00815DA7"/>
    <w:rsid w:val="00815E6E"/>
    <w:rsid w:val="00815EDA"/>
    <w:rsid w:val="00816172"/>
    <w:rsid w:val="0081624C"/>
    <w:rsid w:val="0081641A"/>
    <w:rsid w:val="008166BE"/>
    <w:rsid w:val="00816B7B"/>
    <w:rsid w:val="00816CA5"/>
    <w:rsid w:val="00816FFC"/>
    <w:rsid w:val="00817219"/>
    <w:rsid w:val="00817446"/>
    <w:rsid w:val="00817A8E"/>
    <w:rsid w:val="00817AB9"/>
    <w:rsid w:val="00817B62"/>
    <w:rsid w:val="00817D1C"/>
    <w:rsid w:val="00817E2E"/>
    <w:rsid w:val="0082002E"/>
    <w:rsid w:val="008200EE"/>
    <w:rsid w:val="008201C0"/>
    <w:rsid w:val="00820357"/>
    <w:rsid w:val="008204E4"/>
    <w:rsid w:val="00820874"/>
    <w:rsid w:val="0082097F"/>
    <w:rsid w:val="008209BC"/>
    <w:rsid w:val="00820AC1"/>
    <w:rsid w:val="00820B3B"/>
    <w:rsid w:val="00820CFA"/>
    <w:rsid w:val="00820E2C"/>
    <w:rsid w:val="00820E37"/>
    <w:rsid w:val="008210F3"/>
    <w:rsid w:val="00821618"/>
    <w:rsid w:val="00821B12"/>
    <w:rsid w:val="00821B45"/>
    <w:rsid w:val="00821BC8"/>
    <w:rsid w:val="00821DB2"/>
    <w:rsid w:val="00821E45"/>
    <w:rsid w:val="00821FBA"/>
    <w:rsid w:val="008220BB"/>
    <w:rsid w:val="008220C9"/>
    <w:rsid w:val="00822120"/>
    <w:rsid w:val="00822166"/>
    <w:rsid w:val="008222FC"/>
    <w:rsid w:val="008223F3"/>
    <w:rsid w:val="008224E6"/>
    <w:rsid w:val="008225BA"/>
    <w:rsid w:val="00822681"/>
    <w:rsid w:val="00822719"/>
    <w:rsid w:val="0082274B"/>
    <w:rsid w:val="00822A1B"/>
    <w:rsid w:val="00822CC0"/>
    <w:rsid w:val="00822EE3"/>
    <w:rsid w:val="00823030"/>
    <w:rsid w:val="00823033"/>
    <w:rsid w:val="008233EA"/>
    <w:rsid w:val="00823774"/>
    <w:rsid w:val="00823CF2"/>
    <w:rsid w:val="0082413F"/>
    <w:rsid w:val="00824387"/>
    <w:rsid w:val="00824705"/>
    <w:rsid w:val="0082482A"/>
    <w:rsid w:val="00824894"/>
    <w:rsid w:val="00824B67"/>
    <w:rsid w:val="00824BC1"/>
    <w:rsid w:val="00824CC5"/>
    <w:rsid w:val="00824E5D"/>
    <w:rsid w:val="00825008"/>
    <w:rsid w:val="0082501D"/>
    <w:rsid w:val="00825066"/>
    <w:rsid w:val="008251A8"/>
    <w:rsid w:val="00825471"/>
    <w:rsid w:val="0082578F"/>
    <w:rsid w:val="008257F6"/>
    <w:rsid w:val="00825A7E"/>
    <w:rsid w:val="00825B89"/>
    <w:rsid w:val="00826376"/>
    <w:rsid w:val="0082642E"/>
    <w:rsid w:val="0082683C"/>
    <w:rsid w:val="008268CA"/>
    <w:rsid w:val="00826A46"/>
    <w:rsid w:val="00827009"/>
    <w:rsid w:val="0082714E"/>
    <w:rsid w:val="008271C1"/>
    <w:rsid w:val="00827638"/>
    <w:rsid w:val="00827B52"/>
    <w:rsid w:val="00827D27"/>
    <w:rsid w:val="00827FC8"/>
    <w:rsid w:val="00830133"/>
    <w:rsid w:val="00830390"/>
    <w:rsid w:val="00830932"/>
    <w:rsid w:val="00830B3C"/>
    <w:rsid w:val="00830BB3"/>
    <w:rsid w:val="00830D0C"/>
    <w:rsid w:val="00830E4E"/>
    <w:rsid w:val="00831098"/>
    <w:rsid w:val="00831187"/>
    <w:rsid w:val="00831276"/>
    <w:rsid w:val="00831605"/>
    <w:rsid w:val="00831699"/>
    <w:rsid w:val="00831904"/>
    <w:rsid w:val="00831A66"/>
    <w:rsid w:val="00831C82"/>
    <w:rsid w:val="00831D8A"/>
    <w:rsid w:val="00831E18"/>
    <w:rsid w:val="00831E88"/>
    <w:rsid w:val="00831F53"/>
    <w:rsid w:val="00832245"/>
    <w:rsid w:val="00832280"/>
    <w:rsid w:val="008323E1"/>
    <w:rsid w:val="00832406"/>
    <w:rsid w:val="00832870"/>
    <w:rsid w:val="0083299A"/>
    <w:rsid w:val="00832C52"/>
    <w:rsid w:val="00832ED0"/>
    <w:rsid w:val="00833073"/>
    <w:rsid w:val="008334F2"/>
    <w:rsid w:val="008337CE"/>
    <w:rsid w:val="00833AAB"/>
    <w:rsid w:val="00833EB4"/>
    <w:rsid w:val="00833F69"/>
    <w:rsid w:val="00834195"/>
    <w:rsid w:val="008344B7"/>
    <w:rsid w:val="0083474D"/>
    <w:rsid w:val="00834799"/>
    <w:rsid w:val="00834917"/>
    <w:rsid w:val="00834A59"/>
    <w:rsid w:val="00834ACB"/>
    <w:rsid w:val="00834B2C"/>
    <w:rsid w:val="00835043"/>
    <w:rsid w:val="00835299"/>
    <w:rsid w:val="0083544E"/>
    <w:rsid w:val="008354A6"/>
    <w:rsid w:val="00835A96"/>
    <w:rsid w:val="00835B9F"/>
    <w:rsid w:val="00835EFF"/>
    <w:rsid w:val="00835F57"/>
    <w:rsid w:val="00835FEA"/>
    <w:rsid w:val="0083638A"/>
    <w:rsid w:val="00836596"/>
    <w:rsid w:val="00836807"/>
    <w:rsid w:val="00836C6F"/>
    <w:rsid w:val="00837388"/>
    <w:rsid w:val="008374FD"/>
    <w:rsid w:val="0083789C"/>
    <w:rsid w:val="00837B27"/>
    <w:rsid w:val="00837B6D"/>
    <w:rsid w:val="00837B9A"/>
    <w:rsid w:val="00837CBB"/>
    <w:rsid w:val="00837CD9"/>
    <w:rsid w:val="00837D3C"/>
    <w:rsid w:val="0084025F"/>
    <w:rsid w:val="0084048E"/>
    <w:rsid w:val="008404C4"/>
    <w:rsid w:val="0084053E"/>
    <w:rsid w:val="0084069F"/>
    <w:rsid w:val="008406F0"/>
    <w:rsid w:val="008406F7"/>
    <w:rsid w:val="0084091F"/>
    <w:rsid w:val="00840A14"/>
    <w:rsid w:val="00840C0E"/>
    <w:rsid w:val="00840F18"/>
    <w:rsid w:val="00840FF5"/>
    <w:rsid w:val="00841351"/>
    <w:rsid w:val="0084147E"/>
    <w:rsid w:val="00841501"/>
    <w:rsid w:val="008415B5"/>
    <w:rsid w:val="008416C5"/>
    <w:rsid w:val="008416D9"/>
    <w:rsid w:val="00841732"/>
    <w:rsid w:val="00841B99"/>
    <w:rsid w:val="00841ECD"/>
    <w:rsid w:val="00841FF2"/>
    <w:rsid w:val="00842124"/>
    <w:rsid w:val="00842678"/>
    <w:rsid w:val="008426E3"/>
    <w:rsid w:val="008426E9"/>
    <w:rsid w:val="0084296C"/>
    <w:rsid w:val="00842AF0"/>
    <w:rsid w:val="00842B92"/>
    <w:rsid w:val="00842BFF"/>
    <w:rsid w:val="00842D3B"/>
    <w:rsid w:val="00842EE4"/>
    <w:rsid w:val="00842F22"/>
    <w:rsid w:val="00842FF0"/>
    <w:rsid w:val="0084303E"/>
    <w:rsid w:val="0084306A"/>
    <w:rsid w:val="00843283"/>
    <w:rsid w:val="008432C8"/>
    <w:rsid w:val="0084348D"/>
    <w:rsid w:val="0084348F"/>
    <w:rsid w:val="00843546"/>
    <w:rsid w:val="00843927"/>
    <w:rsid w:val="00844016"/>
    <w:rsid w:val="008442C3"/>
    <w:rsid w:val="008446AD"/>
    <w:rsid w:val="00844962"/>
    <w:rsid w:val="008449E6"/>
    <w:rsid w:val="00844BD0"/>
    <w:rsid w:val="00844DA2"/>
    <w:rsid w:val="00844FE0"/>
    <w:rsid w:val="008454B7"/>
    <w:rsid w:val="00845A68"/>
    <w:rsid w:val="00845E24"/>
    <w:rsid w:val="00846222"/>
    <w:rsid w:val="0084667B"/>
    <w:rsid w:val="008468A4"/>
    <w:rsid w:val="008468C6"/>
    <w:rsid w:val="0084690D"/>
    <w:rsid w:val="00846DA4"/>
    <w:rsid w:val="00846DE1"/>
    <w:rsid w:val="00846E06"/>
    <w:rsid w:val="00846F6E"/>
    <w:rsid w:val="00846F70"/>
    <w:rsid w:val="0084703C"/>
    <w:rsid w:val="008471A5"/>
    <w:rsid w:val="00847200"/>
    <w:rsid w:val="008475AA"/>
    <w:rsid w:val="00847730"/>
    <w:rsid w:val="008477F8"/>
    <w:rsid w:val="00847CE0"/>
    <w:rsid w:val="00847E3D"/>
    <w:rsid w:val="00847FAF"/>
    <w:rsid w:val="008501A9"/>
    <w:rsid w:val="008502EA"/>
    <w:rsid w:val="008503E2"/>
    <w:rsid w:val="0085057F"/>
    <w:rsid w:val="008506AE"/>
    <w:rsid w:val="00850BE5"/>
    <w:rsid w:val="008511CA"/>
    <w:rsid w:val="0085168B"/>
    <w:rsid w:val="00851A90"/>
    <w:rsid w:val="00851B32"/>
    <w:rsid w:val="00851C48"/>
    <w:rsid w:val="00851D09"/>
    <w:rsid w:val="00851E62"/>
    <w:rsid w:val="008520B9"/>
    <w:rsid w:val="00852153"/>
    <w:rsid w:val="008521C0"/>
    <w:rsid w:val="008521C9"/>
    <w:rsid w:val="008522A1"/>
    <w:rsid w:val="008523E0"/>
    <w:rsid w:val="00852732"/>
    <w:rsid w:val="00852888"/>
    <w:rsid w:val="00852989"/>
    <w:rsid w:val="00852A04"/>
    <w:rsid w:val="00852C85"/>
    <w:rsid w:val="00852D9C"/>
    <w:rsid w:val="00852ED6"/>
    <w:rsid w:val="008530FD"/>
    <w:rsid w:val="00853409"/>
    <w:rsid w:val="00853439"/>
    <w:rsid w:val="0085347B"/>
    <w:rsid w:val="0085350C"/>
    <w:rsid w:val="0085370A"/>
    <w:rsid w:val="00853D9E"/>
    <w:rsid w:val="00853DB6"/>
    <w:rsid w:val="00853F15"/>
    <w:rsid w:val="00853F7D"/>
    <w:rsid w:val="0085407A"/>
    <w:rsid w:val="008547E7"/>
    <w:rsid w:val="00854803"/>
    <w:rsid w:val="008548D7"/>
    <w:rsid w:val="008548FC"/>
    <w:rsid w:val="00854AA5"/>
    <w:rsid w:val="0085504A"/>
    <w:rsid w:val="008551C8"/>
    <w:rsid w:val="00855363"/>
    <w:rsid w:val="0085552F"/>
    <w:rsid w:val="008555EF"/>
    <w:rsid w:val="0085562F"/>
    <w:rsid w:val="00855650"/>
    <w:rsid w:val="008558AA"/>
    <w:rsid w:val="00855A8B"/>
    <w:rsid w:val="00855AF4"/>
    <w:rsid w:val="00855D32"/>
    <w:rsid w:val="00855E25"/>
    <w:rsid w:val="008560EF"/>
    <w:rsid w:val="008560FB"/>
    <w:rsid w:val="008562EF"/>
    <w:rsid w:val="00856337"/>
    <w:rsid w:val="008563C9"/>
    <w:rsid w:val="008564F0"/>
    <w:rsid w:val="00856544"/>
    <w:rsid w:val="008565CF"/>
    <w:rsid w:val="008566B7"/>
    <w:rsid w:val="008566E4"/>
    <w:rsid w:val="0085673B"/>
    <w:rsid w:val="00856957"/>
    <w:rsid w:val="0085696C"/>
    <w:rsid w:val="00856977"/>
    <w:rsid w:val="00856E1E"/>
    <w:rsid w:val="00856E7D"/>
    <w:rsid w:val="0085719C"/>
    <w:rsid w:val="00857827"/>
    <w:rsid w:val="00857A4A"/>
    <w:rsid w:val="00857A50"/>
    <w:rsid w:val="00857DA0"/>
    <w:rsid w:val="00857E09"/>
    <w:rsid w:val="00860321"/>
    <w:rsid w:val="00860507"/>
    <w:rsid w:val="00860997"/>
    <w:rsid w:val="008609B3"/>
    <w:rsid w:val="00861163"/>
    <w:rsid w:val="0086131B"/>
    <w:rsid w:val="00861325"/>
    <w:rsid w:val="00861399"/>
    <w:rsid w:val="00861875"/>
    <w:rsid w:val="00861992"/>
    <w:rsid w:val="00861A17"/>
    <w:rsid w:val="00861B8D"/>
    <w:rsid w:val="00861C4B"/>
    <w:rsid w:val="00861CB2"/>
    <w:rsid w:val="00861D13"/>
    <w:rsid w:val="00861FAD"/>
    <w:rsid w:val="0086240D"/>
    <w:rsid w:val="0086241C"/>
    <w:rsid w:val="0086246E"/>
    <w:rsid w:val="0086280C"/>
    <w:rsid w:val="00862867"/>
    <w:rsid w:val="008628C7"/>
    <w:rsid w:val="00862995"/>
    <w:rsid w:val="00862ACD"/>
    <w:rsid w:val="00862B46"/>
    <w:rsid w:val="00862CB3"/>
    <w:rsid w:val="00862DB0"/>
    <w:rsid w:val="00862E94"/>
    <w:rsid w:val="00862F8D"/>
    <w:rsid w:val="00863108"/>
    <w:rsid w:val="008632E7"/>
    <w:rsid w:val="008633A2"/>
    <w:rsid w:val="0086348B"/>
    <w:rsid w:val="008634F6"/>
    <w:rsid w:val="008636DF"/>
    <w:rsid w:val="00863FD2"/>
    <w:rsid w:val="00864008"/>
    <w:rsid w:val="0086411E"/>
    <w:rsid w:val="00864295"/>
    <w:rsid w:val="00864454"/>
    <w:rsid w:val="0086452F"/>
    <w:rsid w:val="008646CC"/>
    <w:rsid w:val="0086499A"/>
    <w:rsid w:val="008649D8"/>
    <w:rsid w:val="00864B06"/>
    <w:rsid w:val="00864BA4"/>
    <w:rsid w:val="00864C26"/>
    <w:rsid w:val="00864D43"/>
    <w:rsid w:val="00864F1A"/>
    <w:rsid w:val="00865090"/>
    <w:rsid w:val="008650E0"/>
    <w:rsid w:val="0086517A"/>
    <w:rsid w:val="00865486"/>
    <w:rsid w:val="008657B0"/>
    <w:rsid w:val="008658D7"/>
    <w:rsid w:val="0086598F"/>
    <w:rsid w:val="00865CF8"/>
    <w:rsid w:val="00865EF2"/>
    <w:rsid w:val="00865F59"/>
    <w:rsid w:val="008660B4"/>
    <w:rsid w:val="0086615B"/>
    <w:rsid w:val="008666C1"/>
    <w:rsid w:val="008666C9"/>
    <w:rsid w:val="0086672F"/>
    <w:rsid w:val="00866A8D"/>
    <w:rsid w:val="00866C31"/>
    <w:rsid w:val="00866D73"/>
    <w:rsid w:val="00866F7C"/>
    <w:rsid w:val="00867580"/>
    <w:rsid w:val="008675B1"/>
    <w:rsid w:val="008675E0"/>
    <w:rsid w:val="008676D5"/>
    <w:rsid w:val="008676E4"/>
    <w:rsid w:val="00867702"/>
    <w:rsid w:val="008701EE"/>
    <w:rsid w:val="00870367"/>
    <w:rsid w:val="0087059A"/>
    <w:rsid w:val="008706AE"/>
    <w:rsid w:val="0087076E"/>
    <w:rsid w:val="008709B1"/>
    <w:rsid w:val="00870A2D"/>
    <w:rsid w:val="00870B30"/>
    <w:rsid w:val="00870C46"/>
    <w:rsid w:val="00871187"/>
    <w:rsid w:val="00871300"/>
    <w:rsid w:val="008716BB"/>
    <w:rsid w:val="008716DC"/>
    <w:rsid w:val="0087177D"/>
    <w:rsid w:val="0087185E"/>
    <w:rsid w:val="00871888"/>
    <w:rsid w:val="00871B74"/>
    <w:rsid w:val="00871CE8"/>
    <w:rsid w:val="00871D9F"/>
    <w:rsid w:val="00871F6F"/>
    <w:rsid w:val="008720B6"/>
    <w:rsid w:val="008720BD"/>
    <w:rsid w:val="00872166"/>
    <w:rsid w:val="00872377"/>
    <w:rsid w:val="008726EB"/>
    <w:rsid w:val="00872914"/>
    <w:rsid w:val="00872D52"/>
    <w:rsid w:val="00873026"/>
    <w:rsid w:val="008731BF"/>
    <w:rsid w:val="0087338E"/>
    <w:rsid w:val="008735EC"/>
    <w:rsid w:val="0087360C"/>
    <w:rsid w:val="00873623"/>
    <w:rsid w:val="00873706"/>
    <w:rsid w:val="0087381E"/>
    <w:rsid w:val="0087384B"/>
    <w:rsid w:val="008739E4"/>
    <w:rsid w:val="00873A5C"/>
    <w:rsid w:val="00873ACB"/>
    <w:rsid w:val="00873CCC"/>
    <w:rsid w:val="00873D06"/>
    <w:rsid w:val="008740E5"/>
    <w:rsid w:val="008742DD"/>
    <w:rsid w:val="00874375"/>
    <w:rsid w:val="008743AF"/>
    <w:rsid w:val="0087482F"/>
    <w:rsid w:val="00874900"/>
    <w:rsid w:val="00874E00"/>
    <w:rsid w:val="00874E05"/>
    <w:rsid w:val="00874E3D"/>
    <w:rsid w:val="00874F72"/>
    <w:rsid w:val="0087504F"/>
    <w:rsid w:val="008751ED"/>
    <w:rsid w:val="0087535C"/>
    <w:rsid w:val="008754AF"/>
    <w:rsid w:val="00875514"/>
    <w:rsid w:val="00875601"/>
    <w:rsid w:val="0087587E"/>
    <w:rsid w:val="008759A4"/>
    <w:rsid w:val="00875BFD"/>
    <w:rsid w:val="00875C7C"/>
    <w:rsid w:val="00875D46"/>
    <w:rsid w:val="00875DE1"/>
    <w:rsid w:val="00875EA5"/>
    <w:rsid w:val="00876010"/>
    <w:rsid w:val="008761DD"/>
    <w:rsid w:val="008761FD"/>
    <w:rsid w:val="0087626F"/>
    <w:rsid w:val="00876350"/>
    <w:rsid w:val="0087643D"/>
    <w:rsid w:val="008764F0"/>
    <w:rsid w:val="008765FC"/>
    <w:rsid w:val="00876B6D"/>
    <w:rsid w:val="00876BBA"/>
    <w:rsid w:val="00876DA8"/>
    <w:rsid w:val="00876E2E"/>
    <w:rsid w:val="00877131"/>
    <w:rsid w:val="00877263"/>
    <w:rsid w:val="00877473"/>
    <w:rsid w:val="008775AA"/>
    <w:rsid w:val="00877735"/>
    <w:rsid w:val="00877891"/>
    <w:rsid w:val="00877A75"/>
    <w:rsid w:val="00877B21"/>
    <w:rsid w:val="00877C65"/>
    <w:rsid w:val="00877E66"/>
    <w:rsid w:val="00877F18"/>
    <w:rsid w:val="0088061E"/>
    <w:rsid w:val="00880914"/>
    <w:rsid w:val="00880982"/>
    <w:rsid w:val="00880BB9"/>
    <w:rsid w:val="00880BCD"/>
    <w:rsid w:val="00880C7C"/>
    <w:rsid w:val="00880F16"/>
    <w:rsid w:val="008810E5"/>
    <w:rsid w:val="008810F9"/>
    <w:rsid w:val="00881428"/>
    <w:rsid w:val="0088169D"/>
    <w:rsid w:val="00881924"/>
    <w:rsid w:val="00881AD8"/>
    <w:rsid w:val="00881BA6"/>
    <w:rsid w:val="00881C77"/>
    <w:rsid w:val="00881CC4"/>
    <w:rsid w:val="00882470"/>
    <w:rsid w:val="00882776"/>
    <w:rsid w:val="0088290F"/>
    <w:rsid w:val="00882C72"/>
    <w:rsid w:val="00882D70"/>
    <w:rsid w:val="00882E0C"/>
    <w:rsid w:val="00882E5D"/>
    <w:rsid w:val="00882E8B"/>
    <w:rsid w:val="00882F2F"/>
    <w:rsid w:val="008830F3"/>
    <w:rsid w:val="0088334A"/>
    <w:rsid w:val="00883443"/>
    <w:rsid w:val="00883583"/>
    <w:rsid w:val="008835C8"/>
    <w:rsid w:val="008836E0"/>
    <w:rsid w:val="0088381E"/>
    <w:rsid w:val="00883BB7"/>
    <w:rsid w:val="0088403F"/>
    <w:rsid w:val="008845C2"/>
    <w:rsid w:val="008846B6"/>
    <w:rsid w:val="008849A5"/>
    <w:rsid w:val="00884B88"/>
    <w:rsid w:val="00884DD6"/>
    <w:rsid w:val="00885127"/>
    <w:rsid w:val="00885333"/>
    <w:rsid w:val="00885376"/>
    <w:rsid w:val="008853AE"/>
    <w:rsid w:val="0088576C"/>
    <w:rsid w:val="008858D5"/>
    <w:rsid w:val="00885959"/>
    <w:rsid w:val="00885A21"/>
    <w:rsid w:val="00885A4B"/>
    <w:rsid w:val="00885BD8"/>
    <w:rsid w:val="00885BF9"/>
    <w:rsid w:val="00885DBD"/>
    <w:rsid w:val="00885ECD"/>
    <w:rsid w:val="00885F4C"/>
    <w:rsid w:val="00885FDB"/>
    <w:rsid w:val="008862A4"/>
    <w:rsid w:val="0088636B"/>
    <w:rsid w:val="008863EA"/>
    <w:rsid w:val="00886508"/>
    <w:rsid w:val="00886809"/>
    <w:rsid w:val="008868F3"/>
    <w:rsid w:val="0088698B"/>
    <w:rsid w:val="00886B23"/>
    <w:rsid w:val="00886C67"/>
    <w:rsid w:val="008870B9"/>
    <w:rsid w:val="00887171"/>
    <w:rsid w:val="00887195"/>
    <w:rsid w:val="008871C5"/>
    <w:rsid w:val="00887253"/>
    <w:rsid w:val="0088752C"/>
    <w:rsid w:val="00887983"/>
    <w:rsid w:val="00887EBE"/>
    <w:rsid w:val="00887F25"/>
    <w:rsid w:val="00887F97"/>
    <w:rsid w:val="00890664"/>
    <w:rsid w:val="00890773"/>
    <w:rsid w:val="00890839"/>
    <w:rsid w:val="008908E9"/>
    <w:rsid w:val="00890965"/>
    <w:rsid w:val="008909A3"/>
    <w:rsid w:val="00890A56"/>
    <w:rsid w:val="00891030"/>
    <w:rsid w:val="0089159C"/>
    <w:rsid w:val="0089193A"/>
    <w:rsid w:val="00891A8D"/>
    <w:rsid w:val="00891A8F"/>
    <w:rsid w:val="00891CC6"/>
    <w:rsid w:val="0089215F"/>
    <w:rsid w:val="00892390"/>
    <w:rsid w:val="008926CC"/>
    <w:rsid w:val="008927A6"/>
    <w:rsid w:val="00892802"/>
    <w:rsid w:val="00892808"/>
    <w:rsid w:val="0089281A"/>
    <w:rsid w:val="0089281E"/>
    <w:rsid w:val="00892884"/>
    <w:rsid w:val="0089299F"/>
    <w:rsid w:val="00892AEE"/>
    <w:rsid w:val="00892D32"/>
    <w:rsid w:val="00892D6F"/>
    <w:rsid w:val="00893061"/>
    <w:rsid w:val="008930A3"/>
    <w:rsid w:val="00893221"/>
    <w:rsid w:val="00893355"/>
    <w:rsid w:val="0089384C"/>
    <w:rsid w:val="008938C8"/>
    <w:rsid w:val="00893A1E"/>
    <w:rsid w:val="00893B76"/>
    <w:rsid w:val="00893C86"/>
    <w:rsid w:val="00893DCB"/>
    <w:rsid w:val="00893F5A"/>
    <w:rsid w:val="00893FC2"/>
    <w:rsid w:val="00894549"/>
    <w:rsid w:val="0089458B"/>
    <w:rsid w:val="00894791"/>
    <w:rsid w:val="008948C5"/>
    <w:rsid w:val="00894A86"/>
    <w:rsid w:val="00894B96"/>
    <w:rsid w:val="00894C48"/>
    <w:rsid w:val="00894E0E"/>
    <w:rsid w:val="00894E92"/>
    <w:rsid w:val="00894FBE"/>
    <w:rsid w:val="00895012"/>
    <w:rsid w:val="00895028"/>
    <w:rsid w:val="008954CD"/>
    <w:rsid w:val="00895A69"/>
    <w:rsid w:val="00895D84"/>
    <w:rsid w:val="008960E4"/>
    <w:rsid w:val="008961C8"/>
    <w:rsid w:val="0089629B"/>
    <w:rsid w:val="008963CB"/>
    <w:rsid w:val="008966B6"/>
    <w:rsid w:val="0089692B"/>
    <w:rsid w:val="008969DB"/>
    <w:rsid w:val="00896A9B"/>
    <w:rsid w:val="00896ABE"/>
    <w:rsid w:val="00896B1F"/>
    <w:rsid w:val="00896C30"/>
    <w:rsid w:val="00896D92"/>
    <w:rsid w:val="00896E69"/>
    <w:rsid w:val="00896EB6"/>
    <w:rsid w:val="0089707F"/>
    <w:rsid w:val="00897275"/>
    <w:rsid w:val="008974A9"/>
    <w:rsid w:val="00897757"/>
    <w:rsid w:val="00897A1A"/>
    <w:rsid w:val="008A0342"/>
    <w:rsid w:val="008A0654"/>
    <w:rsid w:val="008A07D8"/>
    <w:rsid w:val="008A0A82"/>
    <w:rsid w:val="008A0CE0"/>
    <w:rsid w:val="008A0E10"/>
    <w:rsid w:val="008A1169"/>
    <w:rsid w:val="008A1383"/>
    <w:rsid w:val="008A1566"/>
    <w:rsid w:val="008A16DA"/>
    <w:rsid w:val="008A16DD"/>
    <w:rsid w:val="008A1A00"/>
    <w:rsid w:val="008A1C22"/>
    <w:rsid w:val="008A1C76"/>
    <w:rsid w:val="008A1D79"/>
    <w:rsid w:val="008A217B"/>
    <w:rsid w:val="008A23DA"/>
    <w:rsid w:val="008A2751"/>
    <w:rsid w:val="008A2AB1"/>
    <w:rsid w:val="008A2AC3"/>
    <w:rsid w:val="008A2ADE"/>
    <w:rsid w:val="008A2B3C"/>
    <w:rsid w:val="008A2C50"/>
    <w:rsid w:val="008A2EF2"/>
    <w:rsid w:val="008A2F63"/>
    <w:rsid w:val="008A3014"/>
    <w:rsid w:val="008A3098"/>
    <w:rsid w:val="008A30C5"/>
    <w:rsid w:val="008A3438"/>
    <w:rsid w:val="008A3B64"/>
    <w:rsid w:val="008A3CBE"/>
    <w:rsid w:val="008A3DDE"/>
    <w:rsid w:val="008A3E49"/>
    <w:rsid w:val="008A45AA"/>
    <w:rsid w:val="008A45FB"/>
    <w:rsid w:val="008A465F"/>
    <w:rsid w:val="008A4A45"/>
    <w:rsid w:val="008A4CC0"/>
    <w:rsid w:val="008A4F36"/>
    <w:rsid w:val="008A4F48"/>
    <w:rsid w:val="008A4FBE"/>
    <w:rsid w:val="008A508D"/>
    <w:rsid w:val="008A57BD"/>
    <w:rsid w:val="008A57F5"/>
    <w:rsid w:val="008A59AF"/>
    <w:rsid w:val="008A5B10"/>
    <w:rsid w:val="008A616A"/>
    <w:rsid w:val="008A6481"/>
    <w:rsid w:val="008A667A"/>
    <w:rsid w:val="008A679D"/>
    <w:rsid w:val="008A6BA2"/>
    <w:rsid w:val="008A6C5F"/>
    <w:rsid w:val="008A6CD8"/>
    <w:rsid w:val="008A6D86"/>
    <w:rsid w:val="008A7011"/>
    <w:rsid w:val="008A7242"/>
    <w:rsid w:val="008A7265"/>
    <w:rsid w:val="008A729B"/>
    <w:rsid w:val="008A7344"/>
    <w:rsid w:val="008A748F"/>
    <w:rsid w:val="008A75D7"/>
    <w:rsid w:val="008A7A54"/>
    <w:rsid w:val="008A7B98"/>
    <w:rsid w:val="008A7F8C"/>
    <w:rsid w:val="008A7FEB"/>
    <w:rsid w:val="008B05A9"/>
    <w:rsid w:val="008B0B60"/>
    <w:rsid w:val="008B0D68"/>
    <w:rsid w:val="008B0E24"/>
    <w:rsid w:val="008B0E26"/>
    <w:rsid w:val="008B10F3"/>
    <w:rsid w:val="008B114D"/>
    <w:rsid w:val="008B116A"/>
    <w:rsid w:val="008B11D3"/>
    <w:rsid w:val="008B1332"/>
    <w:rsid w:val="008B15D2"/>
    <w:rsid w:val="008B16E8"/>
    <w:rsid w:val="008B16F6"/>
    <w:rsid w:val="008B1B68"/>
    <w:rsid w:val="008B1E8B"/>
    <w:rsid w:val="008B1EDE"/>
    <w:rsid w:val="008B1FE4"/>
    <w:rsid w:val="008B21F5"/>
    <w:rsid w:val="008B224C"/>
    <w:rsid w:val="008B2403"/>
    <w:rsid w:val="008B260C"/>
    <w:rsid w:val="008B26F7"/>
    <w:rsid w:val="008B273B"/>
    <w:rsid w:val="008B292F"/>
    <w:rsid w:val="008B2CB0"/>
    <w:rsid w:val="008B2DFA"/>
    <w:rsid w:val="008B3159"/>
    <w:rsid w:val="008B32C6"/>
    <w:rsid w:val="008B36DD"/>
    <w:rsid w:val="008B36FD"/>
    <w:rsid w:val="008B3866"/>
    <w:rsid w:val="008B3914"/>
    <w:rsid w:val="008B3A61"/>
    <w:rsid w:val="008B3C12"/>
    <w:rsid w:val="008B3C67"/>
    <w:rsid w:val="008B3CC5"/>
    <w:rsid w:val="008B3DF1"/>
    <w:rsid w:val="008B40A7"/>
    <w:rsid w:val="008B42FB"/>
    <w:rsid w:val="008B44D9"/>
    <w:rsid w:val="008B46AD"/>
    <w:rsid w:val="008B480B"/>
    <w:rsid w:val="008B487D"/>
    <w:rsid w:val="008B48D2"/>
    <w:rsid w:val="008B4A6F"/>
    <w:rsid w:val="008B4C68"/>
    <w:rsid w:val="008B4D86"/>
    <w:rsid w:val="008B4EEB"/>
    <w:rsid w:val="008B5231"/>
    <w:rsid w:val="008B53D9"/>
    <w:rsid w:val="008B5716"/>
    <w:rsid w:val="008B58A7"/>
    <w:rsid w:val="008B5D1F"/>
    <w:rsid w:val="008B5E25"/>
    <w:rsid w:val="008B5FE9"/>
    <w:rsid w:val="008B6204"/>
    <w:rsid w:val="008B634D"/>
    <w:rsid w:val="008B63F9"/>
    <w:rsid w:val="008B658E"/>
    <w:rsid w:val="008B6625"/>
    <w:rsid w:val="008B6671"/>
    <w:rsid w:val="008B68C4"/>
    <w:rsid w:val="008B6955"/>
    <w:rsid w:val="008B6AFB"/>
    <w:rsid w:val="008B6BEC"/>
    <w:rsid w:val="008B6FB5"/>
    <w:rsid w:val="008B7016"/>
    <w:rsid w:val="008B70E6"/>
    <w:rsid w:val="008B73A2"/>
    <w:rsid w:val="008B7645"/>
    <w:rsid w:val="008B77C2"/>
    <w:rsid w:val="008B782A"/>
    <w:rsid w:val="008B7A43"/>
    <w:rsid w:val="008B7A70"/>
    <w:rsid w:val="008B7A9F"/>
    <w:rsid w:val="008B7FDE"/>
    <w:rsid w:val="008C008D"/>
    <w:rsid w:val="008C0227"/>
    <w:rsid w:val="008C02E6"/>
    <w:rsid w:val="008C03B3"/>
    <w:rsid w:val="008C0638"/>
    <w:rsid w:val="008C0718"/>
    <w:rsid w:val="008C0A37"/>
    <w:rsid w:val="008C0A51"/>
    <w:rsid w:val="008C0C15"/>
    <w:rsid w:val="008C0CB7"/>
    <w:rsid w:val="008C0F5B"/>
    <w:rsid w:val="008C10D4"/>
    <w:rsid w:val="008C130A"/>
    <w:rsid w:val="008C1341"/>
    <w:rsid w:val="008C14C3"/>
    <w:rsid w:val="008C15B7"/>
    <w:rsid w:val="008C189D"/>
    <w:rsid w:val="008C1A62"/>
    <w:rsid w:val="008C1E80"/>
    <w:rsid w:val="008C1F75"/>
    <w:rsid w:val="008C1FD3"/>
    <w:rsid w:val="008C2000"/>
    <w:rsid w:val="008C2130"/>
    <w:rsid w:val="008C21A3"/>
    <w:rsid w:val="008C2329"/>
    <w:rsid w:val="008C23E0"/>
    <w:rsid w:val="008C24DF"/>
    <w:rsid w:val="008C262B"/>
    <w:rsid w:val="008C2799"/>
    <w:rsid w:val="008C2BC4"/>
    <w:rsid w:val="008C2BF2"/>
    <w:rsid w:val="008C2CB3"/>
    <w:rsid w:val="008C2CD9"/>
    <w:rsid w:val="008C2D4B"/>
    <w:rsid w:val="008C2D57"/>
    <w:rsid w:val="008C2D9B"/>
    <w:rsid w:val="008C2ECE"/>
    <w:rsid w:val="008C3075"/>
    <w:rsid w:val="008C3187"/>
    <w:rsid w:val="008C31FD"/>
    <w:rsid w:val="008C329F"/>
    <w:rsid w:val="008C33D3"/>
    <w:rsid w:val="008C34AE"/>
    <w:rsid w:val="008C3604"/>
    <w:rsid w:val="008C361C"/>
    <w:rsid w:val="008C37E0"/>
    <w:rsid w:val="008C381C"/>
    <w:rsid w:val="008C3AF7"/>
    <w:rsid w:val="008C3B88"/>
    <w:rsid w:val="008C3BA3"/>
    <w:rsid w:val="008C3E49"/>
    <w:rsid w:val="008C3F4F"/>
    <w:rsid w:val="008C40A9"/>
    <w:rsid w:val="008C40F9"/>
    <w:rsid w:val="008C41ED"/>
    <w:rsid w:val="008C4338"/>
    <w:rsid w:val="008C434E"/>
    <w:rsid w:val="008C44F3"/>
    <w:rsid w:val="008C48B0"/>
    <w:rsid w:val="008C4E02"/>
    <w:rsid w:val="008C4F3E"/>
    <w:rsid w:val="008C51E7"/>
    <w:rsid w:val="008C531F"/>
    <w:rsid w:val="008C5403"/>
    <w:rsid w:val="008C5460"/>
    <w:rsid w:val="008C560F"/>
    <w:rsid w:val="008C5A56"/>
    <w:rsid w:val="008C5F2E"/>
    <w:rsid w:val="008C6308"/>
    <w:rsid w:val="008C64AD"/>
    <w:rsid w:val="008C65CB"/>
    <w:rsid w:val="008C65D0"/>
    <w:rsid w:val="008C69D1"/>
    <w:rsid w:val="008C69E5"/>
    <w:rsid w:val="008C6B04"/>
    <w:rsid w:val="008C6C1B"/>
    <w:rsid w:val="008C7503"/>
    <w:rsid w:val="008C7943"/>
    <w:rsid w:val="008C7ABB"/>
    <w:rsid w:val="008C7D51"/>
    <w:rsid w:val="008C7D79"/>
    <w:rsid w:val="008C7DAC"/>
    <w:rsid w:val="008D01D1"/>
    <w:rsid w:val="008D0381"/>
    <w:rsid w:val="008D05C5"/>
    <w:rsid w:val="008D0754"/>
    <w:rsid w:val="008D08EB"/>
    <w:rsid w:val="008D0AEB"/>
    <w:rsid w:val="008D0CD1"/>
    <w:rsid w:val="008D0DD2"/>
    <w:rsid w:val="008D1301"/>
    <w:rsid w:val="008D1713"/>
    <w:rsid w:val="008D17A1"/>
    <w:rsid w:val="008D1B0A"/>
    <w:rsid w:val="008D1C68"/>
    <w:rsid w:val="008D1D30"/>
    <w:rsid w:val="008D1EE0"/>
    <w:rsid w:val="008D2113"/>
    <w:rsid w:val="008D21B3"/>
    <w:rsid w:val="008D25D6"/>
    <w:rsid w:val="008D2736"/>
    <w:rsid w:val="008D273C"/>
    <w:rsid w:val="008D2851"/>
    <w:rsid w:val="008D2A16"/>
    <w:rsid w:val="008D2DBE"/>
    <w:rsid w:val="008D2E6C"/>
    <w:rsid w:val="008D2F5F"/>
    <w:rsid w:val="008D3104"/>
    <w:rsid w:val="008D32F1"/>
    <w:rsid w:val="008D355D"/>
    <w:rsid w:val="008D36C4"/>
    <w:rsid w:val="008D373B"/>
    <w:rsid w:val="008D37D5"/>
    <w:rsid w:val="008D38DE"/>
    <w:rsid w:val="008D39DA"/>
    <w:rsid w:val="008D3BFD"/>
    <w:rsid w:val="008D3D1A"/>
    <w:rsid w:val="008D3D5C"/>
    <w:rsid w:val="008D40FB"/>
    <w:rsid w:val="008D42B6"/>
    <w:rsid w:val="008D43AF"/>
    <w:rsid w:val="008D4A68"/>
    <w:rsid w:val="008D4BCA"/>
    <w:rsid w:val="008D4C12"/>
    <w:rsid w:val="008D4D11"/>
    <w:rsid w:val="008D4D73"/>
    <w:rsid w:val="008D4F86"/>
    <w:rsid w:val="008D515B"/>
    <w:rsid w:val="008D51A1"/>
    <w:rsid w:val="008D52A5"/>
    <w:rsid w:val="008D52DB"/>
    <w:rsid w:val="008D541C"/>
    <w:rsid w:val="008D55D4"/>
    <w:rsid w:val="008D562E"/>
    <w:rsid w:val="008D5670"/>
    <w:rsid w:val="008D5895"/>
    <w:rsid w:val="008D58EA"/>
    <w:rsid w:val="008D5EAE"/>
    <w:rsid w:val="008D5FCA"/>
    <w:rsid w:val="008D5FD1"/>
    <w:rsid w:val="008D626A"/>
    <w:rsid w:val="008D628C"/>
    <w:rsid w:val="008D62A0"/>
    <w:rsid w:val="008D635C"/>
    <w:rsid w:val="008D6480"/>
    <w:rsid w:val="008D6648"/>
    <w:rsid w:val="008D683A"/>
    <w:rsid w:val="008D6B94"/>
    <w:rsid w:val="008D6CAC"/>
    <w:rsid w:val="008D6E9D"/>
    <w:rsid w:val="008D6EB3"/>
    <w:rsid w:val="008D6F5A"/>
    <w:rsid w:val="008D6F96"/>
    <w:rsid w:val="008D6FB4"/>
    <w:rsid w:val="008D7030"/>
    <w:rsid w:val="008D72ED"/>
    <w:rsid w:val="008D7360"/>
    <w:rsid w:val="008D73BE"/>
    <w:rsid w:val="008D7C9C"/>
    <w:rsid w:val="008D7F87"/>
    <w:rsid w:val="008E01BE"/>
    <w:rsid w:val="008E01E4"/>
    <w:rsid w:val="008E01E6"/>
    <w:rsid w:val="008E0488"/>
    <w:rsid w:val="008E04A3"/>
    <w:rsid w:val="008E04E0"/>
    <w:rsid w:val="008E0515"/>
    <w:rsid w:val="008E052F"/>
    <w:rsid w:val="008E05B0"/>
    <w:rsid w:val="008E066E"/>
    <w:rsid w:val="008E07F3"/>
    <w:rsid w:val="008E080E"/>
    <w:rsid w:val="008E08B6"/>
    <w:rsid w:val="008E0994"/>
    <w:rsid w:val="008E0BD7"/>
    <w:rsid w:val="008E0E2E"/>
    <w:rsid w:val="008E11A3"/>
    <w:rsid w:val="008E138D"/>
    <w:rsid w:val="008E1524"/>
    <w:rsid w:val="008E16B7"/>
    <w:rsid w:val="008E17CA"/>
    <w:rsid w:val="008E1A36"/>
    <w:rsid w:val="008E1A53"/>
    <w:rsid w:val="008E1DCE"/>
    <w:rsid w:val="008E1FC6"/>
    <w:rsid w:val="008E201C"/>
    <w:rsid w:val="008E23A0"/>
    <w:rsid w:val="008E2511"/>
    <w:rsid w:val="008E255F"/>
    <w:rsid w:val="008E25D1"/>
    <w:rsid w:val="008E2E06"/>
    <w:rsid w:val="008E2F4E"/>
    <w:rsid w:val="008E32FE"/>
    <w:rsid w:val="008E3602"/>
    <w:rsid w:val="008E370C"/>
    <w:rsid w:val="008E3B14"/>
    <w:rsid w:val="008E3EA9"/>
    <w:rsid w:val="008E3FB0"/>
    <w:rsid w:val="008E408F"/>
    <w:rsid w:val="008E4101"/>
    <w:rsid w:val="008E41AF"/>
    <w:rsid w:val="008E41B5"/>
    <w:rsid w:val="008E47B9"/>
    <w:rsid w:val="008E4A1C"/>
    <w:rsid w:val="008E4EB1"/>
    <w:rsid w:val="008E4FF4"/>
    <w:rsid w:val="008E5236"/>
    <w:rsid w:val="008E5303"/>
    <w:rsid w:val="008E541C"/>
    <w:rsid w:val="008E58FC"/>
    <w:rsid w:val="008E5CC2"/>
    <w:rsid w:val="008E5DB9"/>
    <w:rsid w:val="008E61F1"/>
    <w:rsid w:val="008E61F4"/>
    <w:rsid w:val="008E624C"/>
    <w:rsid w:val="008E6265"/>
    <w:rsid w:val="008E6399"/>
    <w:rsid w:val="008E651C"/>
    <w:rsid w:val="008E6798"/>
    <w:rsid w:val="008E6936"/>
    <w:rsid w:val="008E70F8"/>
    <w:rsid w:val="008E71E3"/>
    <w:rsid w:val="008E71F2"/>
    <w:rsid w:val="008E7260"/>
    <w:rsid w:val="008E72D4"/>
    <w:rsid w:val="008E72F4"/>
    <w:rsid w:val="008E730E"/>
    <w:rsid w:val="008E731C"/>
    <w:rsid w:val="008E7894"/>
    <w:rsid w:val="008E79DE"/>
    <w:rsid w:val="008E7AD1"/>
    <w:rsid w:val="008E7BB1"/>
    <w:rsid w:val="008E7BDA"/>
    <w:rsid w:val="008E7BE8"/>
    <w:rsid w:val="008E7C04"/>
    <w:rsid w:val="008E7C53"/>
    <w:rsid w:val="008E7CA9"/>
    <w:rsid w:val="008E7E06"/>
    <w:rsid w:val="008F0005"/>
    <w:rsid w:val="008F0344"/>
    <w:rsid w:val="008F0351"/>
    <w:rsid w:val="008F052F"/>
    <w:rsid w:val="008F0755"/>
    <w:rsid w:val="008F0A79"/>
    <w:rsid w:val="008F0B47"/>
    <w:rsid w:val="008F0BEF"/>
    <w:rsid w:val="008F0D22"/>
    <w:rsid w:val="008F0FC3"/>
    <w:rsid w:val="008F0FEF"/>
    <w:rsid w:val="008F103F"/>
    <w:rsid w:val="008F10A7"/>
    <w:rsid w:val="008F1180"/>
    <w:rsid w:val="008F16DD"/>
    <w:rsid w:val="008F1736"/>
    <w:rsid w:val="008F1AE3"/>
    <w:rsid w:val="008F1E26"/>
    <w:rsid w:val="008F1FEC"/>
    <w:rsid w:val="008F2063"/>
    <w:rsid w:val="008F23C8"/>
    <w:rsid w:val="008F2534"/>
    <w:rsid w:val="008F27AD"/>
    <w:rsid w:val="008F2804"/>
    <w:rsid w:val="008F2859"/>
    <w:rsid w:val="008F2B3D"/>
    <w:rsid w:val="008F2BF1"/>
    <w:rsid w:val="008F2C55"/>
    <w:rsid w:val="008F2D21"/>
    <w:rsid w:val="008F2E20"/>
    <w:rsid w:val="008F2F5D"/>
    <w:rsid w:val="008F2FA8"/>
    <w:rsid w:val="008F3095"/>
    <w:rsid w:val="008F33B0"/>
    <w:rsid w:val="008F34C3"/>
    <w:rsid w:val="008F3614"/>
    <w:rsid w:val="008F3719"/>
    <w:rsid w:val="008F37EA"/>
    <w:rsid w:val="008F3902"/>
    <w:rsid w:val="008F3A21"/>
    <w:rsid w:val="008F4172"/>
    <w:rsid w:val="008F4338"/>
    <w:rsid w:val="008F4779"/>
    <w:rsid w:val="008F481F"/>
    <w:rsid w:val="008F49A5"/>
    <w:rsid w:val="008F4A35"/>
    <w:rsid w:val="008F4AD9"/>
    <w:rsid w:val="008F50EB"/>
    <w:rsid w:val="008F51D4"/>
    <w:rsid w:val="008F5362"/>
    <w:rsid w:val="008F5473"/>
    <w:rsid w:val="008F584E"/>
    <w:rsid w:val="008F5A8E"/>
    <w:rsid w:val="008F5D2E"/>
    <w:rsid w:val="008F5D99"/>
    <w:rsid w:val="008F61A2"/>
    <w:rsid w:val="008F61BB"/>
    <w:rsid w:val="008F6500"/>
    <w:rsid w:val="008F683A"/>
    <w:rsid w:val="008F6AD7"/>
    <w:rsid w:val="008F6C8E"/>
    <w:rsid w:val="008F6CF5"/>
    <w:rsid w:val="008F6EBC"/>
    <w:rsid w:val="008F74DF"/>
    <w:rsid w:val="008F7588"/>
    <w:rsid w:val="008F772F"/>
    <w:rsid w:val="008F7943"/>
    <w:rsid w:val="008F7963"/>
    <w:rsid w:val="008F79E9"/>
    <w:rsid w:val="008F7A24"/>
    <w:rsid w:val="008F7AFB"/>
    <w:rsid w:val="008F7C98"/>
    <w:rsid w:val="008F7DFE"/>
    <w:rsid w:val="008F7EBA"/>
    <w:rsid w:val="008F7ECB"/>
    <w:rsid w:val="008F7FAD"/>
    <w:rsid w:val="0090012F"/>
    <w:rsid w:val="0090090B"/>
    <w:rsid w:val="009009DE"/>
    <w:rsid w:val="00900F1B"/>
    <w:rsid w:val="00900FEF"/>
    <w:rsid w:val="00901255"/>
    <w:rsid w:val="009012EB"/>
    <w:rsid w:val="0090135A"/>
    <w:rsid w:val="009013FA"/>
    <w:rsid w:val="009014E3"/>
    <w:rsid w:val="009016CA"/>
    <w:rsid w:val="009016F7"/>
    <w:rsid w:val="00901749"/>
    <w:rsid w:val="009017A8"/>
    <w:rsid w:val="009017D2"/>
    <w:rsid w:val="009017FE"/>
    <w:rsid w:val="00901F39"/>
    <w:rsid w:val="00902078"/>
    <w:rsid w:val="00902156"/>
    <w:rsid w:val="009021BA"/>
    <w:rsid w:val="00902252"/>
    <w:rsid w:val="00902524"/>
    <w:rsid w:val="009029CA"/>
    <w:rsid w:val="00902A32"/>
    <w:rsid w:val="00902A5A"/>
    <w:rsid w:val="00902B5A"/>
    <w:rsid w:val="00902B88"/>
    <w:rsid w:val="00902D12"/>
    <w:rsid w:val="00902D4E"/>
    <w:rsid w:val="00902DB6"/>
    <w:rsid w:val="0090326C"/>
    <w:rsid w:val="009032DA"/>
    <w:rsid w:val="00903589"/>
    <w:rsid w:val="009036C7"/>
    <w:rsid w:val="0090372E"/>
    <w:rsid w:val="009038EB"/>
    <w:rsid w:val="00903922"/>
    <w:rsid w:val="00903A83"/>
    <w:rsid w:val="00903BB4"/>
    <w:rsid w:val="00903C43"/>
    <w:rsid w:val="00903C50"/>
    <w:rsid w:val="00903D86"/>
    <w:rsid w:val="00903DD0"/>
    <w:rsid w:val="00903EB8"/>
    <w:rsid w:val="009040A6"/>
    <w:rsid w:val="009042AD"/>
    <w:rsid w:val="0090449B"/>
    <w:rsid w:val="00904BC9"/>
    <w:rsid w:val="00905037"/>
    <w:rsid w:val="009050DD"/>
    <w:rsid w:val="009050EE"/>
    <w:rsid w:val="009052C9"/>
    <w:rsid w:val="00905899"/>
    <w:rsid w:val="009059BA"/>
    <w:rsid w:val="00905C09"/>
    <w:rsid w:val="00905FB4"/>
    <w:rsid w:val="00906062"/>
    <w:rsid w:val="009060B2"/>
    <w:rsid w:val="0090610C"/>
    <w:rsid w:val="00906187"/>
    <w:rsid w:val="0090631A"/>
    <w:rsid w:val="009063B6"/>
    <w:rsid w:val="00906575"/>
    <w:rsid w:val="009068F3"/>
    <w:rsid w:val="00906D0B"/>
    <w:rsid w:val="00907105"/>
    <w:rsid w:val="0090751D"/>
    <w:rsid w:val="009075AE"/>
    <w:rsid w:val="00907684"/>
    <w:rsid w:val="009076B4"/>
    <w:rsid w:val="009078C8"/>
    <w:rsid w:val="009079BA"/>
    <w:rsid w:val="00907A35"/>
    <w:rsid w:val="00907E31"/>
    <w:rsid w:val="00907E67"/>
    <w:rsid w:val="00907F80"/>
    <w:rsid w:val="009101DF"/>
    <w:rsid w:val="009102FF"/>
    <w:rsid w:val="00910561"/>
    <w:rsid w:val="0091066A"/>
    <w:rsid w:val="00910971"/>
    <w:rsid w:val="00910A8F"/>
    <w:rsid w:val="00910B65"/>
    <w:rsid w:val="00910D99"/>
    <w:rsid w:val="00911073"/>
    <w:rsid w:val="009111E9"/>
    <w:rsid w:val="009112E5"/>
    <w:rsid w:val="009113B9"/>
    <w:rsid w:val="0091157D"/>
    <w:rsid w:val="0091180C"/>
    <w:rsid w:val="009118F2"/>
    <w:rsid w:val="00911C8D"/>
    <w:rsid w:val="00911DD5"/>
    <w:rsid w:val="00911FFF"/>
    <w:rsid w:val="00912071"/>
    <w:rsid w:val="009120A3"/>
    <w:rsid w:val="009120B7"/>
    <w:rsid w:val="009123A4"/>
    <w:rsid w:val="00912407"/>
    <w:rsid w:val="00912436"/>
    <w:rsid w:val="009125E5"/>
    <w:rsid w:val="00912876"/>
    <w:rsid w:val="009128F5"/>
    <w:rsid w:val="00912BCC"/>
    <w:rsid w:val="00912C0B"/>
    <w:rsid w:val="00912E5E"/>
    <w:rsid w:val="0091322D"/>
    <w:rsid w:val="009132BB"/>
    <w:rsid w:val="009133C6"/>
    <w:rsid w:val="009135CF"/>
    <w:rsid w:val="0091370A"/>
    <w:rsid w:val="00913B91"/>
    <w:rsid w:val="00913CAB"/>
    <w:rsid w:val="009140CD"/>
    <w:rsid w:val="0091411A"/>
    <w:rsid w:val="009142DC"/>
    <w:rsid w:val="009143AF"/>
    <w:rsid w:val="00914496"/>
    <w:rsid w:val="00914587"/>
    <w:rsid w:val="0091471B"/>
    <w:rsid w:val="0091488A"/>
    <w:rsid w:val="009148D5"/>
    <w:rsid w:val="009148DC"/>
    <w:rsid w:val="0091490F"/>
    <w:rsid w:val="00914A59"/>
    <w:rsid w:val="00914C23"/>
    <w:rsid w:val="00914C43"/>
    <w:rsid w:val="00914C8C"/>
    <w:rsid w:val="00914CFF"/>
    <w:rsid w:val="00914E53"/>
    <w:rsid w:val="00915136"/>
    <w:rsid w:val="00915427"/>
    <w:rsid w:val="0091550D"/>
    <w:rsid w:val="00915522"/>
    <w:rsid w:val="00915673"/>
    <w:rsid w:val="0091583C"/>
    <w:rsid w:val="009158A2"/>
    <w:rsid w:val="0091595F"/>
    <w:rsid w:val="00915A9B"/>
    <w:rsid w:val="00915AC0"/>
    <w:rsid w:val="00915ECC"/>
    <w:rsid w:val="0091629E"/>
    <w:rsid w:val="009162A6"/>
    <w:rsid w:val="0091645E"/>
    <w:rsid w:val="009164F3"/>
    <w:rsid w:val="009165AF"/>
    <w:rsid w:val="0091664E"/>
    <w:rsid w:val="009166A1"/>
    <w:rsid w:val="009166F5"/>
    <w:rsid w:val="00916A2D"/>
    <w:rsid w:val="00916C62"/>
    <w:rsid w:val="00916E6A"/>
    <w:rsid w:val="009171F9"/>
    <w:rsid w:val="00917381"/>
    <w:rsid w:val="009173D8"/>
    <w:rsid w:val="009173ED"/>
    <w:rsid w:val="0091746D"/>
    <w:rsid w:val="009177C8"/>
    <w:rsid w:val="0091799A"/>
    <w:rsid w:val="00917CA0"/>
    <w:rsid w:val="00917CD1"/>
    <w:rsid w:val="00917F17"/>
    <w:rsid w:val="00917FE4"/>
    <w:rsid w:val="00920115"/>
    <w:rsid w:val="009201D3"/>
    <w:rsid w:val="00920278"/>
    <w:rsid w:val="009202A4"/>
    <w:rsid w:val="009204A7"/>
    <w:rsid w:val="00920694"/>
    <w:rsid w:val="009206CC"/>
    <w:rsid w:val="009207E2"/>
    <w:rsid w:val="0092099E"/>
    <w:rsid w:val="00920BCE"/>
    <w:rsid w:val="00920DB9"/>
    <w:rsid w:val="00920DD6"/>
    <w:rsid w:val="00920E56"/>
    <w:rsid w:val="00920E89"/>
    <w:rsid w:val="0092111A"/>
    <w:rsid w:val="00921175"/>
    <w:rsid w:val="009213BD"/>
    <w:rsid w:val="0092153E"/>
    <w:rsid w:val="0092170E"/>
    <w:rsid w:val="009218EB"/>
    <w:rsid w:val="00921A17"/>
    <w:rsid w:val="00921A6B"/>
    <w:rsid w:val="00921D63"/>
    <w:rsid w:val="009224E0"/>
    <w:rsid w:val="0092255F"/>
    <w:rsid w:val="00922BA3"/>
    <w:rsid w:val="00922BF5"/>
    <w:rsid w:val="00922C58"/>
    <w:rsid w:val="00922C62"/>
    <w:rsid w:val="00922D27"/>
    <w:rsid w:val="00922F04"/>
    <w:rsid w:val="00923123"/>
    <w:rsid w:val="00923273"/>
    <w:rsid w:val="009237BD"/>
    <w:rsid w:val="009238CD"/>
    <w:rsid w:val="00923900"/>
    <w:rsid w:val="00923928"/>
    <w:rsid w:val="00923E0F"/>
    <w:rsid w:val="00923F41"/>
    <w:rsid w:val="009240C1"/>
    <w:rsid w:val="00924104"/>
    <w:rsid w:val="00924327"/>
    <w:rsid w:val="00924554"/>
    <w:rsid w:val="00924591"/>
    <w:rsid w:val="00924657"/>
    <w:rsid w:val="009246F4"/>
    <w:rsid w:val="0092488D"/>
    <w:rsid w:val="009248D3"/>
    <w:rsid w:val="00924930"/>
    <w:rsid w:val="00924AD8"/>
    <w:rsid w:val="00924B48"/>
    <w:rsid w:val="00924C99"/>
    <w:rsid w:val="00924F93"/>
    <w:rsid w:val="00924FAD"/>
    <w:rsid w:val="0092500F"/>
    <w:rsid w:val="00925188"/>
    <w:rsid w:val="00925248"/>
    <w:rsid w:val="009252E5"/>
    <w:rsid w:val="009253B5"/>
    <w:rsid w:val="00925521"/>
    <w:rsid w:val="009256B3"/>
    <w:rsid w:val="009259CD"/>
    <w:rsid w:val="00925F8A"/>
    <w:rsid w:val="00926042"/>
    <w:rsid w:val="009264AF"/>
    <w:rsid w:val="009266A0"/>
    <w:rsid w:val="00926774"/>
    <w:rsid w:val="009268F8"/>
    <w:rsid w:val="00927033"/>
    <w:rsid w:val="00927092"/>
    <w:rsid w:val="00927164"/>
    <w:rsid w:val="00927356"/>
    <w:rsid w:val="00927385"/>
    <w:rsid w:val="0092742F"/>
    <w:rsid w:val="00927496"/>
    <w:rsid w:val="009276D9"/>
    <w:rsid w:val="0092786B"/>
    <w:rsid w:val="009278DB"/>
    <w:rsid w:val="009278E1"/>
    <w:rsid w:val="0092795C"/>
    <w:rsid w:val="00927E1B"/>
    <w:rsid w:val="00927FBD"/>
    <w:rsid w:val="0093029F"/>
    <w:rsid w:val="00930300"/>
    <w:rsid w:val="0093045F"/>
    <w:rsid w:val="00930474"/>
    <w:rsid w:val="009305B3"/>
    <w:rsid w:val="0093060C"/>
    <w:rsid w:val="00930989"/>
    <w:rsid w:val="00930B04"/>
    <w:rsid w:val="00930BA8"/>
    <w:rsid w:val="00930ED5"/>
    <w:rsid w:val="00930FBF"/>
    <w:rsid w:val="00931062"/>
    <w:rsid w:val="00931273"/>
    <w:rsid w:val="009313F8"/>
    <w:rsid w:val="00931477"/>
    <w:rsid w:val="00931641"/>
    <w:rsid w:val="00931692"/>
    <w:rsid w:val="00931896"/>
    <w:rsid w:val="009318A1"/>
    <w:rsid w:val="00931924"/>
    <w:rsid w:val="00931C58"/>
    <w:rsid w:val="00931D6A"/>
    <w:rsid w:val="00932313"/>
    <w:rsid w:val="009327E8"/>
    <w:rsid w:val="009329B7"/>
    <w:rsid w:val="00932AF3"/>
    <w:rsid w:val="00932D34"/>
    <w:rsid w:val="0093313F"/>
    <w:rsid w:val="0093319D"/>
    <w:rsid w:val="00933324"/>
    <w:rsid w:val="0093336C"/>
    <w:rsid w:val="009333E3"/>
    <w:rsid w:val="00933405"/>
    <w:rsid w:val="0093352A"/>
    <w:rsid w:val="00933558"/>
    <w:rsid w:val="009336A1"/>
    <w:rsid w:val="0093378B"/>
    <w:rsid w:val="00933C0B"/>
    <w:rsid w:val="00933C3D"/>
    <w:rsid w:val="00933C50"/>
    <w:rsid w:val="00933EC3"/>
    <w:rsid w:val="00934170"/>
    <w:rsid w:val="009343B7"/>
    <w:rsid w:val="009343E4"/>
    <w:rsid w:val="00934605"/>
    <w:rsid w:val="00934632"/>
    <w:rsid w:val="00934AB6"/>
    <w:rsid w:val="00934AC9"/>
    <w:rsid w:val="00934B67"/>
    <w:rsid w:val="00934D72"/>
    <w:rsid w:val="00934E8C"/>
    <w:rsid w:val="00934F53"/>
    <w:rsid w:val="00934FE2"/>
    <w:rsid w:val="009351C9"/>
    <w:rsid w:val="009353C7"/>
    <w:rsid w:val="00935508"/>
    <w:rsid w:val="009359E0"/>
    <w:rsid w:val="00935A6C"/>
    <w:rsid w:val="00935C1F"/>
    <w:rsid w:val="00935CCA"/>
    <w:rsid w:val="009360CA"/>
    <w:rsid w:val="009361A7"/>
    <w:rsid w:val="0093649F"/>
    <w:rsid w:val="009366BF"/>
    <w:rsid w:val="009366D9"/>
    <w:rsid w:val="00936756"/>
    <w:rsid w:val="00936942"/>
    <w:rsid w:val="00936CCB"/>
    <w:rsid w:val="00936E60"/>
    <w:rsid w:val="009375DE"/>
    <w:rsid w:val="0093764F"/>
    <w:rsid w:val="009376D4"/>
    <w:rsid w:val="0093784C"/>
    <w:rsid w:val="009378A4"/>
    <w:rsid w:val="009378C7"/>
    <w:rsid w:val="009378E1"/>
    <w:rsid w:val="00937A5C"/>
    <w:rsid w:val="00937D12"/>
    <w:rsid w:val="00937FD5"/>
    <w:rsid w:val="00940296"/>
    <w:rsid w:val="00940477"/>
    <w:rsid w:val="009404EC"/>
    <w:rsid w:val="00940699"/>
    <w:rsid w:val="0094073C"/>
    <w:rsid w:val="00940900"/>
    <w:rsid w:val="009409A8"/>
    <w:rsid w:val="00940BD9"/>
    <w:rsid w:val="00940D21"/>
    <w:rsid w:val="00941191"/>
    <w:rsid w:val="009412BD"/>
    <w:rsid w:val="009415E1"/>
    <w:rsid w:val="00941A1F"/>
    <w:rsid w:val="00941B3B"/>
    <w:rsid w:val="00941B6A"/>
    <w:rsid w:val="00941B72"/>
    <w:rsid w:val="00941BC0"/>
    <w:rsid w:val="00941C55"/>
    <w:rsid w:val="00941C69"/>
    <w:rsid w:val="00941C82"/>
    <w:rsid w:val="0094201A"/>
    <w:rsid w:val="0094209E"/>
    <w:rsid w:val="00942153"/>
    <w:rsid w:val="009421AD"/>
    <w:rsid w:val="009422FA"/>
    <w:rsid w:val="0094236C"/>
    <w:rsid w:val="009428D0"/>
    <w:rsid w:val="0094293D"/>
    <w:rsid w:val="00942C35"/>
    <w:rsid w:val="00942C40"/>
    <w:rsid w:val="00942C82"/>
    <w:rsid w:val="0094302C"/>
    <w:rsid w:val="00943296"/>
    <w:rsid w:val="0094353F"/>
    <w:rsid w:val="00943569"/>
    <w:rsid w:val="009436CB"/>
    <w:rsid w:val="00943AFA"/>
    <w:rsid w:val="00943E56"/>
    <w:rsid w:val="0094411F"/>
    <w:rsid w:val="009444C1"/>
    <w:rsid w:val="00944588"/>
    <w:rsid w:val="009445BE"/>
    <w:rsid w:val="009447E2"/>
    <w:rsid w:val="00944828"/>
    <w:rsid w:val="00944890"/>
    <w:rsid w:val="009449E3"/>
    <w:rsid w:val="00944ABF"/>
    <w:rsid w:val="00944FBC"/>
    <w:rsid w:val="00944FFE"/>
    <w:rsid w:val="0094505D"/>
    <w:rsid w:val="0094505F"/>
    <w:rsid w:val="00945443"/>
    <w:rsid w:val="0094563E"/>
    <w:rsid w:val="009456A6"/>
    <w:rsid w:val="00945737"/>
    <w:rsid w:val="00945739"/>
    <w:rsid w:val="009457CF"/>
    <w:rsid w:val="0094587D"/>
    <w:rsid w:val="009459CF"/>
    <w:rsid w:val="00945D94"/>
    <w:rsid w:val="00945EA7"/>
    <w:rsid w:val="0094602F"/>
    <w:rsid w:val="00946033"/>
    <w:rsid w:val="0094608F"/>
    <w:rsid w:val="00946172"/>
    <w:rsid w:val="0094618F"/>
    <w:rsid w:val="009461B8"/>
    <w:rsid w:val="00946255"/>
    <w:rsid w:val="009462FC"/>
    <w:rsid w:val="00946669"/>
    <w:rsid w:val="00946A91"/>
    <w:rsid w:val="00946B00"/>
    <w:rsid w:val="00946BD3"/>
    <w:rsid w:val="00946D00"/>
    <w:rsid w:val="00946D09"/>
    <w:rsid w:val="00946D39"/>
    <w:rsid w:val="00946DF2"/>
    <w:rsid w:val="00946F9C"/>
    <w:rsid w:val="00946FD9"/>
    <w:rsid w:val="00946FE2"/>
    <w:rsid w:val="00947438"/>
    <w:rsid w:val="00947689"/>
    <w:rsid w:val="009476B4"/>
    <w:rsid w:val="009476F5"/>
    <w:rsid w:val="00947785"/>
    <w:rsid w:val="00947926"/>
    <w:rsid w:val="0094797D"/>
    <w:rsid w:val="009479FC"/>
    <w:rsid w:val="009502C7"/>
    <w:rsid w:val="00950348"/>
    <w:rsid w:val="00950618"/>
    <w:rsid w:val="0095063B"/>
    <w:rsid w:val="00950696"/>
    <w:rsid w:val="0095078D"/>
    <w:rsid w:val="00950849"/>
    <w:rsid w:val="0095089D"/>
    <w:rsid w:val="00950A54"/>
    <w:rsid w:val="00950BE5"/>
    <w:rsid w:val="00951110"/>
    <w:rsid w:val="00951118"/>
    <w:rsid w:val="00951409"/>
    <w:rsid w:val="00951624"/>
    <w:rsid w:val="00951952"/>
    <w:rsid w:val="009519E7"/>
    <w:rsid w:val="00952395"/>
    <w:rsid w:val="00952689"/>
    <w:rsid w:val="009528CF"/>
    <w:rsid w:val="00952978"/>
    <w:rsid w:val="00952A0D"/>
    <w:rsid w:val="00952A5F"/>
    <w:rsid w:val="00952A97"/>
    <w:rsid w:val="00952AF9"/>
    <w:rsid w:val="00952E21"/>
    <w:rsid w:val="00952EE2"/>
    <w:rsid w:val="00953113"/>
    <w:rsid w:val="009536AF"/>
    <w:rsid w:val="00953705"/>
    <w:rsid w:val="0095384F"/>
    <w:rsid w:val="00953890"/>
    <w:rsid w:val="009540F0"/>
    <w:rsid w:val="00954150"/>
    <w:rsid w:val="00954590"/>
    <w:rsid w:val="009545B9"/>
    <w:rsid w:val="009546A5"/>
    <w:rsid w:val="00954719"/>
    <w:rsid w:val="00954845"/>
    <w:rsid w:val="00954870"/>
    <w:rsid w:val="00954915"/>
    <w:rsid w:val="00954C9E"/>
    <w:rsid w:val="009550B9"/>
    <w:rsid w:val="009552FB"/>
    <w:rsid w:val="009553A5"/>
    <w:rsid w:val="0095569C"/>
    <w:rsid w:val="009556DF"/>
    <w:rsid w:val="0095578D"/>
    <w:rsid w:val="0095597F"/>
    <w:rsid w:val="00955B20"/>
    <w:rsid w:val="00955E29"/>
    <w:rsid w:val="00955E46"/>
    <w:rsid w:val="009560AA"/>
    <w:rsid w:val="00956100"/>
    <w:rsid w:val="00956216"/>
    <w:rsid w:val="009562E9"/>
    <w:rsid w:val="0095653C"/>
    <w:rsid w:val="00956715"/>
    <w:rsid w:val="0095672B"/>
    <w:rsid w:val="00956739"/>
    <w:rsid w:val="0095674B"/>
    <w:rsid w:val="00956B25"/>
    <w:rsid w:val="00956DE1"/>
    <w:rsid w:val="009571DC"/>
    <w:rsid w:val="0095721D"/>
    <w:rsid w:val="009575DE"/>
    <w:rsid w:val="0095769B"/>
    <w:rsid w:val="009579C6"/>
    <w:rsid w:val="00957CFF"/>
    <w:rsid w:val="00957F4C"/>
    <w:rsid w:val="0096035C"/>
    <w:rsid w:val="00960454"/>
    <w:rsid w:val="00960539"/>
    <w:rsid w:val="009608BE"/>
    <w:rsid w:val="00960966"/>
    <w:rsid w:val="0096099E"/>
    <w:rsid w:val="00960E8B"/>
    <w:rsid w:val="0096101F"/>
    <w:rsid w:val="0096102D"/>
    <w:rsid w:val="0096144F"/>
    <w:rsid w:val="00961495"/>
    <w:rsid w:val="009616ED"/>
    <w:rsid w:val="0096171E"/>
    <w:rsid w:val="0096185D"/>
    <w:rsid w:val="00961B22"/>
    <w:rsid w:val="00961B4E"/>
    <w:rsid w:val="00961DFA"/>
    <w:rsid w:val="0096217A"/>
    <w:rsid w:val="009621FA"/>
    <w:rsid w:val="0096224E"/>
    <w:rsid w:val="009622A3"/>
    <w:rsid w:val="00962339"/>
    <w:rsid w:val="009626FA"/>
    <w:rsid w:val="009627CF"/>
    <w:rsid w:val="0096282D"/>
    <w:rsid w:val="0096291D"/>
    <w:rsid w:val="00962EA2"/>
    <w:rsid w:val="00962F18"/>
    <w:rsid w:val="00963208"/>
    <w:rsid w:val="0096327B"/>
    <w:rsid w:val="0096334E"/>
    <w:rsid w:val="009634E5"/>
    <w:rsid w:val="00963567"/>
    <w:rsid w:val="0096360A"/>
    <w:rsid w:val="0096360F"/>
    <w:rsid w:val="009637FA"/>
    <w:rsid w:val="0096392A"/>
    <w:rsid w:val="00963D97"/>
    <w:rsid w:val="00963E03"/>
    <w:rsid w:val="0096404F"/>
    <w:rsid w:val="009641A3"/>
    <w:rsid w:val="009645F9"/>
    <w:rsid w:val="00964748"/>
    <w:rsid w:val="00964793"/>
    <w:rsid w:val="00964917"/>
    <w:rsid w:val="0096491A"/>
    <w:rsid w:val="00964A0B"/>
    <w:rsid w:val="00964ABB"/>
    <w:rsid w:val="00964BB6"/>
    <w:rsid w:val="00965092"/>
    <w:rsid w:val="009650BB"/>
    <w:rsid w:val="009650C1"/>
    <w:rsid w:val="009650C5"/>
    <w:rsid w:val="0096517F"/>
    <w:rsid w:val="0096535C"/>
    <w:rsid w:val="0096545E"/>
    <w:rsid w:val="00965604"/>
    <w:rsid w:val="009657DB"/>
    <w:rsid w:val="00965A85"/>
    <w:rsid w:val="00965B82"/>
    <w:rsid w:val="00965BC1"/>
    <w:rsid w:val="00965CA0"/>
    <w:rsid w:val="00965D4E"/>
    <w:rsid w:val="0096604D"/>
    <w:rsid w:val="009662DF"/>
    <w:rsid w:val="00966316"/>
    <w:rsid w:val="00966676"/>
    <w:rsid w:val="00966721"/>
    <w:rsid w:val="00966A8A"/>
    <w:rsid w:val="00966C35"/>
    <w:rsid w:val="00966C85"/>
    <w:rsid w:val="00966D26"/>
    <w:rsid w:val="00966F35"/>
    <w:rsid w:val="00966FA7"/>
    <w:rsid w:val="009671E0"/>
    <w:rsid w:val="00967277"/>
    <w:rsid w:val="00967280"/>
    <w:rsid w:val="00967DD0"/>
    <w:rsid w:val="00970159"/>
    <w:rsid w:val="009701A7"/>
    <w:rsid w:val="00970378"/>
    <w:rsid w:val="00970632"/>
    <w:rsid w:val="00970874"/>
    <w:rsid w:val="009708CF"/>
    <w:rsid w:val="00970A23"/>
    <w:rsid w:val="00970BC8"/>
    <w:rsid w:val="00970D71"/>
    <w:rsid w:val="00971228"/>
    <w:rsid w:val="009712A1"/>
    <w:rsid w:val="00971363"/>
    <w:rsid w:val="0097153D"/>
    <w:rsid w:val="0097199E"/>
    <w:rsid w:val="00971BD1"/>
    <w:rsid w:val="009721D1"/>
    <w:rsid w:val="00972487"/>
    <w:rsid w:val="009724B1"/>
    <w:rsid w:val="00972A81"/>
    <w:rsid w:val="00972B3D"/>
    <w:rsid w:val="00972EA0"/>
    <w:rsid w:val="00973075"/>
    <w:rsid w:val="00973201"/>
    <w:rsid w:val="00973403"/>
    <w:rsid w:val="00973491"/>
    <w:rsid w:val="00973B5F"/>
    <w:rsid w:val="00973B93"/>
    <w:rsid w:val="00973E6D"/>
    <w:rsid w:val="009740C8"/>
    <w:rsid w:val="009741D2"/>
    <w:rsid w:val="0097441C"/>
    <w:rsid w:val="00974830"/>
    <w:rsid w:val="00974841"/>
    <w:rsid w:val="0097485C"/>
    <w:rsid w:val="00974941"/>
    <w:rsid w:val="00974C5F"/>
    <w:rsid w:val="009750E3"/>
    <w:rsid w:val="0097581E"/>
    <w:rsid w:val="0097587D"/>
    <w:rsid w:val="009758D4"/>
    <w:rsid w:val="009758ED"/>
    <w:rsid w:val="00975D62"/>
    <w:rsid w:val="00975F7D"/>
    <w:rsid w:val="009760BA"/>
    <w:rsid w:val="00976313"/>
    <w:rsid w:val="00976365"/>
    <w:rsid w:val="009767CA"/>
    <w:rsid w:val="009767E6"/>
    <w:rsid w:val="0097689E"/>
    <w:rsid w:val="00976BDA"/>
    <w:rsid w:val="00976F61"/>
    <w:rsid w:val="0097711F"/>
    <w:rsid w:val="009771B3"/>
    <w:rsid w:val="009771E2"/>
    <w:rsid w:val="00977292"/>
    <w:rsid w:val="009773EF"/>
    <w:rsid w:val="00977836"/>
    <w:rsid w:val="00977A51"/>
    <w:rsid w:val="00977F53"/>
    <w:rsid w:val="00977FD8"/>
    <w:rsid w:val="00980061"/>
    <w:rsid w:val="0098033D"/>
    <w:rsid w:val="009807DE"/>
    <w:rsid w:val="00980830"/>
    <w:rsid w:val="00980AEB"/>
    <w:rsid w:val="00980CA5"/>
    <w:rsid w:val="0098110A"/>
    <w:rsid w:val="00981206"/>
    <w:rsid w:val="00981208"/>
    <w:rsid w:val="00981569"/>
    <w:rsid w:val="00981597"/>
    <w:rsid w:val="009818B9"/>
    <w:rsid w:val="00981AA5"/>
    <w:rsid w:val="00981B20"/>
    <w:rsid w:val="00981CA1"/>
    <w:rsid w:val="00982008"/>
    <w:rsid w:val="0098227C"/>
    <w:rsid w:val="0098247E"/>
    <w:rsid w:val="009824BE"/>
    <w:rsid w:val="00982633"/>
    <w:rsid w:val="009829BA"/>
    <w:rsid w:val="00982AE2"/>
    <w:rsid w:val="00982AE3"/>
    <w:rsid w:val="00982B39"/>
    <w:rsid w:val="00982C32"/>
    <w:rsid w:val="00982F8E"/>
    <w:rsid w:val="0098302B"/>
    <w:rsid w:val="00983091"/>
    <w:rsid w:val="0098315F"/>
    <w:rsid w:val="00983394"/>
    <w:rsid w:val="009835CC"/>
    <w:rsid w:val="009837EC"/>
    <w:rsid w:val="009837F3"/>
    <w:rsid w:val="00983839"/>
    <w:rsid w:val="00983888"/>
    <w:rsid w:val="009838E8"/>
    <w:rsid w:val="009838EF"/>
    <w:rsid w:val="00983A5F"/>
    <w:rsid w:val="00983A60"/>
    <w:rsid w:val="00983CB9"/>
    <w:rsid w:val="00983EB8"/>
    <w:rsid w:val="00983F05"/>
    <w:rsid w:val="00983F1A"/>
    <w:rsid w:val="0098428F"/>
    <w:rsid w:val="009843C0"/>
    <w:rsid w:val="009844DB"/>
    <w:rsid w:val="00984838"/>
    <w:rsid w:val="009849FC"/>
    <w:rsid w:val="00984A38"/>
    <w:rsid w:val="00984B95"/>
    <w:rsid w:val="00984BBE"/>
    <w:rsid w:val="00984F4A"/>
    <w:rsid w:val="00984FE7"/>
    <w:rsid w:val="00985281"/>
    <w:rsid w:val="00985298"/>
    <w:rsid w:val="00985357"/>
    <w:rsid w:val="00985512"/>
    <w:rsid w:val="00985550"/>
    <w:rsid w:val="00985565"/>
    <w:rsid w:val="0098561B"/>
    <w:rsid w:val="00985632"/>
    <w:rsid w:val="0098566E"/>
    <w:rsid w:val="00986203"/>
    <w:rsid w:val="00986433"/>
    <w:rsid w:val="009865B2"/>
    <w:rsid w:val="009865C9"/>
    <w:rsid w:val="009866D8"/>
    <w:rsid w:val="009866DF"/>
    <w:rsid w:val="0098699D"/>
    <w:rsid w:val="00986B06"/>
    <w:rsid w:val="00986B61"/>
    <w:rsid w:val="00986D4C"/>
    <w:rsid w:val="00986DB3"/>
    <w:rsid w:val="00987156"/>
    <w:rsid w:val="00987230"/>
    <w:rsid w:val="00987436"/>
    <w:rsid w:val="009875D6"/>
    <w:rsid w:val="00987794"/>
    <w:rsid w:val="00987A7A"/>
    <w:rsid w:val="00987AD3"/>
    <w:rsid w:val="00990035"/>
    <w:rsid w:val="00990121"/>
    <w:rsid w:val="0099016E"/>
    <w:rsid w:val="00990434"/>
    <w:rsid w:val="00990444"/>
    <w:rsid w:val="009904E1"/>
    <w:rsid w:val="009906DD"/>
    <w:rsid w:val="009908FF"/>
    <w:rsid w:val="00990B4F"/>
    <w:rsid w:val="00990B94"/>
    <w:rsid w:val="00990CA2"/>
    <w:rsid w:val="00990D42"/>
    <w:rsid w:val="00990E9D"/>
    <w:rsid w:val="00990EFF"/>
    <w:rsid w:val="009910D0"/>
    <w:rsid w:val="009911DA"/>
    <w:rsid w:val="009917E8"/>
    <w:rsid w:val="00992183"/>
    <w:rsid w:val="0099222A"/>
    <w:rsid w:val="00992309"/>
    <w:rsid w:val="00992367"/>
    <w:rsid w:val="00992486"/>
    <w:rsid w:val="00992508"/>
    <w:rsid w:val="00992531"/>
    <w:rsid w:val="0099288D"/>
    <w:rsid w:val="00992900"/>
    <w:rsid w:val="00992907"/>
    <w:rsid w:val="00992A83"/>
    <w:rsid w:val="00992D39"/>
    <w:rsid w:val="00992E22"/>
    <w:rsid w:val="00992F5E"/>
    <w:rsid w:val="00992FC3"/>
    <w:rsid w:val="0099346A"/>
    <w:rsid w:val="009935EE"/>
    <w:rsid w:val="00993E96"/>
    <w:rsid w:val="00994089"/>
    <w:rsid w:val="009941D3"/>
    <w:rsid w:val="00994285"/>
    <w:rsid w:val="00994452"/>
    <w:rsid w:val="009945BA"/>
    <w:rsid w:val="009945ED"/>
    <w:rsid w:val="009947EC"/>
    <w:rsid w:val="00994A2A"/>
    <w:rsid w:val="00994F82"/>
    <w:rsid w:val="00994FA1"/>
    <w:rsid w:val="00994FBD"/>
    <w:rsid w:val="009950FA"/>
    <w:rsid w:val="009952C8"/>
    <w:rsid w:val="0099541D"/>
    <w:rsid w:val="009954C9"/>
    <w:rsid w:val="009955E3"/>
    <w:rsid w:val="0099568E"/>
    <w:rsid w:val="009956A8"/>
    <w:rsid w:val="009956BF"/>
    <w:rsid w:val="00995834"/>
    <w:rsid w:val="00995ACE"/>
    <w:rsid w:val="00995ADF"/>
    <w:rsid w:val="00995C3E"/>
    <w:rsid w:val="00995CCD"/>
    <w:rsid w:val="00996306"/>
    <w:rsid w:val="0099632D"/>
    <w:rsid w:val="00996395"/>
    <w:rsid w:val="00996415"/>
    <w:rsid w:val="009964CA"/>
    <w:rsid w:val="00996A72"/>
    <w:rsid w:val="00996AB8"/>
    <w:rsid w:val="00996B28"/>
    <w:rsid w:val="009970ED"/>
    <w:rsid w:val="00997134"/>
    <w:rsid w:val="00997225"/>
    <w:rsid w:val="00997572"/>
    <w:rsid w:val="009976B6"/>
    <w:rsid w:val="009976EC"/>
    <w:rsid w:val="00997753"/>
    <w:rsid w:val="009979D3"/>
    <w:rsid w:val="00997E45"/>
    <w:rsid w:val="00997EFE"/>
    <w:rsid w:val="00997FF1"/>
    <w:rsid w:val="009A0186"/>
    <w:rsid w:val="009A01A5"/>
    <w:rsid w:val="009A0401"/>
    <w:rsid w:val="009A08F4"/>
    <w:rsid w:val="009A0A7B"/>
    <w:rsid w:val="009A0AA3"/>
    <w:rsid w:val="009A0D71"/>
    <w:rsid w:val="009A0DC5"/>
    <w:rsid w:val="009A0E2C"/>
    <w:rsid w:val="009A0FF4"/>
    <w:rsid w:val="009A0FF5"/>
    <w:rsid w:val="009A10A1"/>
    <w:rsid w:val="009A1127"/>
    <w:rsid w:val="009A1294"/>
    <w:rsid w:val="009A13E1"/>
    <w:rsid w:val="009A1479"/>
    <w:rsid w:val="009A1507"/>
    <w:rsid w:val="009A1786"/>
    <w:rsid w:val="009A1B10"/>
    <w:rsid w:val="009A1C33"/>
    <w:rsid w:val="009A1C7F"/>
    <w:rsid w:val="009A1E1F"/>
    <w:rsid w:val="009A20C9"/>
    <w:rsid w:val="009A23B6"/>
    <w:rsid w:val="009A287C"/>
    <w:rsid w:val="009A2A3B"/>
    <w:rsid w:val="009A2C93"/>
    <w:rsid w:val="009A2D1A"/>
    <w:rsid w:val="009A2D3D"/>
    <w:rsid w:val="009A3145"/>
    <w:rsid w:val="009A32E1"/>
    <w:rsid w:val="009A36BC"/>
    <w:rsid w:val="009A3AC8"/>
    <w:rsid w:val="009A3C2F"/>
    <w:rsid w:val="009A3EBA"/>
    <w:rsid w:val="009A4054"/>
    <w:rsid w:val="009A41E1"/>
    <w:rsid w:val="009A42F3"/>
    <w:rsid w:val="009A4682"/>
    <w:rsid w:val="009A4844"/>
    <w:rsid w:val="009A4957"/>
    <w:rsid w:val="009A4B02"/>
    <w:rsid w:val="009A5076"/>
    <w:rsid w:val="009A514C"/>
    <w:rsid w:val="009A51CF"/>
    <w:rsid w:val="009A5431"/>
    <w:rsid w:val="009A58AC"/>
    <w:rsid w:val="009A58E9"/>
    <w:rsid w:val="009A5987"/>
    <w:rsid w:val="009A598E"/>
    <w:rsid w:val="009A600D"/>
    <w:rsid w:val="009A618E"/>
    <w:rsid w:val="009A61E8"/>
    <w:rsid w:val="009A6574"/>
    <w:rsid w:val="009A6582"/>
    <w:rsid w:val="009A66C5"/>
    <w:rsid w:val="009A6880"/>
    <w:rsid w:val="009A68B4"/>
    <w:rsid w:val="009A6A77"/>
    <w:rsid w:val="009A6AA2"/>
    <w:rsid w:val="009A6CA6"/>
    <w:rsid w:val="009A6E5D"/>
    <w:rsid w:val="009A7154"/>
    <w:rsid w:val="009A71B9"/>
    <w:rsid w:val="009A71D8"/>
    <w:rsid w:val="009A73CC"/>
    <w:rsid w:val="009A74E0"/>
    <w:rsid w:val="009A75C1"/>
    <w:rsid w:val="009A7617"/>
    <w:rsid w:val="009A7932"/>
    <w:rsid w:val="009A7980"/>
    <w:rsid w:val="009A7A62"/>
    <w:rsid w:val="009A7A88"/>
    <w:rsid w:val="009B0136"/>
    <w:rsid w:val="009B0372"/>
    <w:rsid w:val="009B03CD"/>
    <w:rsid w:val="009B03F8"/>
    <w:rsid w:val="009B0512"/>
    <w:rsid w:val="009B06E1"/>
    <w:rsid w:val="009B0928"/>
    <w:rsid w:val="009B0AF7"/>
    <w:rsid w:val="009B0B62"/>
    <w:rsid w:val="009B0C6D"/>
    <w:rsid w:val="009B0CDB"/>
    <w:rsid w:val="009B0E25"/>
    <w:rsid w:val="009B1049"/>
    <w:rsid w:val="009B10A4"/>
    <w:rsid w:val="009B10F3"/>
    <w:rsid w:val="009B1198"/>
    <w:rsid w:val="009B132A"/>
    <w:rsid w:val="009B1699"/>
    <w:rsid w:val="009B18BA"/>
    <w:rsid w:val="009B1922"/>
    <w:rsid w:val="009B1987"/>
    <w:rsid w:val="009B1C32"/>
    <w:rsid w:val="009B1EB1"/>
    <w:rsid w:val="009B1F6A"/>
    <w:rsid w:val="009B1F71"/>
    <w:rsid w:val="009B1FFB"/>
    <w:rsid w:val="009B1FFD"/>
    <w:rsid w:val="009B2327"/>
    <w:rsid w:val="009B2353"/>
    <w:rsid w:val="009B26BE"/>
    <w:rsid w:val="009B2782"/>
    <w:rsid w:val="009B286E"/>
    <w:rsid w:val="009B29B9"/>
    <w:rsid w:val="009B2F58"/>
    <w:rsid w:val="009B34F9"/>
    <w:rsid w:val="009B363F"/>
    <w:rsid w:val="009B3679"/>
    <w:rsid w:val="009B38E8"/>
    <w:rsid w:val="009B3995"/>
    <w:rsid w:val="009B399F"/>
    <w:rsid w:val="009B3C2E"/>
    <w:rsid w:val="009B3CD2"/>
    <w:rsid w:val="009B4232"/>
    <w:rsid w:val="009B4378"/>
    <w:rsid w:val="009B441F"/>
    <w:rsid w:val="009B4509"/>
    <w:rsid w:val="009B45B9"/>
    <w:rsid w:val="009B45DD"/>
    <w:rsid w:val="009B4800"/>
    <w:rsid w:val="009B49FA"/>
    <w:rsid w:val="009B5048"/>
    <w:rsid w:val="009B5218"/>
    <w:rsid w:val="009B52B7"/>
    <w:rsid w:val="009B545F"/>
    <w:rsid w:val="009B5538"/>
    <w:rsid w:val="009B56AD"/>
    <w:rsid w:val="009B57EE"/>
    <w:rsid w:val="009B587D"/>
    <w:rsid w:val="009B5A1F"/>
    <w:rsid w:val="009B5A50"/>
    <w:rsid w:val="009B5CAC"/>
    <w:rsid w:val="009B5DAD"/>
    <w:rsid w:val="009B5E12"/>
    <w:rsid w:val="009B5EF8"/>
    <w:rsid w:val="009B5F28"/>
    <w:rsid w:val="009B60C1"/>
    <w:rsid w:val="009B60C6"/>
    <w:rsid w:val="009B6193"/>
    <w:rsid w:val="009B6269"/>
    <w:rsid w:val="009B62D5"/>
    <w:rsid w:val="009B677E"/>
    <w:rsid w:val="009B67FE"/>
    <w:rsid w:val="009B6820"/>
    <w:rsid w:val="009B698B"/>
    <w:rsid w:val="009B6B3B"/>
    <w:rsid w:val="009B6D20"/>
    <w:rsid w:val="009B6D6C"/>
    <w:rsid w:val="009B732E"/>
    <w:rsid w:val="009B7456"/>
    <w:rsid w:val="009B77C7"/>
    <w:rsid w:val="009B7C01"/>
    <w:rsid w:val="009B7FF3"/>
    <w:rsid w:val="009C002C"/>
    <w:rsid w:val="009C04B7"/>
    <w:rsid w:val="009C0540"/>
    <w:rsid w:val="009C06D1"/>
    <w:rsid w:val="009C09D7"/>
    <w:rsid w:val="009C0C0F"/>
    <w:rsid w:val="009C122F"/>
    <w:rsid w:val="009C14F9"/>
    <w:rsid w:val="009C172F"/>
    <w:rsid w:val="009C1802"/>
    <w:rsid w:val="009C1954"/>
    <w:rsid w:val="009C2425"/>
    <w:rsid w:val="009C25F8"/>
    <w:rsid w:val="009C26C9"/>
    <w:rsid w:val="009C297F"/>
    <w:rsid w:val="009C2A39"/>
    <w:rsid w:val="009C2AA6"/>
    <w:rsid w:val="009C2C79"/>
    <w:rsid w:val="009C2CD2"/>
    <w:rsid w:val="009C2DF9"/>
    <w:rsid w:val="009C2E9A"/>
    <w:rsid w:val="009C2FB4"/>
    <w:rsid w:val="009C31F5"/>
    <w:rsid w:val="009C322A"/>
    <w:rsid w:val="009C34CF"/>
    <w:rsid w:val="009C359B"/>
    <w:rsid w:val="009C3627"/>
    <w:rsid w:val="009C37F2"/>
    <w:rsid w:val="009C3AD4"/>
    <w:rsid w:val="009C3BFF"/>
    <w:rsid w:val="009C3D73"/>
    <w:rsid w:val="009C3DBC"/>
    <w:rsid w:val="009C3FA0"/>
    <w:rsid w:val="009C4016"/>
    <w:rsid w:val="009C413F"/>
    <w:rsid w:val="009C43C7"/>
    <w:rsid w:val="009C46A4"/>
    <w:rsid w:val="009C47FA"/>
    <w:rsid w:val="009C48FE"/>
    <w:rsid w:val="009C4B30"/>
    <w:rsid w:val="009C4C09"/>
    <w:rsid w:val="009C4C31"/>
    <w:rsid w:val="009C4F09"/>
    <w:rsid w:val="009C52BA"/>
    <w:rsid w:val="009C52E5"/>
    <w:rsid w:val="009C5300"/>
    <w:rsid w:val="009C54A9"/>
    <w:rsid w:val="009C5567"/>
    <w:rsid w:val="009C5679"/>
    <w:rsid w:val="009C5B6C"/>
    <w:rsid w:val="009C5C0C"/>
    <w:rsid w:val="009C5E16"/>
    <w:rsid w:val="009C5F08"/>
    <w:rsid w:val="009C5F30"/>
    <w:rsid w:val="009C5FE5"/>
    <w:rsid w:val="009C61B6"/>
    <w:rsid w:val="009C63A7"/>
    <w:rsid w:val="009C65AB"/>
    <w:rsid w:val="009C6725"/>
    <w:rsid w:val="009C6726"/>
    <w:rsid w:val="009C67BF"/>
    <w:rsid w:val="009C67D0"/>
    <w:rsid w:val="009C6A6B"/>
    <w:rsid w:val="009C6B4A"/>
    <w:rsid w:val="009C6CB9"/>
    <w:rsid w:val="009C6DEB"/>
    <w:rsid w:val="009C7013"/>
    <w:rsid w:val="009C701B"/>
    <w:rsid w:val="009C702B"/>
    <w:rsid w:val="009C7130"/>
    <w:rsid w:val="009C725B"/>
    <w:rsid w:val="009C72C7"/>
    <w:rsid w:val="009C7484"/>
    <w:rsid w:val="009C76D0"/>
    <w:rsid w:val="009C798A"/>
    <w:rsid w:val="009C7A67"/>
    <w:rsid w:val="009C7AD1"/>
    <w:rsid w:val="009D02EA"/>
    <w:rsid w:val="009D0437"/>
    <w:rsid w:val="009D0615"/>
    <w:rsid w:val="009D06D0"/>
    <w:rsid w:val="009D0EF8"/>
    <w:rsid w:val="009D0F74"/>
    <w:rsid w:val="009D0FE9"/>
    <w:rsid w:val="009D113D"/>
    <w:rsid w:val="009D1150"/>
    <w:rsid w:val="009D125C"/>
    <w:rsid w:val="009D1272"/>
    <w:rsid w:val="009D133A"/>
    <w:rsid w:val="009D14A4"/>
    <w:rsid w:val="009D1689"/>
    <w:rsid w:val="009D1819"/>
    <w:rsid w:val="009D192B"/>
    <w:rsid w:val="009D1AD3"/>
    <w:rsid w:val="009D1B4A"/>
    <w:rsid w:val="009D1C8C"/>
    <w:rsid w:val="009D1D7D"/>
    <w:rsid w:val="009D1F37"/>
    <w:rsid w:val="009D1FE2"/>
    <w:rsid w:val="009D2005"/>
    <w:rsid w:val="009D269B"/>
    <w:rsid w:val="009D284A"/>
    <w:rsid w:val="009D2850"/>
    <w:rsid w:val="009D296D"/>
    <w:rsid w:val="009D2994"/>
    <w:rsid w:val="009D29A6"/>
    <w:rsid w:val="009D2B3F"/>
    <w:rsid w:val="009D2D1F"/>
    <w:rsid w:val="009D2DB9"/>
    <w:rsid w:val="009D2E7B"/>
    <w:rsid w:val="009D2FFA"/>
    <w:rsid w:val="009D3029"/>
    <w:rsid w:val="009D30E1"/>
    <w:rsid w:val="009D33F3"/>
    <w:rsid w:val="009D3625"/>
    <w:rsid w:val="009D3891"/>
    <w:rsid w:val="009D3A72"/>
    <w:rsid w:val="009D3A8C"/>
    <w:rsid w:val="009D3AD6"/>
    <w:rsid w:val="009D3D2F"/>
    <w:rsid w:val="009D3E49"/>
    <w:rsid w:val="009D41C0"/>
    <w:rsid w:val="009D4365"/>
    <w:rsid w:val="009D445C"/>
    <w:rsid w:val="009D464F"/>
    <w:rsid w:val="009D466A"/>
    <w:rsid w:val="009D469F"/>
    <w:rsid w:val="009D46AE"/>
    <w:rsid w:val="009D47EB"/>
    <w:rsid w:val="009D4833"/>
    <w:rsid w:val="009D4847"/>
    <w:rsid w:val="009D487D"/>
    <w:rsid w:val="009D4BA2"/>
    <w:rsid w:val="009D4E3B"/>
    <w:rsid w:val="009D4F7C"/>
    <w:rsid w:val="009D50E3"/>
    <w:rsid w:val="009D51AE"/>
    <w:rsid w:val="009D53A9"/>
    <w:rsid w:val="009D541B"/>
    <w:rsid w:val="009D5461"/>
    <w:rsid w:val="009D57A2"/>
    <w:rsid w:val="009D58F5"/>
    <w:rsid w:val="009D5CDE"/>
    <w:rsid w:val="009D5D0C"/>
    <w:rsid w:val="009D6197"/>
    <w:rsid w:val="009D6242"/>
    <w:rsid w:val="009D6336"/>
    <w:rsid w:val="009D64A6"/>
    <w:rsid w:val="009D64DE"/>
    <w:rsid w:val="009D650B"/>
    <w:rsid w:val="009D65B3"/>
    <w:rsid w:val="009D6B53"/>
    <w:rsid w:val="009D6B5B"/>
    <w:rsid w:val="009D6C8E"/>
    <w:rsid w:val="009D6D6C"/>
    <w:rsid w:val="009D6D98"/>
    <w:rsid w:val="009D6DC6"/>
    <w:rsid w:val="009D6E5F"/>
    <w:rsid w:val="009D76A0"/>
    <w:rsid w:val="009D7738"/>
    <w:rsid w:val="009D78DF"/>
    <w:rsid w:val="009D7B04"/>
    <w:rsid w:val="009D7B9A"/>
    <w:rsid w:val="009D7C28"/>
    <w:rsid w:val="009E0879"/>
    <w:rsid w:val="009E0A6A"/>
    <w:rsid w:val="009E0AE1"/>
    <w:rsid w:val="009E0BC8"/>
    <w:rsid w:val="009E1150"/>
    <w:rsid w:val="009E14EC"/>
    <w:rsid w:val="009E1BCA"/>
    <w:rsid w:val="009E1C01"/>
    <w:rsid w:val="009E1C6E"/>
    <w:rsid w:val="009E1CD3"/>
    <w:rsid w:val="009E1D70"/>
    <w:rsid w:val="009E1D78"/>
    <w:rsid w:val="009E1EFE"/>
    <w:rsid w:val="009E2294"/>
    <w:rsid w:val="009E238C"/>
    <w:rsid w:val="009E292A"/>
    <w:rsid w:val="009E2A85"/>
    <w:rsid w:val="009E2A9A"/>
    <w:rsid w:val="009E2CE4"/>
    <w:rsid w:val="009E3373"/>
    <w:rsid w:val="009E337F"/>
    <w:rsid w:val="009E33C6"/>
    <w:rsid w:val="009E344C"/>
    <w:rsid w:val="009E34CA"/>
    <w:rsid w:val="009E3523"/>
    <w:rsid w:val="009E37FC"/>
    <w:rsid w:val="009E381E"/>
    <w:rsid w:val="009E3917"/>
    <w:rsid w:val="009E39A7"/>
    <w:rsid w:val="009E3A26"/>
    <w:rsid w:val="009E3C07"/>
    <w:rsid w:val="009E3DD4"/>
    <w:rsid w:val="009E4011"/>
    <w:rsid w:val="009E4469"/>
    <w:rsid w:val="009E44DB"/>
    <w:rsid w:val="009E47DA"/>
    <w:rsid w:val="009E489F"/>
    <w:rsid w:val="009E497B"/>
    <w:rsid w:val="009E4A46"/>
    <w:rsid w:val="009E4A52"/>
    <w:rsid w:val="009E4C0A"/>
    <w:rsid w:val="009E4CFA"/>
    <w:rsid w:val="009E4F9D"/>
    <w:rsid w:val="009E4FF4"/>
    <w:rsid w:val="009E51C7"/>
    <w:rsid w:val="009E538B"/>
    <w:rsid w:val="009E563C"/>
    <w:rsid w:val="009E591D"/>
    <w:rsid w:val="009E5A1E"/>
    <w:rsid w:val="009E5A41"/>
    <w:rsid w:val="009E5C6F"/>
    <w:rsid w:val="009E5C8B"/>
    <w:rsid w:val="009E5EB5"/>
    <w:rsid w:val="009E654D"/>
    <w:rsid w:val="009E66EB"/>
    <w:rsid w:val="009E68D3"/>
    <w:rsid w:val="009E6921"/>
    <w:rsid w:val="009E69CF"/>
    <w:rsid w:val="009E69E4"/>
    <w:rsid w:val="009E6A6F"/>
    <w:rsid w:val="009E6B36"/>
    <w:rsid w:val="009E6DD8"/>
    <w:rsid w:val="009E70F7"/>
    <w:rsid w:val="009E71FA"/>
    <w:rsid w:val="009E73C0"/>
    <w:rsid w:val="009E7A89"/>
    <w:rsid w:val="009E7D55"/>
    <w:rsid w:val="009E7D7D"/>
    <w:rsid w:val="009E7E25"/>
    <w:rsid w:val="009E7FE0"/>
    <w:rsid w:val="009F0075"/>
    <w:rsid w:val="009F0119"/>
    <w:rsid w:val="009F0135"/>
    <w:rsid w:val="009F031C"/>
    <w:rsid w:val="009F034D"/>
    <w:rsid w:val="009F044E"/>
    <w:rsid w:val="009F0459"/>
    <w:rsid w:val="009F0465"/>
    <w:rsid w:val="009F05D7"/>
    <w:rsid w:val="009F0870"/>
    <w:rsid w:val="009F0A0F"/>
    <w:rsid w:val="009F0A3B"/>
    <w:rsid w:val="009F0AC5"/>
    <w:rsid w:val="009F0FC9"/>
    <w:rsid w:val="009F0FD8"/>
    <w:rsid w:val="009F10EE"/>
    <w:rsid w:val="009F1186"/>
    <w:rsid w:val="009F1428"/>
    <w:rsid w:val="009F1B22"/>
    <w:rsid w:val="009F1D1D"/>
    <w:rsid w:val="009F1D5E"/>
    <w:rsid w:val="009F21A3"/>
    <w:rsid w:val="009F242C"/>
    <w:rsid w:val="009F24CE"/>
    <w:rsid w:val="009F2619"/>
    <w:rsid w:val="009F2674"/>
    <w:rsid w:val="009F2864"/>
    <w:rsid w:val="009F2B13"/>
    <w:rsid w:val="009F2BD3"/>
    <w:rsid w:val="009F2C7C"/>
    <w:rsid w:val="009F2D23"/>
    <w:rsid w:val="009F2F3D"/>
    <w:rsid w:val="009F3049"/>
    <w:rsid w:val="009F30EC"/>
    <w:rsid w:val="009F36AC"/>
    <w:rsid w:val="009F3875"/>
    <w:rsid w:val="009F3910"/>
    <w:rsid w:val="009F3CB2"/>
    <w:rsid w:val="009F3F06"/>
    <w:rsid w:val="009F407C"/>
    <w:rsid w:val="009F4222"/>
    <w:rsid w:val="009F453E"/>
    <w:rsid w:val="009F4750"/>
    <w:rsid w:val="009F4A92"/>
    <w:rsid w:val="009F4B93"/>
    <w:rsid w:val="009F4C08"/>
    <w:rsid w:val="009F4C1C"/>
    <w:rsid w:val="009F4C57"/>
    <w:rsid w:val="009F4D45"/>
    <w:rsid w:val="009F4ECF"/>
    <w:rsid w:val="009F52FE"/>
    <w:rsid w:val="009F5511"/>
    <w:rsid w:val="009F5828"/>
    <w:rsid w:val="009F5977"/>
    <w:rsid w:val="009F5A0C"/>
    <w:rsid w:val="009F5B68"/>
    <w:rsid w:val="009F5B6B"/>
    <w:rsid w:val="009F5DB0"/>
    <w:rsid w:val="009F6262"/>
    <w:rsid w:val="009F632D"/>
    <w:rsid w:val="009F666A"/>
    <w:rsid w:val="009F6ACC"/>
    <w:rsid w:val="009F6F88"/>
    <w:rsid w:val="009F6FDC"/>
    <w:rsid w:val="009F729F"/>
    <w:rsid w:val="009F7550"/>
    <w:rsid w:val="009F76F3"/>
    <w:rsid w:val="009F7701"/>
    <w:rsid w:val="009F779A"/>
    <w:rsid w:val="009F78CF"/>
    <w:rsid w:val="009F7A66"/>
    <w:rsid w:val="009F7A72"/>
    <w:rsid w:val="009F7E54"/>
    <w:rsid w:val="009F7E60"/>
    <w:rsid w:val="009F7EEC"/>
    <w:rsid w:val="009F7F9C"/>
    <w:rsid w:val="00A00015"/>
    <w:rsid w:val="00A00383"/>
    <w:rsid w:val="00A0055C"/>
    <w:rsid w:val="00A00604"/>
    <w:rsid w:val="00A006A9"/>
    <w:rsid w:val="00A006D4"/>
    <w:rsid w:val="00A008DD"/>
    <w:rsid w:val="00A00B75"/>
    <w:rsid w:val="00A00E43"/>
    <w:rsid w:val="00A00E4F"/>
    <w:rsid w:val="00A00EE0"/>
    <w:rsid w:val="00A0126B"/>
    <w:rsid w:val="00A014F2"/>
    <w:rsid w:val="00A01711"/>
    <w:rsid w:val="00A01964"/>
    <w:rsid w:val="00A01BEE"/>
    <w:rsid w:val="00A01C8B"/>
    <w:rsid w:val="00A01D22"/>
    <w:rsid w:val="00A01D9D"/>
    <w:rsid w:val="00A01EE4"/>
    <w:rsid w:val="00A02186"/>
    <w:rsid w:val="00A0234D"/>
    <w:rsid w:val="00A023BF"/>
    <w:rsid w:val="00A0247D"/>
    <w:rsid w:val="00A024B6"/>
    <w:rsid w:val="00A02560"/>
    <w:rsid w:val="00A02789"/>
    <w:rsid w:val="00A02BC5"/>
    <w:rsid w:val="00A02E38"/>
    <w:rsid w:val="00A02EA4"/>
    <w:rsid w:val="00A02EDF"/>
    <w:rsid w:val="00A03135"/>
    <w:rsid w:val="00A0315A"/>
    <w:rsid w:val="00A031CC"/>
    <w:rsid w:val="00A0352E"/>
    <w:rsid w:val="00A0355E"/>
    <w:rsid w:val="00A035FE"/>
    <w:rsid w:val="00A0364B"/>
    <w:rsid w:val="00A036B0"/>
    <w:rsid w:val="00A036B9"/>
    <w:rsid w:val="00A03853"/>
    <w:rsid w:val="00A03B28"/>
    <w:rsid w:val="00A03BBD"/>
    <w:rsid w:val="00A03C48"/>
    <w:rsid w:val="00A03DB8"/>
    <w:rsid w:val="00A03E20"/>
    <w:rsid w:val="00A03EE3"/>
    <w:rsid w:val="00A04012"/>
    <w:rsid w:val="00A04046"/>
    <w:rsid w:val="00A04123"/>
    <w:rsid w:val="00A04128"/>
    <w:rsid w:val="00A04372"/>
    <w:rsid w:val="00A0467E"/>
    <w:rsid w:val="00A04993"/>
    <w:rsid w:val="00A04B6E"/>
    <w:rsid w:val="00A04BEB"/>
    <w:rsid w:val="00A04C34"/>
    <w:rsid w:val="00A04C76"/>
    <w:rsid w:val="00A04CD8"/>
    <w:rsid w:val="00A04DDB"/>
    <w:rsid w:val="00A05076"/>
    <w:rsid w:val="00A05113"/>
    <w:rsid w:val="00A05146"/>
    <w:rsid w:val="00A055ED"/>
    <w:rsid w:val="00A05741"/>
    <w:rsid w:val="00A059A6"/>
    <w:rsid w:val="00A05A72"/>
    <w:rsid w:val="00A05EB4"/>
    <w:rsid w:val="00A061DC"/>
    <w:rsid w:val="00A063FE"/>
    <w:rsid w:val="00A064F0"/>
    <w:rsid w:val="00A0657B"/>
    <w:rsid w:val="00A066B8"/>
    <w:rsid w:val="00A066CB"/>
    <w:rsid w:val="00A066D1"/>
    <w:rsid w:val="00A0674B"/>
    <w:rsid w:val="00A06965"/>
    <w:rsid w:val="00A06A5F"/>
    <w:rsid w:val="00A06A61"/>
    <w:rsid w:val="00A06CC5"/>
    <w:rsid w:val="00A06D14"/>
    <w:rsid w:val="00A06F28"/>
    <w:rsid w:val="00A076B1"/>
    <w:rsid w:val="00A076BD"/>
    <w:rsid w:val="00A076FE"/>
    <w:rsid w:val="00A07906"/>
    <w:rsid w:val="00A07CB4"/>
    <w:rsid w:val="00A07FEB"/>
    <w:rsid w:val="00A103DF"/>
    <w:rsid w:val="00A10406"/>
    <w:rsid w:val="00A105BE"/>
    <w:rsid w:val="00A10877"/>
    <w:rsid w:val="00A10A7E"/>
    <w:rsid w:val="00A10D9E"/>
    <w:rsid w:val="00A10E2E"/>
    <w:rsid w:val="00A10F22"/>
    <w:rsid w:val="00A10F51"/>
    <w:rsid w:val="00A10FDD"/>
    <w:rsid w:val="00A11351"/>
    <w:rsid w:val="00A11A3B"/>
    <w:rsid w:val="00A120D1"/>
    <w:rsid w:val="00A124D8"/>
    <w:rsid w:val="00A128E9"/>
    <w:rsid w:val="00A1299F"/>
    <w:rsid w:val="00A129FC"/>
    <w:rsid w:val="00A12E29"/>
    <w:rsid w:val="00A12F7A"/>
    <w:rsid w:val="00A13397"/>
    <w:rsid w:val="00A134CA"/>
    <w:rsid w:val="00A134FE"/>
    <w:rsid w:val="00A1354E"/>
    <w:rsid w:val="00A13619"/>
    <w:rsid w:val="00A137D1"/>
    <w:rsid w:val="00A137F9"/>
    <w:rsid w:val="00A1392F"/>
    <w:rsid w:val="00A13CDB"/>
    <w:rsid w:val="00A13DF5"/>
    <w:rsid w:val="00A13E3E"/>
    <w:rsid w:val="00A13FA6"/>
    <w:rsid w:val="00A140E5"/>
    <w:rsid w:val="00A14136"/>
    <w:rsid w:val="00A14469"/>
    <w:rsid w:val="00A14515"/>
    <w:rsid w:val="00A145B6"/>
    <w:rsid w:val="00A14A38"/>
    <w:rsid w:val="00A14AC4"/>
    <w:rsid w:val="00A14DDA"/>
    <w:rsid w:val="00A15075"/>
    <w:rsid w:val="00A1554E"/>
    <w:rsid w:val="00A15743"/>
    <w:rsid w:val="00A157F1"/>
    <w:rsid w:val="00A15842"/>
    <w:rsid w:val="00A15889"/>
    <w:rsid w:val="00A15D43"/>
    <w:rsid w:val="00A15FA2"/>
    <w:rsid w:val="00A16321"/>
    <w:rsid w:val="00A16333"/>
    <w:rsid w:val="00A166E9"/>
    <w:rsid w:val="00A1690A"/>
    <w:rsid w:val="00A16A8B"/>
    <w:rsid w:val="00A16D78"/>
    <w:rsid w:val="00A16F95"/>
    <w:rsid w:val="00A170ED"/>
    <w:rsid w:val="00A174BC"/>
    <w:rsid w:val="00A174D8"/>
    <w:rsid w:val="00A175CF"/>
    <w:rsid w:val="00A1773A"/>
    <w:rsid w:val="00A17801"/>
    <w:rsid w:val="00A17A6F"/>
    <w:rsid w:val="00A17F8A"/>
    <w:rsid w:val="00A17FB5"/>
    <w:rsid w:val="00A20365"/>
    <w:rsid w:val="00A203EB"/>
    <w:rsid w:val="00A2052C"/>
    <w:rsid w:val="00A206DF"/>
    <w:rsid w:val="00A208F9"/>
    <w:rsid w:val="00A2098C"/>
    <w:rsid w:val="00A20B24"/>
    <w:rsid w:val="00A20B54"/>
    <w:rsid w:val="00A20B8D"/>
    <w:rsid w:val="00A210CB"/>
    <w:rsid w:val="00A2123C"/>
    <w:rsid w:val="00A212B1"/>
    <w:rsid w:val="00A212DD"/>
    <w:rsid w:val="00A21348"/>
    <w:rsid w:val="00A21528"/>
    <w:rsid w:val="00A21685"/>
    <w:rsid w:val="00A21C16"/>
    <w:rsid w:val="00A22017"/>
    <w:rsid w:val="00A220E7"/>
    <w:rsid w:val="00A221AC"/>
    <w:rsid w:val="00A221EC"/>
    <w:rsid w:val="00A2240D"/>
    <w:rsid w:val="00A2271E"/>
    <w:rsid w:val="00A228D3"/>
    <w:rsid w:val="00A22A00"/>
    <w:rsid w:val="00A22B65"/>
    <w:rsid w:val="00A22DB5"/>
    <w:rsid w:val="00A22FDE"/>
    <w:rsid w:val="00A231E8"/>
    <w:rsid w:val="00A232C1"/>
    <w:rsid w:val="00A23457"/>
    <w:rsid w:val="00A237B9"/>
    <w:rsid w:val="00A237DE"/>
    <w:rsid w:val="00A23884"/>
    <w:rsid w:val="00A23AAD"/>
    <w:rsid w:val="00A23AFC"/>
    <w:rsid w:val="00A23B3D"/>
    <w:rsid w:val="00A240A5"/>
    <w:rsid w:val="00A240FC"/>
    <w:rsid w:val="00A2421C"/>
    <w:rsid w:val="00A24638"/>
    <w:rsid w:val="00A24822"/>
    <w:rsid w:val="00A2485E"/>
    <w:rsid w:val="00A24961"/>
    <w:rsid w:val="00A24BAE"/>
    <w:rsid w:val="00A24DB3"/>
    <w:rsid w:val="00A24F04"/>
    <w:rsid w:val="00A24F24"/>
    <w:rsid w:val="00A24F82"/>
    <w:rsid w:val="00A25005"/>
    <w:rsid w:val="00A25250"/>
    <w:rsid w:val="00A25309"/>
    <w:rsid w:val="00A25368"/>
    <w:rsid w:val="00A25370"/>
    <w:rsid w:val="00A253F1"/>
    <w:rsid w:val="00A2578D"/>
    <w:rsid w:val="00A259E4"/>
    <w:rsid w:val="00A25C40"/>
    <w:rsid w:val="00A25C46"/>
    <w:rsid w:val="00A25C78"/>
    <w:rsid w:val="00A25CBD"/>
    <w:rsid w:val="00A25E87"/>
    <w:rsid w:val="00A2602A"/>
    <w:rsid w:val="00A2614D"/>
    <w:rsid w:val="00A2614F"/>
    <w:rsid w:val="00A26356"/>
    <w:rsid w:val="00A26392"/>
    <w:rsid w:val="00A26583"/>
    <w:rsid w:val="00A26746"/>
    <w:rsid w:val="00A2678A"/>
    <w:rsid w:val="00A26B10"/>
    <w:rsid w:val="00A26C4E"/>
    <w:rsid w:val="00A26DBB"/>
    <w:rsid w:val="00A26E68"/>
    <w:rsid w:val="00A26FB9"/>
    <w:rsid w:val="00A26FC6"/>
    <w:rsid w:val="00A2719D"/>
    <w:rsid w:val="00A2736D"/>
    <w:rsid w:val="00A276C8"/>
    <w:rsid w:val="00A276FB"/>
    <w:rsid w:val="00A278AA"/>
    <w:rsid w:val="00A27B59"/>
    <w:rsid w:val="00A27BFA"/>
    <w:rsid w:val="00A27CBD"/>
    <w:rsid w:val="00A307D4"/>
    <w:rsid w:val="00A3080F"/>
    <w:rsid w:val="00A30C8B"/>
    <w:rsid w:val="00A30C8D"/>
    <w:rsid w:val="00A31051"/>
    <w:rsid w:val="00A31165"/>
    <w:rsid w:val="00A31276"/>
    <w:rsid w:val="00A3139A"/>
    <w:rsid w:val="00A313CF"/>
    <w:rsid w:val="00A31455"/>
    <w:rsid w:val="00A31843"/>
    <w:rsid w:val="00A31849"/>
    <w:rsid w:val="00A31911"/>
    <w:rsid w:val="00A319B6"/>
    <w:rsid w:val="00A31C89"/>
    <w:rsid w:val="00A32224"/>
    <w:rsid w:val="00A322C6"/>
    <w:rsid w:val="00A32489"/>
    <w:rsid w:val="00A324DE"/>
    <w:rsid w:val="00A3266A"/>
    <w:rsid w:val="00A326C9"/>
    <w:rsid w:val="00A3286A"/>
    <w:rsid w:val="00A32F88"/>
    <w:rsid w:val="00A3305D"/>
    <w:rsid w:val="00A3335A"/>
    <w:rsid w:val="00A3351A"/>
    <w:rsid w:val="00A33644"/>
    <w:rsid w:val="00A338B7"/>
    <w:rsid w:val="00A33913"/>
    <w:rsid w:val="00A342A8"/>
    <w:rsid w:val="00A342DA"/>
    <w:rsid w:val="00A3452C"/>
    <w:rsid w:val="00A345E2"/>
    <w:rsid w:val="00A3461A"/>
    <w:rsid w:val="00A34B73"/>
    <w:rsid w:val="00A34FC6"/>
    <w:rsid w:val="00A3504B"/>
    <w:rsid w:val="00A35133"/>
    <w:rsid w:val="00A35237"/>
    <w:rsid w:val="00A35340"/>
    <w:rsid w:val="00A35577"/>
    <w:rsid w:val="00A355E8"/>
    <w:rsid w:val="00A356E5"/>
    <w:rsid w:val="00A35788"/>
    <w:rsid w:val="00A35878"/>
    <w:rsid w:val="00A35AFB"/>
    <w:rsid w:val="00A35B10"/>
    <w:rsid w:val="00A35BC0"/>
    <w:rsid w:val="00A35C7C"/>
    <w:rsid w:val="00A35E9D"/>
    <w:rsid w:val="00A35F1F"/>
    <w:rsid w:val="00A36120"/>
    <w:rsid w:val="00A361E6"/>
    <w:rsid w:val="00A36417"/>
    <w:rsid w:val="00A36470"/>
    <w:rsid w:val="00A3660A"/>
    <w:rsid w:val="00A36861"/>
    <w:rsid w:val="00A36AA3"/>
    <w:rsid w:val="00A36C28"/>
    <w:rsid w:val="00A37314"/>
    <w:rsid w:val="00A373FE"/>
    <w:rsid w:val="00A3742D"/>
    <w:rsid w:val="00A37436"/>
    <w:rsid w:val="00A376D3"/>
    <w:rsid w:val="00A37977"/>
    <w:rsid w:val="00A37A17"/>
    <w:rsid w:val="00A37B1C"/>
    <w:rsid w:val="00A37C2A"/>
    <w:rsid w:val="00A37F48"/>
    <w:rsid w:val="00A37F85"/>
    <w:rsid w:val="00A4006D"/>
    <w:rsid w:val="00A40227"/>
    <w:rsid w:val="00A40270"/>
    <w:rsid w:val="00A4029E"/>
    <w:rsid w:val="00A404EE"/>
    <w:rsid w:val="00A40800"/>
    <w:rsid w:val="00A4080C"/>
    <w:rsid w:val="00A4093E"/>
    <w:rsid w:val="00A4096C"/>
    <w:rsid w:val="00A40A64"/>
    <w:rsid w:val="00A40E3C"/>
    <w:rsid w:val="00A4116C"/>
    <w:rsid w:val="00A411D2"/>
    <w:rsid w:val="00A412AF"/>
    <w:rsid w:val="00A41400"/>
    <w:rsid w:val="00A416D6"/>
    <w:rsid w:val="00A417AD"/>
    <w:rsid w:val="00A41A0F"/>
    <w:rsid w:val="00A41AE7"/>
    <w:rsid w:val="00A41B18"/>
    <w:rsid w:val="00A41CA4"/>
    <w:rsid w:val="00A41F32"/>
    <w:rsid w:val="00A41FAF"/>
    <w:rsid w:val="00A42200"/>
    <w:rsid w:val="00A425A2"/>
    <w:rsid w:val="00A42715"/>
    <w:rsid w:val="00A4286B"/>
    <w:rsid w:val="00A42A54"/>
    <w:rsid w:val="00A42B57"/>
    <w:rsid w:val="00A42C1F"/>
    <w:rsid w:val="00A43499"/>
    <w:rsid w:val="00A4354A"/>
    <w:rsid w:val="00A43B0B"/>
    <w:rsid w:val="00A43EA0"/>
    <w:rsid w:val="00A442C8"/>
    <w:rsid w:val="00A4438E"/>
    <w:rsid w:val="00A44572"/>
    <w:rsid w:val="00A44C13"/>
    <w:rsid w:val="00A44D20"/>
    <w:rsid w:val="00A44D8A"/>
    <w:rsid w:val="00A44EFA"/>
    <w:rsid w:val="00A44F57"/>
    <w:rsid w:val="00A450B7"/>
    <w:rsid w:val="00A451DA"/>
    <w:rsid w:val="00A454C4"/>
    <w:rsid w:val="00A45824"/>
    <w:rsid w:val="00A458A7"/>
    <w:rsid w:val="00A459E9"/>
    <w:rsid w:val="00A45D90"/>
    <w:rsid w:val="00A45E14"/>
    <w:rsid w:val="00A45FC1"/>
    <w:rsid w:val="00A46067"/>
    <w:rsid w:val="00A46193"/>
    <w:rsid w:val="00A46638"/>
    <w:rsid w:val="00A467D4"/>
    <w:rsid w:val="00A4688B"/>
    <w:rsid w:val="00A4691E"/>
    <w:rsid w:val="00A4693E"/>
    <w:rsid w:val="00A46C13"/>
    <w:rsid w:val="00A47330"/>
    <w:rsid w:val="00A47553"/>
    <w:rsid w:val="00A4780A"/>
    <w:rsid w:val="00A47994"/>
    <w:rsid w:val="00A47A5C"/>
    <w:rsid w:val="00A47A8D"/>
    <w:rsid w:val="00A47E28"/>
    <w:rsid w:val="00A47FC5"/>
    <w:rsid w:val="00A5016E"/>
    <w:rsid w:val="00A50187"/>
    <w:rsid w:val="00A50290"/>
    <w:rsid w:val="00A502AF"/>
    <w:rsid w:val="00A504D3"/>
    <w:rsid w:val="00A50905"/>
    <w:rsid w:val="00A5095F"/>
    <w:rsid w:val="00A50A6C"/>
    <w:rsid w:val="00A50BCD"/>
    <w:rsid w:val="00A50DD6"/>
    <w:rsid w:val="00A50E0A"/>
    <w:rsid w:val="00A51191"/>
    <w:rsid w:val="00A51274"/>
    <w:rsid w:val="00A51355"/>
    <w:rsid w:val="00A5145A"/>
    <w:rsid w:val="00A5186B"/>
    <w:rsid w:val="00A51938"/>
    <w:rsid w:val="00A519CB"/>
    <w:rsid w:val="00A51AE7"/>
    <w:rsid w:val="00A51B7A"/>
    <w:rsid w:val="00A51B93"/>
    <w:rsid w:val="00A51F93"/>
    <w:rsid w:val="00A51FED"/>
    <w:rsid w:val="00A52359"/>
    <w:rsid w:val="00A52481"/>
    <w:rsid w:val="00A5258C"/>
    <w:rsid w:val="00A5263F"/>
    <w:rsid w:val="00A526E0"/>
    <w:rsid w:val="00A52755"/>
    <w:rsid w:val="00A5277D"/>
    <w:rsid w:val="00A528A5"/>
    <w:rsid w:val="00A52984"/>
    <w:rsid w:val="00A52B94"/>
    <w:rsid w:val="00A52B9D"/>
    <w:rsid w:val="00A52C0E"/>
    <w:rsid w:val="00A52DB8"/>
    <w:rsid w:val="00A52DDF"/>
    <w:rsid w:val="00A52E23"/>
    <w:rsid w:val="00A52F5C"/>
    <w:rsid w:val="00A533E3"/>
    <w:rsid w:val="00A5356A"/>
    <w:rsid w:val="00A538EF"/>
    <w:rsid w:val="00A5390C"/>
    <w:rsid w:val="00A53C8F"/>
    <w:rsid w:val="00A53E31"/>
    <w:rsid w:val="00A53EAD"/>
    <w:rsid w:val="00A53F37"/>
    <w:rsid w:val="00A53FB1"/>
    <w:rsid w:val="00A53FDE"/>
    <w:rsid w:val="00A542E8"/>
    <w:rsid w:val="00A543C2"/>
    <w:rsid w:val="00A54522"/>
    <w:rsid w:val="00A54564"/>
    <w:rsid w:val="00A545DA"/>
    <w:rsid w:val="00A5474B"/>
    <w:rsid w:val="00A54BB8"/>
    <w:rsid w:val="00A54BF6"/>
    <w:rsid w:val="00A54E04"/>
    <w:rsid w:val="00A5513A"/>
    <w:rsid w:val="00A5530D"/>
    <w:rsid w:val="00A5536C"/>
    <w:rsid w:val="00A55381"/>
    <w:rsid w:val="00A5542F"/>
    <w:rsid w:val="00A554C5"/>
    <w:rsid w:val="00A55604"/>
    <w:rsid w:val="00A5579C"/>
    <w:rsid w:val="00A559BE"/>
    <w:rsid w:val="00A55F88"/>
    <w:rsid w:val="00A5636B"/>
    <w:rsid w:val="00A564A8"/>
    <w:rsid w:val="00A570DC"/>
    <w:rsid w:val="00A573AF"/>
    <w:rsid w:val="00A57547"/>
    <w:rsid w:val="00A57BA5"/>
    <w:rsid w:val="00A57F0C"/>
    <w:rsid w:val="00A60010"/>
    <w:rsid w:val="00A60109"/>
    <w:rsid w:val="00A6019F"/>
    <w:rsid w:val="00A60676"/>
    <w:rsid w:val="00A6068B"/>
    <w:rsid w:val="00A607EA"/>
    <w:rsid w:val="00A60BA2"/>
    <w:rsid w:val="00A60D95"/>
    <w:rsid w:val="00A60DB6"/>
    <w:rsid w:val="00A61347"/>
    <w:rsid w:val="00A61828"/>
    <w:rsid w:val="00A6185A"/>
    <w:rsid w:val="00A618CC"/>
    <w:rsid w:val="00A619E9"/>
    <w:rsid w:val="00A61A12"/>
    <w:rsid w:val="00A61B5A"/>
    <w:rsid w:val="00A61BFD"/>
    <w:rsid w:val="00A61CB7"/>
    <w:rsid w:val="00A61CFE"/>
    <w:rsid w:val="00A61D67"/>
    <w:rsid w:val="00A61D6B"/>
    <w:rsid w:val="00A62003"/>
    <w:rsid w:val="00A620A0"/>
    <w:rsid w:val="00A62183"/>
    <w:rsid w:val="00A621DC"/>
    <w:rsid w:val="00A623DD"/>
    <w:rsid w:val="00A62611"/>
    <w:rsid w:val="00A628E0"/>
    <w:rsid w:val="00A62A3C"/>
    <w:rsid w:val="00A62AD7"/>
    <w:rsid w:val="00A62AFE"/>
    <w:rsid w:val="00A62EFB"/>
    <w:rsid w:val="00A6305A"/>
    <w:rsid w:val="00A63202"/>
    <w:rsid w:val="00A633C5"/>
    <w:rsid w:val="00A639E0"/>
    <w:rsid w:val="00A63B0C"/>
    <w:rsid w:val="00A63B60"/>
    <w:rsid w:val="00A63D30"/>
    <w:rsid w:val="00A63D38"/>
    <w:rsid w:val="00A63E14"/>
    <w:rsid w:val="00A64111"/>
    <w:rsid w:val="00A643CC"/>
    <w:rsid w:val="00A646C7"/>
    <w:rsid w:val="00A64716"/>
    <w:rsid w:val="00A64A99"/>
    <w:rsid w:val="00A64AF8"/>
    <w:rsid w:val="00A64B4F"/>
    <w:rsid w:val="00A64DA9"/>
    <w:rsid w:val="00A64FAB"/>
    <w:rsid w:val="00A65012"/>
    <w:rsid w:val="00A65142"/>
    <w:rsid w:val="00A65151"/>
    <w:rsid w:val="00A651C0"/>
    <w:rsid w:val="00A652E2"/>
    <w:rsid w:val="00A65453"/>
    <w:rsid w:val="00A657D0"/>
    <w:rsid w:val="00A658C0"/>
    <w:rsid w:val="00A65920"/>
    <w:rsid w:val="00A65ED3"/>
    <w:rsid w:val="00A65F19"/>
    <w:rsid w:val="00A660CD"/>
    <w:rsid w:val="00A66376"/>
    <w:rsid w:val="00A6662A"/>
    <w:rsid w:val="00A66647"/>
    <w:rsid w:val="00A6674B"/>
    <w:rsid w:val="00A66956"/>
    <w:rsid w:val="00A66A81"/>
    <w:rsid w:val="00A66B11"/>
    <w:rsid w:val="00A66F32"/>
    <w:rsid w:val="00A67084"/>
    <w:rsid w:val="00A6737B"/>
    <w:rsid w:val="00A674B5"/>
    <w:rsid w:val="00A6771F"/>
    <w:rsid w:val="00A677D5"/>
    <w:rsid w:val="00A67A2F"/>
    <w:rsid w:val="00A67AE7"/>
    <w:rsid w:val="00A67EA2"/>
    <w:rsid w:val="00A67F44"/>
    <w:rsid w:val="00A702A6"/>
    <w:rsid w:val="00A70386"/>
    <w:rsid w:val="00A706CF"/>
    <w:rsid w:val="00A70804"/>
    <w:rsid w:val="00A7096E"/>
    <w:rsid w:val="00A709E1"/>
    <w:rsid w:val="00A70A98"/>
    <w:rsid w:val="00A70B54"/>
    <w:rsid w:val="00A70B66"/>
    <w:rsid w:val="00A70CBB"/>
    <w:rsid w:val="00A70E89"/>
    <w:rsid w:val="00A70F32"/>
    <w:rsid w:val="00A70F38"/>
    <w:rsid w:val="00A711EE"/>
    <w:rsid w:val="00A714FF"/>
    <w:rsid w:val="00A7152F"/>
    <w:rsid w:val="00A7153B"/>
    <w:rsid w:val="00A71809"/>
    <w:rsid w:val="00A71811"/>
    <w:rsid w:val="00A71B3D"/>
    <w:rsid w:val="00A71BE4"/>
    <w:rsid w:val="00A71F31"/>
    <w:rsid w:val="00A72063"/>
    <w:rsid w:val="00A72415"/>
    <w:rsid w:val="00A7250D"/>
    <w:rsid w:val="00A726AD"/>
    <w:rsid w:val="00A7280F"/>
    <w:rsid w:val="00A7291F"/>
    <w:rsid w:val="00A72D51"/>
    <w:rsid w:val="00A73090"/>
    <w:rsid w:val="00A738B2"/>
    <w:rsid w:val="00A738BD"/>
    <w:rsid w:val="00A73B64"/>
    <w:rsid w:val="00A73CE2"/>
    <w:rsid w:val="00A73CE6"/>
    <w:rsid w:val="00A73CEB"/>
    <w:rsid w:val="00A73F78"/>
    <w:rsid w:val="00A7417B"/>
    <w:rsid w:val="00A7429A"/>
    <w:rsid w:val="00A743C2"/>
    <w:rsid w:val="00A748C6"/>
    <w:rsid w:val="00A74CF8"/>
    <w:rsid w:val="00A74D76"/>
    <w:rsid w:val="00A74EE3"/>
    <w:rsid w:val="00A74F3F"/>
    <w:rsid w:val="00A74FAB"/>
    <w:rsid w:val="00A7524A"/>
    <w:rsid w:val="00A75667"/>
    <w:rsid w:val="00A75C31"/>
    <w:rsid w:val="00A75E80"/>
    <w:rsid w:val="00A75F7D"/>
    <w:rsid w:val="00A7623B"/>
    <w:rsid w:val="00A76408"/>
    <w:rsid w:val="00A76455"/>
    <w:rsid w:val="00A766B6"/>
    <w:rsid w:val="00A767CC"/>
    <w:rsid w:val="00A767D2"/>
    <w:rsid w:val="00A76D90"/>
    <w:rsid w:val="00A76DE5"/>
    <w:rsid w:val="00A76F3A"/>
    <w:rsid w:val="00A771B2"/>
    <w:rsid w:val="00A771E8"/>
    <w:rsid w:val="00A77561"/>
    <w:rsid w:val="00A7764D"/>
    <w:rsid w:val="00A7767D"/>
    <w:rsid w:val="00A776E2"/>
    <w:rsid w:val="00A77732"/>
    <w:rsid w:val="00A7778F"/>
    <w:rsid w:val="00A7786D"/>
    <w:rsid w:val="00A77920"/>
    <w:rsid w:val="00A77A13"/>
    <w:rsid w:val="00A77A5C"/>
    <w:rsid w:val="00A77B4B"/>
    <w:rsid w:val="00A77C64"/>
    <w:rsid w:val="00A77D86"/>
    <w:rsid w:val="00A77EF9"/>
    <w:rsid w:val="00A803F0"/>
    <w:rsid w:val="00A8043C"/>
    <w:rsid w:val="00A8084A"/>
    <w:rsid w:val="00A8086C"/>
    <w:rsid w:val="00A80C43"/>
    <w:rsid w:val="00A80C44"/>
    <w:rsid w:val="00A80C8C"/>
    <w:rsid w:val="00A80CF3"/>
    <w:rsid w:val="00A80FC0"/>
    <w:rsid w:val="00A811D5"/>
    <w:rsid w:val="00A8130D"/>
    <w:rsid w:val="00A81336"/>
    <w:rsid w:val="00A81539"/>
    <w:rsid w:val="00A81969"/>
    <w:rsid w:val="00A81A17"/>
    <w:rsid w:val="00A81BBA"/>
    <w:rsid w:val="00A81BF7"/>
    <w:rsid w:val="00A81C99"/>
    <w:rsid w:val="00A81F13"/>
    <w:rsid w:val="00A8208D"/>
    <w:rsid w:val="00A8211E"/>
    <w:rsid w:val="00A82370"/>
    <w:rsid w:val="00A82426"/>
    <w:rsid w:val="00A8267C"/>
    <w:rsid w:val="00A827C5"/>
    <w:rsid w:val="00A829DB"/>
    <w:rsid w:val="00A82C07"/>
    <w:rsid w:val="00A82E54"/>
    <w:rsid w:val="00A82FA3"/>
    <w:rsid w:val="00A83098"/>
    <w:rsid w:val="00A830C1"/>
    <w:rsid w:val="00A83241"/>
    <w:rsid w:val="00A83342"/>
    <w:rsid w:val="00A833A1"/>
    <w:rsid w:val="00A833AC"/>
    <w:rsid w:val="00A8345B"/>
    <w:rsid w:val="00A8377E"/>
    <w:rsid w:val="00A838D3"/>
    <w:rsid w:val="00A83902"/>
    <w:rsid w:val="00A83A14"/>
    <w:rsid w:val="00A83AFA"/>
    <w:rsid w:val="00A83C57"/>
    <w:rsid w:val="00A83C90"/>
    <w:rsid w:val="00A83D44"/>
    <w:rsid w:val="00A83E55"/>
    <w:rsid w:val="00A83F83"/>
    <w:rsid w:val="00A840F4"/>
    <w:rsid w:val="00A84314"/>
    <w:rsid w:val="00A84604"/>
    <w:rsid w:val="00A84707"/>
    <w:rsid w:val="00A84732"/>
    <w:rsid w:val="00A84893"/>
    <w:rsid w:val="00A848BF"/>
    <w:rsid w:val="00A84963"/>
    <w:rsid w:val="00A84B8F"/>
    <w:rsid w:val="00A84C69"/>
    <w:rsid w:val="00A84D4E"/>
    <w:rsid w:val="00A852D4"/>
    <w:rsid w:val="00A855EB"/>
    <w:rsid w:val="00A8589B"/>
    <w:rsid w:val="00A858CC"/>
    <w:rsid w:val="00A85908"/>
    <w:rsid w:val="00A85971"/>
    <w:rsid w:val="00A8598A"/>
    <w:rsid w:val="00A85B85"/>
    <w:rsid w:val="00A85C11"/>
    <w:rsid w:val="00A860F2"/>
    <w:rsid w:val="00A8665D"/>
    <w:rsid w:val="00A86745"/>
    <w:rsid w:val="00A86834"/>
    <w:rsid w:val="00A8696C"/>
    <w:rsid w:val="00A86A48"/>
    <w:rsid w:val="00A86C60"/>
    <w:rsid w:val="00A86EA2"/>
    <w:rsid w:val="00A86FF1"/>
    <w:rsid w:val="00A87098"/>
    <w:rsid w:val="00A8732A"/>
    <w:rsid w:val="00A87507"/>
    <w:rsid w:val="00A875CD"/>
    <w:rsid w:val="00A8772C"/>
    <w:rsid w:val="00A8790C"/>
    <w:rsid w:val="00A87C6A"/>
    <w:rsid w:val="00A87DA4"/>
    <w:rsid w:val="00A87E1B"/>
    <w:rsid w:val="00A87EF7"/>
    <w:rsid w:val="00A87F02"/>
    <w:rsid w:val="00A87F4A"/>
    <w:rsid w:val="00A87FA2"/>
    <w:rsid w:val="00A904DA"/>
    <w:rsid w:val="00A904F5"/>
    <w:rsid w:val="00A90577"/>
    <w:rsid w:val="00A90655"/>
    <w:rsid w:val="00A90884"/>
    <w:rsid w:val="00A908EF"/>
    <w:rsid w:val="00A909AA"/>
    <w:rsid w:val="00A90A3F"/>
    <w:rsid w:val="00A90D60"/>
    <w:rsid w:val="00A90DA3"/>
    <w:rsid w:val="00A90E9B"/>
    <w:rsid w:val="00A90F56"/>
    <w:rsid w:val="00A9101C"/>
    <w:rsid w:val="00A911B9"/>
    <w:rsid w:val="00A912A0"/>
    <w:rsid w:val="00A91501"/>
    <w:rsid w:val="00A91818"/>
    <w:rsid w:val="00A9184E"/>
    <w:rsid w:val="00A91F84"/>
    <w:rsid w:val="00A92005"/>
    <w:rsid w:val="00A92147"/>
    <w:rsid w:val="00A922B3"/>
    <w:rsid w:val="00A9232B"/>
    <w:rsid w:val="00A92622"/>
    <w:rsid w:val="00A92D0D"/>
    <w:rsid w:val="00A92E42"/>
    <w:rsid w:val="00A93018"/>
    <w:rsid w:val="00A9309A"/>
    <w:rsid w:val="00A93231"/>
    <w:rsid w:val="00A932D4"/>
    <w:rsid w:val="00A9347C"/>
    <w:rsid w:val="00A9355C"/>
    <w:rsid w:val="00A935B3"/>
    <w:rsid w:val="00A93825"/>
    <w:rsid w:val="00A93905"/>
    <w:rsid w:val="00A93926"/>
    <w:rsid w:val="00A93C26"/>
    <w:rsid w:val="00A93D09"/>
    <w:rsid w:val="00A93D4B"/>
    <w:rsid w:val="00A94094"/>
    <w:rsid w:val="00A94119"/>
    <w:rsid w:val="00A9414A"/>
    <w:rsid w:val="00A94513"/>
    <w:rsid w:val="00A94636"/>
    <w:rsid w:val="00A94A3B"/>
    <w:rsid w:val="00A94CFB"/>
    <w:rsid w:val="00A94DB0"/>
    <w:rsid w:val="00A950DD"/>
    <w:rsid w:val="00A9516C"/>
    <w:rsid w:val="00A95223"/>
    <w:rsid w:val="00A955FD"/>
    <w:rsid w:val="00A95647"/>
    <w:rsid w:val="00A957C6"/>
    <w:rsid w:val="00A958F2"/>
    <w:rsid w:val="00A95908"/>
    <w:rsid w:val="00A95DAF"/>
    <w:rsid w:val="00A95DF6"/>
    <w:rsid w:val="00A95EFB"/>
    <w:rsid w:val="00A960EB"/>
    <w:rsid w:val="00A960F1"/>
    <w:rsid w:val="00A96146"/>
    <w:rsid w:val="00A96181"/>
    <w:rsid w:val="00A962F2"/>
    <w:rsid w:val="00A96397"/>
    <w:rsid w:val="00A963AD"/>
    <w:rsid w:val="00A965F3"/>
    <w:rsid w:val="00A965F8"/>
    <w:rsid w:val="00A96EE8"/>
    <w:rsid w:val="00A96F20"/>
    <w:rsid w:val="00A97090"/>
    <w:rsid w:val="00A97166"/>
    <w:rsid w:val="00A97209"/>
    <w:rsid w:val="00A97453"/>
    <w:rsid w:val="00A978FE"/>
    <w:rsid w:val="00A97A61"/>
    <w:rsid w:val="00A97C56"/>
    <w:rsid w:val="00A97C7E"/>
    <w:rsid w:val="00AA0032"/>
    <w:rsid w:val="00AA00F8"/>
    <w:rsid w:val="00AA0289"/>
    <w:rsid w:val="00AA039E"/>
    <w:rsid w:val="00AA06B5"/>
    <w:rsid w:val="00AA09A0"/>
    <w:rsid w:val="00AA0A37"/>
    <w:rsid w:val="00AA0A5B"/>
    <w:rsid w:val="00AA0E32"/>
    <w:rsid w:val="00AA10B4"/>
    <w:rsid w:val="00AA110E"/>
    <w:rsid w:val="00AA1243"/>
    <w:rsid w:val="00AA129E"/>
    <w:rsid w:val="00AA1444"/>
    <w:rsid w:val="00AA16D3"/>
    <w:rsid w:val="00AA1761"/>
    <w:rsid w:val="00AA17B0"/>
    <w:rsid w:val="00AA1AA9"/>
    <w:rsid w:val="00AA1D3D"/>
    <w:rsid w:val="00AA1F89"/>
    <w:rsid w:val="00AA1FA4"/>
    <w:rsid w:val="00AA20DC"/>
    <w:rsid w:val="00AA2120"/>
    <w:rsid w:val="00AA2266"/>
    <w:rsid w:val="00AA2394"/>
    <w:rsid w:val="00AA23B1"/>
    <w:rsid w:val="00AA25AC"/>
    <w:rsid w:val="00AA25F6"/>
    <w:rsid w:val="00AA26A5"/>
    <w:rsid w:val="00AA27CD"/>
    <w:rsid w:val="00AA29A6"/>
    <w:rsid w:val="00AA29BB"/>
    <w:rsid w:val="00AA2C4F"/>
    <w:rsid w:val="00AA2D41"/>
    <w:rsid w:val="00AA2E78"/>
    <w:rsid w:val="00AA319E"/>
    <w:rsid w:val="00AA3463"/>
    <w:rsid w:val="00AA3794"/>
    <w:rsid w:val="00AA3804"/>
    <w:rsid w:val="00AA3987"/>
    <w:rsid w:val="00AA3A1B"/>
    <w:rsid w:val="00AA3AFD"/>
    <w:rsid w:val="00AA3CD5"/>
    <w:rsid w:val="00AA3E55"/>
    <w:rsid w:val="00AA4178"/>
    <w:rsid w:val="00AA42FC"/>
    <w:rsid w:val="00AA4542"/>
    <w:rsid w:val="00AA45B5"/>
    <w:rsid w:val="00AA47F5"/>
    <w:rsid w:val="00AA4BAF"/>
    <w:rsid w:val="00AA4D34"/>
    <w:rsid w:val="00AA5001"/>
    <w:rsid w:val="00AA502A"/>
    <w:rsid w:val="00AA5093"/>
    <w:rsid w:val="00AA549F"/>
    <w:rsid w:val="00AA556D"/>
    <w:rsid w:val="00AA563E"/>
    <w:rsid w:val="00AA5651"/>
    <w:rsid w:val="00AA56D8"/>
    <w:rsid w:val="00AA5858"/>
    <w:rsid w:val="00AA586C"/>
    <w:rsid w:val="00AA5AA1"/>
    <w:rsid w:val="00AA5C9C"/>
    <w:rsid w:val="00AA6062"/>
    <w:rsid w:val="00AA60D6"/>
    <w:rsid w:val="00AA6186"/>
    <w:rsid w:val="00AA6380"/>
    <w:rsid w:val="00AA64D9"/>
    <w:rsid w:val="00AA675C"/>
    <w:rsid w:val="00AA6A5F"/>
    <w:rsid w:val="00AA6B41"/>
    <w:rsid w:val="00AA6C24"/>
    <w:rsid w:val="00AA6D3E"/>
    <w:rsid w:val="00AA6F6B"/>
    <w:rsid w:val="00AA70FE"/>
    <w:rsid w:val="00AA73BE"/>
    <w:rsid w:val="00AA75EB"/>
    <w:rsid w:val="00AA7A13"/>
    <w:rsid w:val="00AA7FB9"/>
    <w:rsid w:val="00AB00DB"/>
    <w:rsid w:val="00AB0766"/>
    <w:rsid w:val="00AB07E7"/>
    <w:rsid w:val="00AB0CF9"/>
    <w:rsid w:val="00AB0DC8"/>
    <w:rsid w:val="00AB0F29"/>
    <w:rsid w:val="00AB0FDA"/>
    <w:rsid w:val="00AB11BA"/>
    <w:rsid w:val="00AB1282"/>
    <w:rsid w:val="00AB1476"/>
    <w:rsid w:val="00AB1661"/>
    <w:rsid w:val="00AB1719"/>
    <w:rsid w:val="00AB181B"/>
    <w:rsid w:val="00AB1A06"/>
    <w:rsid w:val="00AB1A1A"/>
    <w:rsid w:val="00AB1B08"/>
    <w:rsid w:val="00AB1CCD"/>
    <w:rsid w:val="00AB1D4B"/>
    <w:rsid w:val="00AB1F41"/>
    <w:rsid w:val="00AB214C"/>
    <w:rsid w:val="00AB217A"/>
    <w:rsid w:val="00AB21BD"/>
    <w:rsid w:val="00AB2308"/>
    <w:rsid w:val="00AB257D"/>
    <w:rsid w:val="00AB2A70"/>
    <w:rsid w:val="00AB2AF8"/>
    <w:rsid w:val="00AB2B99"/>
    <w:rsid w:val="00AB2BAB"/>
    <w:rsid w:val="00AB2D57"/>
    <w:rsid w:val="00AB30C0"/>
    <w:rsid w:val="00AB3215"/>
    <w:rsid w:val="00AB3261"/>
    <w:rsid w:val="00AB3479"/>
    <w:rsid w:val="00AB3526"/>
    <w:rsid w:val="00AB3665"/>
    <w:rsid w:val="00AB3675"/>
    <w:rsid w:val="00AB3721"/>
    <w:rsid w:val="00AB3753"/>
    <w:rsid w:val="00AB39BC"/>
    <w:rsid w:val="00AB39F1"/>
    <w:rsid w:val="00AB3A46"/>
    <w:rsid w:val="00AB3ACE"/>
    <w:rsid w:val="00AB3B5E"/>
    <w:rsid w:val="00AB3B6D"/>
    <w:rsid w:val="00AB3C1A"/>
    <w:rsid w:val="00AB3D6F"/>
    <w:rsid w:val="00AB400B"/>
    <w:rsid w:val="00AB40A3"/>
    <w:rsid w:val="00AB4263"/>
    <w:rsid w:val="00AB4294"/>
    <w:rsid w:val="00AB4514"/>
    <w:rsid w:val="00AB4860"/>
    <w:rsid w:val="00AB49AD"/>
    <w:rsid w:val="00AB49BF"/>
    <w:rsid w:val="00AB4C32"/>
    <w:rsid w:val="00AB4E0B"/>
    <w:rsid w:val="00AB4F4C"/>
    <w:rsid w:val="00AB4FB4"/>
    <w:rsid w:val="00AB5126"/>
    <w:rsid w:val="00AB5142"/>
    <w:rsid w:val="00AB54ED"/>
    <w:rsid w:val="00AB56CB"/>
    <w:rsid w:val="00AB56F3"/>
    <w:rsid w:val="00AB577D"/>
    <w:rsid w:val="00AB57D4"/>
    <w:rsid w:val="00AB59CE"/>
    <w:rsid w:val="00AB5BCE"/>
    <w:rsid w:val="00AB5E1B"/>
    <w:rsid w:val="00AB5EBF"/>
    <w:rsid w:val="00AB6320"/>
    <w:rsid w:val="00AB642C"/>
    <w:rsid w:val="00AB64DF"/>
    <w:rsid w:val="00AB6649"/>
    <w:rsid w:val="00AB6A98"/>
    <w:rsid w:val="00AB6CE8"/>
    <w:rsid w:val="00AB6F18"/>
    <w:rsid w:val="00AB6F86"/>
    <w:rsid w:val="00AB700F"/>
    <w:rsid w:val="00AB7126"/>
    <w:rsid w:val="00AB728D"/>
    <w:rsid w:val="00AB74AE"/>
    <w:rsid w:val="00AB7574"/>
    <w:rsid w:val="00AB7763"/>
    <w:rsid w:val="00AB7B24"/>
    <w:rsid w:val="00AB7F5A"/>
    <w:rsid w:val="00AC0673"/>
    <w:rsid w:val="00AC06DA"/>
    <w:rsid w:val="00AC0814"/>
    <w:rsid w:val="00AC0AF2"/>
    <w:rsid w:val="00AC0BC8"/>
    <w:rsid w:val="00AC0C3E"/>
    <w:rsid w:val="00AC159A"/>
    <w:rsid w:val="00AC15E3"/>
    <w:rsid w:val="00AC17E5"/>
    <w:rsid w:val="00AC1B71"/>
    <w:rsid w:val="00AC1C67"/>
    <w:rsid w:val="00AC1C68"/>
    <w:rsid w:val="00AC1E93"/>
    <w:rsid w:val="00AC2018"/>
    <w:rsid w:val="00AC20E4"/>
    <w:rsid w:val="00AC210E"/>
    <w:rsid w:val="00AC218A"/>
    <w:rsid w:val="00AC2339"/>
    <w:rsid w:val="00AC23B4"/>
    <w:rsid w:val="00AC23F3"/>
    <w:rsid w:val="00AC24A1"/>
    <w:rsid w:val="00AC2649"/>
    <w:rsid w:val="00AC2658"/>
    <w:rsid w:val="00AC2697"/>
    <w:rsid w:val="00AC26EB"/>
    <w:rsid w:val="00AC2941"/>
    <w:rsid w:val="00AC2DB7"/>
    <w:rsid w:val="00AC303E"/>
    <w:rsid w:val="00AC310A"/>
    <w:rsid w:val="00AC3380"/>
    <w:rsid w:val="00AC34CC"/>
    <w:rsid w:val="00AC36B4"/>
    <w:rsid w:val="00AC3762"/>
    <w:rsid w:val="00AC39A8"/>
    <w:rsid w:val="00AC3C7F"/>
    <w:rsid w:val="00AC3CC7"/>
    <w:rsid w:val="00AC3E1C"/>
    <w:rsid w:val="00AC3F41"/>
    <w:rsid w:val="00AC3F94"/>
    <w:rsid w:val="00AC402B"/>
    <w:rsid w:val="00AC407A"/>
    <w:rsid w:val="00AC40BA"/>
    <w:rsid w:val="00AC417C"/>
    <w:rsid w:val="00AC41CF"/>
    <w:rsid w:val="00AC4265"/>
    <w:rsid w:val="00AC42C6"/>
    <w:rsid w:val="00AC4300"/>
    <w:rsid w:val="00AC444A"/>
    <w:rsid w:val="00AC4710"/>
    <w:rsid w:val="00AC4E1B"/>
    <w:rsid w:val="00AC4F66"/>
    <w:rsid w:val="00AC4FA2"/>
    <w:rsid w:val="00AC51C7"/>
    <w:rsid w:val="00AC51F3"/>
    <w:rsid w:val="00AC52B4"/>
    <w:rsid w:val="00AC5429"/>
    <w:rsid w:val="00AC5574"/>
    <w:rsid w:val="00AC569D"/>
    <w:rsid w:val="00AC56EF"/>
    <w:rsid w:val="00AC580B"/>
    <w:rsid w:val="00AC5854"/>
    <w:rsid w:val="00AC5A01"/>
    <w:rsid w:val="00AC5E08"/>
    <w:rsid w:val="00AC5E09"/>
    <w:rsid w:val="00AC61CB"/>
    <w:rsid w:val="00AC6226"/>
    <w:rsid w:val="00AC6282"/>
    <w:rsid w:val="00AC6363"/>
    <w:rsid w:val="00AC646C"/>
    <w:rsid w:val="00AC6546"/>
    <w:rsid w:val="00AC684F"/>
    <w:rsid w:val="00AC689B"/>
    <w:rsid w:val="00AC6AC8"/>
    <w:rsid w:val="00AC6B57"/>
    <w:rsid w:val="00AC6BDF"/>
    <w:rsid w:val="00AC6D3C"/>
    <w:rsid w:val="00AC7001"/>
    <w:rsid w:val="00AC7091"/>
    <w:rsid w:val="00AC70E0"/>
    <w:rsid w:val="00AC744A"/>
    <w:rsid w:val="00AC7760"/>
    <w:rsid w:val="00AC7A3A"/>
    <w:rsid w:val="00AC7ABD"/>
    <w:rsid w:val="00AC7B06"/>
    <w:rsid w:val="00AC7BA4"/>
    <w:rsid w:val="00AC7BF4"/>
    <w:rsid w:val="00AC7BFF"/>
    <w:rsid w:val="00AC7D39"/>
    <w:rsid w:val="00AC7E2B"/>
    <w:rsid w:val="00AC7E5B"/>
    <w:rsid w:val="00AC7FAF"/>
    <w:rsid w:val="00AD0397"/>
    <w:rsid w:val="00AD05AC"/>
    <w:rsid w:val="00AD0810"/>
    <w:rsid w:val="00AD0836"/>
    <w:rsid w:val="00AD09E5"/>
    <w:rsid w:val="00AD0AEA"/>
    <w:rsid w:val="00AD0D58"/>
    <w:rsid w:val="00AD0F44"/>
    <w:rsid w:val="00AD0F66"/>
    <w:rsid w:val="00AD11C7"/>
    <w:rsid w:val="00AD13A5"/>
    <w:rsid w:val="00AD1591"/>
    <w:rsid w:val="00AD18F4"/>
    <w:rsid w:val="00AD1C0A"/>
    <w:rsid w:val="00AD1D2D"/>
    <w:rsid w:val="00AD1DD3"/>
    <w:rsid w:val="00AD1ED0"/>
    <w:rsid w:val="00AD1F41"/>
    <w:rsid w:val="00AD2178"/>
    <w:rsid w:val="00AD2272"/>
    <w:rsid w:val="00AD231A"/>
    <w:rsid w:val="00AD2357"/>
    <w:rsid w:val="00AD2485"/>
    <w:rsid w:val="00AD24A8"/>
    <w:rsid w:val="00AD25B0"/>
    <w:rsid w:val="00AD2607"/>
    <w:rsid w:val="00AD2767"/>
    <w:rsid w:val="00AD29E3"/>
    <w:rsid w:val="00AD2C66"/>
    <w:rsid w:val="00AD2CDC"/>
    <w:rsid w:val="00AD2E99"/>
    <w:rsid w:val="00AD324A"/>
    <w:rsid w:val="00AD3B06"/>
    <w:rsid w:val="00AD3E06"/>
    <w:rsid w:val="00AD3E8B"/>
    <w:rsid w:val="00AD4992"/>
    <w:rsid w:val="00AD5444"/>
    <w:rsid w:val="00AD54F1"/>
    <w:rsid w:val="00AD551C"/>
    <w:rsid w:val="00AD5568"/>
    <w:rsid w:val="00AD5584"/>
    <w:rsid w:val="00AD5C64"/>
    <w:rsid w:val="00AD5E7B"/>
    <w:rsid w:val="00AD5E88"/>
    <w:rsid w:val="00AD60A9"/>
    <w:rsid w:val="00AD60E0"/>
    <w:rsid w:val="00AD6245"/>
    <w:rsid w:val="00AD63AA"/>
    <w:rsid w:val="00AD6510"/>
    <w:rsid w:val="00AD65A3"/>
    <w:rsid w:val="00AD666E"/>
    <w:rsid w:val="00AD6718"/>
    <w:rsid w:val="00AD762B"/>
    <w:rsid w:val="00AD77A2"/>
    <w:rsid w:val="00AD7826"/>
    <w:rsid w:val="00AD7A42"/>
    <w:rsid w:val="00AD7BBC"/>
    <w:rsid w:val="00AD7EA6"/>
    <w:rsid w:val="00AE01B7"/>
    <w:rsid w:val="00AE02ED"/>
    <w:rsid w:val="00AE0338"/>
    <w:rsid w:val="00AE04B6"/>
    <w:rsid w:val="00AE1031"/>
    <w:rsid w:val="00AE10D1"/>
    <w:rsid w:val="00AE11D2"/>
    <w:rsid w:val="00AE128B"/>
    <w:rsid w:val="00AE1466"/>
    <w:rsid w:val="00AE1498"/>
    <w:rsid w:val="00AE1576"/>
    <w:rsid w:val="00AE1769"/>
    <w:rsid w:val="00AE18C2"/>
    <w:rsid w:val="00AE1B8F"/>
    <w:rsid w:val="00AE209D"/>
    <w:rsid w:val="00AE2214"/>
    <w:rsid w:val="00AE2766"/>
    <w:rsid w:val="00AE27F5"/>
    <w:rsid w:val="00AE2808"/>
    <w:rsid w:val="00AE2969"/>
    <w:rsid w:val="00AE29DA"/>
    <w:rsid w:val="00AE2BE1"/>
    <w:rsid w:val="00AE3554"/>
    <w:rsid w:val="00AE37CA"/>
    <w:rsid w:val="00AE3889"/>
    <w:rsid w:val="00AE3ABD"/>
    <w:rsid w:val="00AE3D08"/>
    <w:rsid w:val="00AE41C0"/>
    <w:rsid w:val="00AE435F"/>
    <w:rsid w:val="00AE43E0"/>
    <w:rsid w:val="00AE4870"/>
    <w:rsid w:val="00AE49FD"/>
    <w:rsid w:val="00AE4A0E"/>
    <w:rsid w:val="00AE4B8A"/>
    <w:rsid w:val="00AE4E67"/>
    <w:rsid w:val="00AE517F"/>
    <w:rsid w:val="00AE5711"/>
    <w:rsid w:val="00AE5748"/>
    <w:rsid w:val="00AE59B5"/>
    <w:rsid w:val="00AE5B19"/>
    <w:rsid w:val="00AE5B95"/>
    <w:rsid w:val="00AE5D08"/>
    <w:rsid w:val="00AE5E2C"/>
    <w:rsid w:val="00AE5FF7"/>
    <w:rsid w:val="00AE611F"/>
    <w:rsid w:val="00AE622A"/>
    <w:rsid w:val="00AE66F0"/>
    <w:rsid w:val="00AE67E0"/>
    <w:rsid w:val="00AE6BB0"/>
    <w:rsid w:val="00AE6C62"/>
    <w:rsid w:val="00AE6DBF"/>
    <w:rsid w:val="00AE7125"/>
    <w:rsid w:val="00AE724A"/>
    <w:rsid w:val="00AE72F3"/>
    <w:rsid w:val="00AE73DA"/>
    <w:rsid w:val="00AE74D7"/>
    <w:rsid w:val="00AE75F8"/>
    <w:rsid w:val="00AE76AC"/>
    <w:rsid w:val="00AE7857"/>
    <w:rsid w:val="00AE7D35"/>
    <w:rsid w:val="00AE7DA0"/>
    <w:rsid w:val="00AF0179"/>
    <w:rsid w:val="00AF0199"/>
    <w:rsid w:val="00AF02C0"/>
    <w:rsid w:val="00AF0650"/>
    <w:rsid w:val="00AF0691"/>
    <w:rsid w:val="00AF06FD"/>
    <w:rsid w:val="00AF0B03"/>
    <w:rsid w:val="00AF0C4F"/>
    <w:rsid w:val="00AF0D7F"/>
    <w:rsid w:val="00AF0E20"/>
    <w:rsid w:val="00AF125C"/>
    <w:rsid w:val="00AF13A6"/>
    <w:rsid w:val="00AF1421"/>
    <w:rsid w:val="00AF14FA"/>
    <w:rsid w:val="00AF174A"/>
    <w:rsid w:val="00AF1832"/>
    <w:rsid w:val="00AF192F"/>
    <w:rsid w:val="00AF19F8"/>
    <w:rsid w:val="00AF1B07"/>
    <w:rsid w:val="00AF1B21"/>
    <w:rsid w:val="00AF1B6C"/>
    <w:rsid w:val="00AF1CB5"/>
    <w:rsid w:val="00AF203D"/>
    <w:rsid w:val="00AF2477"/>
    <w:rsid w:val="00AF24E7"/>
    <w:rsid w:val="00AF2522"/>
    <w:rsid w:val="00AF2561"/>
    <w:rsid w:val="00AF27EE"/>
    <w:rsid w:val="00AF28C3"/>
    <w:rsid w:val="00AF29DB"/>
    <w:rsid w:val="00AF2D4A"/>
    <w:rsid w:val="00AF2FD4"/>
    <w:rsid w:val="00AF3093"/>
    <w:rsid w:val="00AF31D9"/>
    <w:rsid w:val="00AF3409"/>
    <w:rsid w:val="00AF3579"/>
    <w:rsid w:val="00AF3611"/>
    <w:rsid w:val="00AF36AC"/>
    <w:rsid w:val="00AF384D"/>
    <w:rsid w:val="00AF3951"/>
    <w:rsid w:val="00AF3A3A"/>
    <w:rsid w:val="00AF3AE9"/>
    <w:rsid w:val="00AF3F57"/>
    <w:rsid w:val="00AF40BB"/>
    <w:rsid w:val="00AF4597"/>
    <w:rsid w:val="00AF4885"/>
    <w:rsid w:val="00AF492E"/>
    <w:rsid w:val="00AF4BFA"/>
    <w:rsid w:val="00AF4F26"/>
    <w:rsid w:val="00AF4FFE"/>
    <w:rsid w:val="00AF50E7"/>
    <w:rsid w:val="00AF50F1"/>
    <w:rsid w:val="00AF533D"/>
    <w:rsid w:val="00AF5363"/>
    <w:rsid w:val="00AF53A7"/>
    <w:rsid w:val="00AF56A8"/>
    <w:rsid w:val="00AF5A30"/>
    <w:rsid w:val="00AF5BDC"/>
    <w:rsid w:val="00AF5DCB"/>
    <w:rsid w:val="00AF6042"/>
    <w:rsid w:val="00AF6245"/>
    <w:rsid w:val="00AF6833"/>
    <w:rsid w:val="00AF6905"/>
    <w:rsid w:val="00AF6B05"/>
    <w:rsid w:val="00AF6B35"/>
    <w:rsid w:val="00AF6C12"/>
    <w:rsid w:val="00AF6C66"/>
    <w:rsid w:val="00AF6DFD"/>
    <w:rsid w:val="00AF6F87"/>
    <w:rsid w:val="00AF7028"/>
    <w:rsid w:val="00AF7141"/>
    <w:rsid w:val="00AF71B8"/>
    <w:rsid w:val="00AF77B0"/>
    <w:rsid w:val="00AF77E8"/>
    <w:rsid w:val="00AF78FD"/>
    <w:rsid w:val="00AF7983"/>
    <w:rsid w:val="00AF7C51"/>
    <w:rsid w:val="00AF7CA8"/>
    <w:rsid w:val="00B00930"/>
    <w:rsid w:val="00B00A4E"/>
    <w:rsid w:val="00B00BB2"/>
    <w:rsid w:val="00B00D67"/>
    <w:rsid w:val="00B00E72"/>
    <w:rsid w:val="00B010F4"/>
    <w:rsid w:val="00B0115F"/>
    <w:rsid w:val="00B0142D"/>
    <w:rsid w:val="00B01550"/>
    <w:rsid w:val="00B01566"/>
    <w:rsid w:val="00B01750"/>
    <w:rsid w:val="00B0183C"/>
    <w:rsid w:val="00B01A68"/>
    <w:rsid w:val="00B01B94"/>
    <w:rsid w:val="00B022F2"/>
    <w:rsid w:val="00B0286B"/>
    <w:rsid w:val="00B02BE4"/>
    <w:rsid w:val="00B03469"/>
    <w:rsid w:val="00B03621"/>
    <w:rsid w:val="00B039F9"/>
    <w:rsid w:val="00B03AE6"/>
    <w:rsid w:val="00B03C4C"/>
    <w:rsid w:val="00B03D74"/>
    <w:rsid w:val="00B03DC7"/>
    <w:rsid w:val="00B03E27"/>
    <w:rsid w:val="00B03EC5"/>
    <w:rsid w:val="00B0417D"/>
    <w:rsid w:val="00B0424F"/>
    <w:rsid w:val="00B04377"/>
    <w:rsid w:val="00B043B5"/>
    <w:rsid w:val="00B0441E"/>
    <w:rsid w:val="00B04747"/>
    <w:rsid w:val="00B0475F"/>
    <w:rsid w:val="00B04BCB"/>
    <w:rsid w:val="00B04C8C"/>
    <w:rsid w:val="00B04E12"/>
    <w:rsid w:val="00B04EDA"/>
    <w:rsid w:val="00B04F4D"/>
    <w:rsid w:val="00B052F2"/>
    <w:rsid w:val="00B0548F"/>
    <w:rsid w:val="00B0565C"/>
    <w:rsid w:val="00B0575F"/>
    <w:rsid w:val="00B0588F"/>
    <w:rsid w:val="00B058EF"/>
    <w:rsid w:val="00B059D2"/>
    <w:rsid w:val="00B05C90"/>
    <w:rsid w:val="00B05F67"/>
    <w:rsid w:val="00B0614C"/>
    <w:rsid w:val="00B0641C"/>
    <w:rsid w:val="00B06655"/>
    <w:rsid w:val="00B067BD"/>
    <w:rsid w:val="00B06BFB"/>
    <w:rsid w:val="00B06C3D"/>
    <w:rsid w:val="00B06C91"/>
    <w:rsid w:val="00B06D0C"/>
    <w:rsid w:val="00B06D6F"/>
    <w:rsid w:val="00B06DE0"/>
    <w:rsid w:val="00B06F27"/>
    <w:rsid w:val="00B06F31"/>
    <w:rsid w:val="00B072ED"/>
    <w:rsid w:val="00B077A8"/>
    <w:rsid w:val="00B07964"/>
    <w:rsid w:val="00B07CCF"/>
    <w:rsid w:val="00B07D8C"/>
    <w:rsid w:val="00B07DF5"/>
    <w:rsid w:val="00B07FB4"/>
    <w:rsid w:val="00B10027"/>
    <w:rsid w:val="00B1013D"/>
    <w:rsid w:val="00B10286"/>
    <w:rsid w:val="00B104C7"/>
    <w:rsid w:val="00B1067B"/>
    <w:rsid w:val="00B106EA"/>
    <w:rsid w:val="00B107D7"/>
    <w:rsid w:val="00B10A79"/>
    <w:rsid w:val="00B10B87"/>
    <w:rsid w:val="00B10CFF"/>
    <w:rsid w:val="00B10E54"/>
    <w:rsid w:val="00B11154"/>
    <w:rsid w:val="00B114F9"/>
    <w:rsid w:val="00B1150A"/>
    <w:rsid w:val="00B1182D"/>
    <w:rsid w:val="00B11911"/>
    <w:rsid w:val="00B11A1A"/>
    <w:rsid w:val="00B11B74"/>
    <w:rsid w:val="00B11BA8"/>
    <w:rsid w:val="00B11BD8"/>
    <w:rsid w:val="00B11C16"/>
    <w:rsid w:val="00B11DE5"/>
    <w:rsid w:val="00B12027"/>
    <w:rsid w:val="00B12251"/>
    <w:rsid w:val="00B1245B"/>
    <w:rsid w:val="00B126A1"/>
    <w:rsid w:val="00B1276C"/>
    <w:rsid w:val="00B12C86"/>
    <w:rsid w:val="00B12C9A"/>
    <w:rsid w:val="00B12D91"/>
    <w:rsid w:val="00B12E9B"/>
    <w:rsid w:val="00B12EAE"/>
    <w:rsid w:val="00B130EC"/>
    <w:rsid w:val="00B13228"/>
    <w:rsid w:val="00B132A5"/>
    <w:rsid w:val="00B134A9"/>
    <w:rsid w:val="00B139FF"/>
    <w:rsid w:val="00B142AC"/>
    <w:rsid w:val="00B1444B"/>
    <w:rsid w:val="00B14564"/>
    <w:rsid w:val="00B1467D"/>
    <w:rsid w:val="00B149B2"/>
    <w:rsid w:val="00B149C3"/>
    <w:rsid w:val="00B149C9"/>
    <w:rsid w:val="00B14D82"/>
    <w:rsid w:val="00B14E92"/>
    <w:rsid w:val="00B14F1B"/>
    <w:rsid w:val="00B1512A"/>
    <w:rsid w:val="00B15255"/>
    <w:rsid w:val="00B15400"/>
    <w:rsid w:val="00B1542B"/>
    <w:rsid w:val="00B15441"/>
    <w:rsid w:val="00B15929"/>
    <w:rsid w:val="00B15BB8"/>
    <w:rsid w:val="00B15C06"/>
    <w:rsid w:val="00B16051"/>
    <w:rsid w:val="00B1613A"/>
    <w:rsid w:val="00B161BF"/>
    <w:rsid w:val="00B1641D"/>
    <w:rsid w:val="00B1642A"/>
    <w:rsid w:val="00B167D4"/>
    <w:rsid w:val="00B16A31"/>
    <w:rsid w:val="00B16BE2"/>
    <w:rsid w:val="00B16E4B"/>
    <w:rsid w:val="00B16E5C"/>
    <w:rsid w:val="00B172EC"/>
    <w:rsid w:val="00B17538"/>
    <w:rsid w:val="00B176EA"/>
    <w:rsid w:val="00B1785D"/>
    <w:rsid w:val="00B178B0"/>
    <w:rsid w:val="00B17A06"/>
    <w:rsid w:val="00B17A40"/>
    <w:rsid w:val="00B17F87"/>
    <w:rsid w:val="00B20035"/>
    <w:rsid w:val="00B200CA"/>
    <w:rsid w:val="00B20692"/>
    <w:rsid w:val="00B207F5"/>
    <w:rsid w:val="00B20B18"/>
    <w:rsid w:val="00B20C2D"/>
    <w:rsid w:val="00B20CF6"/>
    <w:rsid w:val="00B20D6A"/>
    <w:rsid w:val="00B20F7D"/>
    <w:rsid w:val="00B212D6"/>
    <w:rsid w:val="00B2167D"/>
    <w:rsid w:val="00B216B8"/>
    <w:rsid w:val="00B2187B"/>
    <w:rsid w:val="00B219CE"/>
    <w:rsid w:val="00B21A4D"/>
    <w:rsid w:val="00B21B84"/>
    <w:rsid w:val="00B21C0F"/>
    <w:rsid w:val="00B21C6B"/>
    <w:rsid w:val="00B21CBB"/>
    <w:rsid w:val="00B21D21"/>
    <w:rsid w:val="00B21D36"/>
    <w:rsid w:val="00B21FA0"/>
    <w:rsid w:val="00B21FEF"/>
    <w:rsid w:val="00B222CA"/>
    <w:rsid w:val="00B22453"/>
    <w:rsid w:val="00B224CD"/>
    <w:rsid w:val="00B226C2"/>
    <w:rsid w:val="00B22708"/>
    <w:rsid w:val="00B22846"/>
    <w:rsid w:val="00B228C2"/>
    <w:rsid w:val="00B22907"/>
    <w:rsid w:val="00B2290D"/>
    <w:rsid w:val="00B22987"/>
    <w:rsid w:val="00B22995"/>
    <w:rsid w:val="00B22A6E"/>
    <w:rsid w:val="00B22A85"/>
    <w:rsid w:val="00B22B03"/>
    <w:rsid w:val="00B22C11"/>
    <w:rsid w:val="00B22CF0"/>
    <w:rsid w:val="00B22D6A"/>
    <w:rsid w:val="00B22E01"/>
    <w:rsid w:val="00B22E29"/>
    <w:rsid w:val="00B22F2B"/>
    <w:rsid w:val="00B22F96"/>
    <w:rsid w:val="00B23058"/>
    <w:rsid w:val="00B23140"/>
    <w:rsid w:val="00B232B3"/>
    <w:rsid w:val="00B23961"/>
    <w:rsid w:val="00B23BED"/>
    <w:rsid w:val="00B23C27"/>
    <w:rsid w:val="00B23D15"/>
    <w:rsid w:val="00B23D21"/>
    <w:rsid w:val="00B23F21"/>
    <w:rsid w:val="00B23FFC"/>
    <w:rsid w:val="00B240E6"/>
    <w:rsid w:val="00B24242"/>
    <w:rsid w:val="00B24263"/>
    <w:rsid w:val="00B24387"/>
    <w:rsid w:val="00B2483A"/>
    <w:rsid w:val="00B24875"/>
    <w:rsid w:val="00B24973"/>
    <w:rsid w:val="00B25085"/>
    <w:rsid w:val="00B25189"/>
    <w:rsid w:val="00B2549F"/>
    <w:rsid w:val="00B25888"/>
    <w:rsid w:val="00B25935"/>
    <w:rsid w:val="00B25D45"/>
    <w:rsid w:val="00B25D79"/>
    <w:rsid w:val="00B25FDA"/>
    <w:rsid w:val="00B26190"/>
    <w:rsid w:val="00B26592"/>
    <w:rsid w:val="00B265F6"/>
    <w:rsid w:val="00B267C0"/>
    <w:rsid w:val="00B2681D"/>
    <w:rsid w:val="00B26B5B"/>
    <w:rsid w:val="00B26D77"/>
    <w:rsid w:val="00B26E07"/>
    <w:rsid w:val="00B26EC1"/>
    <w:rsid w:val="00B2742B"/>
    <w:rsid w:val="00B276BB"/>
    <w:rsid w:val="00B27755"/>
    <w:rsid w:val="00B27843"/>
    <w:rsid w:val="00B27962"/>
    <w:rsid w:val="00B27C77"/>
    <w:rsid w:val="00B27D7D"/>
    <w:rsid w:val="00B27E07"/>
    <w:rsid w:val="00B301F1"/>
    <w:rsid w:val="00B3033E"/>
    <w:rsid w:val="00B306B7"/>
    <w:rsid w:val="00B30AFF"/>
    <w:rsid w:val="00B30B10"/>
    <w:rsid w:val="00B30F24"/>
    <w:rsid w:val="00B30F5C"/>
    <w:rsid w:val="00B31071"/>
    <w:rsid w:val="00B3123B"/>
    <w:rsid w:val="00B312E5"/>
    <w:rsid w:val="00B31536"/>
    <w:rsid w:val="00B31775"/>
    <w:rsid w:val="00B3178F"/>
    <w:rsid w:val="00B31A2D"/>
    <w:rsid w:val="00B31D4A"/>
    <w:rsid w:val="00B31E60"/>
    <w:rsid w:val="00B31EDD"/>
    <w:rsid w:val="00B32003"/>
    <w:rsid w:val="00B32075"/>
    <w:rsid w:val="00B320DD"/>
    <w:rsid w:val="00B320EE"/>
    <w:rsid w:val="00B32503"/>
    <w:rsid w:val="00B3275E"/>
    <w:rsid w:val="00B32849"/>
    <w:rsid w:val="00B32928"/>
    <w:rsid w:val="00B32979"/>
    <w:rsid w:val="00B32987"/>
    <w:rsid w:val="00B32A92"/>
    <w:rsid w:val="00B32AA0"/>
    <w:rsid w:val="00B32B0B"/>
    <w:rsid w:val="00B32E47"/>
    <w:rsid w:val="00B32E54"/>
    <w:rsid w:val="00B334A8"/>
    <w:rsid w:val="00B3362D"/>
    <w:rsid w:val="00B337AA"/>
    <w:rsid w:val="00B33920"/>
    <w:rsid w:val="00B33AD2"/>
    <w:rsid w:val="00B33BEA"/>
    <w:rsid w:val="00B33F0D"/>
    <w:rsid w:val="00B3471A"/>
    <w:rsid w:val="00B34ADC"/>
    <w:rsid w:val="00B34BBD"/>
    <w:rsid w:val="00B34CC4"/>
    <w:rsid w:val="00B34FE8"/>
    <w:rsid w:val="00B350E6"/>
    <w:rsid w:val="00B35648"/>
    <w:rsid w:val="00B35680"/>
    <w:rsid w:val="00B3581F"/>
    <w:rsid w:val="00B359EF"/>
    <w:rsid w:val="00B35AB8"/>
    <w:rsid w:val="00B36060"/>
    <w:rsid w:val="00B360B1"/>
    <w:rsid w:val="00B361CE"/>
    <w:rsid w:val="00B364CF"/>
    <w:rsid w:val="00B3653B"/>
    <w:rsid w:val="00B367FD"/>
    <w:rsid w:val="00B368B0"/>
    <w:rsid w:val="00B36926"/>
    <w:rsid w:val="00B369DB"/>
    <w:rsid w:val="00B36B45"/>
    <w:rsid w:val="00B36D0F"/>
    <w:rsid w:val="00B36D50"/>
    <w:rsid w:val="00B36EDF"/>
    <w:rsid w:val="00B3760B"/>
    <w:rsid w:val="00B37999"/>
    <w:rsid w:val="00B3799C"/>
    <w:rsid w:val="00B379CD"/>
    <w:rsid w:val="00B37A15"/>
    <w:rsid w:val="00B37A6F"/>
    <w:rsid w:val="00B37A83"/>
    <w:rsid w:val="00B37AFA"/>
    <w:rsid w:val="00B37CD1"/>
    <w:rsid w:val="00B37EB9"/>
    <w:rsid w:val="00B37EE7"/>
    <w:rsid w:val="00B37F30"/>
    <w:rsid w:val="00B37FB0"/>
    <w:rsid w:val="00B4007E"/>
    <w:rsid w:val="00B400B6"/>
    <w:rsid w:val="00B40104"/>
    <w:rsid w:val="00B402F1"/>
    <w:rsid w:val="00B4033D"/>
    <w:rsid w:val="00B4060B"/>
    <w:rsid w:val="00B40751"/>
    <w:rsid w:val="00B40985"/>
    <w:rsid w:val="00B40A32"/>
    <w:rsid w:val="00B40B10"/>
    <w:rsid w:val="00B410E4"/>
    <w:rsid w:val="00B4119F"/>
    <w:rsid w:val="00B418D6"/>
    <w:rsid w:val="00B41908"/>
    <w:rsid w:val="00B41B62"/>
    <w:rsid w:val="00B41F2D"/>
    <w:rsid w:val="00B4218A"/>
    <w:rsid w:val="00B42501"/>
    <w:rsid w:val="00B425A6"/>
    <w:rsid w:val="00B42689"/>
    <w:rsid w:val="00B42748"/>
    <w:rsid w:val="00B427C1"/>
    <w:rsid w:val="00B42803"/>
    <w:rsid w:val="00B42C53"/>
    <w:rsid w:val="00B42E53"/>
    <w:rsid w:val="00B4305F"/>
    <w:rsid w:val="00B43228"/>
    <w:rsid w:val="00B43977"/>
    <w:rsid w:val="00B43B42"/>
    <w:rsid w:val="00B43BA6"/>
    <w:rsid w:val="00B43F3D"/>
    <w:rsid w:val="00B4409B"/>
    <w:rsid w:val="00B44115"/>
    <w:rsid w:val="00B4414B"/>
    <w:rsid w:val="00B44229"/>
    <w:rsid w:val="00B443F7"/>
    <w:rsid w:val="00B44512"/>
    <w:rsid w:val="00B447E6"/>
    <w:rsid w:val="00B448A5"/>
    <w:rsid w:val="00B44CD3"/>
    <w:rsid w:val="00B44DB7"/>
    <w:rsid w:val="00B44F16"/>
    <w:rsid w:val="00B4500F"/>
    <w:rsid w:val="00B45079"/>
    <w:rsid w:val="00B451BF"/>
    <w:rsid w:val="00B45313"/>
    <w:rsid w:val="00B45368"/>
    <w:rsid w:val="00B45433"/>
    <w:rsid w:val="00B454C4"/>
    <w:rsid w:val="00B454D0"/>
    <w:rsid w:val="00B454F2"/>
    <w:rsid w:val="00B4558A"/>
    <w:rsid w:val="00B4564D"/>
    <w:rsid w:val="00B458AC"/>
    <w:rsid w:val="00B45A4C"/>
    <w:rsid w:val="00B45A8E"/>
    <w:rsid w:val="00B45BB3"/>
    <w:rsid w:val="00B45DD5"/>
    <w:rsid w:val="00B45ECF"/>
    <w:rsid w:val="00B45F0E"/>
    <w:rsid w:val="00B45FC9"/>
    <w:rsid w:val="00B462BE"/>
    <w:rsid w:val="00B46831"/>
    <w:rsid w:val="00B46BED"/>
    <w:rsid w:val="00B46D13"/>
    <w:rsid w:val="00B46E5F"/>
    <w:rsid w:val="00B46E9D"/>
    <w:rsid w:val="00B47035"/>
    <w:rsid w:val="00B47085"/>
    <w:rsid w:val="00B472A6"/>
    <w:rsid w:val="00B4763A"/>
    <w:rsid w:val="00B4776E"/>
    <w:rsid w:val="00B47914"/>
    <w:rsid w:val="00B47990"/>
    <w:rsid w:val="00B47B13"/>
    <w:rsid w:val="00B47DF1"/>
    <w:rsid w:val="00B47FC5"/>
    <w:rsid w:val="00B5010C"/>
    <w:rsid w:val="00B50153"/>
    <w:rsid w:val="00B5026B"/>
    <w:rsid w:val="00B502B4"/>
    <w:rsid w:val="00B503E5"/>
    <w:rsid w:val="00B50445"/>
    <w:rsid w:val="00B50484"/>
    <w:rsid w:val="00B505EC"/>
    <w:rsid w:val="00B50698"/>
    <w:rsid w:val="00B506D5"/>
    <w:rsid w:val="00B507D4"/>
    <w:rsid w:val="00B50DA2"/>
    <w:rsid w:val="00B50E89"/>
    <w:rsid w:val="00B5101D"/>
    <w:rsid w:val="00B51424"/>
    <w:rsid w:val="00B515C2"/>
    <w:rsid w:val="00B516E7"/>
    <w:rsid w:val="00B51780"/>
    <w:rsid w:val="00B51892"/>
    <w:rsid w:val="00B51A65"/>
    <w:rsid w:val="00B51B41"/>
    <w:rsid w:val="00B51ED5"/>
    <w:rsid w:val="00B520F0"/>
    <w:rsid w:val="00B5215A"/>
    <w:rsid w:val="00B52247"/>
    <w:rsid w:val="00B52542"/>
    <w:rsid w:val="00B5262C"/>
    <w:rsid w:val="00B5294D"/>
    <w:rsid w:val="00B52971"/>
    <w:rsid w:val="00B529C7"/>
    <w:rsid w:val="00B52A81"/>
    <w:rsid w:val="00B52B75"/>
    <w:rsid w:val="00B52B83"/>
    <w:rsid w:val="00B52BDE"/>
    <w:rsid w:val="00B52CBB"/>
    <w:rsid w:val="00B52F0D"/>
    <w:rsid w:val="00B52FA3"/>
    <w:rsid w:val="00B532C4"/>
    <w:rsid w:val="00B53345"/>
    <w:rsid w:val="00B53396"/>
    <w:rsid w:val="00B533B9"/>
    <w:rsid w:val="00B5389E"/>
    <w:rsid w:val="00B53B46"/>
    <w:rsid w:val="00B53C44"/>
    <w:rsid w:val="00B53D7E"/>
    <w:rsid w:val="00B53E9B"/>
    <w:rsid w:val="00B53F64"/>
    <w:rsid w:val="00B53FBE"/>
    <w:rsid w:val="00B54262"/>
    <w:rsid w:val="00B543CF"/>
    <w:rsid w:val="00B543EB"/>
    <w:rsid w:val="00B5442A"/>
    <w:rsid w:val="00B544AA"/>
    <w:rsid w:val="00B54595"/>
    <w:rsid w:val="00B546B0"/>
    <w:rsid w:val="00B546E7"/>
    <w:rsid w:val="00B54865"/>
    <w:rsid w:val="00B548EE"/>
    <w:rsid w:val="00B54BFB"/>
    <w:rsid w:val="00B54DC3"/>
    <w:rsid w:val="00B55043"/>
    <w:rsid w:val="00B55116"/>
    <w:rsid w:val="00B55331"/>
    <w:rsid w:val="00B55338"/>
    <w:rsid w:val="00B55469"/>
    <w:rsid w:val="00B55493"/>
    <w:rsid w:val="00B55677"/>
    <w:rsid w:val="00B55705"/>
    <w:rsid w:val="00B558F7"/>
    <w:rsid w:val="00B55CE2"/>
    <w:rsid w:val="00B55FAE"/>
    <w:rsid w:val="00B55FE1"/>
    <w:rsid w:val="00B5610D"/>
    <w:rsid w:val="00B5613B"/>
    <w:rsid w:val="00B56374"/>
    <w:rsid w:val="00B5660F"/>
    <w:rsid w:val="00B56762"/>
    <w:rsid w:val="00B56918"/>
    <w:rsid w:val="00B56A56"/>
    <w:rsid w:val="00B56BCB"/>
    <w:rsid w:val="00B56F23"/>
    <w:rsid w:val="00B56FDF"/>
    <w:rsid w:val="00B57069"/>
    <w:rsid w:val="00B5716D"/>
    <w:rsid w:val="00B5723B"/>
    <w:rsid w:val="00B57541"/>
    <w:rsid w:val="00B5784A"/>
    <w:rsid w:val="00B578DD"/>
    <w:rsid w:val="00B57D72"/>
    <w:rsid w:val="00B57E5B"/>
    <w:rsid w:val="00B57ED0"/>
    <w:rsid w:val="00B57F32"/>
    <w:rsid w:val="00B60028"/>
    <w:rsid w:val="00B6032D"/>
    <w:rsid w:val="00B60368"/>
    <w:rsid w:val="00B60697"/>
    <w:rsid w:val="00B60770"/>
    <w:rsid w:val="00B60946"/>
    <w:rsid w:val="00B60954"/>
    <w:rsid w:val="00B60BAE"/>
    <w:rsid w:val="00B60D2D"/>
    <w:rsid w:val="00B60F7C"/>
    <w:rsid w:val="00B6113C"/>
    <w:rsid w:val="00B61195"/>
    <w:rsid w:val="00B6124E"/>
    <w:rsid w:val="00B61494"/>
    <w:rsid w:val="00B6165E"/>
    <w:rsid w:val="00B61683"/>
    <w:rsid w:val="00B616D8"/>
    <w:rsid w:val="00B6195E"/>
    <w:rsid w:val="00B61965"/>
    <w:rsid w:val="00B61A77"/>
    <w:rsid w:val="00B61BA2"/>
    <w:rsid w:val="00B61EE0"/>
    <w:rsid w:val="00B62074"/>
    <w:rsid w:val="00B620DB"/>
    <w:rsid w:val="00B62283"/>
    <w:rsid w:val="00B626B7"/>
    <w:rsid w:val="00B62739"/>
    <w:rsid w:val="00B62B94"/>
    <w:rsid w:val="00B62EE5"/>
    <w:rsid w:val="00B62FBF"/>
    <w:rsid w:val="00B62FF5"/>
    <w:rsid w:val="00B63020"/>
    <w:rsid w:val="00B6314B"/>
    <w:rsid w:val="00B631C0"/>
    <w:rsid w:val="00B6355C"/>
    <w:rsid w:val="00B635D0"/>
    <w:rsid w:val="00B63600"/>
    <w:rsid w:val="00B63893"/>
    <w:rsid w:val="00B63C8D"/>
    <w:rsid w:val="00B63D16"/>
    <w:rsid w:val="00B63EA3"/>
    <w:rsid w:val="00B63ED8"/>
    <w:rsid w:val="00B63EEB"/>
    <w:rsid w:val="00B63FC8"/>
    <w:rsid w:val="00B64068"/>
    <w:rsid w:val="00B6409A"/>
    <w:rsid w:val="00B642B3"/>
    <w:rsid w:val="00B64375"/>
    <w:rsid w:val="00B644DC"/>
    <w:rsid w:val="00B647CB"/>
    <w:rsid w:val="00B64868"/>
    <w:rsid w:val="00B64AF1"/>
    <w:rsid w:val="00B64BAF"/>
    <w:rsid w:val="00B64BD8"/>
    <w:rsid w:val="00B64D88"/>
    <w:rsid w:val="00B64DF3"/>
    <w:rsid w:val="00B64DF4"/>
    <w:rsid w:val="00B65028"/>
    <w:rsid w:val="00B650EA"/>
    <w:rsid w:val="00B65114"/>
    <w:rsid w:val="00B651FF"/>
    <w:rsid w:val="00B65411"/>
    <w:rsid w:val="00B65493"/>
    <w:rsid w:val="00B659B3"/>
    <w:rsid w:val="00B659E0"/>
    <w:rsid w:val="00B65A73"/>
    <w:rsid w:val="00B65E16"/>
    <w:rsid w:val="00B65E3C"/>
    <w:rsid w:val="00B65F4E"/>
    <w:rsid w:val="00B66056"/>
    <w:rsid w:val="00B662BF"/>
    <w:rsid w:val="00B666EF"/>
    <w:rsid w:val="00B668FA"/>
    <w:rsid w:val="00B66A1A"/>
    <w:rsid w:val="00B66ADD"/>
    <w:rsid w:val="00B66B83"/>
    <w:rsid w:val="00B66BAE"/>
    <w:rsid w:val="00B66C54"/>
    <w:rsid w:val="00B66E24"/>
    <w:rsid w:val="00B66E59"/>
    <w:rsid w:val="00B67046"/>
    <w:rsid w:val="00B6724A"/>
    <w:rsid w:val="00B67296"/>
    <w:rsid w:val="00B674AD"/>
    <w:rsid w:val="00B6777B"/>
    <w:rsid w:val="00B67903"/>
    <w:rsid w:val="00B67B49"/>
    <w:rsid w:val="00B67FD4"/>
    <w:rsid w:val="00B67FE7"/>
    <w:rsid w:val="00B701D1"/>
    <w:rsid w:val="00B70246"/>
    <w:rsid w:val="00B704C1"/>
    <w:rsid w:val="00B70A8B"/>
    <w:rsid w:val="00B70ABB"/>
    <w:rsid w:val="00B70B6C"/>
    <w:rsid w:val="00B70CDF"/>
    <w:rsid w:val="00B70D16"/>
    <w:rsid w:val="00B70E87"/>
    <w:rsid w:val="00B70ECA"/>
    <w:rsid w:val="00B712E5"/>
    <w:rsid w:val="00B71412"/>
    <w:rsid w:val="00B714A0"/>
    <w:rsid w:val="00B718E4"/>
    <w:rsid w:val="00B71D0E"/>
    <w:rsid w:val="00B71D50"/>
    <w:rsid w:val="00B71E20"/>
    <w:rsid w:val="00B71E7C"/>
    <w:rsid w:val="00B71ED7"/>
    <w:rsid w:val="00B721C1"/>
    <w:rsid w:val="00B7222F"/>
    <w:rsid w:val="00B72287"/>
    <w:rsid w:val="00B72340"/>
    <w:rsid w:val="00B723B9"/>
    <w:rsid w:val="00B723EF"/>
    <w:rsid w:val="00B72535"/>
    <w:rsid w:val="00B7255E"/>
    <w:rsid w:val="00B725EB"/>
    <w:rsid w:val="00B72758"/>
    <w:rsid w:val="00B72839"/>
    <w:rsid w:val="00B72867"/>
    <w:rsid w:val="00B729FA"/>
    <w:rsid w:val="00B72B36"/>
    <w:rsid w:val="00B72E5A"/>
    <w:rsid w:val="00B72E6D"/>
    <w:rsid w:val="00B72F22"/>
    <w:rsid w:val="00B72F95"/>
    <w:rsid w:val="00B7314E"/>
    <w:rsid w:val="00B7344E"/>
    <w:rsid w:val="00B73514"/>
    <w:rsid w:val="00B7388F"/>
    <w:rsid w:val="00B7390E"/>
    <w:rsid w:val="00B7394D"/>
    <w:rsid w:val="00B73958"/>
    <w:rsid w:val="00B73C8D"/>
    <w:rsid w:val="00B73D2F"/>
    <w:rsid w:val="00B73E2A"/>
    <w:rsid w:val="00B73E80"/>
    <w:rsid w:val="00B73F49"/>
    <w:rsid w:val="00B74189"/>
    <w:rsid w:val="00B742A7"/>
    <w:rsid w:val="00B746DF"/>
    <w:rsid w:val="00B74C34"/>
    <w:rsid w:val="00B74F12"/>
    <w:rsid w:val="00B750C3"/>
    <w:rsid w:val="00B75152"/>
    <w:rsid w:val="00B752E5"/>
    <w:rsid w:val="00B7531C"/>
    <w:rsid w:val="00B75352"/>
    <w:rsid w:val="00B756BF"/>
    <w:rsid w:val="00B759F9"/>
    <w:rsid w:val="00B75D2B"/>
    <w:rsid w:val="00B75ED5"/>
    <w:rsid w:val="00B75F07"/>
    <w:rsid w:val="00B75F24"/>
    <w:rsid w:val="00B75F7C"/>
    <w:rsid w:val="00B7617C"/>
    <w:rsid w:val="00B76497"/>
    <w:rsid w:val="00B76BC3"/>
    <w:rsid w:val="00B76F2C"/>
    <w:rsid w:val="00B770C5"/>
    <w:rsid w:val="00B770D8"/>
    <w:rsid w:val="00B771A1"/>
    <w:rsid w:val="00B771E6"/>
    <w:rsid w:val="00B7722C"/>
    <w:rsid w:val="00B7737A"/>
    <w:rsid w:val="00B77655"/>
    <w:rsid w:val="00B7774D"/>
    <w:rsid w:val="00B77769"/>
    <w:rsid w:val="00B77CCE"/>
    <w:rsid w:val="00B77D18"/>
    <w:rsid w:val="00B800E5"/>
    <w:rsid w:val="00B80119"/>
    <w:rsid w:val="00B8017A"/>
    <w:rsid w:val="00B8020E"/>
    <w:rsid w:val="00B80285"/>
    <w:rsid w:val="00B80324"/>
    <w:rsid w:val="00B803CD"/>
    <w:rsid w:val="00B8060F"/>
    <w:rsid w:val="00B8064D"/>
    <w:rsid w:val="00B80698"/>
    <w:rsid w:val="00B8073B"/>
    <w:rsid w:val="00B80910"/>
    <w:rsid w:val="00B8094D"/>
    <w:rsid w:val="00B80C00"/>
    <w:rsid w:val="00B80E53"/>
    <w:rsid w:val="00B81068"/>
    <w:rsid w:val="00B8123A"/>
    <w:rsid w:val="00B8126F"/>
    <w:rsid w:val="00B813A3"/>
    <w:rsid w:val="00B813E2"/>
    <w:rsid w:val="00B8146F"/>
    <w:rsid w:val="00B8147B"/>
    <w:rsid w:val="00B81737"/>
    <w:rsid w:val="00B81850"/>
    <w:rsid w:val="00B81870"/>
    <w:rsid w:val="00B8198E"/>
    <w:rsid w:val="00B81BCB"/>
    <w:rsid w:val="00B81CF2"/>
    <w:rsid w:val="00B81D68"/>
    <w:rsid w:val="00B81F00"/>
    <w:rsid w:val="00B82050"/>
    <w:rsid w:val="00B82074"/>
    <w:rsid w:val="00B82099"/>
    <w:rsid w:val="00B821AD"/>
    <w:rsid w:val="00B821C0"/>
    <w:rsid w:val="00B82323"/>
    <w:rsid w:val="00B8235D"/>
    <w:rsid w:val="00B824B2"/>
    <w:rsid w:val="00B829B3"/>
    <w:rsid w:val="00B82A53"/>
    <w:rsid w:val="00B82D9C"/>
    <w:rsid w:val="00B82E54"/>
    <w:rsid w:val="00B8305F"/>
    <w:rsid w:val="00B8310C"/>
    <w:rsid w:val="00B833AD"/>
    <w:rsid w:val="00B83843"/>
    <w:rsid w:val="00B83A84"/>
    <w:rsid w:val="00B83B52"/>
    <w:rsid w:val="00B83BB4"/>
    <w:rsid w:val="00B83BBA"/>
    <w:rsid w:val="00B83FAF"/>
    <w:rsid w:val="00B842E4"/>
    <w:rsid w:val="00B843D5"/>
    <w:rsid w:val="00B84558"/>
    <w:rsid w:val="00B849DA"/>
    <w:rsid w:val="00B84F12"/>
    <w:rsid w:val="00B85549"/>
    <w:rsid w:val="00B8566F"/>
    <w:rsid w:val="00B857D5"/>
    <w:rsid w:val="00B858B7"/>
    <w:rsid w:val="00B8598D"/>
    <w:rsid w:val="00B85C50"/>
    <w:rsid w:val="00B85CDE"/>
    <w:rsid w:val="00B85EF6"/>
    <w:rsid w:val="00B85EFC"/>
    <w:rsid w:val="00B85FCA"/>
    <w:rsid w:val="00B85FF8"/>
    <w:rsid w:val="00B860F1"/>
    <w:rsid w:val="00B861C4"/>
    <w:rsid w:val="00B86203"/>
    <w:rsid w:val="00B862F2"/>
    <w:rsid w:val="00B865D7"/>
    <w:rsid w:val="00B8662B"/>
    <w:rsid w:val="00B868A6"/>
    <w:rsid w:val="00B8694C"/>
    <w:rsid w:val="00B86F05"/>
    <w:rsid w:val="00B86F2B"/>
    <w:rsid w:val="00B86F92"/>
    <w:rsid w:val="00B870F4"/>
    <w:rsid w:val="00B87112"/>
    <w:rsid w:val="00B871AF"/>
    <w:rsid w:val="00B8732A"/>
    <w:rsid w:val="00B879F2"/>
    <w:rsid w:val="00B87B14"/>
    <w:rsid w:val="00B87C3D"/>
    <w:rsid w:val="00B87D46"/>
    <w:rsid w:val="00B905A2"/>
    <w:rsid w:val="00B907CD"/>
    <w:rsid w:val="00B90DF5"/>
    <w:rsid w:val="00B90E22"/>
    <w:rsid w:val="00B92180"/>
    <w:rsid w:val="00B92279"/>
    <w:rsid w:val="00B922D6"/>
    <w:rsid w:val="00B9243A"/>
    <w:rsid w:val="00B92894"/>
    <w:rsid w:val="00B929C5"/>
    <w:rsid w:val="00B92AA6"/>
    <w:rsid w:val="00B92B54"/>
    <w:rsid w:val="00B92B62"/>
    <w:rsid w:val="00B92C96"/>
    <w:rsid w:val="00B92D97"/>
    <w:rsid w:val="00B931D8"/>
    <w:rsid w:val="00B931F8"/>
    <w:rsid w:val="00B933B4"/>
    <w:rsid w:val="00B933C7"/>
    <w:rsid w:val="00B93BF3"/>
    <w:rsid w:val="00B93E7F"/>
    <w:rsid w:val="00B94080"/>
    <w:rsid w:val="00B9424D"/>
    <w:rsid w:val="00B9427B"/>
    <w:rsid w:val="00B942BF"/>
    <w:rsid w:val="00B94318"/>
    <w:rsid w:val="00B9461B"/>
    <w:rsid w:val="00B9479B"/>
    <w:rsid w:val="00B947F7"/>
    <w:rsid w:val="00B9495C"/>
    <w:rsid w:val="00B94998"/>
    <w:rsid w:val="00B9512C"/>
    <w:rsid w:val="00B95133"/>
    <w:rsid w:val="00B951CF"/>
    <w:rsid w:val="00B9521D"/>
    <w:rsid w:val="00B952DE"/>
    <w:rsid w:val="00B95429"/>
    <w:rsid w:val="00B954F7"/>
    <w:rsid w:val="00B95614"/>
    <w:rsid w:val="00B956B7"/>
    <w:rsid w:val="00B95755"/>
    <w:rsid w:val="00B9577C"/>
    <w:rsid w:val="00B95D9E"/>
    <w:rsid w:val="00B95E38"/>
    <w:rsid w:val="00B95FAD"/>
    <w:rsid w:val="00B9643A"/>
    <w:rsid w:val="00B964AA"/>
    <w:rsid w:val="00B965FC"/>
    <w:rsid w:val="00B96A8C"/>
    <w:rsid w:val="00B96A9B"/>
    <w:rsid w:val="00B96D45"/>
    <w:rsid w:val="00B96FA4"/>
    <w:rsid w:val="00B9710D"/>
    <w:rsid w:val="00B973F1"/>
    <w:rsid w:val="00B974AC"/>
    <w:rsid w:val="00B974D5"/>
    <w:rsid w:val="00B9758F"/>
    <w:rsid w:val="00B977A0"/>
    <w:rsid w:val="00B97DE3"/>
    <w:rsid w:val="00B97E7B"/>
    <w:rsid w:val="00B97F05"/>
    <w:rsid w:val="00BA0193"/>
    <w:rsid w:val="00BA03D8"/>
    <w:rsid w:val="00BA04D4"/>
    <w:rsid w:val="00BA05AD"/>
    <w:rsid w:val="00BA05B8"/>
    <w:rsid w:val="00BA071E"/>
    <w:rsid w:val="00BA0823"/>
    <w:rsid w:val="00BA0ADD"/>
    <w:rsid w:val="00BA0B26"/>
    <w:rsid w:val="00BA0BA5"/>
    <w:rsid w:val="00BA0BF1"/>
    <w:rsid w:val="00BA0E94"/>
    <w:rsid w:val="00BA121F"/>
    <w:rsid w:val="00BA1233"/>
    <w:rsid w:val="00BA13E4"/>
    <w:rsid w:val="00BA144A"/>
    <w:rsid w:val="00BA178B"/>
    <w:rsid w:val="00BA1B7B"/>
    <w:rsid w:val="00BA1DE7"/>
    <w:rsid w:val="00BA1DED"/>
    <w:rsid w:val="00BA2194"/>
    <w:rsid w:val="00BA23CD"/>
    <w:rsid w:val="00BA25DA"/>
    <w:rsid w:val="00BA2689"/>
    <w:rsid w:val="00BA26CC"/>
    <w:rsid w:val="00BA2A15"/>
    <w:rsid w:val="00BA2BCB"/>
    <w:rsid w:val="00BA2C1D"/>
    <w:rsid w:val="00BA2C87"/>
    <w:rsid w:val="00BA2EE7"/>
    <w:rsid w:val="00BA2F74"/>
    <w:rsid w:val="00BA3103"/>
    <w:rsid w:val="00BA3211"/>
    <w:rsid w:val="00BA33F9"/>
    <w:rsid w:val="00BA37CC"/>
    <w:rsid w:val="00BA3A78"/>
    <w:rsid w:val="00BA3ACB"/>
    <w:rsid w:val="00BA3F27"/>
    <w:rsid w:val="00BA3F4D"/>
    <w:rsid w:val="00BA407F"/>
    <w:rsid w:val="00BA44D7"/>
    <w:rsid w:val="00BA4553"/>
    <w:rsid w:val="00BA4C40"/>
    <w:rsid w:val="00BA4CF3"/>
    <w:rsid w:val="00BA4E6D"/>
    <w:rsid w:val="00BA50A2"/>
    <w:rsid w:val="00BA525E"/>
    <w:rsid w:val="00BA5265"/>
    <w:rsid w:val="00BA52A1"/>
    <w:rsid w:val="00BA5493"/>
    <w:rsid w:val="00BA5D00"/>
    <w:rsid w:val="00BA5F8D"/>
    <w:rsid w:val="00BA6136"/>
    <w:rsid w:val="00BA6196"/>
    <w:rsid w:val="00BA64C2"/>
    <w:rsid w:val="00BA665E"/>
    <w:rsid w:val="00BA6764"/>
    <w:rsid w:val="00BA6CB5"/>
    <w:rsid w:val="00BA6D8E"/>
    <w:rsid w:val="00BA732E"/>
    <w:rsid w:val="00BA73E2"/>
    <w:rsid w:val="00BA743E"/>
    <w:rsid w:val="00BA75A4"/>
    <w:rsid w:val="00BA760E"/>
    <w:rsid w:val="00BA76F1"/>
    <w:rsid w:val="00BA7913"/>
    <w:rsid w:val="00BA7948"/>
    <w:rsid w:val="00BA7C70"/>
    <w:rsid w:val="00BA7E45"/>
    <w:rsid w:val="00BB00CA"/>
    <w:rsid w:val="00BB03A5"/>
    <w:rsid w:val="00BB060F"/>
    <w:rsid w:val="00BB070F"/>
    <w:rsid w:val="00BB0A33"/>
    <w:rsid w:val="00BB0B4A"/>
    <w:rsid w:val="00BB0B70"/>
    <w:rsid w:val="00BB0FC6"/>
    <w:rsid w:val="00BB1048"/>
    <w:rsid w:val="00BB1167"/>
    <w:rsid w:val="00BB12FB"/>
    <w:rsid w:val="00BB1C76"/>
    <w:rsid w:val="00BB1F5A"/>
    <w:rsid w:val="00BB2077"/>
    <w:rsid w:val="00BB2194"/>
    <w:rsid w:val="00BB2341"/>
    <w:rsid w:val="00BB24E9"/>
    <w:rsid w:val="00BB2501"/>
    <w:rsid w:val="00BB26E2"/>
    <w:rsid w:val="00BB2955"/>
    <w:rsid w:val="00BB2E19"/>
    <w:rsid w:val="00BB2FB3"/>
    <w:rsid w:val="00BB3085"/>
    <w:rsid w:val="00BB3194"/>
    <w:rsid w:val="00BB3265"/>
    <w:rsid w:val="00BB32B0"/>
    <w:rsid w:val="00BB3304"/>
    <w:rsid w:val="00BB3508"/>
    <w:rsid w:val="00BB35B0"/>
    <w:rsid w:val="00BB3602"/>
    <w:rsid w:val="00BB362F"/>
    <w:rsid w:val="00BB3911"/>
    <w:rsid w:val="00BB3924"/>
    <w:rsid w:val="00BB3988"/>
    <w:rsid w:val="00BB3E19"/>
    <w:rsid w:val="00BB3E36"/>
    <w:rsid w:val="00BB47D4"/>
    <w:rsid w:val="00BB4904"/>
    <w:rsid w:val="00BB4A3A"/>
    <w:rsid w:val="00BB4ACF"/>
    <w:rsid w:val="00BB4E77"/>
    <w:rsid w:val="00BB508C"/>
    <w:rsid w:val="00BB5149"/>
    <w:rsid w:val="00BB5361"/>
    <w:rsid w:val="00BB548B"/>
    <w:rsid w:val="00BB5627"/>
    <w:rsid w:val="00BB563E"/>
    <w:rsid w:val="00BB589A"/>
    <w:rsid w:val="00BB5BBB"/>
    <w:rsid w:val="00BB5CD8"/>
    <w:rsid w:val="00BB5DD4"/>
    <w:rsid w:val="00BB5EB9"/>
    <w:rsid w:val="00BB633A"/>
    <w:rsid w:val="00BB63F6"/>
    <w:rsid w:val="00BB6437"/>
    <w:rsid w:val="00BB64AA"/>
    <w:rsid w:val="00BB6523"/>
    <w:rsid w:val="00BB65ED"/>
    <w:rsid w:val="00BB6997"/>
    <w:rsid w:val="00BB6ABC"/>
    <w:rsid w:val="00BB6FAA"/>
    <w:rsid w:val="00BB705E"/>
    <w:rsid w:val="00BB706A"/>
    <w:rsid w:val="00BB72D3"/>
    <w:rsid w:val="00BB786A"/>
    <w:rsid w:val="00BB7B59"/>
    <w:rsid w:val="00BB7E48"/>
    <w:rsid w:val="00BC0035"/>
    <w:rsid w:val="00BC0191"/>
    <w:rsid w:val="00BC01C4"/>
    <w:rsid w:val="00BC0244"/>
    <w:rsid w:val="00BC0657"/>
    <w:rsid w:val="00BC076C"/>
    <w:rsid w:val="00BC08CC"/>
    <w:rsid w:val="00BC0B98"/>
    <w:rsid w:val="00BC0D13"/>
    <w:rsid w:val="00BC0E7B"/>
    <w:rsid w:val="00BC112E"/>
    <w:rsid w:val="00BC15B8"/>
    <w:rsid w:val="00BC165C"/>
    <w:rsid w:val="00BC16F6"/>
    <w:rsid w:val="00BC1802"/>
    <w:rsid w:val="00BC180E"/>
    <w:rsid w:val="00BC1A28"/>
    <w:rsid w:val="00BC1A9F"/>
    <w:rsid w:val="00BC1CF9"/>
    <w:rsid w:val="00BC1D72"/>
    <w:rsid w:val="00BC1DC3"/>
    <w:rsid w:val="00BC1F3A"/>
    <w:rsid w:val="00BC1F89"/>
    <w:rsid w:val="00BC1F9B"/>
    <w:rsid w:val="00BC2138"/>
    <w:rsid w:val="00BC22CE"/>
    <w:rsid w:val="00BC23B2"/>
    <w:rsid w:val="00BC2465"/>
    <w:rsid w:val="00BC2722"/>
    <w:rsid w:val="00BC29A1"/>
    <w:rsid w:val="00BC2B27"/>
    <w:rsid w:val="00BC330E"/>
    <w:rsid w:val="00BC3396"/>
    <w:rsid w:val="00BC33CE"/>
    <w:rsid w:val="00BC342A"/>
    <w:rsid w:val="00BC35C9"/>
    <w:rsid w:val="00BC3725"/>
    <w:rsid w:val="00BC37EB"/>
    <w:rsid w:val="00BC3933"/>
    <w:rsid w:val="00BC4412"/>
    <w:rsid w:val="00BC46E0"/>
    <w:rsid w:val="00BC46E6"/>
    <w:rsid w:val="00BC49CE"/>
    <w:rsid w:val="00BC4E40"/>
    <w:rsid w:val="00BC4FD4"/>
    <w:rsid w:val="00BC5076"/>
    <w:rsid w:val="00BC509B"/>
    <w:rsid w:val="00BC5281"/>
    <w:rsid w:val="00BC55A4"/>
    <w:rsid w:val="00BC55CF"/>
    <w:rsid w:val="00BC581D"/>
    <w:rsid w:val="00BC58BA"/>
    <w:rsid w:val="00BC5AF1"/>
    <w:rsid w:val="00BC5C3A"/>
    <w:rsid w:val="00BC5C91"/>
    <w:rsid w:val="00BC5DEF"/>
    <w:rsid w:val="00BC5E84"/>
    <w:rsid w:val="00BC5F44"/>
    <w:rsid w:val="00BC651A"/>
    <w:rsid w:val="00BC660C"/>
    <w:rsid w:val="00BC6637"/>
    <w:rsid w:val="00BC6958"/>
    <w:rsid w:val="00BC69DA"/>
    <w:rsid w:val="00BC6A40"/>
    <w:rsid w:val="00BC6B78"/>
    <w:rsid w:val="00BC6C0C"/>
    <w:rsid w:val="00BC6E36"/>
    <w:rsid w:val="00BC6F8E"/>
    <w:rsid w:val="00BC7091"/>
    <w:rsid w:val="00BC7478"/>
    <w:rsid w:val="00BC7497"/>
    <w:rsid w:val="00BC7540"/>
    <w:rsid w:val="00BC77BD"/>
    <w:rsid w:val="00BC79C5"/>
    <w:rsid w:val="00BC7AE0"/>
    <w:rsid w:val="00BC7D71"/>
    <w:rsid w:val="00BC7EA3"/>
    <w:rsid w:val="00BC7FA6"/>
    <w:rsid w:val="00BC7FE3"/>
    <w:rsid w:val="00BD05D4"/>
    <w:rsid w:val="00BD0BE4"/>
    <w:rsid w:val="00BD0EA3"/>
    <w:rsid w:val="00BD137C"/>
    <w:rsid w:val="00BD14C8"/>
    <w:rsid w:val="00BD1677"/>
    <w:rsid w:val="00BD180F"/>
    <w:rsid w:val="00BD1A28"/>
    <w:rsid w:val="00BD20F5"/>
    <w:rsid w:val="00BD23C1"/>
    <w:rsid w:val="00BD2991"/>
    <w:rsid w:val="00BD2C47"/>
    <w:rsid w:val="00BD2C6B"/>
    <w:rsid w:val="00BD2FBA"/>
    <w:rsid w:val="00BD3169"/>
    <w:rsid w:val="00BD316C"/>
    <w:rsid w:val="00BD3737"/>
    <w:rsid w:val="00BD380E"/>
    <w:rsid w:val="00BD3C0A"/>
    <w:rsid w:val="00BD3FC3"/>
    <w:rsid w:val="00BD44C6"/>
    <w:rsid w:val="00BD44DC"/>
    <w:rsid w:val="00BD45CF"/>
    <w:rsid w:val="00BD462A"/>
    <w:rsid w:val="00BD4663"/>
    <w:rsid w:val="00BD4C25"/>
    <w:rsid w:val="00BD4D90"/>
    <w:rsid w:val="00BD5059"/>
    <w:rsid w:val="00BD506F"/>
    <w:rsid w:val="00BD50D9"/>
    <w:rsid w:val="00BD50EE"/>
    <w:rsid w:val="00BD5178"/>
    <w:rsid w:val="00BD518C"/>
    <w:rsid w:val="00BD52BB"/>
    <w:rsid w:val="00BD55FB"/>
    <w:rsid w:val="00BD5746"/>
    <w:rsid w:val="00BD5841"/>
    <w:rsid w:val="00BD5BDB"/>
    <w:rsid w:val="00BD5C2A"/>
    <w:rsid w:val="00BD5C6C"/>
    <w:rsid w:val="00BD5E36"/>
    <w:rsid w:val="00BD5F20"/>
    <w:rsid w:val="00BD60C4"/>
    <w:rsid w:val="00BD6337"/>
    <w:rsid w:val="00BD640E"/>
    <w:rsid w:val="00BD6630"/>
    <w:rsid w:val="00BD6668"/>
    <w:rsid w:val="00BD6735"/>
    <w:rsid w:val="00BD6BF3"/>
    <w:rsid w:val="00BD6C66"/>
    <w:rsid w:val="00BD7135"/>
    <w:rsid w:val="00BD7155"/>
    <w:rsid w:val="00BD71FF"/>
    <w:rsid w:val="00BD742D"/>
    <w:rsid w:val="00BD7465"/>
    <w:rsid w:val="00BD74B4"/>
    <w:rsid w:val="00BD7690"/>
    <w:rsid w:val="00BD7786"/>
    <w:rsid w:val="00BD77C9"/>
    <w:rsid w:val="00BD77D0"/>
    <w:rsid w:val="00BD7880"/>
    <w:rsid w:val="00BD7B37"/>
    <w:rsid w:val="00BD7BA1"/>
    <w:rsid w:val="00BD7E48"/>
    <w:rsid w:val="00BD7E70"/>
    <w:rsid w:val="00BD7EB9"/>
    <w:rsid w:val="00BD7F81"/>
    <w:rsid w:val="00BD7F8D"/>
    <w:rsid w:val="00BE01F9"/>
    <w:rsid w:val="00BE0411"/>
    <w:rsid w:val="00BE0927"/>
    <w:rsid w:val="00BE0945"/>
    <w:rsid w:val="00BE0AB6"/>
    <w:rsid w:val="00BE0B52"/>
    <w:rsid w:val="00BE0CA6"/>
    <w:rsid w:val="00BE0D2E"/>
    <w:rsid w:val="00BE0F9F"/>
    <w:rsid w:val="00BE0FF9"/>
    <w:rsid w:val="00BE13FD"/>
    <w:rsid w:val="00BE151D"/>
    <w:rsid w:val="00BE173D"/>
    <w:rsid w:val="00BE19DE"/>
    <w:rsid w:val="00BE1AF0"/>
    <w:rsid w:val="00BE1CF6"/>
    <w:rsid w:val="00BE1DE5"/>
    <w:rsid w:val="00BE1DFA"/>
    <w:rsid w:val="00BE1EA0"/>
    <w:rsid w:val="00BE201B"/>
    <w:rsid w:val="00BE223A"/>
    <w:rsid w:val="00BE2476"/>
    <w:rsid w:val="00BE2655"/>
    <w:rsid w:val="00BE26AC"/>
    <w:rsid w:val="00BE2774"/>
    <w:rsid w:val="00BE27F8"/>
    <w:rsid w:val="00BE2C3C"/>
    <w:rsid w:val="00BE2F3D"/>
    <w:rsid w:val="00BE305F"/>
    <w:rsid w:val="00BE3185"/>
    <w:rsid w:val="00BE32CD"/>
    <w:rsid w:val="00BE32EA"/>
    <w:rsid w:val="00BE346B"/>
    <w:rsid w:val="00BE3638"/>
    <w:rsid w:val="00BE39ED"/>
    <w:rsid w:val="00BE3A25"/>
    <w:rsid w:val="00BE3B19"/>
    <w:rsid w:val="00BE43A5"/>
    <w:rsid w:val="00BE4796"/>
    <w:rsid w:val="00BE4811"/>
    <w:rsid w:val="00BE4836"/>
    <w:rsid w:val="00BE48BF"/>
    <w:rsid w:val="00BE48ED"/>
    <w:rsid w:val="00BE49BF"/>
    <w:rsid w:val="00BE4AE0"/>
    <w:rsid w:val="00BE4B6E"/>
    <w:rsid w:val="00BE4B72"/>
    <w:rsid w:val="00BE4DEF"/>
    <w:rsid w:val="00BE4F66"/>
    <w:rsid w:val="00BE56B2"/>
    <w:rsid w:val="00BE57A5"/>
    <w:rsid w:val="00BE5DBC"/>
    <w:rsid w:val="00BE5FAD"/>
    <w:rsid w:val="00BE60F5"/>
    <w:rsid w:val="00BE614B"/>
    <w:rsid w:val="00BE643A"/>
    <w:rsid w:val="00BE65D5"/>
    <w:rsid w:val="00BE67B6"/>
    <w:rsid w:val="00BE69B8"/>
    <w:rsid w:val="00BE6D46"/>
    <w:rsid w:val="00BE6F08"/>
    <w:rsid w:val="00BE6FE5"/>
    <w:rsid w:val="00BE7143"/>
    <w:rsid w:val="00BE74C4"/>
    <w:rsid w:val="00BE76E8"/>
    <w:rsid w:val="00BE7A48"/>
    <w:rsid w:val="00BE7BD4"/>
    <w:rsid w:val="00BE7CE4"/>
    <w:rsid w:val="00BE7DA5"/>
    <w:rsid w:val="00BE7F32"/>
    <w:rsid w:val="00BF0257"/>
    <w:rsid w:val="00BF04CB"/>
    <w:rsid w:val="00BF04EA"/>
    <w:rsid w:val="00BF075E"/>
    <w:rsid w:val="00BF0886"/>
    <w:rsid w:val="00BF09FC"/>
    <w:rsid w:val="00BF0D41"/>
    <w:rsid w:val="00BF0F72"/>
    <w:rsid w:val="00BF117D"/>
    <w:rsid w:val="00BF1190"/>
    <w:rsid w:val="00BF1300"/>
    <w:rsid w:val="00BF13D0"/>
    <w:rsid w:val="00BF157A"/>
    <w:rsid w:val="00BF1747"/>
    <w:rsid w:val="00BF1785"/>
    <w:rsid w:val="00BF1BD8"/>
    <w:rsid w:val="00BF1CFA"/>
    <w:rsid w:val="00BF1E0A"/>
    <w:rsid w:val="00BF2116"/>
    <w:rsid w:val="00BF24A9"/>
    <w:rsid w:val="00BF26F7"/>
    <w:rsid w:val="00BF29C3"/>
    <w:rsid w:val="00BF2B52"/>
    <w:rsid w:val="00BF3056"/>
    <w:rsid w:val="00BF308D"/>
    <w:rsid w:val="00BF342F"/>
    <w:rsid w:val="00BF348D"/>
    <w:rsid w:val="00BF35B5"/>
    <w:rsid w:val="00BF370A"/>
    <w:rsid w:val="00BF3CCB"/>
    <w:rsid w:val="00BF3CED"/>
    <w:rsid w:val="00BF3D12"/>
    <w:rsid w:val="00BF3E1F"/>
    <w:rsid w:val="00BF3E29"/>
    <w:rsid w:val="00BF3F2E"/>
    <w:rsid w:val="00BF404D"/>
    <w:rsid w:val="00BF408B"/>
    <w:rsid w:val="00BF45B6"/>
    <w:rsid w:val="00BF4739"/>
    <w:rsid w:val="00BF48FD"/>
    <w:rsid w:val="00BF5134"/>
    <w:rsid w:val="00BF5272"/>
    <w:rsid w:val="00BF53CD"/>
    <w:rsid w:val="00BF552B"/>
    <w:rsid w:val="00BF56A9"/>
    <w:rsid w:val="00BF5767"/>
    <w:rsid w:val="00BF59E7"/>
    <w:rsid w:val="00BF5C6E"/>
    <w:rsid w:val="00BF5DE6"/>
    <w:rsid w:val="00BF5E9B"/>
    <w:rsid w:val="00BF5EF5"/>
    <w:rsid w:val="00BF5FF3"/>
    <w:rsid w:val="00BF6306"/>
    <w:rsid w:val="00BF6342"/>
    <w:rsid w:val="00BF63C1"/>
    <w:rsid w:val="00BF65DB"/>
    <w:rsid w:val="00BF66A1"/>
    <w:rsid w:val="00BF671A"/>
    <w:rsid w:val="00BF6A91"/>
    <w:rsid w:val="00BF6C70"/>
    <w:rsid w:val="00BF6D97"/>
    <w:rsid w:val="00BF6F07"/>
    <w:rsid w:val="00BF6F68"/>
    <w:rsid w:val="00BF6FF3"/>
    <w:rsid w:val="00BF7003"/>
    <w:rsid w:val="00BF7211"/>
    <w:rsid w:val="00BF798D"/>
    <w:rsid w:val="00BF7BE4"/>
    <w:rsid w:val="00BF7C37"/>
    <w:rsid w:val="00BF7CC2"/>
    <w:rsid w:val="00BF7CE4"/>
    <w:rsid w:val="00BF7D3A"/>
    <w:rsid w:val="00BF7F9F"/>
    <w:rsid w:val="00C001A0"/>
    <w:rsid w:val="00C00589"/>
    <w:rsid w:val="00C006FA"/>
    <w:rsid w:val="00C00769"/>
    <w:rsid w:val="00C00EBE"/>
    <w:rsid w:val="00C011BB"/>
    <w:rsid w:val="00C011FA"/>
    <w:rsid w:val="00C0132F"/>
    <w:rsid w:val="00C0143E"/>
    <w:rsid w:val="00C014C1"/>
    <w:rsid w:val="00C015A6"/>
    <w:rsid w:val="00C016F5"/>
    <w:rsid w:val="00C01E6D"/>
    <w:rsid w:val="00C01E9F"/>
    <w:rsid w:val="00C022CE"/>
    <w:rsid w:val="00C0255A"/>
    <w:rsid w:val="00C028A4"/>
    <w:rsid w:val="00C02968"/>
    <w:rsid w:val="00C02DAF"/>
    <w:rsid w:val="00C02E0F"/>
    <w:rsid w:val="00C03042"/>
    <w:rsid w:val="00C0328D"/>
    <w:rsid w:val="00C03328"/>
    <w:rsid w:val="00C03616"/>
    <w:rsid w:val="00C0368E"/>
    <w:rsid w:val="00C037E5"/>
    <w:rsid w:val="00C03846"/>
    <w:rsid w:val="00C038B9"/>
    <w:rsid w:val="00C03C53"/>
    <w:rsid w:val="00C03EC6"/>
    <w:rsid w:val="00C04750"/>
    <w:rsid w:val="00C04762"/>
    <w:rsid w:val="00C0495A"/>
    <w:rsid w:val="00C049B6"/>
    <w:rsid w:val="00C04BF1"/>
    <w:rsid w:val="00C04D3C"/>
    <w:rsid w:val="00C04D88"/>
    <w:rsid w:val="00C04DF6"/>
    <w:rsid w:val="00C04F52"/>
    <w:rsid w:val="00C0510E"/>
    <w:rsid w:val="00C05281"/>
    <w:rsid w:val="00C053F4"/>
    <w:rsid w:val="00C05774"/>
    <w:rsid w:val="00C05A20"/>
    <w:rsid w:val="00C05C97"/>
    <w:rsid w:val="00C064D3"/>
    <w:rsid w:val="00C06598"/>
    <w:rsid w:val="00C06794"/>
    <w:rsid w:val="00C067BC"/>
    <w:rsid w:val="00C06D48"/>
    <w:rsid w:val="00C06DC6"/>
    <w:rsid w:val="00C06DE2"/>
    <w:rsid w:val="00C06E3C"/>
    <w:rsid w:val="00C07004"/>
    <w:rsid w:val="00C0736E"/>
    <w:rsid w:val="00C075E1"/>
    <w:rsid w:val="00C07673"/>
    <w:rsid w:val="00C07776"/>
    <w:rsid w:val="00C0781C"/>
    <w:rsid w:val="00C0785A"/>
    <w:rsid w:val="00C07992"/>
    <w:rsid w:val="00C07A21"/>
    <w:rsid w:val="00C07C0C"/>
    <w:rsid w:val="00C07C7D"/>
    <w:rsid w:val="00C07CC7"/>
    <w:rsid w:val="00C07CF8"/>
    <w:rsid w:val="00C07D28"/>
    <w:rsid w:val="00C1015A"/>
    <w:rsid w:val="00C10260"/>
    <w:rsid w:val="00C10284"/>
    <w:rsid w:val="00C1042A"/>
    <w:rsid w:val="00C10496"/>
    <w:rsid w:val="00C105C0"/>
    <w:rsid w:val="00C1093A"/>
    <w:rsid w:val="00C10A55"/>
    <w:rsid w:val="00C10C8D"/>
    <w:rsid w:val="00C110DE"/>
    <w:rsid w:val="00C1115F"/>
    <w:rsid w:val="00C1134C"/>
    <w:rsid w:val="00C1146B"/>
    <w:rsid w:val="00C1159A"/>
    <w:rsid w:val="00C115B1"/>
    <w:rsid w:val="00C116C5"/>
    <w:rsid w:val="00C118E0"/>
    <w:rsid w:val="00C11968"/>
    <w:rsid w:val="00C11D3F"/>
    <w:rsid w:val="00C11E00"/>
    <w:rsid w:val="00C11F2F"/>
    <w:rsid w:val="00C121DB"/>
    <w:rsid w:val="00C12208"/>
    <w:rsid w:val="00C12780"/>
    <w:rsid w:val="00C12B7D"/>
    <w:rsid w:val="00C12C22"/>
    <w:rsid w:val="00C130AF"/>
    <w:rsid w:val="00C1324E"/>
    <w:rsid w:val="00C132A8"/>
    <w:rsid w:val="00C133C2"/>
    <w:rsid w:val="00C13546"/>
    <w:rsid w:val="00C13736"/>
    <w:rsid w:val="00C1390C"/>
    <w:rsid w:val="00C13926"/>
    <w:rsid w:val="00C13963"/>
    <w:rsid w:val="00C13A07"/>
    <w:rsid w:val="00C13D5D"/>
    <w:rsid w:val="00C13D75"/>
    <w:rsid w:val="00C13DB8"/>
    <w:rsid w:val="00C13DD2"/>
    <w:rsid w:val="00C13DE4"/>
    <w:rsid w:val="00C14219"/>
    <w:rsid w:val="00C142F0"/>
    <w:rsid w:val="00C143E4"/>
    <w:rsid w:val="00C145CD"/>
    <w:rsid w:val="00C1471B"/>
    <w:rsid w:val="00C14809"/>
    <w:rsid w:val="00C14824"/>
    <w:rsid w:val="00C14857"/>
    <w:rsid w:val="00C1581B"/>
    <w:rsid w:val="00C15A3E"/>
    <w:rsid w:val="00C15BC3"/>
    <w:rsid w:val="00C15E33"/>
    <w:rsid w:val="00C15EB6"/>
    <w:rsid w:val="00C15F81"/>
    <w:rsid w:val="00C16148"/>
    <w:rsid w:val="00C1616C"/>
    <w:rsid w:val="00C164A1"/>
    <w:rsid w:val="00C164DF"/>
    <w:rsid w:val="00C168C4"/>
    <w:rsid w:val="00C16A08"/>
    <w:rsid w:val="00C16C06"/>
    <w:rsid w:val="00C16C34"/>
    <w:rsid w:val="00C16CD6"/>
    <w:rsid w:val="00C16DCF"/>
    <w:rsid w:val="00C16DE7"/>
    <w:rsid w:val="00C16DEC"/>
    <w:rsid w:val="00C16F7E"/>
    <w:rsid w:val="00C17138"/>
    <w:rsid w:val="00C1722C"/>
    <w:rsid w:val="00C17400"/>
    <w:rsid w:val="00C17696"/>
    <w:rsid w:val="00C1778F"/>
    <w:rsid w:val="00C17A95"/>
    <w:rsid w:val="00C17FC7"/>
    <w:rsid w:val="00C200EE"/>
    <w:rsid w:val="00C2017D"/>
    <w:rsid w:val="00C2023E"/>
    <w:rsid w:val="00C205E0"/>
    <w:rsid w:val="00C205E8"/>
    <w:rsid w:val="00C208F3"/>
    <w:rsid w:val="00C20A65"/>
    <w:rsid w:val="00C20D88"/>
    <w:rsid w:val="00C20E6F"/>
    <w:rsid w:val="00C20FBA"/>
    <w:rsid w:val="00C211BF"/>
    <w:rsid w:val="00C21239"/>
    <w:rsid w:val="00C212C0"/>
    <w:rsid w:val="00C213A3"/>
    <w:rsid w:val="00C21832"/>
    <w:rsid w:val="00C21C21"/>
    <w:rsid w:val="00C21C71"/>
    <w:rsid w:val="00C22242"/>
    <w:rsid w:val="00C222B6"/>
    <w:rsid w:val="00C2262E"/>
    <w:rsid w:val="00C227D9"/>
    <w:rsid w:val="00C22A04"/>
    <w:rsid w:val="00C22A3F"/>
    <w:rsid w:val="00C22A87"/>
    <w:rsid w:val="00C22AC0"/>
    <w:rsid w:val="00C22DF0"/>
    <w:rsid w:val="00C22E60"/>
    <w:rsid w:val="00C22EF8"/>
    <w:rsid w:val="00C23102"/>
    <w:rsid w:val="00C231B2"/>
    <w:rsid w:val="00C2322A"/>
    <w:rsid w:val="00C2324D"/>
    <w:rsid w:val="00C23548"/>
    <w:rsid w:val="00C2359E"/>
    <w:rsid w:val="00C235B1"/>
    <w:rsid w:val="00C235FD"/>
    <w:rsid w:val="00C23758"/>
    <w:rsid w:val="00C23CEC"/>
    <w:rsid w:val="00C23D65"/>
    <w:rsid w:val="00C23D68"/>
    <w:rsid w:val="00C243E1"/>
    <w:rsid w:val="00C24419"/>
    <w:rsid w:val="00C2460C"/>
    <w:rsid w:val="00C24612"/>
    <w:rsid w:val="00C2464E"/>
    <w:rsid w:val="00C2465F"/>
    <w:rsid w:val="00C248C1"/>
    <w:rsid w:val="00C24A0E"/>
    <w:rsid w:val="00C24A48"/>
    <w:rsid w:val="00C24D3A"/>
    <w:rsid w:val="00C25117"/>
    <w:rsid w:val="00C25640"/>
    <w:rsid w:val="00C2571C"/>
    <w:rsid w:val="00C258BC"/>
    <w:rsid w:val="00C25AB9"/>
    <w:rsid w:val="00C260C2"/>
    <w:rsid w:val="00C262AE"/>
    <w:rsid w:val="00C263FE"/>
    <w:rsid w:val="00C26532"/>
    <w:rsid w:val="00C265AB"/>
    <w:rsid w:val="00C2678D"/>
    <w:rsid w:val="00C2679F"/>
    <w:rsid w:val="00C2682A"/>
    <w:rsid w:val="00C26DE3"/>
    <w:rsid w:val="00C26E81"/>
    <w:rsid w:val="00C26FB8"/>
    <w:rsid w:val="00C274B4"/>
    <w:rsid w:val="00C27604"/>
    <w:rsid w:val="00C27677"/>
    <w:rsid w:val="00C277B4"/>
    <w:rsid w:val="00C27957"/>
    <w:rsid w:val="00C27C3B"/>
    <w:rsid w:val="00C27EC6"/>
    <w:rsid w:val="00C30392"/>
    <w:rsid w:val="00C303EB"/>
    <w:rsid w:val="00C30596"/>
    <w:rsid w:val="00C305D9"/>
    <w:rsid w:val="00C3095F"/>
    <w:rsid w:val="00C30E52"/>
    <w:rsid w:val="00C30EB7"/>
    <w:rsid w:val="00C30EEA"/>
    <w:rsid w:val="00C30F7A"/>
    <w:rsid w:val="00C30FBB"/>
    <w:rsid w:val="00C31064"/>
    <w:rsid w:val="00C3132F"/>
    <w:rsid w:val="00C314ED"/>
    <w:rsid w:val="00C31687"/>
    <w:rsid w:val="00C317FE"/>
    <w:rsid w:val="00C3188C"/>
    <w:rsid w:val="00C31B50"/>
    <w:rsid w:val="00C31BC5"/>
    <w:rsid w:val="00C31F59"/>
    <w:rsid w:val="00C32013"/>
    <w:rsid w:val="00C3236C"/>
    <w:rsid w:val="00C3252B"/>
    <w:rsid w:val="00C32564"/>
    <w:rsid w:val="00C32626"/>
    <w:rsid w:val="00C3268F"/>
    <w:rsid w:val="00C326FA"/>
    <w:rsid w:val="00C32BA5"/>
    <w:rsid w:val="00C32E63"/>
    <w:rsid w:val="00C32F7B"/>
    <w:rsid w:val="00C32FA8"/>
    <w:rsid w:val="00C32FF5"/>
    <w:rsid w:val="00C3303D"/>
    <w:rsid w:val="00C330E1"/>
    <w:rsid w:val="00C33216"/>
    <w:rsid w:val="00C338F6"/>
    <w:rsid w:val="00C339C0"/>
    <w:rsid w:val="00C33B4E"/>
    <w:rsid w:val="00C33C1F"/>
    <w:rsid w:val="00C33C6D"/>
    <w:rsid w:val="00C33DE2"/>
    <w:rsid w:val="00C33E8E"/>
    <w:rsid w:val="00C33EB7"/>
    <w:rsid w:val="00C341B9"/>
    <w:rsid w:val="00C34546"/>
    <w:rsid w:val="00C34B04"/>
    <w:rsid w:val="00C34B5C"/>
    <w:rsid w:val="00C34BDF"/>
    <w:rsid w:val="00C34D3D"/>
    <w:rsid w:val="00C34EB5"/>
    <w:rsid w:val="00C3528C"/>
    <w:rsid w:val="00C3534F"/>
    <w:rsid w:val="00C353F5"/>
    <w:rsid w:val="00C354F7"/>
    <w:rsid w:val="00C355D3"/>
    <w:rsid w:val="00C3586F"/>
    <w:rsid w:val="00C35A56"/>
    <w:rsid w:val="00C35B33"/>
    <w:rsid w:val="00C35C7E"/>
    <w:rsid w:val="00C35C88"/>
    <w:rsid w:val="00C35CC0"/>
    <w:rsid w:val="00C35FB1"/>
    <w:rsid w:val="00C360C2"/>
    <w:rsid w:val="00C36148"/>
    <w:rsid w:val="00C361AA"/>
    <w:rsid w:val="00C362C8"/>
    <w:rsid w:val="00C36339"/>
    <w:rsid w:val="00C36499"/>
    <w:rsid w:val="00C36660"/>
    <w:rsid w:val="00C36D18"/>
    <w:rsid w:val="00C36DCA"/>
    <w:rsid w:val="00C37329"/>
    <w:rsid w:val="00C376A6"/>
    <w:rsid w:val="00C378CD"/>
    <w:rsid w:val="00C378EB"/>
    <w:rsid w:val="00C37947"/>
    <w:rsid w:val="00C37A57"/>
    <w:rsid w:val="00C37AA1"/>
    <w:rsid w:val="00C37C17"/>
    <w:rsid w:val="00C37C7C"/>
    <w:rsid w:val="00C37CA3"/>
    <w:rsid w:val="00C37E73"/>
    <w:rsid w:val="00C4005E"/>
    <w:rsid w:val="00C4022C"/>
    <w:rsid w:val="00C40390"/>
    <w:rsid w:val="00C4039F"/>
    <w:rsid w:val="00C4079E"/>
    <w:rsid w:val="00C40908"/>
    <w:rsid w:val="00C409CE"/>
    <w:rsid w:val="00C40E65"/>
    <w:rsid w:val="00C4100B"/>
    <w:rsid w:val="00C4154D"/>
    <w:rsid w:val="00C418DF"/>
    <w:rsid w:val="00C41919"/>
    <w:rsid w:val="00C41A8D"/>
    <w:rsid w:val="00C41BF5"/>
    <w:rsid w:val="00C41BFB"/>
    <w:rsid w:val="00C41E95"/>
    <w:rsid w:val="00C41E99"/>
    <w:rsid w:val="00C41FA7"/>
    <w:rsid w:val="00C41FD9"/>
    <w:rsid w:val="00C42111"/>
    <w:rsid w:val="00C42237"/>
    <w:rsid w:val="00C42523"/>
    <w:rsid w:val="00C4259C"/>
    <w:rsid w:val="00C4282B"/>
    <w:rsid w:val="00C42CF1"/>
    <w:rsid w:val="00C42D1C"/>
    <w:rsid w:val="00C434A2"/>
    <w:rsid w:val="00C43607"/>
    <w:rsid w:val="00C43D0D"/>
    <w:rsid w:val="00C43D6C"/>
    <w:rsid w:val="00C43E4E"/>
    <w:rsid w:val="00C43F34"/>
    <w:rsid w:val="00C440F0"/>
    <w:rsid w:val="00C44167"/>
    <w:rsid w:val="00C44249"/>
    <w:rsid w:val="00C44328"/>
    <w:rsid w:val="00C444EB"/>
    <w:rsid w:val="00C44516"/>
    <w:rsid w:val="00C4455A"/>
    <w:rsid w:val="00C4499C"/>
    <w:rsid w:val="00C44A51"/>
    <w:rsid w:val="00C44A66"/>
    <w:rsid w:val="00C44FA1"/>
    <w:rsid w:val="00C45413"/>
    <w:rsid w:val="00C4544C"/>
    <w:rsid w:val="00C456E2"/>
    <w:rsid w:val="00C456F1"/>
    <w:rsid w:val="00C4577C"/>
    <w:rsid w:val="00C45B35"/>
    <w:rsid w:val="00C45C18"/>
    <w:rsid w:val="00C45C75"/>
    <w:rsid w:val="00C460B5"/>
    <w:rsid w:val="00C46585"/>
    <w:rsid w:val="00C46630"/>
    <w:rsid w:val="00C46832"/>
    <w:rsid w:val="00C469F6"/>
    <w:rsid w:val="00C46CF3"/>
    <w:rsid w:val="00C46D6A"/>
    <w:rsid w:val="00C46DD8"/>
    <w:rsid w:val="00C46F57"/>
    <w:rsid w:val="00C471A2"/>
    <w:rsid w:val="00C4727D"/>
    <w:rsid w:val="00C4764F"/>
    <w:rsid w:val="00C4793E"/>
    <w:rsid w:val="00C47D67"/>
    <w:rsid w:val="00C47D75"/>
    <w:rsid w:val="00C502F1"/>
    <w:rsid w:val="00C503A2"/>
    <w:rsid w:val="00C50482"/>
    <w:rsid w:val="00C5082A"/>
    <w:rsid w:val="00C50835"/>
    <w:rsid w:val="00C508BA"/>
    <w:rsid w:val="00C50A22"/>
    <w:rsid w:val="00C50AEF"/>
    <w:rsid w:val="00C50B25"/>
    <w:rsid w:val="00C50E13"/>
    <w:rsid w:val="00C50E22"/>
    <w:rsid w:val="00C50F56"/>
    <w:rsid w:val="00C5110E"/>
    <w:rsid w:val="00C51173"/>
    <w:rsid w:val="00C511B3"/>
    <w:rsid w:val="00C512CE"/>
    <w:rsid w:val="00C5136D"/>
    <w:rsid w:val="00C517D8"/>
    <w:rsid w:val="00C518E8"/>
    <w:rsid w:val="00C51A53"/>
    <w:rsid w:val="00C51D70"/>
    <w:rsid w:val="00C51E1A"/>
    <w:rsid w:val="00C51E23"/>
    <w:rsid w:val="00C51E88"/>
    <w:rsid w:val="00C52390"/>
    <w:rsid w:val="00C528DE"/>
    <w:rsid w:val="00C52C41"/>
    <w:rsid w:val="00C53086"/>
    <w:rsid w:val="00C53428"/>
    <w:rsid w:val="00C53452"/>
    <w:rsid w:val="00C534BC"/>
    <w:rsid w:val="00C53613"/>
    <w:rsid w:val="00C53A09"/>
    <w:rsid w:val="00C53AFD"/>
    <w:rsid w:val="00C53BE9"/>
    <w:rsid w:val="00C53D82"/>
    <w:rsid w:val="00C53D89"/>
    <w:rsid w:val="00C54622"/>
    <w:rsid w:val="00C54664"/>
    <w:rsid w:val="00C5468D"/>
    <w:rsid w:val="00C54975"/>
    <w:rsid w:val="00C549DB"/>
    <w:rsid w:val="00C54A64"/>
    <w:rsid w:val="00C54A7A"/>
    <w:rsid w:val="00C54BFF"/>
    <w:rsid w:val="00C54C39"/>
    <w:rsid w:val="00C54DED"/>
    <w:rsid w:val="00C550DD"/>
    <w:rsid w:val="00C55149"/>
    <w:rsid w:val="00C55161"/>
    <w:rsid w:val="00C55272"/>
    <w:rsid w:val="00C5531D"/>
    <w:rsid w:val="00C5563D"/>
    <w:rsid w:val="00C55671"/>
    <w:rsid w:val="00C557B3"/>
    <w:rsid w:val="00C55AB0"/>
    <w:rsid w:val="00C55E39"/>
    <w:rsid w:val="00C563AE"/>
    <w:rsid w:val="00C56572"/>
    <w:rsid w:val="00C565C6"/>
    <w:rsid w:val="00C56658"/>
    <w:rsid w:val="00C5666A"/>
    <w:rsid w:val="00C56703"/>
    <w:rsid w:val="00C56817"/>
    <w:rsid w:val="00C56C5F"/>
    <w:rsid w:val="00C56C9D"/>
    <w:rsid w:val="00C56FDC"/>
    <w:rsid w:val="00C57043"/>
    <w:rsid w:val="00C5717E"/>
    <w:rsid w:val="00C5720E"/>
    <w:rsid w:val="00C5732D"/>
    <w:rsid w:val="00C574D8"/>
    <w:rsid w:val="00C57525"/>
    <w:rsid w:val="00C576E0"/>
    <w:rsid w:val="00C577E4"/>
    <w:rsid w:val="00C578B2"/>
    <w:rsid w:val="00C57961"/>
    <w:rsid w:val="00C579F5"/>
    <w:rsid w:val="00C57C8D"/>
    <w:rsid w:val="00C57C9B"/>
    <w:rsid w:val="00C57D50"/>
    <w:rsid w:val="00C57D8D"/>
    <w:rsid w:val="00C57E41"/>
    <w:rsid w:val="00C57E9F"/>
    <w:rsid w:val="00C600E4"/>
    <w:rsid w:val="00C605A8"/>
    <w:rsid w:val="00C605C6"/>
    <w:rsid w:val="00C6085A"/>
    <w:rsid w:val="00C60860"/>
    <w:rsid w:val="00C60CC1"/>
    <w:rsid w:val="00C60E79"/>
    <w:rsid w:val="00C60F0B"/>
    <w:rsid w:val="00C60F3C"/>
    <w:rsid w:val="00C613D9"/>
    <w:rsid w:val="00C61636"/>
    <w:rsid w:val="00C619D5"/>
    <w:rsid w:val="00C61BD6"/>
    <w:rsid w:val="00C61C4A"/>
    <w:rsid w:val="00C61C83"/>
    <w:rsid w:val="00C61E1C"/>
    <w:rsid w:val="00C62586"/>
    <w:rsid w:val="00C6267D"/>
    <w:rsid w:val="00C627EB"/>
    <w:rsid w:val="00C62893"/>
    <w:rsid w:val="00C62998"/>
    <w:rsid w:val="00C6299B"/>
    <w:rsid w:val="00C62B65"/>
    <w:rsid w:val="00C62BF4"/>
    <w:rsid w:val="00C62C67"/>
    <w:rsid w:val="00C62CF3"/>
    <w:rsid w:val="00C62D50"/>
    <w:rsid w:val="00C63349"/>
    <w:rsid w:val="00C634D0"/>
    <w:rsid w:val="00C63583"/>
    <w:rsid w:val="00C635DC"/>
    <w:rsid w:val="00C636F5"/>
    <w:rsid w:val="00C6377B"/>
    <w:rsid w:val="00C63AAD"/>
    <w:rsid w:val="00C63EAE"/>
    <w:rsid w:val="00C63F45"/>
    <w:rsid w:val="00C63F53"/>
    <w:rsid w:val="00C63FB7"/>
    <w:rsid w:val="00C64036"/>
    <w:rsid w:val="00C64270"/>
    <w:rsid w:val="00C6498A"/>
    <w:rsid w:val="00C64C79"/>
    <w:rsid w:val="00C64D96"/>
    <w:rsid w:val="00C64E44"/>
    <w:rsid w:val="00C64E67"/>
    <w:rsid w:val="00C6531A"/>
    <w:rsid w:val="00C65646"/>
    <w:rsid w:val="00C6592F"/>
    <w:rsid w:val="00C65BFD"/>
    <w:rsid w:val="00C65E53"/>
    <w:rsid w:val="00C65EEA"/>
    <w:rsid w:val="00C66129"/>
    <w:rsid w:val="00C661C7"/>
    <w:rsid w:val="00C66326"/>
    <w:rsid w:val="00C6638F"/>
    <w:rsid w:val="00C666E8"/>
    <w:rsid w:val="00C66A27"/>
    <w:rsid w:val="00C66B86"/>
    <w:rsid w:val="00C66BB2"/>
    <w:rsid w:val="00C66E60"/>
    <w:rsid w:val="00C671F5"/>
    <w:rsid w:val="00C6721E"/>
    <w:rsid w:val="00C672FA"/>
    <w:rsid w:val="00C673E0"/>
    <w:rsid w:val="00C679B1"/>
    <w:rsid w:val="00C679D7"/>
    <w:rsid w:val="00C67AB3"/>
    <w:rsid w:val="00C67CAB"/>
    <w:rsid w:val="00C67CB3"/>
    <w:rsid w:val="00C67D2B"/>
    <w:rsid w:val="00C67E25"/>
    <w:rsid w:val="00C67F92"/>
    <w:rsid w:val="00C7014A"/>
    <w:rsid w:val="00C7016B"/>
    <w:rsid w:val="00C7029B"/>
    <w:rsid w:val="00C70437"/>
    <w:rsid w:val="00C70495"/>
    <w:rsid w:val="00C70756"/>
    <w:rsid w:val="00C707AE"/>
    <w:rsid w:val="00C709A2"/>
    <w:rsid w:val="00C70ABF"/>
    <w:rsid w:val="00C70BF3"/>
    <w:rsid w:val="00C70D17"/>
    <w:rsid w:val="00C71636"/>
    <w:rsid w:val="00C71752"/>
    <w:rsid w:val="00C717D4"/>
    <w:rsid w:val="00C7185A"/>
    <w:rsid w:val="00C718EC"/>
    <w:rsid w:val="00C71A31"/>
    <w:rsid w:val="00C71D6F"/>
    <w:rsid w:val="00C71DCA"/>
    <w:rsid w:val="00C71E57"/>
    <w:rsid w:val="00C72004"/>
    <w:rsid w:val="00C72010"/>
    <w:rsid w:val="00C723FC"/>
    <w:rsid w:val="00C72420"/>
    <w:rsid w:val="00C7252F"/>
    <w:rsid w:val="00C72A12"/>
    <w:rsid w:val="00C72A4F"/>
    <w:rsid w:val="00C72DDE"/>
    <w:rsid w:val="00C731F8"/>
    <w:rsid w:val="00C733FD"/>
    <w:rsid w:val="00C73661"/>
    <w:rsid w:val="00C7373F"/>
    <w:rsid w:val="00C73A5B"/>
    <w:rsid w:val="00C73A62"/>
    <w:rsid w:val="00C73E50"/>
    <w:rsid w:val="00C73ECC"/>
    <w:rsid w:val="00C73FC2"/>
    <w:rsid w:val="00C73FF3"/>
    <w:rsid w:val="00C74160"/>
    <w:rsid w:val="00C741C6"/>
    <w:rsid w:val="00C74200"/>
    <w:rsid w:val="00C744F8"/>
    <w:rsid w:val="00C745C3"/>
    <w:rsid w:val="00C7460E"/>
    <w:rsid w:val="00C74753"/>
    <w:rsid w:val="00C74862"/>
    <w:rsid w:val="00C749DC"/>
    <w:rsid w:val="00C74BE3"/>
    <w:rsid w:val="00C74F4D"/>
    <w:rsid w:val="00C74FCF"/>
    <w:rsid w:val="00C753A5"/>
    <w:rsid w:val="00C7556A"/>
    <w:rsid w:val="00C7582B"/>
    <w:rsid w:val="00C75BE1"/>
    <w:rsid w:val="00C75C37"/>
    <w:rsid w:val="00C75C99"/>
    <w:rsid w:val="00C75CF4"/>
    <w:rsid w:val="00C75D6A"/>
    <w:rsid w:val="00C760C2"/>
    <w:rsid w:val="00C762DF"/>
    <w:rsid w:val="00C76301"/>
    <w:rsid w:val="00C76308"/>
    <w:rsid w:val="00C76699"/>
    <w:rsid w:val="00C76991"/>
    <w:rsid w:val="00C76EA8"/>
    <w:rsid w:val="00C76FA8"/>
    <w:rsid w:val="00C77204"/>
    <w:rsid w:val="00C77500"/>
    <w:rsid w:val="00C77556"/>
    <w:rsid w:val="00C777AA"/>
    <w:rsid w:val="00C778AE"/>
    <w:rsid w:val="00C77A70"/>
    <w:rsid w:val="00C77A8B"/>
    <w:rsid w:val="00C77B7C"/>
    <w:rsid w:val="00C77E54"/>
    <w:rsid w:val="00C802A0"/>
    <w:rsid w:val="00C802C7"/>
    <w:rsid w:val="00C802D0"/>
    <w:rsid w:val="00C804A8"/>
    <w:rsid w:val="00C804F9"/>
    <w:rsid w:val="00C8055A"/>
    <w:rsid w:val="00C80971"/>
    <w:rsid w:val="00C80A45"/>
    <w:rsid w:val="00C80C39"/>
    <w:rsid w:val="00C80C94"/>
    <w:rsid w:val="00C80E2A"/>
    <w:rsid w:val="00C80E40"/>
    <w:rsid w:val="00C812EB"/>
    <w:rsid w:val="00C8154B"/>
    <w:rsid w:val="00C815C9"/>
    <w:rsid w:val="00C815F3"/>
    <w:rsid w:val="00C8163F"/>
    <w:rsid w:val="00C816F8"/>
    <w:rsid w:val="00C81B86"/>
    <w:rsid w:val="00C81CC5"/>
    <w:rsid w:val="00C821E3"/>
    <w:rsid w:val="00C82229"/>
    <w:rsid w:val="00C82324"/>
    <w:rsid w:val="00C82386"/>
    <w:rsid w:val="00C82576"/>
    <w:rsid w:val="00C82586"/>
    <w:rsid w:val="00C82665"/>
    <w:rsid w:val="00C82773"/>
    <w:rsid w:val="00C8290E"/>
    <w:rsid w:val="00C82BF3"/>
    <w:rsid w:val="00C82CA4"/>
    <w:rsid w:val="00C82F50"/>
    <w:rsid w:val="00C830DB"/>
    <w:rsid w:val="00C831A9"/>
    <w:rsid w:val="00C831BF"/>
    <w:rsid w:val="00C83279"/>
    <w:rsid w:val="00C83505"/>
    <w:rsid w:val="00C8353F"/>
    <w:rsid w:val="00C8366A"/>
    <w:rsid w:val="00C837A1"/>
    <w:rsid w:val="00C83951"/>
    <w:rsid w:val="00C83C43"/>
    <w:rsid w:val="00C83FB7"/>
    <w:rsid w:val="00C8414F"/>
    <w:rsid w:val="00C841CF"/>
    <w:rsid w:val="00C841D5"/>
    <w:rsid w:val="00C8438F"/>
    <w:rsid w:val="00C8468D"/>
    <w:rsid w:val="00C846D3"/>
    <w:rsid w:val="00C848CC"/>
    <w:rsid w:val="00C84C20"/>
    <w:rsid w:val="00C84CB8"/>
    <w:rsid w:val="00C84CC6"/>
    <w:rsid w:val="00C85472"/>
    <w:rsid w:val="00C8559F"/>
    <w:rsid w:val="00C856B1"/>
    <w:rsid w:val="00C8571F"/>
    <w:rsid w:val="00C85863"/>
    <w:rsid w:val="00C8599C"/>
    <w:rsid w:val="00C85B8A"/>
    <w:rsid w:val="00C85C7A"/>
    <w:rsid w:val="00C85D10"/>
    <w:rsid w:val="00C85D4E"/>
    <w:rsid w:val="00C85DAB"/>
    <w:rsid w:val="00C86076"/>
    <w:rsid w:val="00C861C8"/>
    <w:rsid w:val="00C86984"/>
    <w:rsid w:val="00C869C4"/>
    <w:rsid w:val="00C86EA9"/>
    <w:rsid w:val="00C86FB5"/>
    <w:rsid w:val="00C86FBD"/>
    <w:rsid w:val="00C87104"/>
    <w:rsid w:val="00C87235"/>
    <w:rsid w:val="00C873E1"/>
    <w:rsid w:val="00C873F8"/>
    <w:rsid w:val="00C876FC"/>
    <w:rsid w:val="00C879CA"/>
    <w:rsid w:val="00C87A7B"/>
    <w:rsid w:val="00C87AF7"/>
    <w:rsid w:val="00C87B1E"/>
    <w:rsid w:val="00C87B30"/>
    <w:rsid w:val="00C87EA9"/>
    <w:rsid w:val="00C87EFC"/>
    <w:rsid w:val="00C87F60"/>
    <w:rsid w:val="00C90018"/>
    <w:rsid w:val="00C904E5"/>
    <w:rsid w:val="00C906D1"/>
    <w:rsid w:val="00C908B1"/>
    <w:rsid w:val="00C90B0B"/>
    <w:rsid w:val="00C90B9B"/>
    <w:rsid w:val="00C90BE1"/>
    <w:rsid w:val="00C90E19"/>
    <w:rsid w:val="00C90E7C"/>
    <w:rsid w:val="00C90ECB"/>
    <w:rsid w:val="00C90F7A"/>
    <w:rsid w:val="00C90F9B"/>
    <w:rsid w:val="00C9105D"/>
    <w:rsid w:val="00C91549"/>
    <w:rsid w:val="00C916E9"/>
    <w:rsid w:val="00C91756"/>
    <w:rsid w:val="00C919FB"/>
    <w:rsid w:val="00C91C10"/>
    <w:rsid w:val="00C91CE0"/>
    <w:rsid w:val="00C91DA2"/>
    <w:rsid w:val="00C91E88"/>
    <w:rsid w:val="00C91EA4"/>
    <w:rsid w:val="00C91F3B"/>
    <w:rsid w:val="00C921D5"/>
    <w:rsid w:val="00C92393"/>
    <w:rsid w:val="00C92711"/>
    <w:rsid w:val="00C92883"/>
    <w:rsid w:val="00C92DA4"/>
    <w:rsid w:val="00C92E19"/>
    <w:rsid w:val="00C93775"/>
    <w:rsid w:val="00C93917"/>
    <w:rsid w:val="00C93A52"/>
    <w:rsid w:val="00C93B18"/>
    <w:rsid w:val="00C93C1C"/>
    <w:rsid w:val="00C93D35"/>
    <w:rsid w:val="00C93D91"/>
    <w:rsid w:val="00C93E6F"/>
    <w:rsid w:val="00C94017"/>
    <w:rsid w:val="00C94263"/>
    <w:rsid w:val="00C9435C"/>
    <w:rsid w:val="00C9462D"/>
    <w:rsid w:val="00C94671"/>
    <w:rsid w:val="00C946AC"/>
    <w:rsid w:val="00C94933"/>
    <w:rsid w:val="00C94C2E"/>
    <w:rsid w:val="00C94D86"/>
    <w:rsid w:val="00C94ECC"/>
    <w:rsid w:val="00C95474"/>
    <w:rsid w:val="00C9552F"/>
    <w:rsid w:val="00C95945"/>
    <w:rsid w:val="00C95AE5"/>
    <w:rsid w:val="00C95E7F"/>
    <w:rsid w:val="00C95FF9"/>
    <w:rsid w:val="00C9604F"/>
    <w:rsid w:val="00C960D3"/>
    <w:rsid w:val="00C963CE"/>
    <w:rsid w:val="00C96491"/>
    <w:rsid w:val="00C96975"/>
    <w:rsid w:val="00C96B0A"/>
    <w:rsid w:val="00C96C69"/>
    <w:rsid w:val="00C96EE7"/>
    <w:rsid w:val="00C971FF"/>
    <w:rsid w:val="00C9738C"/>
    <w:rsid w:val="00C97413"/>
    <w:rsid w:val="00C97545"/>
    <w:rsid w:val="00C97D9F"/>
    <w:rsid w:val="00C97E56"/>
    <w:rsid w:val="00CA0039"/>
    <w:rsid w:val="00CA015D"/>
    <w:rsid w:val="00CA020C"/>
    <w:rsid w:val="00CA0249"/>
    <w:rsid w:val="00CA0722"/>
    <w:rsid w:val="00CA0942"/>
    <w:rsid w:val="00CA0E31"/>
    <w:rsid w:val="00CA121A"/>
    <w:rsid w:val="00CA149A"/>
    <w:rsid w:val="00CA14C5"/>
    <w:rsid w:val="00CA17A0"/>
    <w:rsid w:val="00CA1810"/>
    <w:rsid w:val="00CA1911"/>
    <w:rsid w:val="00CA1913"/>
    <w:rsid w:val="00CA19A8"/>
    <w:rsid w:val="00CA1B9A"/>
    <w:rsid w:val="00CA1C4C"/>
    <w:rsid w:val="00CA1CBB"/>
    <w:rsid w:val="00CA1D33"/>
    <w:rsid w:val="00CA1E3A"/>
    <w:rsid w:val="00CA22F4"/>
    <w:rsid w:val="00CA233F"/>
    <w:rsid w:val="00CA242C"/>
    <w:rsid w:val="00CA2471"/>
    <w:rsid w:val="00CA268B"/>
    <w:rsid w:val="00CA2780"/>
    <w:rsid w:val="00CA28A8"/>
    <w:rsid w:val="00CA2ECD"/>
    <w:rsid w:val="00CA300F"/>
    <w:rsid w:val="00CA3054"/>
    <w:rsid w:val="00CA3273"/>
    <w:rsid w:val="00CA32D4"/>
    <w:rsid w:val="00CA32D5"/>
    <w:rsid w:val="00CA358A"/>
    <w:rsid w:val="00CA382E"/>
    <w:rsid w:val="00CA394E"/>
    <w:rsid w:val="00CA3A55"/>
    <w:rsid w:val="00CA3AA6"/>
    <w:rsid w:val="00CA3B98"/>
    <w:rsid w:val="00CA3C02"/>
    <w:rsid w:val="00CA3D4F"/>
    <w:rsid w:val="00CA3DE3"/>
    <w:rsid w:val="00CA3E71"/>
    <w:rsid w:val="00CA3FE7"/>
    <w:rsid w:val="00CA4277"/>
    <w:rsid w:val="00CA4354"/>
    <w:rsid w:val="00CA43F2"/>
    <w:rsid w:val="00CA444D"/>
    <w:rsid w:val="00CA4681"/>
    <w:rsid w:val="00CA469F"/>
    <w:rsid w:val="00CA4984"/>
    <w:rsid w:val="00CA4B4D"/>
    <w:rsid w:val="00CA4C0C"/>
    <w:rsid w:val="00CA4C44"/>
    <w:rsid w:val="00CA4DF2"/>
    <w:rsid w:val="00CA4EB3"/>
    <w:rsid w:val="00CA5072"/>
    <w:rsid w:val="00CA50F5"/>
    <w:rsid w:val="00CA5256"/>
    <w:rsid w:val="00CA575B"/>
    <w:rsid w:val="00CA58A8"/>
    <w:rsid w:val="00CA5AA8"/>
    <w:rsid w:val="00CA5B9A"/>
    <w:rsid w:val="00CA5CAD"/>
    <w:rsid w:val="00CA5D39"/>
    <w:rsid w:val="00CA5DC1"/>
    <w:rsid w:val="00CA61A4"/>
    <w:rsid w:val="00CA662B"/>
    <w:rsid w:val="00CA66AD"/>
    <w:rsid w:val="00CA6741"/>
    <w:rsid w:val="00CA6C52"/>
    <w:rsid w:val="00CA6F29"/>
    <w:rsid w:val="00CA70B9"/>
    <w:rsid w:val="00CA70C2"/>
    <w:rsid w:val="00CA7273"/>
    <w:rsid w:val="00CA7521"/>
    <w:rsid w:val="00CA756D"/>
    <w:rsid w:val="00CA778C"/>
    <w:rsid w:val="00CA7A86"/>
    <w:rsid w:val="00CA7B50"/>
    <w:rsid w:val="00CA7B5B"/>
    <w:rsid w:val="00CA7BF4"/>
    <w:rsid w:val="00CB03EC"/>
    <w:rsid w:val="00CB0475"/>
    <w:rsid w:val="00CB05BD"/>
    <w:rsid w:val="00CB06C1"/>
    <w:rsid w:val="00CB0B38"/>
    <w:rsid w:val="00CB0CB0"/>
    <w:rsid w:val="00CB0D91"/>
    <w:rsid w:val="00CB0ECF"/>
    <w:rsid w:val="00CB0F50"/>
    <w:rsid w:val="00CB1070"/>
    <w:rsid w:val="00CB1291"/>
    <w:rsid w:val="00CB1405"/>
    <w:rsid w:val="00CB1526"/>
    <w:rsid w:val="00CB15EB"/>
    <w:rsid w:val="00CB17E1"/>
    <w:rsid w:val="00CB18C8"/>
    <w:rsid w:val="00CB1D1C"/>
    <w:rsid w:val="00CB1ECB"/>
    <w:rsid w:val="00CB1F63"/>
    <w:rsid w:val="00CB20DF"/>
    <w:rsid w:val="00CB2199"/>
    <w:rsid w:val="00CB2629"/>
    <w:rsid w:val="00CB27CC"/>
    <w:rsid w:val="00CB27F6"/>
    <w:rsid w:val="00CB2866"/>
    <w:rsid w:val="00CB28B1"/>
    <w:rsid w:val="00CB2911"/>
    <w:rsid w:val="00CB2E25"/>
    <w:rsid w:val="00CB2FFF"/>
    <w:rsid w:val="00CB3150"/>
    <w:rsid w:val="00CB31D3"/>
    <w:rsid w:val="00CB3256"/>
    <w:rsid w:val="00CB3422"/>
    <w:rsid w:val="00CB34E7"/>
    <w:rsid w:val="00CB3658"/>
    <w:rsid w:val="00CB3F4B"/>
    <w:rsid w:val="00CB3FDE"/>
    <w:rsid w:val="00CB4404"/>
    <w:rsid w:val="00CB440D"/>
    <w:rsid w:val="00CB455C"/>
    <w:rsid w:val="00CB4943"/>
    <w:rsid w:val="00CB4A39"/>
    <w:rsid w:val="00CB4D07"/>
    <w:rsid w:val="00CB4D25"/>
    <w:rsid w:val="00CB4D7A"/>
    <w:rsid w:val="00CB4E1E"/>
    <w:rsid w:val="00CB5018"/>
    <w:rsid w:val="00CB502E"/>
    <w:rsid w:val="00CB5213"/>
    <w:rsid w:val="00CB5688"/>
    <w:rsid w:val="00CB5790"/>
    <w:rsid w:val="00CB57F3"/>
    <w:rsid w:val="00CB58C7"/>
    <w:rsid w:val="00CB58E4"/>
    <w:rsid w:val="00CB591B"/>
    <w:rsid w:val="00CB59AB"/>
    <w:rsid w:val="00CB59B3"/>
    <w:rsid w:val="00CB5B9E"/>
    <w:rsid w:val="00CB5E14"/>
    <w:rsid w:val="00CB603F"/>
    <w:rsid w:val="00CB6116"/>
    <w:rsid w:val="00CB61C1"/>
    <w:rsid w:val="00CB6313"/>
    <w:rsid w:val="00CB63DA"/>
    <w:rsid w:val="00CB63ED"/>
    <w:rsid w:val="00CB645C"/>
    <w:rsid w:val="00CB66E4"/>
    <w:rsid w:val="00CB67E3"/>
    <w:rsid w:val="00CB68A6"/>
    <w:rsid w:val="00CB68DC"/>
    <w:rsid w:val="00CB69C0"/>
    <w:rsid w:val="00CB6CDC"/>
    <w:rsid w:val="00CB6CE1"/>
    <w:rsid w:val="00CB6DAD"/>
    <w:rsid w:val="00CB7011"/>
    <w:rsid w:val="00CB760C"/>
    <w:rsid w:val="00CB77FA"/>
    <w:rsid w:val="00CB7871"/>
    <w:rsid w:val="00CB7908"/>
    <w:rsid w:val="00CB7BFC"/>
    <w:rsid w:val="00CB7C4C"/>
    <w:rsid w:val="00CB7CAA"/>
    <w:rsid w:val="00CB7D0E"/>
    <w:rsid w:val="00CC07DD"/>
    <w:rsid w:val="00CC0825"/>
    <w:rsid w:val="00CC096A"/>
    <w:rsid w:val="00CC0970"/>
    <w:rsid w:val="00CC0D4E"/>
    <w:rsid w:val="00CC0EEE"/>
    <w:rsid w:val="00CC1008"/>
    <w:rsid w:val="00CC1058"/>
    <w:rsid w:val="00CC10DA"/>
    <w:rsid w:val="00CC13EA"/>
    <w:rsid w:val="00CC158D"/>
    <w:rsid w:val="00CC15B8"/>
    <w:rsid w:val="00CC1655"/>
    <w:rsid w:val="00CC17BD"/>
    <w:rsid w:val="00CC18A6"/>
    <w:rsid w:val="00CC191C"/>
    <w:rsid w:val="00CC1B17"/>
    <w:rsid w:val="00CC1CF3"/>
    <w:rsid w:val="00CC1D71"/>
    <w:rsid w:val="00CC1D85"/>
    <w:rsid w:val="00CC1ED8"/>
    <w:rsid w:val="00CC20FA"/>
    <w:rsid w:val="00CC2310"/>
    <w:rsid w:val="00CC2490"/>
    <w:rsid w:val="00CC2760"/>
    <w:rsid w:val="00CC28BB"/>
    <w:rsid w:val="00CC28E2"/>
    <w:rsid w:val="00CC28F9"/>
    <w:rsid w:val="00CC2969"/>
    <w:rsid w:val="00CC2CAB"/>
    <w:rsid w:val="00CC2CE3"/>
    <w:rsid w:val="00CC2DFF"/>
    <w:rsid w:val="00CC2E48"/>
    <w:rsid w:val="00CC2E61"/>
    <w:rsid w:val="00CC30FB"/>
    <w:rsid w:val="00CC320E"/>
    <w:rsid w:val="00CC3280"/>
    <w:rsid w:val="00CC3282"/>
    <w:rsid w:val="00CC3699"/>
    <w:rsid w:val="00CC37B0"/>
    <w:rsid w:val="00CC37C8"/>
    <w:rsid w:val="00CC398A"/>
    <w:rsid w:val="00CC3EE7"/>
    <w:rsid w:val="00CC4186"/>
    <w:rsid w:val="00CC43D4"/>
    <w:rsid w:val="00CC4AE6"/>
    <w:rsid w:val="00CC4AED"/>
    <w:rsid w:val="00CC4B9A"/>
    <w:rsid w:val="00CC4C5A"/>
    <w:rsid w:val="00CC4D27"/>
    <w:rsid w:val="00CC4E4E"/>
    <w:rsid w:val="00CC4F5F"/>
    <w:rsid w:val="00CC4FEE"/>
    <w:rsid w:val="00CC5039"/>
    <w:rsid w:val="00CC51C0"/>
    <w:rsid w:val="00CC51E9"/>
    <w:rsid w:val="00CC524B"/>
    <w:rsid w:val="00CC534B"/>
    <w:rsid w:val="00CC5468"/>
    <w:rsid w:val="00CC589F"/>
    <w:rsid w:val="00CC5A54"/>
    <w:rsid w:val="00CC5A5A"/>
    <w:rsid w:val="00CC5B27"/>
    <w:rsid w:val="00CC5CB1"/>
    <w:rsid w:val="00CC5CF3"/>
    <w:rsid w:val="00CC5D3A"/>
    <w:rsid w:val="00CC5ED0"/>
    <w:rsid w:val="00CC606A"/>
    <w:rsid w:val="00CC6383"/>
    <w:rsid w:val="00CC64FA"/>
    <w:rsid w:val="00CC66F3"/>
    <w:rsid w:val="00CC6844"/>
    <w:rsid w:val="00CC6D94"/>
    <w:rsid w:val="00CC7124"/>
    <w:rsid w:val="00CC724F"/>
    <w:rsid w:val="00CC72B2"/>
    <w:rsid w:val="00CC7483"/>
    <w:rsid w:val="00CC7A3C"/>
    <w:rsid w:val="00CC7AC5"/>
    <w:rsid w:val="00CC7C65"/>
    <w:rsid w:val="00CC7E31"/>
    <w:rsid w:val="00CC7E70"/>
    <w:rsid w:val="00CC7F1F"/>
    <w:rsid w:val="00CD06E6"/>
    <w:rsid w:val="00CD07BD"/>
    <w:rsid w:val="00CD09B5"/>
    <w:rsid w:val="00CD0D42"/>
    <w:rsid w:val="00CD1036"/>
    <w:rsid w:val="00CD1047"/>
    <w:rsid w:val="00CD110F"/>
    <w:rsid w:val="00CD1178"/>
    <w:rsid w:val="00CD131A"/>
    <w:rsid w:val="00CD1429"/>
    <w:rsid w:val="00CD14E0"/>
    <w:rsid w:val="00CD18CA"/>
    <w:rsid w:val="00CD18E5"/>
    <w:rsid w:val="00CD1994"/>
    <w:rsid w:val="00CD1AD7"/>
    <w:rsid w:val="00CD1B3C"/>
    <w:rsid w:val="00CD1C54"/>
    <w:rsid w:val="00CD1C75"/>
    <w:rsid w:val="00CD228F"/>
    <w:rsid w:val="00CD24CF"/>
    <w:rsid w:val="00CD261F"/>
    <w:rsid w:val="00CD2C15"/>
    <w:rsid w:val="00CD2CF6"/>
    <w:rsid w:val="00CD2D31"/>
    <w:rsid w:val="00CD2D89"/>
    <w:rsid w:val="00CD2E39"/>
    <w:rsid w:val="00CD31C4"/>
    <w:rsid w:val="00CD3474"/>
    <w:rsid w:val="00CD3509"/>
    <w:rsid w:val="00CD353F"/>
    <w:rsid w:val="00CD3635"/>
    <w:rsid w:val="00CD3A60"/>
    <w:rsid w:val="00CD3B49"/>
    <w:rsid w:val="00CD3CDA"/>
    <w:rsid w:val="00CD3F5C"/>
    <w:rsid w:val="00CD46AD"/>
    <w:rsid w:val="00CD4883"/>
    <w:rsid w:val="00CD501F"/>
    <w:rsid w:val="00CD50C4"/>
    <w:rsid w:val="00CD520C"/>
    <w:rsid w:val="00CD563D"/>
    <w:rsid w:val="00CD591E"/>
    <w:rsid w:val="00CD592D"/>
    <w:rsid w:val="00CD59A6"/>
    <w:rsid w:val="00CD59E8"/>
    <w:rsid w:val="00CD5B6D"/>
    <w:rsid w:val="00CD5B93"/>
    <w:rsid w:val="00CD5E00"/>
    <w:rsid w:val="00CD5F40"/>
    <w:rsid w:val="00CD6138"/>
    <w:rsid w:val="00CD63FE"/>
    <w:rsid w:val="00CD646C"/>
    <w:rsid w:val="00CD657A"/>
    <w:rsid w:val="00CD6654"/>
    <w:rsid w:val="00CD6977"/>
    <w:rsid w:val="00CD6B57"/>
    <w:rsid w:val="00CD6BCC"/>
    <w:rsid w:val="00CD7252"/>
    <w:rsid w:val="00CD7310"/>
    <w:rsid w:val="00CD744E"/>
    <w:rsid w:val="00CD7625"/>
    <w:rsid w:val="00CD76B5"/>
    <w:rsid w:val="00CD784C"/>
    <w:rsid w:val="00CD796F"/>
    <w:rsid w:val="00CD79C8"/>
    <w:rsid w:val="00CD7BB1"/>
    <w:rsid w:val="00CD7C3D"/>
    <w:rsid w:val="00CE05AE"/>
    <w:rsid w:val="00CE06FC"/>
    <w:rsid w:val="00CE086F"/>
    <w:rsid w:val="00CE089A"/>
    <w:rsid w:val="00CE090F"/>
    <w:rsid w:val="00CE0973"/>
    <w:rsid w:val="00CE0A81"/>
    <w:rsid w:val="00CE0BA4"/>
    <w:rsid w:val="00CE0DC7"/>
    <w:rsid w:val="00CE0E87"/>
    <w:rsid w:val="00CE0EA9"/>
    <w:rsid w:val="00CE0F7B"/>
    <w:rsid w:val="00CE0FD3"/>
    <w:rsid w:val="00CE11A6"/>
    <w:rsid w:val="00CE1387"/>
    <w:rsid w:val="00CE15AE"/>
    <w:rsid w:val="00CE15E4"/>
    <w:rsid w:val="00CE16E5"/>
    <w:rsid w:val="00CE18A2"/>
    <w:rsid w:val="00CE206D"/>
    <w:rsid w:val="00CE214A"/>
    <w:rsid w:val="00CE2341"/>
    <w:rsid w:val="00CE24CD"/>
    <w:rsid w:val="00CE29BA"/>
    <w:rsid w:val="00CE2BF9"/>
    <w:rsid w:val="00CE2C1E"/>
    <w:rsid w:val="00CE2E9A"/>
    <w:rsid w:val="00CE2F8B"/>
    <w:rsid w:val="00CE3083"/>
    <w:rsid w:val="00CE33BA"/>
    <w:rsid w:val="00CE35C2"/>
    <w:rsid w:val="00CE39FC"/>
    <w:rsid w:val="00CE3EA4"/>
    <w:rsid w:val="00CE3F7F"/>
    <w:rsid w:val="00CE41FF"/>
    <w:rsid w:val="00CE42DA"/>
    <w:rsid w:val="00CE42F3"/>
    <w:rsid w:val="00CE42FE"/>
    <w:rsid w:val="00CE486C"/>
    <w:rsid w:val="00CE4A6A"/>
    <w:rsid w:val="00CE4A9B"/>
    <w:rsid w:val="00CE4D8A"/>
    <w:rsid w:val="00CE50F4"/>
    <w:rsid w:val="00CE52FE"/>
    <w:rsid w:val="00CE5393"/>
    <w:rsid w:val="00CE53AF"/>
    <w:rsid w:val="00CE569D"/>
    <w:rsid w:val="00CE5B50"/>
    <w:rsid w:val="00CE5B5B"/>
    <w:rsid w:val="00CE5C30"/>
    <w:rsid w:val="00CE5D24"/>
    <w:rsid w:val="00CE612D"/>
    <w:rsid w:val="00CE621F"/>
    <w:rsid w:val="00CE6233"/>
    <w:rsid w:val="00CE62A5"/>
    <w:rsid w:val="00CE652F"/>
    <w:rsid w:val="00CE65CC"/>
    <w:rsid w:val="00CE661E"/>
    <w:rsid w:val="00CE661F"/>
    <w:rsid w:val="00CE679F"/>
    <w:rsid w:val="00CE6804"/>
    <w:rsid w:val="00CE6861"/>
    <w:rsid w:val="00CE6BC6"/>
    <w:rsid w:val="00CE6CE3"/>
    <w:rsid w:val="00CE6EAB"/>
    <w:rsid w:val="00CE6ED4"/>
    <w:rsid w:val="00CE7542"/>
    <w:rsid w:val="00CE756F"/>
    <w:rsid w:val="00CE7744"/>
    <w:rsid w:val="00CE796C"/>
    <w:rsid w:val="00CE7AFE"/>
    <w:rsid w:val="00CE7C72"/>
    <w:rsid w:val="00CE7E5A"/>
    <w:rsid w:val="00CE7FAD"/>
    <w:rsid w:val="00CF0383"/>
    <w:rsid w:val="00CF043B"/>
    <w:rsid w:val="00CF0725"/>
    <w:rsid w:val="00CF0A82"/>
    <w:rsid w:val="00CF0BBA"/>
    <w:rsid w:val="00CF0C3C"/>
    <w:rsid w:val="00CF0C3F"/>
    <w:rsid w:val="00CF0CB2"/>
    <w:rsid w:val="00CF0D34"/>
    <w:rsid w:val="00CF0DBB"/>
    <w:rsid w:val="00CF1116"/>
    <w:rsid w:val="00CF12EA"/>
    <w:rsid w:val="00CF136B"/>
    <w:rsid w:val="00CF1440"/>
    <w:rsid w:val="00CF14CA"/>
    <w:rsid w:val="00CF1609"/>
    <w:rsid w:val="00CF1731"/>
    <w:rsid w:val="00CF1754"/>
    <w:rsid w:val="00CF17BE"/>
    <w:rsid w:val="00CF17C6"/>
    <w:rsid w:val="00CF19AC"/>
    <w:rsid w:val="00CF1B25"/>
    <w:rsid w:val="00CF1C32"/>
    <w:rsid w:val="00CF2788"/>
    <w:rsid w:val="00CF280F"/>
    <w:rsid w:val="00CF2856"/>
    <w:rsid w:val="00CF2932"/>
    <w:rsid w:val="00CF297B"/>
    <w:rsid w:val="00CF2995"/>
    <w:rsid w:val="00CF2B7A"/>
    <w:rsid w:val="00CF2EFB"/>
    <w:rsid w:val="00CF312A"/>
    <w:rsid w:val="00CF3263"/>
    <w:rsid w:val="00CF3267"/>
    <w:rsid w:val="00CF34D8"/>
    <w:rsid w:val="00CF362F"/>
    <w:rsid w:val="00CF3666"/>
    <w:rsid w:val="00CF3853"/>
    <w:rsid w:val="00CF3B6D"/>
    <w:rsid w:val="00CF3C83"/>
    <w:rsid w:val="00CF3CD4"/>
    <w:rsid w:val="00CF3DC1"/>
    <w:rsid w:val="00CF3EC8"/>
    <w:rsid w:val="00CF403F"/>
    <w:rsid w:val="00CF4106"/>
    <w:rsid w:val="00CF4142"/>
    <w:rsid w:val="00CF480A"/>
    <w:rsid w:val="00CF49D9"/>
    <w:rsid w:val="00CF4A9F"/>
    <w:rsid w:val="00CF4B44"/>
    <w:rsid w:val="00CF4B7E"/>
    <w:rsid w:val="00CF4E11"/>
    <w:rsid w:val="00CF50A0"/>
    <w:rsid w:val="00CF53BE"/>
    <w:rsid w:val="00CF5846"/>
    <w:rsid w:val="00CF5A01"/>
    <w:rsid w:val="00CF5A73"/>
    <w:rsid w:val="00CF5D19"/>
    <w:rsid w:val="00CF5D89"/>
    <w:rsid w:val="00CF5D9B"/>
    <w:rsid w:val="00CF5F41"/>
    <w:rsid w:val="00CF6058"/>
    <w:rsid w:val="00CF6131"/>
    <w:rsid w:val="00CF6319"/>
    <w:rsid w:val="00CF66BA"/>
    <w:rsid w:val="00CF673C"/>
    <w:rsid w:val="00CF675E"/>
    <w:rsid w:val="00CF67C2"/>
    <w:rsid w:val="00CF6804"/>
    <w:rsid w:val="00CF6928"/>
    <w:rsid w:val="00CF699E"/>
    <w:rsid w:val="00CF6ABC"/>
    <w:rsid w:val="00CF6B0A"/>
    <w:rsid w:val="00CF6EBD"/>
    <w:rsid w:val="00CF70AE"/>
    <w:rsid w:val="00CF73A4"/>
    <w:rsid w:val="00CF7607"/>
    <w:rsid w:val="00CF7643"/>
    <w:rsid w:val="00CF775E"/>
    <w:rsid w:val="00CF77ED"/>
    <w:rsid w:val="00CF787C"/>
    <w:rsid w:val="00CF78B8"/>
    <w:rsid w:val="00D00175"/>
    <w:rsid w:val="00D001B0"/>
    <w:rsid w:val="00D001CF"/>
    <w:rsid w:val="00D005DD"/>
    <w:rsid w:val="00D00C85"/>
    <w:rsid w:val="00D00CE4"/>
    <w:rsid w:val="00D00E6A"/>
    <w:rsid w:val="00D010A3"/>
    <w:rsid w:val="00D01766"/>
    <w:rsid w:val="00D01811"/>
    <w:rsid w:val="00D018E4"/>
    <w:rsid w:val="00D01B7A"/>
    <w:rsid w:val="00D02327"/>
    <w:rsid w:val="00D023EA"/>
    <w:rsid w:val="00D0240C"/>
    <w:rsid w:val="00D02438"/>
    <w:rsid w:val="00D0246C"/>
    <w:rsid w:val="00D027FE"/>
    <w:rsid w:val="00D02836"/>
    <w:rsid w:val="00D02938"/>
    <w:rsid w:val="00D02A38"/>
    <w:rsid w:val="00D02B69"/>
    <w:rsid w:val="00D02C7F"/>
    <w:rsid w:val="00D02EE1"/>
    <w:rsid w:val="00D02F27"/>
    <w:rsid w:val="00D02FEB"/>
    <w:rsid w:val="00D0311D"/>
    <w:rsid w:val="00D03377"/>
    <w:rsid w:val="00D033A4"/>
    <w:rsid w:val="00D03694"/>
    <w:rsid w:val="00D0380E"/>
    <w:rsid w:val="00D03833"/>
    <w:rsid w:val="00D03876"/>
    <w:rsid w:val="00D038A6"/>
    <w:rsid w:val="00D038CF"/>
    <w:rsid w:val="00D03A7B"/>
    <w:rsid w:val="00D03B8C"/>
    <w:rsid w:val="00D03BC2"/>
    <w:rsid w:val="00D03C71"/>
    <w:rsid w:val="00D03E90"/>
    <w:rsid w:val="00D04039"/>
    <w:rsid w:val="00D041E6"/>
    <w:rsid w:val="00D042A2"/>
    <w:rsid w:val="00D04499"/>
    <w:rsid w:val="00D044B7"/>
    <w:rsid w:val="00D04636"/>
    <w:rsid w:val="00D04638"/>
    <w:rsid w:val="00D046F2"/>
    <w:rsid w:val="00D0484A"/>
    <w:rsid w:val="00D04AD8"/>
    <w:rsid w:val="00D04D33"/>
    <w:rsid w:val="00D04DA6"/>
    <w:rsid w:val="00D0508B"/>
    <w:rsid w:val="00D050AB"/>
    <w:rsid w:val="00D052B1"/>
    <w:rsid w:val="00D05392"/>
    <w:rsid w:val="00D0557D"/>
    <w:rsid w:val="00D05B14"/>
    <w:rsid w:val="00D05C9F"/>
    <w:rsid w:val="00D05D77"/>
    <w:rsid w:val="00D05E41"/>
    <w:rsid w:val="00D05F95"/>
    <w:rsid w:val="00D06280"/>
    <w:rsid w:val="00D064BD"/>
    <w:rsid w:val="00D066A8"/>
    <w:rsid w:val="00D06BAD"/>
    <w:rsid w:val="00D06E12"/>
    <w:rsid w:val="00D06EBE"/>
    <w:rsid w:val="00D0711F"/>
    <w:rsid w:val="00D071BA"/>
    <w:rsid w:val="00D0736E"/>
    <w:rsid w:val="00D07530"/>
    <w:rsid w:val="00D075D1"/>
    <w:rsid w:val="00D07682"/>
    <w:rsid w:val="00D07721"/>
    <w:rsid w:val="00D07A1B"/>
    <w:rsid w:val="00D07EE0"/>
    <w:rsid w:val="00D10011"/>
    <w:rsid w:val="00D100F0"/>
    <w:rsid w:val="00D10261"/>
    <w:rsid w:val="00D1035A"/>
    <w:rsid w:val="00D10427"/>
    <w:rsid w:val="00D104A7"/>
    <w:rsid w:val="00D10719"/>
    <w:rsid w:val="00D1087E"/>
    <w:rsid w:val="00D1094F"/>
    <w:rsid w:val="00D10BD7"/>
    <w:rsid w:val="00D10C69"/>
    <w:rsid w:val="00D10DBF"/>
    <w:rsid w:val="00D10E25"/>
    <w:rsid w:val="00D1116B"/>
    <w:rsid w:val="00D111B9"/>
    <w:rsid w:val="00D11234"/>
    <w:rsid w:val="00D11304"/>
    <w:rsid w:val="00D114C2"/>
    <w:rsid w:val="00D116DE"/>
    <w:rsid w:val="00D11891"/>
    <w:rsid w:val="00D118D8"/>
    <w:rsid w:val="00D11E7E"/>
    <w:rsid w:val="00D11F10"/>
    <w:rsid w:val="00D11F25"/>
    <w:rsid w:val="00D11FBA"/>
    <w:rsid w:val="00D120E9"/>
    <w:rsid w:val="00D12138"/>
    <w:rsid w:val="00D12352"/>
    <w:rsid w:val="00D123E1"/>
    <w:rsid w:val="00D12573"/>
    <w:rsid w:val="00D127FE"/>
    <w:rsid w:val="00D1292A"/>
    <w:rsid w:val="00D12BAD"/>
    <w:rsid w:val="00D12CE7"/>
    <w:rsid w:val="00D13149"/>
    <w:rsid w:val="00D131DF"/>
    <w:rsid w:val="00D1372F"/>
    <w:rsid w:val="00D137EE"/>
    <w:rsid w:val="00D138AF"/>
    <w:rsid w:val="00D13906"/>
    <w:rsid w:val="00D13A8E"/>
    <w:rsid w:val="00D13BEA"/>
    <w:rsid w:val="00D13D52"/>
    <w:rsid w:val="00D13DD5"/>
    <w:rsid w:val="00D143C7"/>
    <w:rsid w:val="00D14889"/>
    <w:rsid w:val="00D14B16"/>
    <w:rsid w:val="00D14E7D"/>
    <w:rsid w:val="00D1512F"/>
    <w:rsid w:val="00D15360"/>
    <w:rsid w:val="00D1542F"/>
    <w:rsid w:val="00D1546F"/>
    <w:rsid w:val="00D158FE"/>
    <w:rsid w:val="00D15A40"/>
    <w:rsid w:val="00D15B00"/>
    <w:rsid w:val="00D15D30"/>
    <w:rsid w:val="00D15F20"/>
    <w:rsid w:val="00D15F80"/>
    <w:rsid w:val="00D16176"/>
    <w:rsid w:val="00D161A0"/>
    <w:rsid w:val="00D161C7"/>
    <w:rsid w:val="00D16377"/>
    <w:rsid w:val="00D16387"/>
    <w:rsid w:val="00D1652D"/>
    <w:rsid w:val="00D1659B"/>
    <w:rsid w:val="00D16615"/>
    <w:rsid w:val="00D166B2"/>
    <w:rsid w:val="00D167AF"/>
    <w:rsid w:val="00D167B1"/>
    <w:rsid w:val="00D16A8B"/>
    <w:rsid w:val="00D16CA5"/>
    <w:rsid w:val="00D16D6D"/>
    <w:rsid w:val="00D17077"/>
    <w:rsid w:val="00D170E3"/>
    <w:rsid w:val="00D1760F"/>
    <w:rsid w:val="00D1767E"/>
    <w:rsid w:val="00D176C8"/>
    <w:rsid w:val="00D1780E"/>
    <w:rsid w:val="00D17896"/>
    <w:rsid w:val="00D17C27"/>
    <w:rsid w:val="00D201D1"/>
    <w:rsid w:val="00D20230"/>
    <w:rsid w:val="00D208A6"/>
    <w:rsid w:val="00D20A83"/>
    <w:rsid w:val="00D20CE5"/>
    <w:rsid w:val="00D20DD9"/>
    <w:rsid w:val="00D20E0A"/>
    <w:rsid w:val="00D20EBC"/>
    <w:rsid w:val="00D211AA"/>
    <w:rsid w:val="00D21238"/>
    <w:rsid w:val="00D21377"/>
    <w:rsid w:val="00D21555"/>
    <w:rsid w:val="00D21879"/>
    <w:rsid w:val="00D219D8"/>
    <w:rsid w:val="00D21C0D"/>
    <w:rsid w:val="00D21D63"/>
    <w:rsid w:val="00D21E52"/>
    <w:rsid w:val="00D2207C"/>
    <w:rsid w:val="00D2208F"/>
    <w:rsid w:val="00D223ED"/>
    <w:rsid w:val="00D22934"/>
    <w:rsid w:val="00D22B3E"/>
    <w:rsid w:val="00D22C56"/>
    <w:rsid w:val="00D22C68"/>
    <w:rsid w:val="00D22D4F"/>
    <w:rsid w:val="00D22FA9"/>
    <w:rsid w:val="00D22FD2"/>
    <w:rsid w:val="00D23280"/>
    <w:rsid w:val="00D233AF"/>
    <w:rsid w:val="00D23419"/>
    <w:rsid w:val="00D235B6"/>
    <w:rsid w:val="00D237EE"/>
    <w:rsid w:val="00D23965"/>
    <w:rsid w:val="00D23A09"/>
    <w:rsid w:val="00D23B46"/>
    <w:rsid w:val="00D23C58"/>
    <w:rsid w:val="00D23DF3"/>
    <w:rsid w:val="00D23F23"/>
    <w:rsid w:val="00D23FE6"/>
    <w:rsid w:val="00D240EF"/>
    <w:rsid w:val="00D243DA"/>
    <w:rsid w:val="00D24475"/>
    <w:rsid w:val="00D24506"/>
    <w:rsid w:val="00D246E6"/>
    <w:rsid w:val="00D247B3"/>
    <w:rsid w:val="00D2493A"/>
    <w:rsid w:val="00D24940"/>
    <w:rsid w:val="00D24B44"/>
    <w:rsid w:val="00D24D80"/>
    <w:rsid w:val="00D25433"/>
    <w:rsid w:val="00D2549B"/>
    <w:rsid w:val="00D25522"/>
    <w:rsid w:val="00D25560"/>
    <w:rsid w:val="00D25708"/>
    <w:rsid w:val="00D25F87"/>
    <w:rsid w:val="00D25FD5"/>
    <w:rsid w:val="00D261A6"/>
    <w:rsid w:val="00D26392"/>
    <w:rsid w:val="00D26707"/>
    <w:rsid w:val="00D267C5"/>
    <w:rsid w:val="00D26937"/>
    <w:rsid w:val="00D26F13"/>
    <w:rsid w:val="00D272E8"/>
    <w:rsid w:val="00D27500"/>
    <w:rsid w:val="00D27736"/>
    <w:rsid w:val="00D27987"/>
    <w:rsid w:val="00D27AE4"/>
    <w:rsid w:val="00D27DA0"/>
    <w:rsid w:val="00D27E40"/>
    <w:rsid w:val="00D3004F"/>
    <w:rsid w:val="00D30268"/>
    <w:rsid w:val="00D302B9"/>
    <w:rsid w:val="00D30370"/>
    <w:rsid w:val="00D3044C"/>
    <w:rsid w:val="00D304D4"/>
    <w:rsid w:val="00D305D7"/>
    <w:rsid w:val="00D30657"/>
    <w:rsid w:val="00D30752"/>
    <w:rsid w:val="00D308BB"/>
    <w:rsid w:val="00D30927"/>
    <w:rsid w:val="00D30984"/>
    <w:rsid w:val="00D30B20"/>
    <w:rsid w:val="00D30B7B"/>
    <w:rsid w:val="00D30BF6"/>
    <w:rsid w:val="00D30C43"/>
    <w:rsid w:val="00D30CE5"/>
    <w:rsid w:val="00D30CE8"/>
    <w:rsid w:val="00D30DA1"/>
    <w:rsid w:val="00D30EE5"/>
    <w:rsid w:val="00D311A3"/>
    <w:rsid w:val="00D3134E"/>
    <w:rsid w:val="00D31377"/>
    <w:rsid w:val="00D3145F"/>
    <w:rsid w:val="00D314B7"/>
    <w:rsid w:val="00D3151F"/>
    <w:rsid w:val="00D315CA"/>
    <w:rsid w:val="00D31BCD"/>
    <w:rsid w:val="00D31E96"/>
    <w:rsid w:val="00D32359"/>
    <w:rsid w:val="00D324ED"/>
    <w:rsid w:val="00D32580"/>
    <w:rsid w:val="00D3259F"/>
    <w:rsid w:val="00D329A9"/>
    <w:rsid w:val="00D32BD6"/>
    <w:rsid w:val="00D32C4E"/>
    <w:rsid w:val="00D32E05"/>
    <w:rsid w:val="00D3327D"/>
    <w:rsid w:val="00D332AE"/>
    <w:rsid w:val="00D333FA"/>
    <w:rsid w:val="00D335CD"/>
    <w:rsid w:val="00D338BB"/>
    <w:rsid w:val="00D339CB"/>
    <w:rsid w:val="00D33C93"/>
    <w:rsid w:val="00D33D54"/>
    <w:rsid w:val="00D33E62"/>
    <w:rsid w:val="00D33FCB"/>
    <w:rsid w:val="00D341CC"/>
    <w:rsid w:val="00D342C1"/>
    <w:rsid w:val="00D34545"/>
    <w:rsid w:val="00D34594"/>
    <w:rsid w:val="00D34684"/>
    <w:rsid w:val="00D347ED"/>
    <w:rsid w:val="00D34882"/>
    <w:rsid w:val="00D3493D"/>
    <w:rsid w:val="00D34A10"/>
    <w:rsid w:val="00D34A1A"/>
    <w:rsid w:val="00D34D01"/>
    <w:rsid w:val="00D34FB1"/>
    <w:rsid w:val="00D35086"/>
    <w:rsid w:val="00D35432"/>
    <w:rsid w:val="00D3544D"/>
    <w:rsid w:val="00D354A9"/>
    <w:rsid w:val="00D358D1"/>
    <w:rsid w:val="00D35AD8"/>
    <w:rsid w:val="00D35B0B"/>
    <w:rsid w:val="00D35BEE"/>
    <w:rsid w:val="00D35F4E"/>
    <w:rsid w:val="00D36179"/>
    <w:rsid w:val="00D361BD"/>
    <w:rsid w:val="00D36456"/>
    <w:rsid w:val="00D36475"/>
    <w:rsid w:val="00D3654E"/>
    <w:rsid w:val="00D369EE"/>
    <w:rsid w:val="00D36A02"/>
    <w:rsid w:val="00D36A39"/>
    <w:rsid w:val="00D36D21"/>
    <w:rsid w:val="00D37454"/>
    <w:rsid w:val="00D375AF"/>
    <w:rsid w:val="00D3778D"/>
    <w:rsid w:val="00D377F2"/>
    <w:rsid w:val="00D3781E"/>
    <w:rsid w:val="00D4002A"/>
    <w:rsid w:val="00D4007C"/>
    <w:rsid w:val="00D4016F"/>
    <w:rsid w:val="00D40194"/>
    <w:rsid w:val="00D4055F"/>
    <w:rsid w:val="00D4056D"/>
    <w:rsid w:val="00D4088F"/>
    <w:rsid w:val="00D4134F"/>
    <w:rsid w:val="00D41383"/>
    <w:rsid w:val="00D4166F"/>
    <w:rsid w:val="00D417C7"/>
    <w:rsid w:val="00D417E5"/>
    <w:rsid w:val="00D417FD"/>
    <w:rsid w:val="00D418D5"/>
    <w:rsid w:val="00D41CB1"/>
    <w:rsid w:val="00D41FE0"/>
    <w:rsid w:val="00D4200C"/>
    <w:rsid w:val="00D4202C"/>
    <w:rsid w:val="00D4203D"/>
    <w:rsid w:val="00D42177"/>
    <w:rsid w:val="00D4232F"/>
    <w:rsid w:val="00D4234F"/>
    <w:rsid w:val="00D42538"/>
    <w:rsid w:val="00D42558"/>
    <w:rsid w:val="00D42A6D"/>
    <w:rsid w:val="00D42C52"/>
    <w:rsid w:val="00D42D27"/>
    <w:rsid w:val="00D42D31"/>
    <w:rsid w:val="00D42F01"/>
    <w:rsid w:val="00D4316F"/>
    <w:rsid w:val="00D43A9F"/>
    <w:rsid w:val="00D43C1B"/>
    <w:rsid w:val="00D43CD7"/>
    <w:rsid w:val="00D43DDD"/>
    <w:rsid w:val="00D43E1B"/>
    <w:rsid w:val="00D43EFB"/>
    <w:rsid w:val="00D43FD8"/>
    <w:rsid w:val="00D4410E"/>
    <w:rsid w:val="00D4427E"/>
    <w:rsid w:val="00D44402"/>
    <w:rsid w:val="00D445C3"/>
    <w:rsid w:val="00D446B9"/>
    <w:rsid w:val="00D44A79"/>
    <w:rsid w:val="00D44C32"/>
    <w:rsid w:val="00D44C57"/>
    <w:rsid w:val="00D45110"/>
    <w:rsid w:val="00D455A3"/>
    <w:rsid w:val="00D45818"/>
    <w:rsid w:val="00D45A02"/>
    <w:rsid w:val="00D45B73"/>
    <w:rsid w:val="00D45BBD"/>
    <w:rsid w:val="00D45C1F"/>
    <w:rsid w:val="00D45C86"/>
    <w:rsid w:val="00D46055"/>
    <w:rsid w:val="00D460E2"/>
    <w:rsid w:val="00D461BA"/>
    <w:rsid w:val="00D46421"/>
    <w:rsid w:val="00D465C2"/>
    <w:rsid w:val="00D466CA"/>
    <w:rsid w:val="00D466E0"/>
    <w:rsid w:val="00D4692A"/>
    <w:rsid w:val="00D4693D"/>
    <w:rsid w:val="00D46AFB"/>
    <w:rsid w:val="00D46B44"/>
    <w:rsid w:val="00D46B55"/>
    <w:rsid w:val="00D46CAD"/>
    <w:rsid w:val="00D46CC9"/>
    <w:rsid w:val="00D46EE1"/>
    <w:rsid w:val="00D46F71"/>
    <w:rsid w:val="00D46F7A"/>
    <w:rsid w:val="00D46FC9"/>
    <w:rsid w:val="00D470A6"/>
    <w:rsid w:val="00D47168"/>
    <w:rsid w:val="00D4719F"/>
    <w:rsid w:val="00D471B8"/>
    <w:rsid w:val="00D472C2"/>
    <w:rsid w:val="00D47382"/>
    <w:rsid w:val="00D474CC"/>
    <w:rsid w:val="00D475D9"/>
    <w:rsid w:val="00D47917"/>
    <w:rsid w:val="00D47C7F"/>
    <w:rsid w:val="00D47F81"/>
    <w:rsid w:val="00D5058B"/>
    <w:rsid w:val="00D50964"/>
    <w:rsid w:val="00D50967"/>
    <w:rsid w:val="00D50E14"/>
    <w:rsid w:val="00D51039"/>
    <w:rsid w:val="00D5121B"/>
    <w:rsid w:val="00D51288"/>
    <w:rsid w:val="00D514F4"/>
    <w:rsid w:val="00D5150C"/>
    <w:rsid w:val="00D51675"/>
    <w:rsid w:val="00D516E7"/>
    <w:rsid w:val="00D51797"/>
    <w:rsid w:val="00D518E7"/>
    <w:rsid w:val="00D51929"/>
    <w:rsid w:val="00D51994"/>
    <w:rsid w:val="00D51D6E"/>
    <w:rsid w:val="00D51EDA"/>
    <w:rsid w:val="00D51FF8"/>
    <w:rsid w:val="00D5200A"/>
    <w:rsid w:val="00D52214"/>
    <w:rsid w:val="00D522B1"/>
    <w:rsid w:val="00D52432"/>
    <w:rsid w:val="00D5288F"/>
    <w:rsid w:val="00D52B22"/>
    <w:rsid w:val="00D52B9E"/>
    <w:rsid w:val="00D52E8E"/>
    <w:rsid w:val="00D52F90"/>
    <w:rsid w:val="00D53252"/>
    <w:rsid w:val="00D53311"/>
    <w:rsid w:val="00D533A5"/>
    <w:rsid w:val="00D535C3"/>
    <w:rsid w:val="00D535E8"/>
    <w:rsid w:val="00D5386F"/>
    <w:rsid w:val="00D53C1A"/>
    <w:rsid w:val="00D53C5A"/>
    <w:rsid w:val="00D53F0A"/>
    <w:rsid w:val="00D53FAD"/>
    <w:rsid w:val="00D540C5"/>
    <w:rsid w:val="00D541EC"/>
    <w:rsid w:val="00D542FA"/>
    <w:rsid w:val="00D54417"/>
    <w:rsid w:val="00D54B19"/>
    <w:rsid w:val="00D54B41"/>
    <w:rsid w:val="00D54CEE"/>
    <w:rsid w:val="00D5512A"/>
    <w:rsid w:val="00D5523B"/>
    <w:rsid w:val="00D552D2"/>
    <w:rsid w:val="00D5581B"/>
    <w:rsid w:val="00D55B4C"/>
    <w:rsid w:val="00D55FF0"/>
    <w:rsid w:val="00D5614F"/>
    <w:rsid w:val="00D56222"/>
    <w:rsid w:val="00D5630D"/>
    <w:rsid w:val="00D56322"/>
    <w:rsid w:val="00D5639E"/>
    <w:rsid w:val="00D5660A"/>
    <w:rsid w:val="00D56A16"/>
    <w:rsid w:val="00D56B66"/>
    <w:rsid w:val="00D56BEF"/>
    <w:rsid w:val="00D57134"/>
    <w:rsid w:val="00D572BE"/>
    <w:rsid w:val="00D57351"/>
    <w:rsid w:val="00D573D4"/>
    <w:rsid w:val="00D5747A"/>
    <w:rsid w:val="00D5750E"/>
    <w:rsid w:val="00D5753B"/>
    <w:rsid w:val="00D5755D"/>
    <w:rsid w:val="00D57787"/>
    <w:rsid w:val="00D579A8"/>
    <w:rsid w:val="00D6004C"/>
    <w:rsid w:val="00D60288"/>
    <w:rsid w:val="00D60295"/>
    <w:rsid w:val="00D6037E"/>
    <w:rsid w:val="00D604B9"/>
    <w:rsid w:val="00D60823"/>
    <w:rsid w:val="00D60A11"/>
    <w:rsid w:val="00D60CEC"/>
    <w:rsid w:val="00D61504"/>
    <w:rsid w:val="00D619E4"/>
    <w:rsid w:val="00D61B26"/>
    <w:rsid w:val="00D61BCA"/>
    <w:rsid w:val="00D61BD3"/>
    <w:rsid w:val="00D61BF8"/>
    <w:rsid w:val="00D61D6D"/>
    <w:rsid w:val="00D61F21"/>
    <w:rsid w:val="00D62157"/>
    <w:rsid w:val="00D62181"/>
    <w:rsid w:val="00D62493"/>
    <w:rsid w:val="00D624C7"/>
    <w:rsid w:val="00D62599"/>
    <w:rsid w:val="00D62958"/>
    <w:rsid w:val="00D62C00"/>
    <w:rsid w:val="00D62D3C"/>
    <w:rsid w:val="00D62E88"/>
    <w:rsid w:val="00D632D6"/>
    <w:rsid w:val="00D6363D"/>
    <w:rsid w:val="00D63936"/>
    <w:rsid w:val="00D63B66"/>
    <w:rsid w:val="00D63D32"/>
    <w:rsid w:val="00D63DB5"/>
    <w:rsid w:val="00D63EC8"/>
    <w:rsid w:val="00D6421F"/>
    <w:rsid w:val="00D643DC"/>
    <w:rsid w:val="00D64938"/>
    <w:rsid w:val="00D64E3A"/>
    <w:rsid w:val="00D65066"/>
    <w:rsid w:val="00D65454"/>
    <w:rsid w:val="00D654A9"/>
    <w:rsid w:val="00D65802"/>
    <w:rsid w:val="00D65814"/>
    <w:rsid w:val="00D65949"/>
    <w:rsid w:val="00D65BB1"/>
    <w:rsid w:val="00D65E81"/>
    <w:rsid w:val="00D66190"/>
    <w:rsid w:val="00D66436"/>
    <w:rsid w:val="00D66845"/>
    <w:rsid w:val="00D66A97"/>
    <w:rsid w:val="00D66B1A"/>
    <w:rsid w:val="00D66E1D"/>
    <w:rsid w:val="00D66EB1"/>
    <w:rsid w:val="00D6716E"/>
    <w:rsid w:val="00D67429"/>
    <w:rsid w:val="00D674FB"/>
    <w:rsid w:val="00D67696"/>
    <w:rsid w:val="00D67A15"/>
    <w:rsid w:val="00D67C1F"/>
    <w:rsid w:val="00D67D25"/>
    <w:rsid w:val="00D67D48"/>
    <w:rsid w:val="00D67DE3"/>
    <w:rsid w:val="00D67DE7"/>
    <w:rsid w:val="00D67DF9"/>
    <w:rsid w:val="00D67E4B"/>
    <w:rsid w:val="00D67E62"/>
    <w:rsid w:val="00D67ED5"/>
    <w:rsid w:val="00D67F6D"/>
    <w:rsid w:val="00D67FDB"/>
    <w:rsid w:val="00D70033"/>
    <w:rsid w:val="00D70298"/>
    <w:rsid w:val="00D7034E"/>
    <w:rsid w:val="00D703BA"/>
    <w:rsid w:val="00D703BF"/>
    <w:rsid w:val="00D703D6"/>
    <w:rsid w:val="00D7040A"/>
    <w:rsid w:val="00D706B5"/>
    <w:rsid w:val="00D70824"/>
    <w:rsid w:val="00D7083B"/>
    <w:rsid w:val="00D70850"/>
    <w:rsid w:val="00D70ED9"/>
    <w:rsid w:val="00D70F73"/>
    <w:rsid w:val="00D7102A"/>
    <w:rsid w:val="00D71285"/>
    <w:rsid w:val="00D71338"/>
    <w:rsid w:val="00D71348"/>
    <w:rsid w:val="00D718D9"/>
    <w:rsid w:val="00D7190A"/>
    <w:rsid w:val="00D71AD2"/>
    <w:rsid w:val="00D71AFA"/>
    <w:rsid w:val="00D71B54"/>
    <w:rsid w:val="00D71D69"/>
    <w:rsid w:val="00D72094"/>
    <w:rsid w:val="00D7210E"/>
    <w:rsid w:val="00D72139"/>
    <w:rsid w:val="00D7215C"/>
    <w:rsid w:val="00D7229A"/>
    <w:rsid w:val="00D723EC"/>
    <w:rsid w:val="00D72519"/>
    <w:rsid w:val="00D7265D"/>
    <w:rsid w:val="00D726A1"/>
    <w:rsid w:val="00D72858"/>
    <w:rsid w:val="00D7295F"/>
    <w:rsid w:val="00D72977"/>
    <w:rsid w:val="00D72A5F"/>
    <w:rsid w:val="00D73098"/>
    <w:rsid w:val="00D73355"/>
    <w:rsid w:val="00D73396"/>
    <w:rsid w:val="00D735DC"/>
    <w:rsid w:val="00D73954"/>
    <w:rsid w:val="00D7395E"/>
    <w:rsid w:val="00D73979"/>
    <w:rsid w:val="00D73BC4"/>
    <w:rsid w:val="00D73DB3"/>
    <w:rsid w:val="00D74039"/>
    <w:rsid w:val="00D740AD"/>
    <w:rsid w:val="00D74532"/>
    <w:rsid w:val="00D74570"/>
    <w:rsid w:val="00D749F6"/>
    <w:rsid w:val="00D74A15"/>
    <w:rsid w:val="00D74A9D"/>
    <w:rsid w:val="00D74C30"/>
    <w:rsid w:val="00D74E0A"/>
    <w:rsid w:val="00D74F21"/>
    <w:rsid w:val="00D74FB3"/>
    <w:rsid w:val="00D74FEC"/>
    <w:rsid w:val="00D753CD"/>
    <w:rsid w:val="00D753E1"/>
    <w:rsid w:val="00D75453"/>
    <w:rsid w:val="00D7569C"/>
    <w:rsid w:val="00D757E8"/>
    <w:rsid w:val="00D7599A"/>
    <w:rsid w:val="00D75A9C"/>
    <w:rsid w:val="00D75B3E"/>
    <w:rsid w:val="00D75BAB"/>
    <w:rsid w:val="00D75F8F"/>
    <w:rsid w:val="00D7600F"/>
    <w:rsid w:val="00D7631B"/>
    <w:rsid w:val="00D76342"/>
    <w:rsid w:val="00D76598"/>
    <w:rsid w:val="00D76838"/>
    <w:rsid w:val="00D768F7"/>
    <w:rsid w:val="00D7691C"/>
    <w:rsid w:val="00D76B96"/>
    <w:rsid w:val="00D76D04"/>
    <w:rsid w:val="00D773DF"/>
    <w:rsid w:val="00D77472"/>
    <w:rsid w:val="00D774DD"/>
    <w:rsid w:val="00D77723"/>
    <w:rsid w:val="00D77841"/>
    <w:rsid w:val="00D778DE"/>
    <w:rsid w:val="00D77B87"/>
    <w:rsid w:val="00D77D19"/>
    <w:rsid w:val="00D77DC3"/>
    <w:rsid w:val="00D77F99"/>
    <w:rsid w:val="00D8016A"/>
    <w:rsid w:val="00D802A2"/>
    <w:rsid w:val="00D80AAC"/>
    <w:rsid w:val="00D80D31"/>
    <w:rsid w:val="00D80D96"/>
    <w:rsid w:val="00D80E00"/>
    <w:rsid w:val="00D80E07"/>
    <w:rsid w:val="00D80F6B"/>
    <w:rsid w:val="00D81048"/>
    <w:rsid w:val="00D8150F"/>
    <w:rsid w:val="00D81620"/>
    <w:rsid w:val="00D81830"/>
    <w:rsid w:val="00D819A3"/>
    <w:rsid w:val="00D81B1B"/>
    <w:rsid w:val="00D81D08"/>
    <w:rsid w:val="00D81D70"/>
    <w:rsid w:val="00D81E00"/>
    <w:rsid w:val="00D81E33"/>
    <w:rsid w:val="00D82130"/>
    <w:rsid w:val="00D8275D"/>
    <w:rsid w:val="00D829E3"/>
    <w:rsid w:val="00D82CFB"/>
    <w:rsid w:val="00D82D8E"/>
    <w:rsid w:val="00D82F32"/>
    <w:rsid w:val="00D82F64"/>
    <w:rsid w:val="00D8303B"/>
    <w:rsid w:val="00D8331B"/>
    <w:rsid w:val="00D83339"/>
    <w:rsid w:val="00D8341E"/>
    <w:rsid w:val="00D83730"/>
    <w:rsid w:val="00D83FA2"/>
    <w:rsid w:val="00D83FF9"/>
    <w:rsid w:val="00D846F8"/>
    <w:rsid w:val="00D84773"/>
    <w:rsid w:val="00D847AF"/>
    <w:rsid w:val="00D848F4"/>
    <w:rsid w:val="00D849E0"/>
    <w:rsid w:val="00D84C6E"/>
    <w:rsid w:val="00D84FBA"/>
    <w:rsid w:val="00D852F9"/>
    <w:rsid w:val="00D8535F"/>
    <w:rsid w:val="00D8538D"/>
    <w:rsid w:val="00D85835"/>
    <w:rsid w:val="00D859F1"/>
    <w:rsid w:val="00D85A58"/>
    <w:rsid w:val="00D85A88"/>
    <w:rsid w:val="00D85C3D"/>
    <w:rsid w:val="00D85D7F"/>
    <w:rsid w:val="00D85DF0"/>
    <w:rsid w:val="00D85E12"/>
    <w:rsid w:val="00D85ED7"/>
    <w:rsid w:val="00D8639B"/>
    <w:rsid w:val="00D8639C"/>
    <w:rsid w:val="00D86619"/>
    <w:rsid w:val="00D8678E"/>
    <w:rsid w:val="00D867F7"/>
    <w:rsid w:val="00D86954"/>
    <w:rsid w:val="00D86A1E"/>
    <w:rsid w:val="00D86CEA"/>
    <w:rsid w:val="00D86D5C"/>
    <w:rsid w:val="00D86DF5"/>
    <w:rsid w:val="00D86F36"/>
    <w:rsid w:val="00D8707A"/>
    <w:rsid w:val="00D870A2"/>
    <w:rsid w:val="00D870F4"/>
    <w:rsid w:val="00D8714A"/>
    <w:rsid w:val="00D87329"/>
    <w:rsid w:val="00D87643"/>
    <w:rsid w:val="00D876FF"/>
    <w:rsid w:val="00D877CA"/>
    <w:rsid w:val="00D87BCE"/>
    <w:rsid w:val="00D87D5C"/>
    <w:rsid w:val="00D87F45"/>
    <w:rsid w:val="00D90081"/>
    <w:rsid w:val="00D9017B"/>
    <w:rsid w:val="00D903F8"/>
    <w:rsid w:val="00D9053E"/>
    <w:rsid w:val="00D90751"/>
    <w:rsid w:val="00D90862"/>
    <w:rsid w:val="00D90C37"/>
    <w:rsid w:val="00D90C79"/>
    <w:rsid w:val="00D90D46"/>
    <w:rsid w:val="00D90EF4"/>
    <w:rsid w:val="00D90F63"/>
    <w:rsid w:val="00D91086"/>
    <w:rsid w:val="00D91094"/>
    <w:rsid w:val="00D91261"/>
    <w:rsid w:val="00D9126C"/>
    <w:rsid w:val="00D913E1"/>
    <w:rsid w:val="00D914EC"/>
    <w:rsid w:val="00D916E6"/>
    <w:rsid w:val="00D91B0D"/>
    <w:rsid w:val="00D91C4E"/>
    <w:rsid w:val="00D91DD9"/>
    <w:rsid w:val="00D92147"/>
    <w:rsid w:val="00D923BD"/>
    <w:rsid w:val="00D92643"/>
    <w:rsid w:val="00D926B7"/>
    <w:rsid w:val="00D92750"/>
    <w:rsid w:val="00D92755"/>
    <w:rsid w:val="00D927CD"/>
    <w:rsid w:val="00D92E19"/>
    <w:rsid w:val="00D93711"/>
    <w:rsid w:val="00D937FD"/>
    <w:rsid w:val="00D93815"/>
    <w:rsid w:val="00D9391D"/>
    <w:rsid w:val="00D93A16"/>
    <w:rsid w:val="00D93C05"/>
    <w:rsid w:val="00D93C5B"/>
    <w:rsid w:val="00D93FA1"/>
    <w:rsid w:val="00D940FA"/>
    <w:rsid w:val="00D942B0"/>
    <w:rsid w:val="00D942C3"/>
    <w:rsid w:val="00D94585"/>
    <w:rsid w:val="00D9460D"/>
    <w:rsid w:val="00D94843"/>
    <w:rsid w:val="00D948E3"/>
    <w:rsid w:val="00D9493A"/>
    <w:rsid w:val="00D94B13"/>
    <w:rsid w:val="00D94C5F"/>
    <w:rsid w:val="00D94CF6"/>
    <w:rsid w:val="00D95342"/>
    <w:rsid w:val="00D953C7"/>
    <w:rsid w:val="00D95685"/>
    <w:rsid w:val="00D957A2"/>
    <w:rsid w:val="00D95B31"/>
    <w:rsid w:val="00D95D2B"/>
    <w:rsid w:val="00D962D4"/>
    <w:rsid w:val="00D96305"/>
    <w:rsid w:val="00D964A1"/>
    <w:rsid w:val="00D96558"/>
    <w:rsid w:val="00D96AEC"/>
    <w:rsid w:val="00D96E69"/>
    <w:rsid w:val="00D9705B"/>
    <w:rsid w:val="00D971F9"/>
    <w:rsid w:val="00D972B6"/>
    <w:rsid w:val="00D97677"/>
    <w:rsid w:val="00D97776"/>
    <w:rsid w:val="00D97786"/>
    <w:rsid w:val="00D97788"/>
    <w:rsid w:val="00D9784C"/>
    <w:rsid w:val="00D97A23"/>
    <w:rsid w:val="00D97A30"/>
    <w:rsid w:val="00D97B74"/>
    <w:rsid w:val="00D97D8B"/>
    <w:rsid w:val="00D97DDD"/>
    <w:rsid w:val="00DA00D1"/>
    <w:rsid w:val="00DA01C9"/>
    <w:rsid w:val="00DA04A6"/>
    <w:rsid w:val="00DA077F"/>
    <w:rsid w:val="00DA0782"/>
    <w:rsid w:val="00DA0974"/>
    <w:rsid w:val="00DA0BFF"/>
    <w:rsid w:val="00DA0C31"/>
    <w:rsid w:val="00DA0F26"/>
    <w:rsid w:val="00DA1248"/>
    <w:rsid w:val="00DA16BD"/>
    <w:rsid w:val="00DA1A32"/>
    <w:rsid w:val="00DA1A3F"/>
    <w:rsid w:val="00DA1D9C"/>
    <w:rsid w:val="00DA2210"/>
    <w:rsid w:val="00DA22F6"/>
    <w:rsid w:val="00DA2433"/>
    <w:rsid w:val="00DA2563"/>
    <w:rsid w:val="00DA2612"/>
    <w:rsid w:val="00DA2640"/>
    <w:rsid w:val="00DA26A1"/>
    <w:rsid w:val="00DA26BF"/>
    <w:rsid w:val="00DA2729"/>
    <w:rsid w:val="00DA2847"/>
    <w:rsid w:val="00DA2B70"/>
    <w:rsid w:val="00DA2CF9"/>
    <w:rsid w:val="00DA2E1F"/>
    <w:rsid w:val="00DA32F1"/>
    <w:rsid w:val="00DA335E"/>
    <w:rsid w:val="00DA34A0"/>
    <w:rsid w:val="00DA358A"/>
    <w:rsid w:val="00DA378A"/>
    <w:rsid w:val="00DA37B6"/>
    <w:rsid w:val="00DA3835"/>
    <w:rsid w:val="00DA3A25"/>
    <w:rsid w:val="00DA3AE9"/>
    <w:rsid w:val="00DA3B16"/>
    <w:rsid w:val="00DA3B88"/>
    <w:rsid w:val="00DA3BD0"/>
    <w:rsid w:val="00DA3CF0"/>
    <w:rsid w:val="00DA3D8C"/>
    <w:rsid w:val="00DA4161"/>
    <w:rsid w:val="00DA46BE"/>
    <w:rsid w:val="00DA482A"/>
    <w:rsid w:val="00DA4837"/>
    <w:rsid w:val="00DA4903"/>
    <w:rsid w:val="00DA4A97"/>
    <w:rsid w:val="00DA4BFC"/>
    <w:rsid w:val="00DA4C16"/>
    <w:rsid w:val="00DA4D0F"/>
    <w:rsid w:val="00DA4DB3"/>
    <w:rsid w:val="00DA509C"/>
    <w:rsid w:val="00DA50B2"/>
    <w:rsid w:val="00DA527B"/>
    <w:rsid w:val="00DA5413"/>
    <w:rsid w:val="00DA5428"/>
    <w:rsid w:val="00DA544C"/>
    <w:rsid w:val="00DA5466"/>
    <w:rsid w:val="00DA54AA"/>
    <w:rsid w:val="00DA54F8"/>
    <w:rsid w:val="00DA5542"/>
    <w:rsid w:val="00DA56C9"/>
    <w:rsid w:val="00DA580D"/>
    <w:rsid w:val="00DA5AC5"/>
    <w:rsid w:val="00DA5C68"/>
    <w:rsid w:val="00DA5D5E"/>
    <w:rsid w:val="00DA5E87"/>
    <w:rsid w:val="00DA5F7C"/>
    <w:rsid w:val="00DA5FBD"/>
    <w:rsid w:val="00DA617A"/>
    <w:rsid w:val="00DA6B0D"/>
    <w:rsid w:val="00DA6CA1"/>
    <w:rsid w:val="00DA6D4B"/>
    <w:rsid w:val="00DA6E50"/>
    <w:rsid w:val="00DA7016"/>
    <w:rsid w:val="00DA7038"/>
    <w:rsid w:val="00DA704F"/>
    <w:rsid w:val="00DA7115"/>
    <w:rsid w:val="00DA716B"/>
    <w:rsid w:val="00DA7172"/>
    <w:rsid w:val="00DA720A"/>
    <w:rsid w:val="00DA7283"/>
    <w:rsid w:val="00DA73B2"/>
    <w:rsid w:val="00DA73D0"/>
    <w:rsid w:val="00DA75CA"/>
    <w:rsid w:val="00DA769A"/>
    <w:rsid w:val="00DA76C8"/>
    <w:rsid w:val="00DA7938"/>
    <w:rsid w:val="00DA79F8"/>
    <w:rsid w:val="00DA7AB9"/>
    <w:rsid w:val="00DA7FD0"/>
    <w:rsid w:val="00DB0098"/>
    <w:rsid w:val="00DB0383"/>
    <w:rsid w:val="00DB03CB"/>
    <w:rsid w:val="00DB0502"/>
    <w:rsid w:val="00DB0564"/>
    <w:rsid w:val="00DB057A"/>
    <w:rsid w:val="00DB07B3"/>
    <w:rsid w:val="00DB091A"/>
    <w:rsid w:val="00DB0B9E"/>
    <w:rsid w:val="00DB0BCB"/>
    <w:rsid w:val="00DB0D94"/>
    <w:rsid w:val="00DB0ECC"/>
    <w:rsid w:val="00DB0ECE"/>
    <w:rsid w:val="00DB0F7E"/>
    <w:rsid w:val="00DB10D5"/>
    <w:rsid w:val="00DB1377"/>
    <w:rsid w:val="00DB1473"/>
    <w:rsid w:val="00DB169C"/>
    <w:rsid w:val="00DB1724"/>
    <w:rsid w:val="00DB193A"/>
    <w:rsid w:val="00DB1C34"/>
    <w:rsid w:val="00DB1E5A"/>
    <w:rsid w:val="00DB2037"/>
    <w:rsid w:val="00DB21D9"/>
    <w:rsid w:val="00DB237B"/>
    <w:rsid w:val="00DB2480"/>
    <w:rsid w:val="00DB2AF4"/>
    <w:rsid w:val="00DB310E"/>
    <w:rsid w:val="00DB31ED"/>
    <w:rsid w:val="00DB339A"/>
    <w:rsid w:val="00DB36CF"/>
    <w:rsid w:val="00DB3958"/>
    <w:rsid w:val="00DB3A18"/>
    <w:rsid w:val="00DB3A54"/>
    <w:rsid w:val="00DB3B22"/>
    <w:rsid w:val="00DB3BF1"/>
    <w:rsid w:val="00DB3CD7"/>
    <w:rsid w:val="00DB3E66"/>
    <w:rsid w:val="00DB3EC7"/>
    <w:rsid w:val="00DB3EE4"/>
    <w:rsid w:val="00DB3F2F"/>
    <w:rsid w:val="00DB403D"/>
    <w:rsid w:val="00DB4318"/>
    <w:rsid w:val="00DB4380"/>
    <w:rsid w:val="00DB438E"/>
    <w:rsid w:val="00DB4409"/>
    <w:rsid w:val="00DB4630"/>
    <w:rsid w:val="00DB4677"/>
    <w:rsid w:val="00DB483C"/>
    <w:rsid w:val="00DB486A"/>
    <w:rsid w:val="00DB4AE8"/>
    <w:rsid w:val="00DB4BCA"/>
    <w:rsid w:val="00DB4C94"/>
    <w:rsid w:val="00DB4DD1"/>
    <w:rsid w:val="00DB4E0E"/>
    <w:rsid w:val="00DB4E50"/>
    <w:rsid w:val="00DB4EF9"/>
    <w:rsid w:val="00DB4FA5"/>
    <w:rsid w:val="00DB5167"/>
    <w:rsid w:val="00DB54E4"/>
    <w:rsid w:val="00DB569E"/>
    <w:rsid w:val="00DB5B5E"/>
    <w:rsid w:val="00DB5D6E"/>
    <w:rsid w:val="00DB5DE6"/>
    <w:rsid w:val="00DB5E4B"/>
    <w:rsid w:val="00DB5E6B"/>
    <w:rsid w:val="00DB5F7C"/>
    <w:rsid w:val="00DB6049"/>
    <w:rsid w:val="00DB6A78"/>
    <w:rsid w:val="00DB6B23"/>
    <w:rsid w:val="00DB6EF9"/>
    <w:rsid w:val="00DB7028"/>
    <w:rsid w:val="00DB7326"/>
    <w:rsid w:val="00DB739D"/>
    <w:rsid w:val="00DB747B"/>
    <w:rsid w:val="00DB74B8"/>
    <w:rsid w:val="00DB7686"/>
    <w:rsid w:val="00DB7753"/>
    <w:rsid w:val="00DB785F"/>
    <w:rsid w:val="00DB7D4C"/>
    <w:rsid w:val="00DB7D65"/>
    <w:rsid w:val="00DB7DF7"/>
    <w:rsid w:val="00DB7F70"/>
    <w:rsid w:val="00DC014D"/>
    <w:rsid w:val="00DC055B"/>
    <w:rsid w:val="00DC0571"/>
    <w:rsid w:val="00DC059F"/>
    <w:rsid w:val="00DC06FE"/>
    <w:rsid w:val="00DC0A46"/>
    <w:rsid w:val="00DC13F0"/>
    <w:rsid w:val="00DC1BBA"/>
    <w:rsid w:val="00DC1CFF"/>
    <w:rsid w:val="00DC241F"/>
    <w:rsid w:val="00DC2633"/>
    <w:rsid w:val="00DC265F"/>
    <w:rsid w:val="00DC2972"/>
    <w:rsid w:val="00DC29A3"/>
    <w:rsid w:val="00DC29BA"/>
    <w:rsid w:val="00DC2E36"/>
    <w:rsid w:val="00DC2E48"/>
    <w:rsid w:val="00DC2EC4"/>
    <w:rsid w:val="00DC2EFF"/>
    <w:rsid w:val="00DC3008"/>
    <w:rsid w:val="00DC3185"/>
    <w:rsid w:val="00DC32E9"/>
    <w:rsid w:val="00DC3582"/>
    <w:rsid w:val="00DC35B1"/>
    <w:rsid w:val="00DC3641"/>
    <w:rsid w:val="00DC373C"/>
    <w:rsid w:val="00DC396F"/>
    <w:rsid w:val="00DC39FF"/>
    <w:rsid w:val="00DC3A6C"/>
    <w:rsid w:val="00DC3B88"/>
    <w:rsid w:val="00DC3E5B"/>
    <w:rsid w:val="00DC3EF8"/>
    <w:rsid w:val="00DC42DB"/>
    <w:rsid w:val="00DC445F"/>
    <w:rsid w:val="00DC44B9"/>
    <w:rsid w:val="00DC44FB"/>
    <w:rsid w:val="00DC4581"/>
    <w:rsid w:val="00DC49DA"/>
    <w:rsid w:val="00DC4A04"/>
    <w:rsid w:val="00DC4B00"/>
    <w:rsid w:val="00DC4C18"/>
    <w:rsid w:val="00DC5710"/>
    <w:rsid w:val="00DC5B14"/>
    <w:rsid w:val="00DC5BA5"/>
    <w:rsid w:val="00DC5BAD"/>
    <w:rsid w:val="00DC5BE5"/>
    <w:rsid w:val="00DC5DAE"/>
    <w:rsid w:val="00DC6340"/>
    <w:rsid w:val="00DC63CE"/>
    <w:rsid w:val="00DC68EC"/>
    <w:rsid w:val="00DC6925"/>
    <w:rsid w:val="00DC6AD6"/>
    <w:rsid w:val="00DC6E43"/>
    <w:rsid w:val="00DC6F90"/>
    <w:rsid w:val="00DC72FC"/>
    <w:rsid w:val="00DC74F3"/>
    <w:rsid w:val="00DC7702"/>
    <w:rsid w:val="00DC7843"/>
    <w:rsid w:val="00DC794F"/>
    <w:rsid w:val="00DC79CB"/>
    <w:rsid w:val="00DC7BC1"/>
    <w:rsid w:val="00DC7D79"/>
    <w:rsid w:val="00DC7F2E"/>
    <w:rsid w:val="00DC7F5D"/>
    <w:rsid w:val="00DD014E"/>
    <w:rsid w:val="00DD061A"/>
    <w:rsid w:val="00DD06C1"/>
    <w:rsid w:val="00DD0771"/>
    <w:rsid w:val="00DD0851"/>
    <w:rsid w:val="00DD0B56"/>
    <w:rsid w:val="00DD0BD3"/>
    <w:rsid w:val="00DD0D23"/>
    <w:rsid w:val="00DD0DBF"/>
    <w:rsid w:val="00DD11E3"/>
    <w:rsid w:val="00DD1462"/>
    <w:rsid w:val="00DD1536"/>
    <w:rsid w:val="00DD18AC"/>
    <w:rsid w:val="00DD1981"/>
    <w:rsid w:val="00DD19E1"/>
    <w:rsid w:val="00DD19FF"/>
    <w:rsid w:val="00DD1B48"/>
    <w:rsid w:val="00DD1BFD"/>
    <w:rsid w:val="00DD1EB0"/>
    <w:rsid w:val="00DD1F17"/>
    <w:rsid w:val="00DD2052"/>
    <w:rsid w:val="00DD220B"/>
    <w:rsid w:val="00DD2327"/>
    <w:rsid w:val="00DD2702"/>
    <w:rsid w:val="00DD2775"/>
    <w:rsid w:val="00DD3049"/>
    <w:rsid w:val="00DD306E"/>
    <w:rsid w:val="00DD3194"/>
    <w:rsid w:val="00DD34FE"/>
    <w:rsid w:val="00DD35FD"/>
    <w:rsid w:val="00DD3717"/>
    <w:rsid w:val="00DD3A92"/>
    <w:rsid w:val="00DD3D9A"/>
    <w:rsid w:val="00DD3F9A"/>
    <w:rsid w:val="00DD3FA7"/>
    <w:rsid w:val="00DD403C"/>
    <w:rsid w:val="00DD4446"/>
    <w:rsid w:val="00DD44A7"/>
    <w:rsid w:val="00DD4526"/>
    <w:rsid w:val="00DD458E"/>
    <w:rsid w:val="00DD4662"/>
    <w:rsid w:val="00DD470C"/>
    <w:rsid w:val="00DD4868"/>
    <w:rsid w:val="00DD490B"/>
    <w:rsid w:val="00DD49E2"/>
    <w:rsid w:val="00DD4D01"/>
    <w:rsid w:val="00DD4DFC"/>
    <w:rsid w:val="00DD4FB2"/>
    <w:rsid w:val="00DD51EC"/>
    <w:rsid w:val="00DD5207"/>
    <w:rsid w:val="00DD5318"/>
    <w:rsid w:val="00DD5470"/>
    <w:rsid w:val="00DD54B1"/>
    <w:rsid w:val="00DD5565"/>
    <w:rsid w:val="00DD5834"/>
    <w:rsid w:val="00DD5860"/>
    <w:rsid w:val="00DD5877"/>
    <w:rsid w:val="00DD5B55"/>
    <w:rsid w:val="00DD5B80"/>
    <w:rsid w:val="00DD5B88"/>
    <w:rsid w:val="00DD5CAC"/>
    <w:rsid w:val="00DD5CDB"/>
    <w:rsid w:val="00DD5D4B"/>
    <w:rsid w:val="00DD5E1D"/>
    <w:rsid w:val="00DD5F0C"/>
    <w:rsid w:val="00DD5FD6"/>
    <w:rsid w:val="00DD6057"/>
    <w:rsid w:val="00DD60CD"/>
    <w:rsid w:val="00DD6250"/>
    <w:rsid w:val="00DD63FB"/>
    <w:rsid w:val="00DD6593"/>
    <w:rsid w:val="00DD65D9"/>
    <w:rsid w:val="00DD66A9"/>
    <w:rsid w:val="00DD6746"/>
    <w:rsid w:val="00DD6E70"/>
    <w:rsid w:val="00DD6F18"/>
    <w:rsid w:val="00DD6F65"/>
    <w:rsid w:val="00DD6FFF"/>
    <w:rsid w:val="00DD70E5"/>
    <w:rsid w:val="00DD7186"/>
    <w:rsid w:val="00DD7444"/>
    <w:rsid w:val="00DD7C3F"/>
    <w:rsid w:val="00DD7CC8"/>
    <w:rsid w:val="00DD7D8F"/>
    <w:rsid w:val="00DD7E07"/>
    <w:rsid w:val="00DD7E08"/>
    <w:rsid w:val="00DD7FC7"/>
    <w:rsid w:val="00DE03F8"/>
    <w:rsid w:val="00DE0CF0"/>
    <w:rsid w:val="00DE0D87"/>
    <w:rsid w:val="00DE13EA"/>
    <w:rsid w:val="00DE1762"/>
    <w:rsid w:val="00DE17F8"/>
    <w:rsid w:val="00DE1AB3"/>
    <w:rsid w:val="00DE1AE1"/>
    <w:rsid w:val="00DE1AE2"/>
    <w:rsid w:val="00DE1AF6"/>
    <w:rsid w:val="00DE1B2A"/>
    <w:rsid w:val="00DE1D1C"/>
    <w:rsid w:val="00DE1D24"/>
    <w:rsid w:val="00DE1F42"/>
    <w:rsid w:val="00DE20D9"/>
    <w:rsid w:val="00DE21CC"/>
    <w:rsid w:val="00DE228E"/>
    <w:rsid w:val="00DE2AE1"/>
    <w:rsid w:val="00DE2B8F"/>
    <w:rsid w:val="00DE2F2B"/>
    <w:rsid w:val="00DE303F"/>
    <w:rsid w:val="00DE3098"/>
    <w:rsid w:val="00DE314E"/>
    <w:rsid w:val="00DE3239"/>
    <w:rsid w:val="00DE33AD"/>
    <w:rsid w:val="00DE33CC"/>
    <w:rsid w:val="00DE3423"/>
    <w:rsid w:val="00DE3594"/>
    <w:rsid w:val="00DE35FB"/>
    <w:rsid w:val="00DE3626"/>
    <w:rsid w:val="00DE365A"/>
    <w:rsid w:val="00DE37CF"/>
    <w:rsid w:val="00DE3B07"/>
    <w:rsid w:val="00DE3B2F"/>
    <w:rsid w:val="00DE3F38"/>
    <w:rsid w:val="00DE405A"/>
    <w:rsid w:val="00DE411C"/>
    <w:rsid w:val="00DE4421"/>
    <w:rsid w:val="00DE4567"/>
    <w:rsid w:val="00DE45C0"/>
    <w:rsid w:val="00DE4681"/>
    <w:rsid w:val="00DE46C8"/>
    <w:rsid w:val="00DE47C1"/>
    <w:rsid w:val="00DE493B"/>
    <w:rsid w:val="00DE49C7"/>
    <w:rsid w:val="00DE4E26"/>
    <w:rsid w:val="00DE4EEF"/>
    <w:rsid w:val="00DE4F12"/>
    <w:rsid w:val="00DE527A"/>
    <w:rsid w:val="00DE5338"/>
    <w:rsid w:val="00DE5755"/>
    <w:rsid w:val="00DE5761"/>
    <w:rsid w:val="00DE592B"/>
    <w:rsid w:val="00DE5CC0"/>
    <w:rsid w:val="00DE5D62"/>
    <w:rsid w:val="00DE5D80"/>
    <w:rsid w:val="00DE5FE3"/>
    <w:rsid w:val="00DE601D"/>
    <w:rsid w:val="00DE6142"/>
    <w:rsid w:val="00DE6157"/>
    <w:rsid w:val="00DE6457"/>
    <w:rsid w:val="00DE65D4"/>
    <w:rsid w:val="00DE6870"/>
    <w:rsid w:val="00DE6AA1"/>
    <w:rsid w:val="00DE6DBF"/>
    <w:rsid w:val="00DE6E14"/>
    <w:rsid w:val="00DE6E88"/>
    <w:rsid w:val="00DE71A2"/>
    <w:rsid w:val="00DE7294"/>
    <w:rsid w:val="00DE7295"/>
    <w:rsid w:val="00DE75F6"/>
    <w:rsid w:val="00DE75FC"/>
    <w:rsid w:val="00DE7620"/>
    <w:rsid w:val="00DE7852"/>
    <w:rsid w:val="00DE7963"/>
    <w:rsid w:val="00DE7B16"/>
    <w:rsid w:val="00DE7B26"/>
    <w:rsid w:val="00DE7B4C"/>
    <w:rsid w:val="00DE7DB5"/>
    <w:rsid w:val="00DE7EC8"/>
    <w:rsid w:val="00DE7F16"/>
    <w:rsid w:val="00DF0193"/>
    <w:rsid w:val="00DF034B"/>
    <w:rsid w:val="00DF034E"/>
    <w:rsid w:val="00DF04C2"/>
    <w:rsid w:val="00DF04EC"/>
    <w:rsid w:val="00DF078C"/>
    <w:rsid w:val="00DF086C"/>
    <w:rsid w:val="00DF08D7"/>
    <w:rsid w:val="00DF0965"/>
    <w:rsid w:val="00DF09D5"/>
    <w:rsid w:val="00DF0A01"/>
    <w:rsid w:val="00DF0CD3"/>
    <w:rsid w:val="00DF10CE"/>
    <w:rsid w:val="00DF1214"/>
    <w:rsid w:val="00DF1242"/>
    <w:rsid w:val="00DF1381"/>
    <w:rsid w:val="00DF1C05"/>
    <w:rsid w:val="00DF2759"/>
    <w:rsid w:val="00DF27E6"/>
    <w:rsid w:val="00DF281C"/>
    <w:rsid w:val="00DF2955"/>
    <w:rsid w:val="00DF2982"/>
    <w:rsid w:val="00DF29FB"/>
    <w:rsid w:val="00DF2BF3"/>
    <w:rsid w:val="00DF2C50"/>
    <w:rsid w:val="00DF2C6B"/>
    <w:rsid w:val="00DF2E78"/>
    <w:rsid w:val="00DF321B"/>
    <w:rsid w:val="00DF33D0"/>
    <w:rsid w:val="00DF34A3"/>
    <w:rsid w:val="00DF34E6"/>
    <w:rsid w:val="00DF35C6"/>
    <w:rsid w:val="00DF3FBE"/>
    <w:rsid w:val="00DF406F"/>
    <w:rsid w:val="00DF41E0"/>
    <w:rsid w:val="00DF43D8"/>
    <w:rsid w:val="00DF447F"/>
    <w:rsid w:val="00DF4629"/>
    <w:rsid w:val="00DF46E9"/>
    <w:rsid w:val="00DF47F3"/>
    <w:rsid w:val="00DF4A60"/>
    <w:rsid w:val="00DF4B42"/>
    <w:rsid w:val="00DF4DFB"/>
    <w:rsid w:val="00DF4EE5"/>
    <w:rsid w:val="00DF4F7D"/>
    <w:rsid w:val="00DF51C1"/>
    <w:rsid w:val="00DF5852"/>
    <w:rsid w:val="00DF58DD"/>
    <w:rsid w:val="00DF5B7C"/>
    <w:rsid w:val="00DF5DD9"/>
    <w:rsid w:val="00DF5FA6"/>
    <w:rsid w:val="00DF5FEA"/>
    <w:rsid w:val="00DF5FEC"/>
    <w:rsid w:val="00DF617D"/>
    <w:rsid w:val="00DF61A4"/>
    <w:rsid w:val="00DF6221"/>
    <w:rsid w:val="00DF6288"/>
    <w:rsid w:val="00DF658D"/>
    <w:rsid w:val="00DF6A01"/>
    <w:rsid w:val="00DF6FA2"/>
    <w:rsid w:val="00DF7093"/>
    <w:rsid w:val="00DF735B"/>
    <w:rsid w:val="00DF744E"/>
    <w:rsid w:val="00DF7663"/>
    <w:rsid w:val="00DF7897"/>
    <w:rsid w:val="00DF7A4A"/>
    <w:rsid w:val="00DF7D59"/>
    <w:rsid w:val="00E00072"/>
    <w:rsid w:val="00E001D2"/>
    <w:rsid w:val="00E002A1"/>
    <w:rsid w:val="00E0034A"/>
    <w:rsid w:val="00E00396"/>
    <w:rsid w:val="00E0049C"/>
    <w:rsid w:val="00E00524"/>
    <w:rsid w:val="00E0061A"/>
    <w:rsid w:val="00E008AD"/>
    <w:rsid w:val="00E00988"/>
    <w:rsid w:val="00E00B05"/>
    <w:rsid w:val="00E00B8F"/>
    <w:rsid w:val="00E00BA0"/>
    <w:rsid w:val="00E01188"/>
    <w:rsid w:val="00E012F6"/>
    <w:rsid w:val="00E0136D"/>
    <w:rsid w:val="00E0175C"/>
    <w:rsid w:val="00E01A99"/>
    <w:rsid w:val="00E01AA6"/>
    <w:rsid w:val="00E01AF3"/>
    <w:rsid w:val="00E0210A"/>
    <w:rsid w:val="00E02473"/>
    <w:rsid w:val="00E0253E"/>
    <w:rsid w:val="00E02610"/>
    <w:rsid w:val="00E02781"/>
    <w:rsid w:val="00E02926"/>
    <w:rsid w:val="00E02BFC"/>
    <w:rsid w:val="00E02CEC"/>
    <w:rsid w:val="00E02FC1"/>
    <w:rsid w:val="00E0303B"/>
    <w:rsid w:val="00E030F5"/>
    <w:rsid w:val="00E033D2"/>
    <w:rsid w:val="00E033E3"/>
    <w:rsid w:val="00E03425"/>
    <w:rsid w:val="00E03635"/>
    <w:rsid w:val="00E03C5A"/>
    <w:rsid w:val="00E03E55"/>
    <w:rsid w:val="00E041E5"/>
    <w:rsid w:val="00E0437A"/>
    <w:rsid w:val="00E0444D"/>
    <w:rsid w:val="00E04474"/>
    <w:rsid w:val="00E04478"/>
    <w:rsid w:val="00E044D0"/>
    <w:rsid w:val="00E04607"/>
    <w:rsid w:val="00E04639"/>
    <w:rsid w:val="00E0478A"/>
    <w:rsid w:val="00E04892"/>
    <w:rsid w:val="00E049B6"/>
    <w:rsid w:val="00E04AD4"/>
    <w:rsid w:val="00E04C69"/>
    <w:rsid w:val="00E04CA0"/>
    <w:rsid w:val="00E04CC1"/>
    <w:rsid w:val="00E04F01"/>
    <w:rsid w:val="00E05298"/>
    <w:rsid w:val="00E052F3"/>
    <w:rsid w:val="00E05572"/>
    <w:rsid w:val="00E0565D"/>
    <w:rsid w:val="00E05678"/>
    <w:rsid w:val="00E057FC"/>
    <w:rsid w:val="00E059BB"/>
    <w:rsid w:val="00E05F5A"/>
    <w:rsid w:val="00E0600F"/>
    <w:rsid w:val="00E060E4"/>
    <w:rsid w:val="00E0657F"/>
    <w:rsid w:val="00E06E01"/>
    <w:rsid w:val="00E07030"/>
    <w:rsid w:val="00E07214"/>
    <w:rsid w:val="00E0731E"/>
    <w:rsid w:val="00E0736C"/>
    <w:rsid w:val="00E077B4"/>
    <w:rsid w:val="00E07871"/>
    <w:rsid w:val="00E0799D"/>
    <w:rsid w:val="00E07BB8"/>
    <w:rsid w:val="00E07CFF"/>
    <w:rsid w:val="00E1062D"/>
    <w:rsid w:val="00E1067B"/>
    <w:rsid w:val="00E10875"/>
    <w:rsid w:val="00E10B95"/>
    <w:rsid w:val="00E10D5D"/>
    <w:rsid w:val="00E10E8D"/>
    <w:rsid w:val="00E11697"/>
    <w:rsid w:val="00E11886"/>
    <w:rsid w:val="00E118D6"/>
    <w:rsid w:val="00E118EF"/>
    <w:rsid w:val="00E11A17"/>
    <w:rsid w:val="00E11BB7"/>
    <w:rsid w:val="00E11EB5"/>
    <w:rsid w:val="00E11EEB"/>
    <w:rsid w:val="00E12295"/>
    <w:rsid w:val="00E1275E"/>
    <w:rsid w:val="00E12828"/>
    <w:rsid w:val="00E12869"/>
    <w:rsid w:val="00E12A31"/>
    <w:rsid w:val="00E12AED"/>
    <w:rsid w:val="00E12BB0"/>
    <w:rsid w:val="00E12DB3"/>
    <w:rsid w:val="00E12FDB"/>
    <w:rsid w:val="00E13255"/>
    <w:rsid w:val="00E1351B"/>
    <w:rsid w:val="00E137A0"/>
    <w:rsid w:val="00E137A5"/>
    <w:rsid w:val="00E13A49"/>
    <w:rsid w:val="00E13B71"/>
    <w:rsid w:val="00E13D23"/>
    <w:rsid w:val="00E13E29"/>
    <w:rsid w:val="00E13F8B"/>
    <w:rsid w:val="00E13FAF"/>
    <w:rsid w:val="00E14585"/>
    <w:rsid w:val="00E14821"/>
    <w:rsid w:val="00E1491C"/>
    <w:rsid w:val="00E14934"/>
    <w:rsid w:val="00E149A8"/>
    <w:rsid w:val="00E14F2D"/>
    <w:rsid w:val="00E15505"/>
    <w:rsid w:val="00E155AF"/>
    <w:rsid w:val="00E15635"/>
    <w:rsid w:val="00E15651"/>
    <w:rsid w:val="00E1586E"/>
    <w:rsid w:val="00E15A1F"/>
    <w:rsid w:val="00E15A6C"/>
    <w:rsid w:val="00E15B4D"/>
    <w:rsid w:val="00E15CAA"/>
    <w:rsid w:val="00E15E1F"/>
    <w:rsid w:val="00E15E9F"/>
    <w:rsid w:val="00E15F95"/>
    <w:rsid w:val="00E16252"/>
    <w:rsid w:val="00E16319"/>
    <w:rsid w:val="00E1651F"/>
    <w:rsid w:val="00E166A2"/>
    <w:rsid w:val="00E16CC7"/>
    <w:rsid w:val="00E16E66"/>
    <w:rsid w:val="00E17145"/>
    <w:rsid w:val="00E17239"/>
    <w:rsid w:val="00E1754A"/>
    <w:rsid w:val="00E1757A"/>
    <w:rsid w:val="00E1774F"/>
    <w:rsid w:val="00E17B2E"/>
    <w:rsid w:val="00E17B3A"/>
    <w:rsid w:val="00E17BDC"/>
    <w:rsid w:val="00E17C5D"/>
    <w:rsid w:val="00E17D5D"/>
    <w:rsid w:val="00E17D68"/>
    <w:rsid w:val="00E17D6B"/>
    <w:rsid w:val="00E17DF2"/>
    <w:rsid w:val="00E17FAB"/>
    <w:rsid w:val="00E20209"/>
    <w:rsid w:val="00E204C8"/>
    <w:rsid w:val="00E206DD"/>
    <w:rsid w:val="00E207DA"/>
    <w:rsid w:val="00E208BD"/>
    <w:rsid w:val="00E208CD"/>
    <w:rsid w:val="00E20964"/>
    <w:rsid w:val="00E209E5"/>
    <w:rsid w:val="00E20F03"/>
    <w:rsid w:val="00E21001"/>
    <w:rsid w:val="00E21196"/>
    <w:rsid w:val="00E212BC"/>
    <w:rsid w:val="00E21640"/>
    <w:rsid w:val="00E21684"/>
    <w:rsid w:val="00E2181A"/>
    <w:rsid w:val="00E21857"/>
    <w:rsid w:val="00E2195A"/>
    <w:rsid w:val="00E21C83"/>
    <w:rsid w:val="00E21DB7"/>
    <w:rsid w:val="00E21F0A"/>
    <w:rsid w:val="00E226E9"/>
    <w:rsid w:val="00E22738"/>
    <w:rsid w:val="00E22B01"/>
    <w:rsid w:val="00E23063"/>
    <w:rsid w:val="00E232E9"/>
    <w:rsid w:val="00E2335A"/>
    <w:rsid w:val="00E23420"/>
    <w:rsid w:val="00E23664"/>
    <w:rsid w:val="00E2374C"/>
    <w:rsid w:val="00E2376A"/>
    <w:rsid w:val="00E23978"/>
    <w:rsid w:val="00E239C7"/>
    <w:rsid w:val="00E23B46"/>
    <w:rsid w:val="00E23E56"/>
    <w:rsid w:val="00E2402C"/>
    <w:rsid w:val="00E240BD"/>
    <w:rsid w:val="00E2467F"/>
    <w:rsid w:val="00E24834"/>
    <w:rsid w:val="00E249DE"/>
    <w:rsid w:val="00E24ACA"/>
    <w:rsid w:val="00E24D93"/>
    <w:rsid w:val="00E24EEF"/>
    <w:rsid w:val="00E24F86"/>
    <w:rsid w:val="00E25201"/>
    <w:rsid w:val="00E25234"/>
    <w:rsid w:val="00E253F9"/>
    <w:rsid w:val="00E254B5"/>
    <w:rsid w:val="00E254CE"/>
    <w:rsid w:val="00E25512"/>
    <w:rsid w:val="00E257F4"/>
    <w:rsid w:val="00E2594A"/>
    <w:rsid w:val="00E25BDC"/>
    <w:rsid w:val="00E25C02"/>
    <w:rsid w:val="00E25C4D"/>
    <w:rsid w:val="00E25CEF"/>
    <w:rsid w:val="00E25DA6"/>
    <w:rsid w:val="00E25FF1"/>
    <w:rsid w:val="00E2605F"/>
    <w:rsid w:val="00E2658E"/>
    <w:rsid w:val="00E265F4"/>
    <w:rsid w:val="00E26662"/>
    <w:rsid w:val="00E268D5"/>
    <w:rsid w:val="00E26C17"/>
    <w:rsid w:val="00E26C5C"/>
    <w:rsid w:val="00E26DA7"/>
    <w:rsid w:val="00E26EE1"/>
    <w:rsid w:val="00E27071"/>
    <w:rsid w:val="00E27426"/>
    <w:rsid w:val="00E27876"/>
    <w:rsid w:val="00E278D3"/>
    <w:rsid w:val="00E279C9"/>
    <w:rsid w:val="00E27AB0"/>
    <w:rsid w:val="00E27B90"/>
    <w:rsid w:val="00E27BA5"/>
    <w:rsid w:val="00E27BB6"/>
    <w:rsid w:val="00E27CC3"/>
    <w:rsid w:val="00E27DF9"/>
    <w:rsid w:val="00E30011"/>
    <w:rsid w:val="00E30075"/>
    <w:rsid w:val="00E300DB"/>
    <w:rsid w:val="00E30108"/>
    <w:rsid w:val="00E303AF"/>
    <w:rsid w:val="00E305A1"/>
    <w:rsid w:val="00E3062D"/>
    <w:rsid w:val="00E307C0"/>
    <w:rsid w:val="00E30A24"/>
    <w:rsid w:val="00E30B40"/>
    <w:rsid w:val="00E30D56"/>
    <w:rsid w:val="00E30EC2"/>
    <w:rsid w:val="00E30F02"/>
    <w:rsid w:val="00E3105C"/>
    <w:rsid w:val="00E310A4"/>
    <w:rsid w:val="00E31149"/>
    <w:rsid w:val="00E3139B"/>
    <w:rsid w:val="00E31437"/>
    <w:rsid w:val="00E31610"/>
    <w:rsid w:val="00E316C5"/>
    <w:rsid w:val="00E31715"/>
    <w:rsid w:val="00E31A4A"/>
    <w:rsid w:val="00E31D95"/>
    <w:rsid w:val="00E31D98"/>
    <w:rsid w:val="00E31ED1"/>
    <w:rsid w:val="00E3219A"/>
    <w:rsid w:val="00E321C0"/>
    <w:rsid w:val="00E321F3"/>
    <w:rsid w:val="00E32553"/>
    <w:rsid w:val="00E3275E"/>
    <w:rsid w:val="00E328C4"/>
    <w:rsid w:val="00E32A37"/>
    <w:rsid w:val="00E32A85"/>
    <w:rsid w:val="00E32D39"/>
    <w:rsid w:val="00E330E1"/>
    <w:rsid w:val="00E334FF"/>
    <w:rsid w:val="00E33561"/>
    <w:rsid w:val="00E33642"/>
    <w:rsid w:val="00E33ABF"/>
    <w:rsid w:val="00E33AE3"/>
    <w:rsid w:val="00E33B1F"/>
    <w:rsid w:val="00E33C18"/>
    <w:rsid w:val="00E33D61"/>
    <w:rsid w:val="00E33F91"/>
    <w:rsid w:val="00E34002"/>
    <w:rsid w:val="00E340B8"/>
    <w:rsid w:val="00E34461"/>
    <w:rsid w:val="00E345F0"/>
    <w:rsid w:val="00E346FC"/>
    <w:rsid w:val="00E3473A"/>
    <w:rsid w:val="00E3473F"/>
    <w:rsid w:val="00E34790"/>
    <w:rsid w:val="00E34990"/>
    <w:rsid w:val="00E34D77"/>
    <w:rsid w:val="00E3510E"/>
    <w:rsid w:val="00E35687"/>
    <w:rsid w:val="00E356A1"/>
    <w:rsid w:val="00E358EA"/>
    <w:rsid w:val="00E358F4"/>
    <w:rsid w:val="00E35902"/>
    <w:rsid w:val="00E35937"/>
    <w:rsid w:val="00E35AF5"/>
    <w:rsid w:val="00E35D42"/>
    <w:rsid w:val="00E35D8F"/>
    <w:rsid w:val="00E35E45"/>
    <w:rsid w:val="00E360C3"/>
    <w:rsid w:val="00E36137"/>
    <w:rsid w:val="00E36251"/>
    <w:rsid w:val="00E362BE"/>
    <w:rsid w:val="00E362CD"/>
    <w:rsid w:val="00E364E1"/>
    <w:rsid w:val="00E3673F"/>
    <w:rsid w:val="00E36BC0"/>
    <w:rsid w:val="00E36DD2"/>
    <w:rsid w:val="00E36F78"/>
    <w:rsid w:val="00E3701C"/>
    <w:rsid w:val="00E370BD"/>
    <w:rsid w:val="00E3712D"/>
    <w:rsid w:val="00E37422"/>
    <w:rsid w:val="00E3758D"/>
    <w:rsid w:val="00E37B84"/>
    <w:rsid w:val="00E37D24"/>
    <w:rsid w:val="00E37DAC"/>
    <w:rsid w:val="00E37F78"/>
    <w:rsid w:val="00E40048"/>
    <w:rsid w:val="00E400F5"/>
    <w:rsid w:val="00E404A3"/>
    <w:rsid w:val="00E406CC"/>
    <w:rsid w:val="00E406D6"/>
    <w:rsid w:val="00E40D0E"/>
    <w:rsid w:val="00E40EC5"/>
    <w:rsid w:val="00E40EDF"/>
    <w:rsid w:val="00E40F6D"/>
    <w:rsid w:val="00E411FF"/>
    <w:rsid w:val="00E41226"/>
    <w:rsid w:val="00E419FD"/>
    <w:rsid w:val="00E41B64"/>
    <w:rsid w:val="00E41B87"/>
    <w:rsid w:val="00E41C8D"/>
    <w:rsid w:val="00E41DD2"/>
    <w:rsid w:val="00E42034"/>
    <w:rsid w:val="00E42108"/>
    <w:rsid w:val="00E42425"/>
    <w:rsid w:val="00E42517"/>
    <w:rsid w:val="00E425DF"/>
    <w:rsid w:val="00E42625"/>
    <w:rsid w:val="00E4301F"/>
    <w:rsid w:val="00E430F1"/>
    <w:rsid w:val="00E43185"/>
    <w:rsid w:val="00E431F0"/>
    <w:rsid w:val="00E432BF"/>
    <w:rsid w:val="00E4344E"/>
    <w:rsid w:val="00E43569"/>
    <w:rsid w:val="00E43769"/>
    <w:rsid w:val="00E43930"/>
    <w:rsid w:val="00E43A52"/>
    <w:rsid w:val="00E43E34"/>
    <w:rsid w:val="00E44291"/>
    <w:rsid w:val="00E4460B"/>
    <w:rsid w:val="00E4461D"/>
    <w:rsid w:val="00E447ED"/>
    <w:rsid w:val="00E44968"/>
    <w:rsid w:val="00E44A10"/>
    <w:rsid w:val="00E44A82"/>
    <w:rsid w:val="00E44C4D"/>
    <w:rsid w:val="00E44C4E"/>
    <w:rsid w:val="00E44CC4"/>
    <w:rsid w:val="00E44CDD"/>
    <w:rsid w:val="00E44E8D"/>
    <w:rsid w:val="00E44EFC"/>
    <w:rsid w:val="00E452E9"/>
    <w:rsid w:val="00E4546B"/>
    <w:rsid w:val="00E45617"/>
    <w:rsid w:val="00E4577B"/>
    <w:rsid w:val="00E4597C"/>
    <w:rsid w:val="00E45CAE"/>
    <w:rsid w:val="00E45DE5"/>
    <w:rsid w:val="00E45F4B"/>
    <w:rsid w:val="00E461D5"/>
    <w:rsid w:val="00E463B7"/>
    <w:rsid w:val="00E464BB"/>
    <w:rsid w:val="00E46597"/>
    <w:rsid w:val="00E46929"/>
    <w:rsid w:val="00E46A3B"/>
    <w:rsid w:val="00E47046"/>
    <w:rsid w:val="00E471C1"/>
    <w:rsid w:val="00E471FB"/>
    <w:rsid w:val="00E474D6"/>
    <w:rsid w:val="00E47BDA"/>
    <w:rsid w:val="00E47E69"/>
    <w:rsid w:val="00E500D1"/>
    <w:rsid w:val="00E5032B"/>
    <w:rsid w:val="00E505D7"/>
    <w:rsid w:val="00E5062F"/>
    <w:rsid w:val="00E50782"/>
    <w:rsid w:val="00E507A5"/>
    <w:rsid w:val="00E50C5A"/>
    <w:rsid w:val="00E50C61"/>
    <w:rsid w:val="00E50E6F"/>
    <w:rsid w:val="00E50F11"/>
    <w:rsid w:val="00E50FFA"/>
    <w:rsid w:val="00E51364"/>
    <w:rsid w:val="00E51851"/>
    <w:rsid w:val="00E5187E"/>
    <w:rsid w:val="00E5193D"/>
    <w:rsid w:val="00E51A99"/>
    <w:rsid w:val="00E51C8E"/>
    <w:rsid w:val="00E51FF4"/>
    <w:rsid w:val="00E5201C"/>
    <w:rsid w:val="00E523A5"/>
    <w:rsid w:val="00E524B3"/>
    <w:rsid w:val="00E528BA"/>
    <w:rsid w:val="00E52915"/>
    <w:rsid w:val="00E52968"/>
    <w:rsid w:val="00E529F3"/>
    <w:rsid w:val="00E52B43"/>
    <w:rsid w:val="00E52D8A"/>
    <w:rsid w:val="00E52EBD"/>
    <w:rsid w:val="00E5300F"/>
    <w:rsid w:val="00E5327C"/>
    <w:rsid w:val="00E532AB"/>
    <w:rsid w:val="00E5342D"/>
    <w:rsid w:val="00E53557"/>
    <w:rsid w:val="00E53664"/>
    <w:rsid w:val="00E536CF"/>
    <w:rsid w:val="00E5378F"/>
    <w:rsid w:val="00E53853"/>
    <w:rsid w:val="00E53A25"/>
    <w:rsid w:val="00E53BB1"/>
    <w:rsid w:val="00E53BCD"/>
    <w:rsid w:val="00E53BE7"/>
    <w:rsid w:val="00E53E7E"/>
    <w:rsid w:val="00E5447F"/>
    <w:rsid w:val="00E546A4"/>
    <w:rsid w:val="00E5472D"/>
    <w:rsid w:val="00E547A9"/>
    <w:rsid w:val="00E54920"/>
    <w:rsid w:val="00E54A5E"/>
    <w:rsid w:val="00E54CFF"/>
    <w:rsid w:val="00E54E9E"/>
    <w:rsid w:val="00E5506D"/>
    <w:rsid w:val="00E551C3"/>
    <w:rsid w:val="00E551C7"/>
    <w:rsid w:val="00E5537A"/>
    <w:rsid w:val="00E553DB"/>
    <w:rsid w:val="00E553E0"/>
    <w:rsid w:val="00E55689"/>
    <w:rsid w:val="00E5587B"/>
    <w:rsid w:val="00E55F40"/>
    <w:rsid w:val="00E55FC0"/>
    <w:rsid w:val="00E56560"/>
    <w:rsid w:val="00E566B0"/>
    <w:rsid w:val="00E56909"/>
    <w:rsid w:val="00E56CDB"/>
    <w:rsid w:val="00E56D17"/>
    <w:rsid w:val="00E56D30"/>
    <w:rsid w:val="00E56E2F"/>
    <w:rsid w:val="00E56E46"/>
    <w:rsid w:val="00E56F8D"/>
    <w:rsid w:val="00E570FA"/>
    <w:rsid w:val="00E5712E"/>
    <w:rsid w:val="00E571A5"/>
    <w:rsid w:val="00E57606"/>
    <w:rsid w:val="00E57739"/>
    <w:rsid w:val="00E577F6"/>
    <w:rsid w:val="00E5788D"/>
    <w:rsid w:val="00E578FB"/>
    <w:rsid w:val="00E57C0D"/>
    <w:rsid w:val="00E57F35"/>
    <w:rsid w:val="00E600EE"/>
    <w:rsid w:val="00E60560"/>
    <w:rsid w:val="00E60942"/>
    <w:rsid w:val="00E60ACF"/>
    <w:rsid w:val="00E6104C"/>
    <w:rsid w:val="00E6107B"/>
    <w:rsid w:val="00E6117A"/>
    <w:rsid w:val="00E612E2"/>
    <w:rsid w:val="00E613AE"/>
    <w:rsid w:val="00E61649"/>
    <w:rsid w:val="00E617A1"/>
    <w:rsid w:val="00E61A29"/>
    <w:rsid w:val="00E61DD7"/>
    <w:rsid w:val="00E61F3D"/>
    <w:rsid w:val="00E61FC2"/>
    <w:rsid w:val="00E61FDD"/>
    <w:rsid w:val="00E620FC"/>
    <w:rsid w:val="00E622C9"/>
    <w:rsid w:val="00E62411"/>
    <w:rsid w:val="00E624DC"/>
    <w:rsid w:val="00E6269D"/>
    <w:rsid w:val="00E627B3"/>
    <w:rsid w:val="00E62EAB"/>
    <w:rsid w:val="00E62F8F"/>
    <w:rsid w:val="00E63012"/>
    <w:rsid w:val="00E631AC"/>
    <w:rsid w:val="00E6340D"/>
    <w:rsid w:val="00E6383C"/>
    <w:rsid w:val="00E638DD"/>
    <w:rsid w:val="00E638EA"/>
    <w:rsid w:val="00E63BE2"/>
    <w:rsid w:val="00E63C00"/>
    <w:rsid w:val="00E63C3D"/>
    <w:rsid w:val="00E63D10"/>
    <w:rsid w:val="00E63ED2"/>
    <w:rsid w:val="00E64043"/>
    <w:rsid w:val="00E641FE"/>
    <w:rsid w:val="00E645D9"/>
    <w:rsid w:val="00E64708"/>
    <w:rsid w:val="00E6472E"/>
    <w:rsid w:val="00E64786"/>
    <w:rsid w:val="00E64808"/>
    <w:rsid w:val="00E648EF"/>
    <w:rsid w:val="00E64D74"/>
    <w:rsid w:val="00E64EB1"/>
    <w:rsid w:val="00E65429"/>
    <w:rsid w:val="00E65525"/>
    <w:rsid w:val="00E655CF"/>
    <w:rsid w:val="00E656EB"/>
    <w:rsid w:val="00E65AB3"/>
    <w:rsid w:val="00E65B6A"/>
    <w:rsid w:val="00E65C8A"/>
    <w:rsid w:val="00E65D92"/>
    <w:rsid w:val="00E65DAA"/>
    <w:rsid w:val="00E66A7A"/>
    <w:rsid w:val="00E66AE4"/>
    <w:rsid w:val="00E66BD0"/>
    <w:rsid w:val="00E66D82"/>
    <w:rsid w:val="00E66EF8"/>
    <w:rsid w:val="00E6738A"/>
    <w:rsid w:val="00E67407"/>
    <w:rsid w:val="00E674A8"/>
    <w:rsid w:val="00E6752B"/>
    <w:rsid w:val="00E67626"/>
    <w:rsid w:val="00E67B74"/>
    <w:rsid w:val="00E67D2C"/>
    <w:rsid w:val="00E67FB4"/>
    <w:rsid w:val="00E7026A"/>
    <w:rsid w:val="00E70305"/>
    <w:rsid w:val="00E704CC"/>
    <w:rsid w:val="00E70693"/>
    <w:rsid w:val="00E70880"/>
    <w:rsid w:val="00E70A75"/>
    <w:rsid w:val="00E70C51"/>
    <w:rsid w:val="00E70F30"/>
    <w:rsid w:val="00E7108A"/>
    <w:rsid w:val="00E7142D"/>
    <w:rsid w:val="00E71553"/>
    <w:rsid w:val="00E71641"/>
    <w:rsid w:val="00E717C9"/>
    <w:rsid w:val="00E71A77"/>
    <w:rsid w:val="00E71C3D"/>
    <w:rsid w:val="00E72245"/>
    <w:rsid w:val="00E7239A"/>
    <w:rsid w:val="00E7252F"/>
    <w:rsid w:val="00E7264B"/>
    <w:rsid w:val="00E7271E"/>
    <w:rsid w:val="00E727B1"/>
    <w:rsid w:val="00E72824"/>
    <w:rsid w:val="00E7293A"/>
    <w:rsid w:val="00E72CCF"/>
    <w:rsid w:val="00E72E23"/>
    <w:rsid w:val="00E72E56"/>
    <w:rsid w:val="00E732FF"/>
    <w:rsid w:val="00E733FB"/>
    <w:rsid w:val="00E736FF"/>
    <w:rsid w:val="00E73707"/>
    <w:rsid w:val="00E73BBD"/>
    <w:rsid w:val="00E73BDA"/>
    <w:rsid w:val="00E73D30"/>
    <w:rsid w:val="00E73E02"/>
    <w:rsid w:val="00E745FB"/>
    <w:rsid w:val="00E747CC"/>
    <w:rsid w:val="00E74950"/>
    <w:rsid w:val="00E74B08"/>
    <w:rsid w:val="00E74CAD"/>
    <w:rsid w:val="00E74CBE"/>
    <w:rsid w:val="00E74D5A"/>
    <w:rsid w:val="00E74EB3"/>
    <w:rsid w:val="00E74F13"/>
    <w:rsid w:val="00E74F3E"/>
    <w:rsid w:val="00E75029"/>
    <w:rsid w:val="00E750B9"/>
    <w:rsid w:val="00E75451"/>
    <w:rsid w:val="00E75464"/>
    <w:rsid w:val="00E75483"/>
    <w:rsid w:val="00E75572"/>
    <w:rsid w:val="00E756BE"/>
    <w:rsid w:val="00E759AC"/>
    <w:rsid w:val="00E75A15"/>
    <w:rsid w:val="00E75C1F"/>
    <w:rsid w:val="00E760B8"/>
    <w:rsid w:val="00E7631B"/>
    <w:rsid w:val="00E76513"/>
    <w:rsid w:val="00E7696E"/>
    <w:rsid w:val="00E76AEB"/>
    <w:rsid w:val="00E76B6E"/>
    <w:rsid w:val="00E76BCD"/>
    <w:rsid w:val="00E76DB2"/>
    <w:rsid w:val="00E76F7F"/>
    <w:rsid w:val="00E77687"/>
    <w:rsid w:val="00E80818"/>
    <w:rsid w:val="00E80881"/>
    <w:rsid w:val="00E8092A"/>
    <w:rsid w:val="00E80A64"/>
    <w:rsid w:val="00E80C0E"/>
    <w:rsid w:val="00E80C54"/>
    <w:rsid w:val="00E80F15"/>
    <w:rsid w:val="00E81154"/>
    <w:rsid w:val="00E812B0"/>
    <w:rsid w:val="00E81959"/>
    <w:rsid w:val="00E81AAD"/>
    <w:rsid w:val="00E820AF"/>
    <w:rsid w:val="00E82259"/>
    <w:rsid w:val="00E825A9"/>
    <w:rsid w:val="00E82619"/>
    <w:rsid w:val="00E826F4"/>
    <w:rsid w:val="00E827A1"/>
    <w:rsid w:val="00E828B4"/>
    <w:rsid w:val="00E82A10"/>
    <w:rsid w:val="00E82B64"/>
    <w:rsid w:val="00E82BB9"/>
    <w:rsid w:val="00E82D13"/>
    <w:rsid w:val="00E82DDA"/>
    <w:rsid w:val="00E82E68"/>
    <w:rsid w:val="00E82F29"/>
    <w:rsid w:val="00E82F8A"/>
    <w:rsid w:val="00E8307F"/>
    <w:rsid w:val="00E830E3"/>
    <w:rsid w:val="00E83202"/>
    <w:rsid w:val="00E839EA"/>
    <w:rsid w:val="00E83B51"/>
    <w:rsid w:val="00E83BE2"/>
    <w:rsid w:val="00E83C0E"/>
    <w:rsid w:val="00E83DB7"/>
    <w:rsid w:val="00E8403C"/>
    <w:rsid w:val="00E840BB"/>
    <w:rsid w:val="00E84441"/>
    <w:rsid w:val="00E84595"/>
    <w:rsid w:val="00E84754"/>
    <w:rsid w:val="00E8478F"/>
    <w:rsid w:val="00E8490D"/>
    <w:rsid w:val="00E84A1A"/>
    <w:rsid w:val="00E84A5D"/>
    <w:rsid w:val="00E84AB2"/>
    <w:rsid w:val="00E84C9B"/>
    <w:rsid w:val="00E84D43"/>
    <w:rsid w:val="00E84E7E"/>
    <w:rsid w:val="00E84F14"/>
    <w:rsid w:val="00E8513D"/>
    <w:rsid w:val="00E85392"/>
    <w:rsid w:val="00E853AC"/>
    <w:rsid w:val="00E85512"/>
    <w:rsid w:val="00E855F5"/>
    <w:rsid w:val="00E859C6"/>
    <w:rsid w:val="00E85C7E"/>
    <w:rsid w:val="00E85D58"/>
    <w:rsid w:val="00E85DC1"/>
    <w:rsid w:val="00E85E25"/>
    <w:rsid w:val="00E8603C"/>
    <w:rsid w:val="00E861A5"/>
    <w:rsid w:val="00E86222"/>
    <w:rsid w:val="00E8626D"/>
    <w:rsid w:val="00E863F8"/>
    <w:rsid w:val="00E869F1"/>
    <w:rsid w:val="00E86BE4"/>
    <w:rsid w:val="00E86D97"/>
    <w:rsid w:val="00E86DAB"/>
    <w:rsid w:val="00E86EA0"/>
    <w:rsid w:val="00E872B9"/>
    <w:rsid w:val="00E877D8"/>
    <w:rsid w:val="00E87BCB"/>
    <w:rsid w:val="00E90097"/>
    <w:rsid w:val="00E9023E"/>
    <w:rsid w:val="00E903B8"/>
    <w:rsid w:val="00E90447"/>
    <w:rsid w:val="00E9044B"/>
    <w:rsid w:val="00E9068F"/>
    <w:rsid w:val="00E9078D"/>
    <w:rsid w:val="00E90BC5"/>
    <w:rsid w:val="00E90D12"/>
    <w:rsid w:val="00E90DBB"/>
    <w:rsid w:val="00E911CF"/>
    <w:rsid w:val="00E917EC"/>
    <w:rsid w:val="00E91872"/>
    <w:rsid w:val="00E918C9"/>
    <w:rsid w:val="00E918D0"/>
    <w:rsid w:val="00E919C2"/>
    <w:rsid w:val="00E919CB"/>
    <w:rsid w:val="00E91C99"/>
    <w:rsid w:val="00E91D07"/>
    <w:rsid w:val="00E91F3D"/>
    <w:rsid w:val="00E927AB"/>
    <w:rsid w:val="00E92A5C"/>
    <w:rsid w:val="00E92AA1"/>
    <w:rsid w:val="00E92C8C"/>
    <w:rsid w:val="00E92E2F"/>
    <w:rsid w:val="00E92F82"/>
    <w:rsid w:val="00E9304A"/>
    <w:rsid w:val="00E931C5"/>
    <w:rsid w:val="00E93242"/>
    <w:rsid w:val="00E932B2"/>
    <w:rsid w:val="00E93360"/>
    <w:rsid w:val="00E933BC"/>
    <w:rsid w:val="00E933C8"/>
    <w:rsid w:val="00E933ED"/>
    <w:rsid w:val="00E93498"/>
    <w:rsid w:val="00E935D4"/>
    <w:rsid w:val="00E9363E"/>
    <w:rsid w:val="00E93949"/>
    <w:rsid w:val="00E93B6F"/>
    <w:rsid w:val="00E93C4B"/>
    <w:rsid w:val="00E943F5"/>
    <w:rsid w:val="00E94577"/>
    <w:rsid w:val="00E9463E"/>
    <w:rsid w:val="00E94653"/>
    <w:rsid w:val="00E9469C"/>
    <w:rsid w:val="00E947AC"/>
    <w:rsid w:val="00E94B6C"/>
    <w:rsid w:val="00E94BF7"/>
    <w:rsid w:val="00E94CB5"/>
    <w:rsid w:val="00E94F24"/>
    <w:rsid w:val="00E94F28"/>
    <w:rsid w:val="00E951FF"/>
    <w:rsid w:val="00E9578C"/>
    <w:rsid w:val="00E9594B"/>
    <w:rsid w:val="00E95998"/>
    <w:rsid w:val="00E95FD0"/>
    <w:rsid w:val="00E9600E"/>
    <w:rsid w:val="00E961CE"/>
    <w:rsid w:val="00E963BD"/>
    <w:rsid w:val="00E96413"/>
    <w:rsid w:val="00E96541"/>
    <w:rsid w:val="00E96780"/>
    <w:rsid w:val="00E969DF"/>
    <w:rsid w:val="00E96AF6"/>
    <w:rsid w:val="00E96C80"/>
    <w:rsid w:val="00E96EAF"/>
    <w:rsid w:val="00E9706F"/>
    <w:rsid w:val="00E970A2"/>
    <w:rsid w:val="00E970AA"/>
    <w:rsid w:val="00E9726C"/>
    <w:rsid w:val="00E97325"/>
    <w:rsid w:val="00E97538"/>
    <w:rsid w:val="00E9759F"/>
    <w:rsid w:val="00E975F2"/>
    <w:rsid w:val="00E9761E"/>
    <w:rsid w:val="00E97F22"/>
    <w:rsid w:val="00E97FE3"/>
    <w:rsid w:val="00EA05FC"/>
    <w:rsid w:val="00EA068F"/>
    <w:rsid w:val="00EA0875"/>
    <w:rsid w:val="00EA089D"/>
    <w:rsid w:val="00EA092B"/>
    <w:rsid w:val="00EA099F"/>
    <w:rsid w:val="00EA0B4E"/>
    <w:rsid w:val="00EA0C65"/>
    <w:rsid w:val="00EA0D6C"/>
    <w:rsid w:val="00EA0D6E"/>
    <w:rsid w:val="00EA10D0"/>
    <w:rsid w:val="00EA11EE"/>
    <w:rsid w:val="00EA157A"/>
    <w:rsid w:val="00EA17F0"/>
    <w:rsid w:val="00EA1915"/>
    <w:rsid w:val="00EA1976"/>
    <w:rsid w:val="00EA19DF"/>
    <w:rsid w:val="00EA1A01"/>
    <w:rsid w:val="00EA1C8F"/>
    <w:rsid w:val="00EA1D70"/>
    <w:rsid w:val="00EA1E49"/>
    <w:rsid w:val="00EA20C4"/>
    <w:rsid w:val="00EA241F"/>
    <w:rsid w:val="00EA25F7"/>
    <w:rsid w:val="00EA2628"/>
    <w:rsid w:val="00EA27AC"/>
    <w:rsid w:val="00EA28EC"/>
    <w:rsid w:val="00EA2A79"/>
    <w:rsid w:val="00EA2C10"/>
    <w:rsid w:val="00EA2D77"/>
    <w:rsid w:val="00EA2E5E"/>
    <w:rsid w:val="00EA2F03"/>
    <w:rsid w:val="00EA2FCF"/>
    <w:rsid w:val="00EA3004"/>
    <w:rsid w:val="00EA310A"/>
    <w:rsid w:val="00EA323A"/>
    <w:rsid w:val="00EA3260"/>
    <w:rsid w:val="00EA337A"/>
    <w:rsid w:val="00EA340B"/>
    <w:rsid w:val="00EA3412"/>
    <w:rsid w:val="00EA36A2"/>
    <w:rsid w:val="00EA3716"/>
    <w:rsid w:val="00EA3840"/>
    <w:rsid w:val="00EA39A0"/>
    <w:rsid w:val="00EA3A2F"/>
    <w:rsid w:val="00EA3B57"/>
    <w:rsid w:val="00EA3ED7"/>
    <w:rsid w:val="00EA3FD8"/>
    <w:rsid w:val="00EA4025"/>
    <w:rsid w:val="00EA403C"/>
    <w:rsid w:val="00EA4097"/>
    <w:rsid w:val="00EA418B"/>
    <w:rsid w:val="00EA465A"/>
    <w:rsid w:val="00EA4729"/>
    <w:rsid w:val="00EA47A7"/>
    <w:rsid w:val="00EA481E"/>
    <w:rsid w:val="00EA4981"/>
    <w:rsid w:val="00EA4B40"/>
    <w:rsid w:val="00EA4C5C"/>
    <w:rsid w:val="00EA4E75"/>
    <w:rsid w:val="00EA51F9"/>
    <w:rsid w:val="00EA5311"/>
    <w:rsid w:val="00EA53B2"/>
    <w:rsid w:val="00EA5445"/>
    <w:rsid w:val="00EA58B5"/>
    <w:rsid w:val="00EA5E73"/>
    <w:rsid w:val="00EA6260"/>
    <w:rsid w:val="00EA627F"/>
    <w:rsid w:val="00EA6397"/>
    <w:rsid w:val="00EA63CF"/>
    <w:rsid w:val="00EA64DA"/>
    <w:rsid w:val="00EA6542"/>
    <w:rsid w:val="00EA6783"/>
    <w:rsid w:val="00EA68AA"/>
    <w:rsid w:val="00EA6A48"/>
    <w:rsid w:val="00EA6CB1"/>
    <w:rsid w:val="00EA6D5C"/>
    <w:rsid w:val="00EA6F15"/>
    <w:rsid w:val="00EA6F5F"/>
    <w:rsid w:val="00EA7034"/>
    <w:rsid w:val="00EA70B8"/>
    <w:rsid w:val="00EA7254"/>
    <w:rsid w:val="00EA72CC"/>
    <w:rsid w:val="00EA73A9"/>
    <w:rsid w:val="00EA7591"/>
    <w:rsid w:val="00EA763D"/>
    <w:rsid w:val="00EA7A2D"/>
    <w:rsid w:val="00EA7A94"/>
    <w:rsid w:val="00EA7CE8"/>
    <w:rsid w:val="00EA7FA9"/>
    <w:rsid w:val="00EB0045"/>
    <w:rsid w:val="00EB00A7"/>
    <w:rsid w:val="00EB0165"/>
    <w:rsid w:val="00EB0413"/>
    <w:rsid w:val="00EB0871"/>
    <w:rsid w:val="00EB0A54"/>
    <w:rsid w:val="00EB0B71"/>
    <w:rsid w:val="00EB0EA8"/>
    <w:rsid w:val="00EB0F8B"/>
    <w:rsid w:val="00EB0FB2"/>
    <w:rsid w:val="00EB111F"/>
    <w:rsid w:val="00EB1159"/>
    <w:rsid w:val="00EB12A7"/>
    <w:rsid w:val="00EB13AC"/>
    <w:rsid w:val="00EB1527"/>
    <w:rsid w:val="00EB1574"/>
    <w:rsid w:val="00EB1A1B"/>
    <w:rsid w:val="00EB1E01"/>
    <w:rsid w:val="00EB1EB6"/>
    <w:rsid w:val="00EB22A7"/>
    <w:rsid w:val="00EB2345"/>
    <w:rsid w:val="00EB24F9"/>
    <w:rsid w:val="00EB252F"/>
    <w:rsid w:val="00EB254E"/>
    <w:rsid w:val="00EB255F"/>
    <w:rsid w:val="00EB25A4"/>
    <w:rsid w:val="00EB2708"/>
    <w:rsid w:val="00EB2DCA"/>
    <w:rsid w:val="00EB3004"/>
    <w:rsid w:val="00EB3249"/>
    <w:rsid w:val="00EB334A"/>
    <w:rsid w:val="00EB33CE"/>
    <w:rsid w:val="00EB33D4"/>
    <w:rsid w:val="00EB3A7D"/>
    <w:rsid w:val="00EB3BF7"/>
    <w:rsid w:val="00EB3C9B"/>
    <w:rsid w:val="00EB3F87"/>
    <w:rsid w:val="00EB400B"/>
    <w:rsid w:val="00EB40BA"/>
    <w:rsid w:val="00EB442B"/>
    <w:rsid w:val="00EB4540"/>
    <w:rsid w:val="00EB454B"/>
    <w:rsid w:val="00EB4551"/>
    <w:rsid w:val="00EB4740"/>
    <w:rsid w:val="00EB497C"/>
    <w:rsid w:val="00EB4997"/>
    <w:rsid w:val="00EB49CA"/>
    <w:rsid w:val="00EB4AD9"/>
    <w:rsid w:val="00EB4E0A"/>
    <w:rsid w:val="00EB4E0B"/>
    <w:rsid w:val="00EB5027"/>
    <w:rsid w:val="00EB5083"/>
    <w:rsid w:val="00EB52F4"/>
    <w:rsid w:val="00EB5402"/>
    <w:rsid w:val="00EB5536"/>
    <w:rsid w:val="00EB55EB"/>
    <w:rsid w:val="00EB56AE"/>
    <w:rsid w:val="00EB59F1"/>
    <w:rsid w:val="00EB5AF8"/>
    <w:rsid w:val="00EB5C0D"/>
    <w:rsid w:val="00EB6022"/>
    <w:rsid w:val="00EB602B"/>
    <w:rsid w:val="00EB6078"/>
    <w:rsid w:val="00EB614C"/>
    <w:rsid w:val="00EB6363"/>
    <w:rsid w:val="00EB638B"/>
    <w:rsid w:val="00EB64C3"/>
    <w:rsid w:val="00EB66AB"/>
    <w:rsid w:val="00EB6873"/>
    <w:rsid w:val="00EB68BC"/>
    <w:rsid w:val="00EB6A02"/>
    <w:rsid w:val="00EB6C0E"/>
    <w:rsid w:val="00EB6FC1"/>
    <w:rsid w:val="00EB70E3"/>
    <w:rsid w:val="00EB720F"/>
    <w:rsid w:val="00EB7330"/>
    <w:rsid w:val="00EB750A"/>
    <w:rsid w:val="00EB7FFB"/>
    <w:rsid w:val="00EC0253"/>
    <w:rsid w:val="00EC03B3"/>
    <w:rsid w:val="00EC045B"/>
    <w:rsid w:val="00EC0464"/>
    <w:rsid w:val="00EC08C4"/>
    <w:rsid w:val="00EC09D6"/>
    <w:rsid w:val="00EC0B78"/>
    <w:rsid w:val="00EC0D02"/>
    <w:rsid w:val="00EC10E8"/>
    <w:rsid w:val="00EC133C"/>
    <w:rsid w:val="00EC1388"/>
    <w:rsid w:val="00EC159B"/>
    <w:rsid w:val="00EC15FA"/>
    <w:rsid w:val="00EC1667"/>
    <w:rsid w:val="00EC1758"/>
    <w:rsid w:val="00EC17D3"/>
    <w:rsid w:val="00EC2086"/>
    <w:rsid w:val="00EC211C"/>
    <w:rsid w:val="00EC2249"/>
    <w:rsid w:val="00EC22B8"/>
    <w:rsid w:val="00EC22FA"/>
    <w:rsid w:val="00EC24D2"/>
    <w:rsid w:val="00EC2766"/>
    <w:rsid w:val="00EC28E6"/>
    <w:rsid w:val="00EC2A2A"/>
    <w:rsid w:val="00EC2A6F"/>
    <w:rsid w:val="00EC2D38"/>
    <w:rsid w:val="00EC2F06"/>
    <w:rsid w:val="00EC32FE"/>
    <w:rsid w:val="00EC34B4"/>
    <w:rsid w:val="00EC3674"/>
    <w:rsid w:val="00EC36D7"/>
    <w:rsid w:val="00EC380A"/>
    <w:rsid w:val="00EC38A7"/>
    <w:rsid w:val="00EC3AA5"/>
    <w:rsid w:val="00EC3B7A"/>
    <w:rsid w:val="00EC3B9C"/>
    <w:rsid w:val="00EC3C7C"/>
    <w:rsid w:val="00EC3DBF"/>
    <w:rsid w:val="00EC3FCA"/>
    <w:rsid w:val="00EC4205"/>
    <w:rsid w:val="00EC422E"/>
    <w:rsid w:val="00EC428B"/>
    <w:rsid w:val="00EC472C"/>
    <w:rsid w:val="00EC481E"/>
    <w:rsid w:val="00EC49C1"/>
    <w:rsid w:val="00EC49F0"/>
    <w:rsid w:val="00EC4C20"/>
    <w:rsid w:val="00EC4E36"/>
    <w:rsid w:val="00EC5288"/>
    <w:rsid w:val="00EC5331"/>
    <w:rsid w:val="00EC5680"/>
    <w:rsid w:val="00EC589C"/>
    <w:rsid w:val="00EC59E8"/>
    <w:rsid w:val="00EC5A91"/>
    <w:rsid w:val="00EC5ACD"/>
    <w:rsid w:val="00EC5B1A"/>
    <w:rsid w:val="00EC5D2D"/>
    <w:rsid w:val="00EC5F09"/>
    <w:rsid w:val="00EC60E5"/>
    <w:rsid w:val="00EC6215"/>
    <w:rsid w:val="00EC63D1"/>
    <w:rsid w:val="00EC64F9"/>
    <w:rsid w:val="00EC66A1"/>
    <w:rsid w:val="00EC674C"/>
    <w:rsid w:val="00EC6807"/>
    <w:rsid w:val="00EC690B"/>
    <w:rsid w:val="00EC6BEA"/>
    <w:rsid w:val="00EC733F"/>
    <w:rsid w:val="00EC74F1"/>
    <w:rsid w:val="00EC7876"/>
    <w:rsid w:val="00EC7F3F"/>
    <w:rsid w:val="00ED008C"/>
    <w:rsid w:val="00ED013F"/>
    <w:rsid w:val="00ED0237"/>
    <w:rsid w:val="00ED05AB"/>
    <w:rsid w:val="00ED05B0"/>
    <w:rsid w:val="00ED05CD"/>
    <w:rsid w:val="00ED05F4"/>
    <w:rsid w:val="00ED0781"/>
    <w:rsid w:val="00ED0A7F"/>
    <w:rsid w:val="00ED0B2B"/>
    <w:rsid w:val="00ED0B48"/>
    <w:rsid w:val="00ED0C6C"/>
    <w:rsid w:val="00ED0DA1"/>
    <w:rsid w:val="00ED15F9"/>
    <w:rsid w:val="00ED16F7"/>
    <w:rsid w:val="00ED17E5"/>
    <w:rsid w:val="00ED19B1"/>
    <w:rsid w:val="00ED1A07"/>
    <w:rsid w:val="00ED1D18"/>
    <w:rsid w:val="00ED21F0"/>
    <w:rsid w:val="00ED25F4"/>
    <w:rsid w:val="00ED299E"/>
    <w:rsid w:val="00ED3010"/>
    <w:rsid w:val="00ED309C"/>
    <w:rsid w:val="00ED3122"/>
    <w:rsid w:val="00ED326F"/>
    <w:rsid w:val="00ED331C"/>
    <w:rsid w:val="00ED357F"/>
    <w:rsid w:val="00ED3598"/>
    <w:rsid w:val="00ED36AF"/>
    <w:rsid w:val="00ED36D0"/>
    <w:rsid w:val="00ED37D9"/>
    <w:rsid w:val="00ED38ED"/>
    <w:rsid w:val="00ED3BD5"/>
    <w:rsid w:val="00ED3D2B"/>
    <w:rsid w:val="00ED3D4F"/>
    <w:rsid w:val="00ED3E27"/>
    <w:rsid w:val="00ED4230"/>
    <w:rsid w:val="00ED4274"/>
    <w:rsid w:val="00ED43BF"/>
    <w:rsid w:val="00ED4511"/>
    <w:rsid w:val="00ED4586"/>
    <w:rsid w:val="00ED4B48"/>
    <w:rsid w:val="00ED4BAF"/>
    <w:rsid w:val="00ED4C45"/>
    <w:rsid w:val="00ED4CCE"/>
    <w:rsid w:val="00ED4CF8"/>
    <w:rsid w:val="00ED50C6"/>
    <w:rsid w:val="00ED51A2"/>
    <w:rsid w:val="00ED53ED"/>
    <w:rsid w:val="00ED5550"/>
    <w:rsid w:val="00ED5716"/>
    <w:rsid w:val="00ED5739"/>
    <w:rsid w:val="00ED57EA"/>
    <w:rsid w:val="00ED5D95"/>
    <w:rsid w:val="00ED643B"/>
    <w:rsid w:val="00ED64C4"/>
    <w:rsid w:val="00ED6568"/>
    <w:rsid w:val="00ED660F"/>
    <w:rsid w:val="00ED66C5"/>
    <w:rsid w:val="00ED6F2F"/>
    <w:rsid w:val="00ED72EE"/>
    <w:rsid w:val="00ED72F3"/>
    <w:rsid w:val="00ED755B"/>
    <w:rsid w:val="00ED75F5"/>
    <w:rsid w:val="00ED7622"/>
    <w:rsid w:val="00ED76E3"/>
    <w:rsid w:val="00ED7CAD"/>
    <w:rsid w:val="00ED7D7A"/>
    <w:rsid w:val="00ED7DE8"/>
    <w:rsid w:val="00EE08BD"/>
    <w:rsid w:val="00EE0BD6"/>
    <w:rsid w:val="00EE0D5B"/>
    <w:rsid w:val="00EE0DC4"/>
    <w:rsid w:val="00EE1095"/>
    <w:rsid w:val="00EE1207"/>
    <w:rsid w:val="00EE165B"/>
    <w:rsid w:val="00EE1C2A"/>
    <w:rsid w:val="00EE1C8D"/>
    <w:rsid w:val="00EE1E6F"/>
    <w:rsid w:val="00EE1F46"/>
    <w:rsid w:val="00EE1FD4"/>
    <w:rsid w:val="00EE20ED"/>
    <w:rsid w:val="00EE218A"/>
    <w:rsid w:val="00EE21F4"/>
    <w:rsid w:val="00EE27CD"/>
    <w:rsid w:val="00EE2C0F"/>
    <w:rsid w:val="00EE2CBB"/>
    <w:rsid w:val="00EE2DD9"/>
    <w:rsid w:val="00EE2EC5"/>
    <w:rsid w:val="00EE2EEE"/>
    <w:rsid w:val="00EE30B1"/>
    <w:rsid w:val="00EE3303"/>
    <w:rsid w:val="00EE33FA"/>
    <w:rsid w:val="00EE34F2"/>
    <w:rsid w:val="00EE3734"/>
    <w:rsid w:val="00EE3D12"/>
    <w:rsid w:val="00EE47E9"/>
    <w:rsid w:val="00EE47F2"/>
    <w:rsid w:val="00EE4912"/>
    <w:rsid w:val="00EE4A61"/>
    <w:rsid w:val="00EE4AC3"/>
    <w:rsid w:val="00EE4DE9"/>
    <w:rsid w:val="00EE4E56"/>
    <w:rsid w:val="00EE4F23"/>
    <w:rsid w:val="00EE4F76"/>
    <w:rsid w:val="00EE51AA"/>
    <w:rsid w:val="00EE51D2"/>
    <w:rsid w:val="00EE51D5"/>
    <w:rsid w:val="00EE5204"/>
    <w:rsid w:val="00EE5386"/>
    <w:rsid w:val="00EE5531"/>
    <w:rsid w:val="00EE560E"/>
    <w:rsid w:val="00EE5A2E"/>
    <w:rsid w:val="00EE5A67"/>
    <w:rsid w:val="00EE5B29"/>
    <w:rsid w:val="00EE5B62"/>
    <w:rsid w:val="00EE5B6E"/>
    <w:rsid w:val="00EE5B70"/>
    <w:rsid w:val="00EE5E16"/>
    <w:rsid w:val="00EE5E2D"/>
    <w:rsid w:val="00EE5FF1"/>
    <w:rsid w:val="00EE6566"/>
    <w:rsid w:val="00EE67DA"/>
    <w:rsid w:val="00EE6C85"/>
    <w:rsid w:val="00EE6CD6"/>
    <w:rsid w:val="00EE6D4B"/>
    <w:rsid w:val="00EE6D85"/>
    <w:rsid w:val="00EE7121"/>
    <w:rsid w:val="00EE7149"/>
    <w:rsid w:val="00EE72F2"/>
    <w:rsid w:val="00EE74B2"/>
    <w:rsid w:val="00EE752F"/>
    <w:rsid w:val="00EE76C3"/>
    <w:rsid w:val="00EE780E"/>
    <w:rsid w:val="00EE7CF7"/>
    <w:rsid w:val="00EE7FE7"/>
    <w:rsid w:val="00EF02B0"/>
    <w:rsid w:val="00EF02E1"/>
    <w:rsid w:val="00EF051E"/>
    <w:rsid w:val="00EF081B"/>
    <w:rsid w:val="00EF0872"/>
    <w:rsid w:val="00EF0A32"/>
    <w:rsid w:val="00EF0DBA"/>
    <w:rsid w:val="00EF0DC5"/>
    <w:rsid w:val="00EF0DE0"/>
    <w:rsid w:val="00EF0F12"/>
    <w:rsid w:val="00EF0FB6"/>
    <w:rsid w:val="00EF1258"/>
    <w:rsid w:val="00EF1316"/>
    <w:rsid w:val="00EF1562"/>
    <w:rsid w:val="00EF1CBD"/>
    <w:rsid w:val="00EF1EF9"/>
    <w:rsid w:val="00EF20D9"/>
    <w:rsid w:val="00EF2139"/>
    <w:rsid w:val="00EF22D5"/>
    <w:rsid w:val="00EF248E"/>
    <w:rsid w:val="00EF27EE"/>
    <w:rsid w:val="00EF2A57"/>
    <w:rsid w:val="00EF2D40"/>
    <w:rsid w:val="00EF2D75"/>
    <w:rsid w:val="00EF2EDF"/>
    <w:rsid w:val="00EF2F9B"/>
    <w:rsid w:val="00EF30B4"/>
    <w:rsid w:val="00EF30F4"/>
    <w:rsid w:val="00EF331E"/>
    <w:rsid w:val="00EF386A"/>
    <w:rsid w:val="00EF3955"/>
    <w:rsid w:val="00EF3EC8"/>
    <w:rsid w:val="00EF3FC6"/>
    <w:rsid w:val="00EF41C0"/>
    <w:rsid w:val="00EF4312"/>
    <w:rsid w:val="00EF44E0"/>
    <w:rsid w:val="00EF450A"/>
    <w:rsid w:val="00EF4885"/>
    <w:rsid w:val="00EF4E7C"/>
    <w:rsid w:val="00EF4F2D"/>
    <w:rsid w:val="00EF5132"/>
    <w:rsid w:val="00EF5355"/>
    <w:rsid w:val="00EF5764"/>
    <w:rsid w:val="00EF578E"/>
    <w:rsid w:val="00EF57BE"/>
    <w:rsid w:val="00EF5C51"/>
    <w:rsid w:val="00EF5CC2"/>
    <w:rsid w:val="00EF5FFC"/>
    <w:rsid w:val="00EF61B1"/>
    <w:rsid w:val="00EF64B3"/>
    <w:rsid w:val="00EF66BD"/>
    <w:rsid w:val="00EF66F1"/>
    <w:rsid w:val="00EF6A04"/>
    <w:rsid w:val="00EF6B56"/>
    <w:rsid w:val="00EF6B98"/>
    <w:rsid w:val="00EF6C18"/>
    <w:rsid w:val="00EF6C8F"/>
    <w:rsid w:val="00EF6D51"/>
    <w:rsid w:val="00EF73ED"/>
    <w:rsid w:val="00EF749D"/>
    <w:rsid w:val="00EF7696"/>
    <w:rsid w:val="00EF7996"/>
    <w:rsid w:val="00EF79EE"/>
    <w:rsid w:val="00EF7DBD"/>
    <w:rsid w:val="00EF7E4C"/>
    <w:rsid w:val="00EF7E67"/>
    <w:rsid w:val="00F000A4"/>
    <w:rsid w:val="00F00158"/>
    <w:rsid w:val="00F001DE"/>
    <w:rsid w:val="00F00319"/>
    <w:rsid w:val="00F00462"/>
    <w:rsid w:val="00F004F0"/>
    <w:rsid w:val="00F0068B"/>
    <w:rsid w:val="00F006A6"/>
    <w:rsid w:val="00F0074C"/>
    <w:rsid w:val="00F0086D"/>
    <w:rsid w:val="00F00AA8"/>
    <w:rsid w:val="00F00B21"/>
    <w:rsid w:val="00F00C97"/>
    <w:rsid w:val="00F015F4"/>
    <w:rsid w:val="00F01749"/>
    <w:rsid w:val="00F018B8"/>
    <w:rsid w:val="00F018F7"/>
    <w:rsid w:val="00F01AB5"/>
    <w:rsid w:val="00F01C9C"/>
    <w:rsid w:val="00F01DBA"/>
    <w:rsid w:val="00F01E17"/>
    <w:rsid w:val="00F01EB7"/>
    <w:rsid w:val="00F01F6D"/>
    <w:rsid w:val="00F0201D"/>
    <w:rsid w:val="00F020CA"/>
    <w:rsid w:val="00F02434"/>
    <w:rsid w:val="00F02697"/>
    <w:rsid w:val="00F0290B"/>
    <w:rsid w:val="00F02BB8"/>
    <w:rsid w:val="00F02BF5"/>
    <w:rsid w:val="00F02EDE"/>
    <w:rsid w:val="00F030B2"/>
    <w:rsid w:val="00F030C0"/>
    <w:rsid w:val="00F031ED"/>
    <w:rsid w:val="00F032B1"/>
    <w:rsid w:val="00F034B2"/>
    <w:rsid w:val="00F034D2"/>
    <w:rsid w:val="00F03858"/>
    <w:rsid w:val="00F03BF1"/>
    <w:rsid w:val="00F03C76"/>
    <w:rsid w:val="00F041D3"/>
    <w:rsid w:val="00F0423E"/>
    <w:rsid w:val="00F0435C"/>
    <w:rsid w:val="00F04853"/>
    <w:rsid w:val="00F04C1A"/>
    <w:rsid w:val="00F04F4D"/>
    <w:rsid w:val="00F05054"/>
    <w:rsid w:val="00F0507C"/>
    <w:rsid w:val="00F05128"/>
    <w:rsid w:val="00F0525F"/>
    <w:rsid w:val="00F0527D"/>
    <w:rsid w:val="00F052D8"/>
    <w:rsid w:val="00F0531D"/>
    <w:rsid w:val="00F054B9"/>
    <w:rsid w:val="00F0574F"/>
    <w:rsid w:val="00F05A1A"/>
    <w:rsid w:val="00F05A5A"/>
    <w:rsid w:val="00F05A6F"/>
    <w:rsid w:val="00F05C14"/>
    <w:rsid w:val="00F05CAC"/>
    <w:rsid w:val="00F05CF2"/>
    <w:rsid w:val="00F05E34"/>
    <w:rsid w:val="00F06173"/>
    <w:rsid w:val="00F06475"/>
    <w:rsid w:val="00F06EF6"/>
    <w:rsid w:val="00F0721C"/>
    <w:rsid w:val="00F07286"/>
    <w:rsid w:val="00F077EE"/>
    <w:rsid w:val="00F07A1A"/>
    <w:rsid w:val="00F07B8C"/>
    <w:rsid w:val="00F07BED"/>
    <w:rsid w:val="00F07C08"/>
    <w:rsid w:val="00F07C3C"/>
    <w:rsid w:val="00F07CEA"/>
    <w:rsid w:val="00F07DE5"/>
    <w:rsid w:val="00F07F2C"/>
    <w:rsid w:val="00F10074"/>
    <w:rsid w:val="00F103C7"/>
    <w:rsid w:val="00F10593"/>
    <w:rsid w:val="00F108E2"/>
    <w:rsid w:val="00F10A77"/>
    <w:rsid w:val="00F10BC7"/>
    <w:rsid w:val="00F10C39"/>
    <w:rsid w:val="00F10FFE"/>
    <w:rsid w:val="00F11064"/>
    <w:rsid w:val="00F1127A"/>
    <w:rsid w:val="00F112E5"/>
    <w:rsid w:val="00F118E9"/>
    <w:rsid w:val="00F11CCC"/>
    <w:rsid w:val="00F11CE2"/>
    <w:rsid w:val="00F11D4F"/>
    <w:rsid w:val="00F11EAF"/>
    <w:rsid w:val="00F12019"/>
    <w:rsid w:val="00F1203F"/>
    <w:rsid w:val="00F12114"/>
    <w:rsid w:val="00F1214F"/>
    <w:rsid w:val="00F121EA"/>
    <w:rsid w:val="00F122E0"/>
    <w:rsid w:val="00F12482"/>
    <w:rsid w:val="00F125C7"/>
    <w:rsid w:val="00F12619"/>
    <w:rsid w:val="00F12681"/>
    <w:rsid w:val="00F1274C"/>
    <w:rsid w:val="00F12A42"/>
    <w:rsid w:val="00F12CC7"/>
    <w:rsid w:val="00F130F0"/>
    <w:rsid w:val="00F131EC"/>
    <w:rsid w:val="00F132A0"/>
    <w:rsid w:val="00F135FE"/>
    <w:rsid w:val="00F13693"/>
    <w:rsid w:val="00F13CD2"/>
    <w:rsid w:val="00F13E1D"/>
    <w:rsid w:val="00F13E88"/>
    <w:rsid w:val="00F13F91"/>
    <w:rsid w:val="00F14078"/>
    <w:rsid w:val="00F140E5"/>
    <w:rsid w:val="00F1417A"/>
    <w:rsid w:val="00F1437A"/>
    <w:rsid w:val="00F14395"/>
    <w:rsid w:val="00F1472B"/>
    <w:rsid w:val="00F1496C"/>
    <w:rsid w:val="00F14A93"/>
    <w:rsid w:val="00F150DD"/>
    <w:rsid w:val="00F1552D"/>
    <w:rsid w:val="00F15549"/>
    <w:rsid w:val="00F1556B"/>
    <w:rsid w:val="00F1558D"/>
    <w:rsid w:val="00F159E0"/>
    <w:rsid w:val="00F15A90"/>
    <w:rsid w:val="00F15A93"/>
    <w:rsid w:val="00F15B1E"/>
    <w:rsid w:val="00F15E9A"/>
    <w:rsid w:val="00F1660C"/>
    <w:rsid w:val="00F167FB"/>
    <w:rsid w:val="00F16A4C"/>
    <w:rsid w:val="00F16D52"/>
    <w:rsid w:val="00F17055"/>
    <w:rsid w:val="00F170AE"/>
    <w:rsid w:val="00F17225"/>
    <w:rsid w:val="00F1722E"/>
    <w:rsid w:val="00F17294"/>
    <w:rsid w:val="00F173FA"/>
    <w:rsid w:val="00F1781E"/>
    <w:rsid w:val="00F17868"/>
    <w:rsid w:val="00F179C6"/>
    <w:rsid w:val="00F179F3"/>
    <w:rsid w:val="00F17C3A"/>
    <w:rsid w:val="00F17D73"/>
    <w:rsid w:val="00F17D74"/>
    <w:rsid w:val="00F17F78"/>
    <w:rsid w:val="00F200FE"/>
    <w:rsid w:val="00F20175"/>
    <w:rsid w:val="00F201A3"/>
    <w:rsid w:val="00F202EA"/>
    <w:rsid w:val="00F2036C"/>
    <w:rsid w:val="00F205B8"/>
    <w:rsid w:val="00F20BCD"/>
    <w:rsid w:val="00F20E2F"/>
    <w:rsid w:val="00F20E4C"/>
    <w:rsid w:val="00F2107C"/>
    <w:rsid w:val="00F21178"/>
    <w:rsid w:val="00F2152F"/>
    <w:rsid w:val="00F21A06"/>
    <w:rsid w:val="00F21A1D"/>
    <w:rsid w:val="00F21BD3"/>
    <w:rsid w:val="00F21C00"/>
    <w:rsid w:val="00F21CAB"/>
    <w:rsid w:val="00F21E52"/>
    <w:rsid w:val="00F21FEC"/>
    <w:rsid w:val="00F22069"/>
    <w:rsid w:val="00F220CA"/>
    <w:rsid w:val="00F2241A"/>
    <w:rsid w:val="00F22656"/>
    <w:rsid w:val="00F226DB"/>
    <w:rsid w:val="00F228CB"/>
    <w:rsid w:val="00F22C72"/>
    <w:rsid w:val="00F22DBE"/>
    <w:rsid w:val="00F230DF"/>
    <w:rsid w:val="00F231B1"/>
    <w:rsid w:val="00F2320B"/>
    <w:rsid w:val="00F23234"/>
    <w:rsid w:val="00F23241"/>
    <w:rsid w:val="00F235B4"/>
    <w:rsid w:val="00F23803"/>
    <w:rsid w:val="00F23808"/>
    <w:rsid w:val="00F23809"/>
    <w:rsid w:val="00F23A20"/>
    <w:rsid w:val="00F23AD0"/>
    <w:rsid w:val="00F23CF7"/>
    <w:rsid w:val="00F23E13"/>
    <w:rsid w:val="00F23FD6"/>
    <w:rsid w:val="00F24068"/>
    <w:rsid w:val="00F240C5"/>
    <w:rsid w:val="00F24267"/>
    <w:rsid w:val="00F24452"/>
    <w:rsid w:val="00F245F3"/>
    <w:rsid w:val="00F247B4"/>
    <w:rsid w:val="00F247E6"/>
    <w:rsid w:val="00F24F12"/>
    <w:rsid w:val="00F24F53"/>
    <w:rsid w:val="00F250A1"/>
    <w:rsid w:val="00F250AC"/>
    <w:rsid w:val="00F25135"/>
    <w:rsid w:val="00F251C9"/>
    <w:rsid w:val="00F2525B"/>
    <w:rsid w:val="00F25562"/>
    <w:rsid w:val="00F255EF"/>
    <w:rsid w:val="00F257D3"/>
    <w:rsid w:val="00F25A92"/>
    <w:rsid w:val="00F25AE1"/>
    <w:rsid w:val="00F25C1B"/>
    <w:rsid w:val="00F25F07"/>
    <w:rsid w:val="00F26101"/>
    <w:rsid w:val="00F2612A"/>
    <w:rsid w:val="00F2655A"/>
    <w:rsid w:val="00F2656C"/>
    <w:rsid w:val="00F268F0"/>
    <w:rsid w:val="00F26B20"/>
    <w:rsid w:val="00F26CD5"/>
    <w:rsid w:val="00F26CE1"/>
    <w:rsid w:val="00F26E08"/>
    <w:rsid w:val="00F271F9"/>
    <w:rsid w:val="00F272F3"/>
    <w:rsid w:val="00F2749A"/>
    <w:rsid w:val="00F27516"/>
    <w:rsid w:val="00F2761D"/>
    <w:rsid w:val="00F277DE"/>
    <w:rsid w:val="00F27D18"/>
    <w:rsid w:val="00F27D28"/>
    <w:rsid w:val="00F27D80"/>
    <w:rsid w:val="00F27DA3"/>
    <w:rsid w:val="00F27E98"/>
    <w:rsid w:val="00F30155"/>
    <w:rsid w:val="00F301B3"/>
    <w:rsid w:val="00F303A7"/>
    <w:rsid w:val="00F30689"/>
    <w:rsid w:val="00F30971"/>
    <w:rsid w:val="00F30A08"/>
    <w:rsid w:val="00F30D9D"/>
    <w:rsid w:val="00F30FDE"/>
    <w:rsid w:val="00F3106A"/>
    <w:rsid w:val="00F31291"/>
    <w:rsid w:val="00F31332"/>
    <w:rsid w:val="00F31354"/>
    <w:rsid w:val="00F31554"/>
    <w:rsid w:val="00F3158D"/>
    <w:rsid w:val="00F31803"/>
    <w:rsid w:val="00F318A9"/>
    <w:rsid w:val="00F31BF7"/>
    <w:rsid w:val="00F31C4F"/>
    <w:rsid w:val="00F31F3D"/>
    <w:rsid w:val="00F32572"/>
    <w:rsid w:val="00F32845"/>
    <w:rsid w:val="00F328CF"/>
    <w:rsid w:val="00F328F1"/>
    <w:rsid w:val="00F329D6"/>
    <w:rsid w:val="00F32A24"/>
    <w:rsid w:val="00F330D8"/>
    <w:rsid w:val="00F33823"/>
    <w:rsid w:val="00F33AB9"/>
    <w:rsid w:val="00F33ABA"/>
    <w:rsid w:val="00F33B9A"/>
    <w:rsid w:val="00F33C96"/>
    <w:rsid w:val="00F34271"/>
    <w:rsid w:val="00F342B7"/>
    <w:rsid w:val="00F344CD"/>
    <w:rsid w:val="00F34A45"/>
    <w:rsid w:val="00F34BAB"/>
    <w:rsid w:val="00F34C1A"/>
    <w:rsid w:val="00F34CC9"/>
    <w:rsid w:val="00F34F33"/>
    <w:rsid w:val="00F35137"/>
    <w:rsid w:val="00F35267"/>
    <w:rsid w:val="00F35346"/>
    <w:rsid w:val="00F35744"/>
    <w:rsid w:val="00F35A3D"/>
    <w:rsid w:val="00F35BA2"/>
    <w:rsid w:val="00F35E48"/>
    <w:rsid w:val="00F35FF9"/>
    <w:rsid w:val="00F361B5"/>
    <w:rsid w:val="00F362EF"/>
    <w:rsid w:val="00F363FA"/>
    <w:rsid w:val="00F364D7"/>
    <w:rsid w:val="00F3686D"/>
    <w:rsid w:val="00F368B0"/>
    <w:rsid w:val="00F36982"/>
    <w:rsid w:val="00F36A82"/>
    <w:rsid w:val="00F36CDE"/>
    <w:rsid w:val="00F36F05"/>
    <w:rsid w:val="00F37192"/>
    <w:rsid w:val="00F3720E"/>
    <w:rsid w:val="00F3735F"/>
    <w:rsid w:val="00F375D1"/>
    <w:rsid w:val="00F378DA"/>
    <w:rsid w:val="00F37C90"/>
    <w:rsid w:val="00F37E00"/>
    <w:rsid w:val="00F37FAC"/>
    <w:rsid w:val="00F40074"/>
    <w:rsid w:val="00F40313"/>
    <w:rsid w:val="00F403A8"/>
    <w:rsid w:val="00F406BE"/>
    <w:rsid w:val="00F40B5B"/>
    <w:rsid w:val="00F40CFB"/>
    <w:rsid w:val="00F40CFD"/>
    <w:rsid w:val="00F40E01"/>
    <w:rsid w:val="00F411CF"/>
    <w:rsid w:val="00F4159C"/>
    <w:rsid w:val="00F416A4"/>
    <w:rsid w:val="00F417FE"/>
    <w:rsid w:val="00F41C15"/>
    <w:rsid w:val="00F41F52"/>
    <w:rsid w:val="00F41F7E"/>
    <w:rsid w:val="00F41FCA"/>
    <w:rsid w:val="00F41FD7"/>
    <w:rsid w:val="00F42038"/>
    <w:rsid w:val="00F42061"/>
    <w:rsid w:val="00F420E8"/>
    <w:rsid w:val="00F42110"/>
    <w:rsid w:val="00F42171"/>
    <w:rsid w:val="00F42320"/>
    <w:rsid w:val="00F42375"/>
    <w:rsid w:val="00F42393"/>
    <w:rsid w:val="00F423AD"/>
    <w:rsid w:val="00F4253D"/>
    <w:rsid w:val="00F4298A"/>
    <w:rsid w:val="00F42A81"/>
    <w:rsid w:val="00F42D0C"/>
    <w:rsid w:val="00F42DC7"/>
    <w:rsid w:val="00F42E88"/>
    <w:rsid w:val="00F42F1F"/>
    <w:rsid w:val="00F42F2A"/>
    <w:rsid w:val="00F43067"/>
    <w:rsid w:val="00F431F0"/>
    <w:rsid w:val="00F43233"/>
    <w:rsid w:val="00F43642"/>
    <w:rsid w:val="00F4367B"/>
    <w:rsid w:val="00F43764"/>
    <w:rsid w:val="00F43803"/>
    <w:rsid w:val="00F43953"/>
    <w:rsid w:val="00F43AE1"/>
    <w:rsid w:val="00F43B6D"/>
    <w:rsid w:val="00F43FF4"/>
    <w:rsid w:val="00F44093"/>
    <w:rsid w:val="00F44284"/>
    <w:rsid w:val="00F44378"/>
    <w:rsid w:val="00F445E4"/>
    <w:rsid w:val="00F44667"/>
    <w:rsid w:val="00F4486A"/>
    <w:rsid w:val="00F44948"/>
    <w:rsid w:val="00F44D0B"/>
    <w:rsid w:val="00F44D61"/>
    <w:rsid w:val="00F44EFB"/>
    <w:rsid w:val="00F452A5"/>
    <w:rsid w:val="00F456D8"/>
    <w:rsid w:val="00F4594C"/>
    <w:rsid w:val="00F45A51"/>
    <w:rsid w:val="00F45D21"/>
    <w:rsid w:val="00F45D75"/>
    <w:rsid w:val="00F46018"/>
    <w:rsid w:val="00F4612D"/>
    <w:rsid w:val="00F4642C"/>
    <w:rsid w:val="00F46797"/>
    <w:rsid w:val="00F46805"/>
    <w:rsid w:val="00F46C5D"/>
    <w:rsid w:val="00F46DA9"/>
    <w:rsid w:val="00F46EE0"/>
    <w:rsid w:val="00F46F26"/>
    <w:rsid w:val="00F47542"/>
    <w:rsid w:val="00F4778C"/>
    <w:rsid w:val="00F4781A"/>
    <w:rsid w:val="00F47972"/>
    <w:rsid w:val="00F47A28"/>
    <w:rsid w:val="00F47AF0"/>
    <w:rsid w:val="00F47C59"/>
    <w:rsid w:val="00F47CB4"/>
    <w:rsid w:val="00F50022"/>
    <w:rsid w:val="00F5017E"/>
    <w:rsid w:val="00F50244"/>
    <w:rsid w:val="00F5028B"/>
    <w:rsid w:val="00F5045F"/>
    <w:rsid w:val="00F50676"/>
    <w:rsid w:val="00F506D0"/>
    <w:rsid w:val="00F507BA"/>
    <w:rsid w:val="00F5089F"/>
    <w:rsid w:val="00F509D4"/>
    <w:rsid w:val="00F50A24"/>
    <w:rsid w:val="00F50B42"/>
    <w:rsid w:val="00F50B94"/>
    <w:rsid w:val="00F50FD0"/>
    <w:rsid w:val="00F50FE7"/>
    <w:rsid w:val="00F51098"/>
    <w:rsid w:val="00F51284"/>
    <w:rsid w:val="00F51682"/>
    <w:rsid w:val="00F5168C"/>
    <w:rsid w:val="00F51833"/>
    <w:rsid w:val="00F5183E"/>
    <w:rsid w:val="00F51937"/>
    <w:rsid w:val="00F5193A"/>
    <w:rsid w:val="00F51C09"/>
    <w:rsid w:val="00F51FA8"/>
    <w:rsid w:val="00F5204D"/>
    <w:rsid w:val="00F52079"/>
    <w:rsid w:val="00F523A7"/>
    <w:rsid w:val="00F52788"/>
    <w:rsid w:val="00F528FC"/>
    <w:rsid w:val="00F52AB5"/>
    <w:rsid w:val="00F52B47"/>
    <w:rsid w:val="00F53100"/>
    <w:rsid w:val="00F532AB"/>
    <w:rsid w:val="00F533B2"/>
    <w:rsid w:val="00F533B7"/>
    <w:rsid w:val="00F53567"/>
    <w:rsid w:val="00F538C1"/>
    <w:rsid w:val="00F539DF"/>
    <w:rsid w:val="00F53B39"/>
    <w:rsid w:val="00F53C86"/>
    <w:rsid w:val="00F53E8A"/>
    <w:rsid w:val="00F53F5A"/>
    <w:rsid w:val="00F53FCD"/>
    <w:rsid w:val="00F548BD"/>
    <w:rsid w:val="00F549A8"/>
    <w:rsid w:val="00F54B5E"/>
    <w:rsid w:val="00F54E1C"/>
    <w:rsid w:val="00F54E95"/>
    <w:rsid w:val="00F550E8"/>
    <w:rsid w:val="00F552AB"/>
    <w:rsid w:val="00F55A23"/>
    <w:rsid w:val="00F55AC9"/>
    <w:rsid w:val="00F55ADB"/>
    <w:rsid w:val="00F55B30"/>
    <w:rsid w:val="00F55E30"/>
    <w:rsid w:val="00F55E3A"/>
    <w:rsid w:val="00F55F4F"/>
    <w:rsid w:val="00F562BE"/>
    <w:rsid w:val="00F5639E"/>
    <w:rsid w:val="00F5642B"/>
    <w:rsid w:val="00F564D6"/>
    <w:rsid w:val="00F56529"/>
    <w:rsid w:val="00F5655E"/>
    <w:rsid w:val="00F5668F"/>
    <w:rsid w:val="00F568A7"/>
    <w:rsid w:val="00F56B4F"/>
    <w:rsid w:val="00F56B6A"/>
    <w:rsid w:val="00F56B8D"/>
    <w:rsid w:val="00F56E78"/>
    <w:rsid w:val="00F5717E"/>
    <w:rsid w:val="00F57285"/>
    <w:rsid w:val="00F57403"/>
    <w:rsid w:val="00F57498"/>
    <w:rsid w:val="00F57532"/>
    <w:rsid w:val="00F57725"/>
    <w:rsid w:val="00F57B73"/>
    <w:rsid w:val="00F57D29"/>
    <w:rsid w:val="00F600BC"/>
    <w:rsid w:val="00F6016D"/>
    <w:rsid w:val="00F60222"/>
    <w:rsid w:val="00F60316"/>
    <w:rsid w:val="00F6032B"/>
    <w:rsid w:val="00F60398"/>
    <w:rsid w:val="00F605CB"/>
    <w:rsid w:val="00F605D9"/>
    <w:rsid w:val="00F60751"/>
    <w:rsid w:val="00F60807"/>
    <w:rsid w:val="00F60872"/>
    <w:rsid w:val="00F60D6B"/>
    <w:rsid w:val="00F60F4D"/>
    <w:rsid w:val="00F6104C"/>
    <w:rsid w:val="00F614E7"/>
    <w:rsid w:val="00F61707"/>
    <w:rsid w:val="00F61ACC"/>
    <w:rsid w:val="00F61C2A"/>
    <w:rsid w:val="00F61CDF"/>
    <w:rsid w:val="00F61DAB"/>
    <w:rsid w:val="00F61E7D"/>
    <w:rsid w:val="00F620FB"/>
    <w:rsid w:val="00F6252C"/>
    <w:rsid w:val="00F62661"/>
    <w:rsid w:val="00F62ADD"/>
    <w:rsid w:val="00F62E31"/>
    <w:rsid w:val="00F62EA8"/>
    <w:rsid w:val="00F630E5"/>
    <w:rsid w:val="00F63B48"/>
    <w:rsid w:val="00F64059"/>
    <w:rsid w:val="00F6431B"/>
    <w:rsid w:val="00F64530"/>
    <w:rsid w:val="00F647C0"/>
    <w:rsid w:val="00F647C2"/>
    <w:rsid w:val="00F6485F"/>
    <w:rsid w:val="00F6489C"/>
    <w:rsid w:val="00F649F0"/>
    <w:rsid w:val="00F64AB9"/>
    <w:rsid w:val="00F64ABF"/>
    <w:rsid w:val="00F64D31"/>
    <w:rsid w:val="00F6502D"/>
    <w:rsid w:val="00F652FF"/>
    <w:rsid w:val="00F653A8"/>
    <w:rsid w:val="00F657FE"/>
    <w:rsid w:val="00F65869"/>
    <w:rsid w:val="00F65878"/>
    <w:rsid w:val="00F658B7"/>
    <w:rsid w:val="00F658DA"/>
    <w:rsid w:val="00F65A8B"/>
    <w:rsid w:val="00F65D1B"/>
    <w:rsid w:val="00F65F72"/>
    <w:rsid w:val="00F660C1"/>
    <w:rsid w:val="00F6645F"/>
    <w:rsid w:val="00F665CB"/>
    <w:rsid w:val="00F666C2"/>
    <w:rsid w:val="00F666D6"/>
    <w:rsid w:val="00F6675E"/>
    <w:rsid w:val="00F6681A"/>
    <w:rsid w:val="00F66B9B"/>
    <w:rsid w:val="00F66C36"/>
    <w:rsid w:val="00F67198"/>
    <w:rsid w:val="00F672E1"/>
    <w:rsid w:val="00F673FA"/>
    <w:rsid w:val="00F6753D"/>
    <w:rsid w:val="00F675C1"/>
    <w:rsid w:val="00F67C25"/>
    <w:rsid w:val="00F67F3F"/>
    <w:rsid w:val="00F67F62"/>
    <w:rsid w:val="00F67FF9"/>
    <w:rsid w:val="00F70098"/>
    <w:rsid w:val="00F700BC"/>
    <w:rsid w:val="00F702A0"/>
    <w:rsid w:val="00F706AF"/>
    <w:rsid w:val="00F706D0"/>
    <w:rsid w:val="00F70951"/>
    <w:rsid w:val="00F709C3"/>
    <w:rsid w:val="00F70AB9"/>
    <w:rsid w:val="00F70AE4"/>
    <w:rsid w:val="00F70B25"/>
    <w:rsid w:val="00F70B5E"/>
    <w:rsid w:val="00F70BA1"/>
    <w:rsid w:val="00F70BAD"/>
    <w:rsid w:val="00F70EE7"/>
    <w:rsid w:val="00F71106"/>
    <w:rsid w:val="00F7118C"/>
    <w:rsid w:val="00F7139A"/>
    <w:rsid w:val="00F713D3"/>
    <w:rsid w:val="00F71618"/>
    <w:rsid w:val="00F71658"/>
    <w:rsid w:val="00F71716"/>
    <w:rsid w:val="00F71A0A"/>
    <w:rsid w:val="00F71C75"/>
    <w:rsid w:val="00F7206C"/>
    <w:rsid w:val="00F7220C"/>
    <w:rsid w:val="00F722F1"/>
    <w:rsid w:val="00F723EF"/>
    <w:rsid w:val="00F72780"/>
    <w:rsid w:val="00F7292B"/>
    <w:rsid w:val="00F72F61"/>
    <w:rsid w:val="00F72F7E"/>
    <w:rsid w:val="00F73101"/>
    <w:rsid w:val="00F73445"/>
    <w:rsid w:val="00F73688"/>
    <w:rsid w:val="00F737DE"/>
    <w:rsid w:val="00F73A42"/>
    <w:rsid w:val="00F73C38"/>
    <w:rsid w:val="00F73C49"/>
    <w:rsid w:val="00F73C87"/>
    <w:rsid w:val="00F73C9F"/>
    <w:rsid w:val="00F74144"/>
    <w:rsid w:val="00F7418C"/>
    <w:rsid w:val="00F74270"/>
    <w:rsid w:val="00F74285"/>
    <w:rsid w:val="00F74305"/>
    <w:rsid w:val="00F743A4"/>
    <w:rsid w:val="00F743E5"/>
    <w:rsid w:val="00F745B9"/>
    <w:rsid w:val="00F745C5"/>
    <w:rsid w:val="00F74878"/>
    <w:rsid w:val="00F748AA"/>
    <w:rsid w:val="00F748F0"/>
    <w:rsid w:val="00F74A50"/>
    <w:rsid w:val="00F74C93"/>
    <w:rsid w:val="00F74CFF"/>
    <w:rsid w:val="00F74D7E"/>
    <w:rsid w:val="00F75091"/>
    <w:rsid w:val="00F750BD"/>
    <w:rsid w:val="00F7531F"/>
    <w:rsid w:val="00F753F3"/>
    <w:rsid w:val="00F759BC"/>
    <w:rsid w:val="00F759D2"/>
    <w:rsid w:val="00F75C51"/>
    <w:rsid w:val="00F76226"/>
    <w:rsid w:val="00F76254"/>
    <w:rsid w:val="00F76277"/>
    <w:rsid w:val="00F766FA"/>
    <w:rsid w:val="00F76735"/>
    <w:rsid w:val="00F77338"/>
    <w:rsid w:val="00F774E5"/>
    <w:rsid w:val="00F77912"/>
    <w:rsid w:val="00F77A2C"/>
    <w:rsid w:val="00F77C3C"/>
    <w:rsid w:val="00F77D20"/>
    <w:rsid w:val="00F77D6B"/>
    <w:rsid w:val="00F77ECF"/>
    <w:rsid w:val="00F80120"/>
    <w:rsid w:val="00F801E3"/>
    <w:rsid w:val="00F806CC"/>
    <w:rsid w:val="00F807F4"/>
    <w:rsid w:val="00F80803"/>
    <w:rsid w:val="00F80869"/>
    <w:rsid w:val="00F8087C"/>
    <w:rsid w:val="00F80EBC"/>
    <w:rsid w:val="00F80F9A"/>
    <w:rsid w:val="00F811F0"/>
    <w:rsid w:val="00F81320"/>
    <w:rsid w:val="00F8141F"/>
    <w:rsid w:val="00F81461"/>
    <w:rsid w:val="00F81557"/>
    <w:rsid w:val="00F816C1"/>
    <w:rsid w:val="00F81B31"/>
    <w:rsid w:val="00F81D36"/>
    <w:rsid w:val="00F81D80"/>
    <w:rsid w:val="00F81E5D"/>
    <w:rsid w:val="00F81F33"/>
    <w:rsid w:val="00F81FB2"/>
    <w:rsid w:val="00F82064"/>
    <w:rsid w:val="00F8209C"/>
    <w:rsid w:val="00F820D5"/>
    <w:rsid w:val="00F82CD2"/>
    <w:rsid w:val="00F82CE0"/>
    <w:rsid w:val="00F82DD6"/>
    <w:rsid w:val="00F83157"/>
    <w:rsid w:val="00F8319F"/>
    <w:rsid w:val="00F833F5"/>
    <w:rsid w:val="00F83593"/>
    <w:rsid w:val="00F835E2"/>
    <w:rsid w:val="00F83726"/>
    <w:rsid w:val="00F837BE"/>
    <w:rsid w:val="00F837E4"/>
    <w:rsid w:val="00F83830"/>
    <w:rsid w:val="00F8393A"/>
    <w:rsid w:val="00F83BB6"/>
    <w:rsid w:val="00F83C0D"/>
    <w:rsid w:val="00F83C2C"/>
    <w:rsid w:val="00F83D11"/>
    <w:rsid w:val="00F83D90"/>
    <w:rsid w:val="00F83E8C"/>
    <w:rsid w:val="00F8446E"/>
    <w:rsid w:val="00F844BA"/>
    <w:rsid w:val="00F84BE5"/>
    <w:rsid w:val="00F84BF3"/>
    <w:rsid w:val="00F84D23"/>
    <w:rsid w:val="00F85046"/>
    <w:rsid w:val="00F850BC"/>
    <w:rsid w:val="00F8518C"/>
    <w:rsid w:val="00F851E6"/>
    <w:rsid w:val="00F855D9"/>
    <w:rsid w:val="00F8563F"/>
    <w:rsid w:val="00F85698"/>
    <w:rsid w:val="00F856E7"/>
    <w:rsid w:val="00F85715"/>
    <w:rsid w:val="00F859C9"/>
    <w:rsid w:val="00F85A12"/>
    <w:rsid w:val="00F85B36"/>
    <w:rsid w:val="00F85C12"/>
    <w:rsid w:val="00F85D49"/>
    <w:rsid w:val="00F85D59"/>
    <w:rsid w:val="00F85DC7"/>
    <w:rsid w:val="00F85EF7"/>
    <w:rsid w:val="00F86014"/>
    <w:rsid w:val="00F86021"/>
    <w:rsid w:val="00F865B3"/>
    <w:rsid w:val="00F8681A"/>
    <w:rsid w:val="00F86830"/>
    <w:rsid w:val="00F868B0"/>
    <w:rsid w:val="00F869ED"/>
    <w:rsid w:val="00F86B2B"/>
    <w:rsid w:val="00F86D41"/>
    <w:rsid w:val="00F86D83"/>
    <w:rsid w:val="00F86E7D"/>
    <w:rsid w:val="00F87331"/>
    <w:rsid w:val="00F8749A"/>
    <w:rsid w:val="00F876CA"/>
    <w:rsid w:val="00F87A8E"/>
    <w:rsid w:val="00F87CAF"/>
    <w:rsid w:val="00F87D81"/>
    <w:rsid w:val="00F87F26"/>
    <w:rsid w:val="00F901DA"/>
    <w:rsid w:val="00F90302"/>
    <w:rsid w:val="00F90378"/>
    <w:rsid w:val="00F90744"/>
    <w:rsid w:val="00F9078A"/>
    <w:rsid w:val="00F907AF"/>
    <w:rsid w:val="00F909CA"/>
    <w:rsid w:val="00F90A24"/>
    <w:rsid w:val="00F90BD6"/>
    <w:rsid w:val="00F90E5F"/>
    <w:rsid w:val="00F90FBA"/>
    <w:rsid w:val="00F90FDE"/>
    <w:rsid w:val="00F9107F"/>
    <w:rsid w:val="00F91257"/>
    <w:rsid w:val="00F916CF"/>
    <w:rsid w:val="00F9172F"/>
    <w:rsid w:val="00F91961"/>
    <w:rsid w:val="00F91ADC"/>
    <w:rsid w:val="00F91DA8"/>
    <w:rsid w:val="00F91FA9"/>
    <w:rsid w:val="00F9201E"/>
    <w:rsid w:val="00F9219B"/>
    <w:rsid w:val="00F924C2"/>
    <w:rsid w:val="00F926FB"/>
    <w:rsid w:val="00F92E8C"/>
    <w:rsid w:val="00F92EFE"/>
    <w:rsid w:val="00F93024"/>
    <w:rsid w:val="00F9306E"/>
    <w:rsid w:val="00F934EA"/>
    <w:rsid w:val="00F93599"/>
    <w:rsid w:val="00F935F4"/>
    <w:rsid w:val="00F937DA"/>
    <w:rsid w:val="00F938F1"/>
    <w:rsid w:val="00F93A71"/>
    <w:rsid w:val="00F93BCB"/>
    <w:rsid w:val="00F93DDA"/>
    <w:rsid w:val="00F93F0E"/>
    <w:rsid w:val="00F940CB"/>
    <w:rsid w:val="00F947C7"/>
    <w:rsid w:val="00F949BE"/>
    <w:rsid w:val="00F94B78"/>
    <w:rsid w:val="00F94CEE"/>
    <w:rsid w:val="00F94E06"/>
    <w:rsid w:val="00F94F9B"/>
    <w:rsid w:val="00F94FEC"/>
    <w:rsid w:val="00F951A0"/>
    <w:rsid w:val="00F953D2"/>
    <w:rsid w:val="00F95580"/>
    <w:rsid w:val="00F955D6"/>
    <w:rsid w:val="00F956A5"/>
    <w:rsid w:val="00F956DE"/>
    <w:rsid w:val="00F9585F"/>
    <w:rsid w:val="00F95897"/>
    <w:rsid w:val="00F95A6E"/>
    <w:rsid w:val="00F95BBF"/>
    <w:rsid w:val="00F95C3B"/>
    <w:rsid w:val="00F95CBC"/>
    <w:rsid w:val="00F95CD0"/>
    <w:rsid w:val="00F95F4D"/>
    <w:rsid w:val="00F95FB2"/>
    <w:rsid w:val="00F965D8"/>
    <w:rsid w:val="00F9660A"/>
    <w:rsid w:val="00F966C1"/>
    <w:rsid w:val="00F96AC4"/>
    <w:rsid w:val="00F96F59"/>
    <w:rsid w:val="00F97164"/>
    <w:rsid w:val="00F973C4"/>
    <w:rsid w:val="00F974AC"/>
    <w:rsid w:val="00F97922"/>
    <w:rsid w:val="00F97A1E"/>
    <w:rsid w:val="00F97BAF"/>
    <w:rsid w:val="00F97DC1"/>
    <w:rsid w:val="00F97F08"/>
    <w:rsid w:val="00FA02DA"/>
    <w:rsid w:val="00FA05E0"/>
    <w:rsid w:val="00FA09EA"/>
    <w:rsid w:val="00FA0C30"/>
    <w:rsid w:val="00FA0DA8"/>
    <w:rsid w:val="00FA0EBB"/>
    <w:rsid w:val="00FA0F18"/>
    <w:rsid w:val="00FA0F6E"/>
    <w:rsid w:val="00FA1235"/>
    <w:rsid w:val="00FA16C7"/>
    <w:rsid w:val="00FA1792"/>
    <w:rsid w:val="00FA1AA3"/>
    <w:rsid w:val="00FA1CA9"/>
    <w:rsid w:val="00FA1DD0"/>
    <w:rsid w:val="00FA1E32"/>
    <w:rsid w:val="00FA25AF"/>
    <w:rsid w:val="00FA25D5"/>
    <w:rsid w:val="00FA2876"/>
    <w:rsid w:val="00FA28BD"/>
    <w:rsid w:val="00FA2A02"/>
    <w:rsid w:val="00FA2B4C"/>
    <w:rsid w:val="00FA2E24"/>
    <w:rsid w:val="00FA2F5C"/>
    <w:rsid w:val="00FA2FEF"/>
    <w:rsid w:val="00FA3088"/>
    <w:rsid w:val="00FA33CB"/>
    <w:rsid w:val="00FA3789"/>
    <w:rsid w:val="00FA3A19"/>
    <w:rsid w:val="00FA3A4D"/>
    <w:rsid w:val="00FA3B62"/>
    <w:rsid w:val="00FA3CA3"/>
    <w:rsid w:val="00FA3D2C"/>
    <w:rsid w:val="00FA3E04"/>
    <w:rsid w:val="00FA3E21"/>
    <w:rsid w:val="00FA453A"/>
    <w:rsid w:val="00FA454E"/>
    <w:rsid w:val="00FA45BA"/>
    <w:rsid w:val="00FA476B"/>
    <w:rsid w:val="00FA4A4E"/>
    <w:rsid w:val="00FA5048"/>
    <w:rsid w:val="00FA52E0"/>
    <w:rsid w:val="00FA5325"/>
    <w:rsid w:val="00FA547D"/>
    <w:rsid w:val="00FA5508"/>
    <w:rsid w:val="00FA57DB"/>
    <w:rsid w:val="00FA5837"/>
    <w:rsid w:val="00FA587C"/>
    <w:rsid w:val="00FA5ABC"/>
    <w:rsid w:val="00FA5B7F"/>
    <w:rsid w:val="00FA5BA2"/>
    <w:rsid w:val="00FA626F"/>
    <w:rsid w:val="00FA6287"/>
    <w:rsid w:val="00FA64C1"/>
    <w:rsid w:val="00FA655E"/>
    <w:rsid w:val="00FA686F"/>
    <w:rsid w:val="00FA6BC3"/>
    <w:rsid w:val="00FA6BF1"/>
    <w:rsid w:val="00FA6EDF"/>
    <w:rsid w:val="00FA7058"/>
    <w:rsid w:val="00FA70A6"/>
    <w:rsid w:val="00FA7274"/>
    <w:rsid w:val="00FA7539"/>
    <w:rsid w:val="00FA754A"/>
    <w:rsid w:val="00FA7633"/>
    <w:rsid w:val="00FA77D9"/>
    <w:rsid w:val="00FA7842"/>
    <w:rsid w:val="00FA7995"/>
    <w:rsid w:val="00FA7B01"/>
    <w:rsid w:val="00FA7DB1"/>
    <w:rsid w:val="00FA7FE1"/>
    <w:rsid w:val="00FB01FB"/>
    <w:rsid w:val="00FB0354"/>
    <w:rsid w:val="00FB037E"/>
    <w:rsid w:val="00FB05B7"/>
    <w:rsid w:val="00FB10AC"/>
    <w:rsid w:val="00FB10B6"/>
    <w:rsid w:val="00FB1288"/>
    <w:rsid w:val="00FB1498"/>
    <w:rsid w:val="00FB1506"/>
    <w:rsid w:val="00FB1509"/>
    <w:rsid w:val="00FB150B"/>
    <w:rsid w:val="00FB1619"/>
    <w:rsid w:val="00FB192F"/>
    <w:rsid w:val="00FB227C"/>
    <w:rsid w:val="00FB242E"/>
    <w:rsid w:val="00FB2498"/>
    <w:rsid w:val="00FB24B6"/>
    <w:rsid w:val="00FB2591"/>
    <w:rsid w:val="00FB25B6"/>
    <w:rsid w:val="00FB260A"/>
    <w:rsid w:val="00FB2803"/>
    <w:rsid w:val="00FB287A"/>
    <w:rsid w:val="00FB2A95"/>
    <w:rsid w:val="00FB2B59"/>
    <w:rsid w:val="00FB2E26"/>
    <w:rsid w:val="00FB2FA8"/>
    <w:rsid w:val="00FB2FF8"/>
    <w:rsid w:val="00FB30B4"/>
    <w:rsid w:val="00FB31F9"/>
    <w:rsid w:val="00FB32C9"/>
    <w:rsid w:val="00FB3B5D"/>
    <w:rsid w:val="00FB3DBC"/>
    <w:rsid w:val="00FB3E7E"/>
    <w:rsid w:val="00FB3EDE"/>
    <w:rsid w:val="00FB4343"/>
    <w:rsid w:val="00FB4577"/>
    <w:rsid w:val="00FB48C1"/>
    <w:rsid w:val="00FB4ABD"/>
    <w:rsid w:val="00FB4D20"/>
    <w:rsid w:val="00FB4DB2"/>
    <w:rsid w:val="00FB4FF1"/>
    <w:rsid w:val="00FB5117"/>
    <w:rsid w:val="00FB55A0"/>
    <w:rsid w:val="00FB5710"/>
    <w:rsid w:val="00FB5A92"/>
    <w:rsid w:val="00FB5AAF"/>
    <w:rsid w:val="00FB5C61"/>
    <w:rsid w:val="00FB5F6A"/>
    <w:rsid w:val="00FB6013"/>
    <w:rsid w:val="00FB6052"/>
    <w:rsid w:val="00FB60EC"/>
    <w:rsid w:val="00FB61E6"/>
    <w:rsid w:val="00FB62B6"/>
    <w:rsid w:val="00FB62EC"/>
    <w:rsid w:val="00FB6556"/>
    <w:rsid w:val="00FB6681"/>
    <w:rsid w:val="00FB6692"/>
    <w:rsid w:val="00FB6980"/>
    <w:rsid w:val="00FB6A37"/>
    <w:rsid w:val="00FB6DA9"/>
    <w:rsid w:val="00FB6FE5"/>
    <w:rsid w:val="00FB7211"/>
    <w:rsid w:val="00FB722A"/>
    <w:rsid w:val="00FB7554"/>
    <w:rsid w:val="00FB75F7"/>
    <w:rsid w:val="00FB764A"/>
    <w:rsid w:val="00FB77EA"/>
    <w:rsid w:val="00FB7C65"/>
    <w:rsid w:val="00FB7DDD"/>
    <w:rsid w:val="00FC02D8"/>
    <w:rsid w:val="00FC0360"/>
    <w:rsid w:val="00FC0493"/>
    <w:rsid w:val="00FC055B"/>
    <w:rsid w:val="00FC05BD"/>
    <w:rsid w:val="00FC075C"/>
    <w:rsid w:val="00FC0900"/>
    <w:rsid w:val="00FC0B2D"/>
    <w:rsid w:val="00FC0BBB"/>
    <w:rsid w:val="00FC0DCB"/>
    <w:rsid w:val="00FC1207"/>
    <w:rsid w:val="00FC172B"/>
    <w:rsid w:val="00FC1790"/>
    <w:rsid w:val="00FC1CE0"/>
    <w:rsid w:val="00FC1D62"/>
    <w:rsid w:val="00FC1DEE"/>
    <w:rsid w:val="00FC1EF5"/>
    <w:rsid w:val="00FC1F4A"/>
    <w:rsid w:val="00FC20D3"/>
    <w:rsid w:val="00FC2240"/>
    <w:rsid w:val="00FC26A5"/>
    <w:rsid w:val="00FC277C"/>
    <w:rsid w:val="00FC27DC"/>
    <w:rsid w:val="00FC282F"/>
    <w:rsid w:val="00FC2B34"/>
    <w:rsid w:val="00FC2B8A"/>
    <w:rsid w:val="00FC2C0D"/>
    <w:rsid w:val="00FC2C19"/>
    <w:rsid w:val="00FC2C90"/>
    <w:rsid w:val="00FC2CD9"/>
    <w:rsid w:val="00FC2D27"/>
    <w:rsid w:val="00FC31F6"/>
    <w:rsid w:val="00FC321C"/>
    <w:rsid w:val="00FC36E3"/>
    <w:rsid w:val="00FC3BDE"/>
    <w:rsid w:val="00FC3C0F"/>
    <w:rsid w:val="00FC3D94"/>
    <w:rsid w:val="00FC3EE6"/>
    <w:rsid w:val="00FC421F"/>
    <w:rsid w:val="00FC4274"/>
    <w:rsid w:val="00FC4301"/>
    <w:rsid w:val="00FC45F4"/>
    <w:rsid w:val="00FC49E7"/>
    <w:rsid w:val="00FC4E1A"/>
    <w:rsid w:val="00FC4F8C"/>
    <w:rsid w:val="00FC5095"/>
    <w:rsid w:val="00FC50DA"/>
    <w:rsid w:val="00FC536B"/>
    <w:rsid w:val="00FC56C3"/>
    <w:rsid w:val="00FC56DA"/>
    <w:rsid w:val="00FC5A7E"/>
    <w:rsid w:val="00FC5B00"/>
    <w:rsid w:val="00FC629B"/>
    <w:rsid w:val="00FC62AD"/>
    <w:rsid w:val="00FC63DF"/>
    <w:rsid w:val="00FC6407"/>
    <w:rsid w:val="00FC6681"/>
    <w:rsid w:val="00FC669F"/>
    <w:rsid w:val="00FC684F"/>
    <w:rsid w:val="00FC6997"/>
    <w:rsid w:val="00FC6CB3"/>
    <w:rsid w:val="00FC6D93"/>
    <w:rsid w:val="00FC74B0"/>
    <w:rsid w:val="00FC7A09"/>
    <w:rsid w:val="00FC7CC0"/>
    <w:rsid w:val="00FD020D"/>
    <w:rsid w:val="00FD02E8"/>
    <w:rsid w:val="00FD06C7"/>
    <w:rsid w:val="00FD075B"/>
    <w:rsid w:val="00FD09E3"/>
    <w:rsid w:val="00FD09FA"/>
    <w:rsid w:val="00FD0ECD"/>
    <w:rsid w:val="00FD12B3"/>
    <w:rsid w:val="00FD1342"/>
    <w:rsid w:val="00FD141E"/>
    <w:rsid w:val="00FD15D8"/>
    <w:rsid w:val="00FD1643"/>
    <w:rsid w:val="00FD16EA"/>
    <w:rsid w:val="00FD1717"/>
    <w:rsid w:val="00FD18EF"/>
    <w:rsid w:val="00FD1CB6"/>
    <w:rsid w:val="00FD1EF7"/>
    <w:rsid w:val="00FD23CC"/>
    <w:rsid w:val="00FD2536"/>
    <w:rsid w:val="00FD2585"/>
    <w:rsid w:val="00FD26AA"/>
    <w:rsid w:val="00FD273C"/>
    <w:rsid w:val="00FD27B9"/>
    <w:rsid w:val="00FD2812"/>
    <w:rsid w:val="00FD2A49"/>
    <w:rsid w:val="00FD2B18"/>
    <w:rsid w:val="00FD2B80"/>
    <w:rsid w:val="00FD2C78"/>
    <w:rsid w:val="00FD2EA5"/>
    <w:rsid w:val="00FD2EB2"/>
    <w:rsid w:val="00FD3080"/>
    <w:rsid w:val="00FD34DC"/>
    <w:rsid w:val="00FD364C"/>
    <w:rsid w:val="00FD37F8"/>
    <w:rsid w:val="00FD3C12"/>
    <w:rsid w:val="00FD3D3B"/>
    <w:rsid w:val="00FD3D47"/>
    <w:rsid w:val="00FD3DF4"/>
    <w:rsid w:val="00FD3DF7"/>
    <w:rsid w:val="00FD3F65"/>
    <w:rsid w:val="00FD400A"/>
    <w:rsid w:val="00FD4138"/>
    <w:rsid w:val="00FD41A9"/>
    <w:rsid w:val="00FD481A"/>
    <w:rsid w:val="00FD4931"/>
    <w:rsid w:val="00FD4C20"/>
    <w:rsid w:val="00FD4D84"/>
    <w:rsid w:val="00FD4FE3"/>
    <w:rsid w:val="00FD50AC"/>
    <w:rsid w:val="00FD5493"/>
    <w:rsid w:val="00FD56B4"/>
    <w:rsid w:val="00FD5948"/>
    <w:rsid w:val="00FD5A07"/>
    <w:rsid w:val="00FD5A79"/>
    <w:rsid w:val="00FD5C9A"/>
    <w:rsid w:val="00FD5CAA"/>
    <w:rsid w:val="00FD5D1B"/>
    <w:rsid w:val="00FD5D7B"/>
    <w:rsid w:val="00FD5EE5"/>
    <w:rsid w:val="00FD5F51"/>
    <w:rsid w:val="00FD61F7"/>
    <w:rsid w:val="00FD64DC"/>
    <w:rsid w:val="00FD6832"/>
    <w:rsid w:val="00FD6893"/>
    <w:rsid w:val="00FD6C32"/>
    <w:rsid w:val="00FD6E18"/>
    <w:rsid w:val="00FD7123"/>
    <w:rsid w:val="00FD735C"/>
    <w:rsid w:val="00FD7490"/>
    <w:rsid w:val="00FD74CB"/>
    <w:rsid w:val="00FD7663"/>
    <w:rsid w:val="00FD799B"/>
    <w:rsid w:val="00FD7C9A"/>
    <w:rsid w:val="00FD7CC7"/>
    <w:rsid w:val="00FE0063"/>
    <w:rsid w:val="00FE01E9"/>
    <w:rsid w:val="00FE108A"/>
    <w:rsid w:val="00FE1513"/>
    <w:rsid w:val="00FE154D"/>
    <w:rsid w:val="00FE1772"/>
    <w:rsid w:val="00FE1B07"/>
    <w:rsid w:val="00FE1DBE"/>
    <w:rsid w:val="00FE21EC"/>
    <w:rsid w:val="00FE2223"/>
    <w:rsid w:val="00FE2252"/>
    <w:rsid w:val="00FE236F"/>
    <w:rsid w:val="00FE2416"/>
    <w:rsid w:val="00FE271D"/>
    <w:rsid w:val="00FE2918"/>
    <w:rsid w:val="00FE2A73"/>
    <w:rsid w:val="00FE2B67"/>
    <w:rsid w:val="00FE2BBE"/>
    <w:rsid w:val="00FE2D63"/>
    <w:rsid w:val="00FE2E12"/>
    <w:rsid w:val="00FE2E84"/>
    <w:rsid w:val="00FE2F7A"/>
    <w:rsid w:val="00FE2FDE"/>
    <w:rsid w:val="00FE383A"/>
    <w:rsid w:val="00FE3844"/>
    <w:rsid w:val="00FE396D"/>
    <w:rsid w:val="00FE39A9"/>
    <w:rsid w:val="00FE3B65"/>
    <w:rsid w:val="00FE3BE8"/>
    <w:rsid w:val="00FE3C6B"/>
    <w:rsid w:val="00FE403C"/>
    <w:rsid w:val="00FE432E"/>
    <w:rsid w:val="00FE4446"/>
    <w:rsid w:val="00FE448E"/>
    <w:rsid w:val="00FE4544"/>
    <w:rsid w:val="00FE4837"/>
    <w:rsid w:val="00FE4977"/>
    <w:rsid w:val="00FE4A36"/>
    <w:rsid w:val="00FE4E81"/>
    <w:rsid w:val="00FE4EF3"/>
    <w:rsid w:val="00FE5481"/>
    <w:rsid w:val="00FE5AC9"/>
    <w:rsid w:val="00FE5B75"/>
    <w:rsid w:val="00FE5D44"/>
    <w:rsid w:val="00FE5DF2"/>
    <w:rsid w:val="00FE5ECD"/>
    <w:rsid w:val="00FE63D2"/>
    <w:rsid w:val="00FE63E4"/>
    <w:rsid w:val="00FE67F1"/>
    <w:rsid w:val="00FE6817"/>
    <w:rsid w:val="00FE68AF"/>
    <w:rsid w:val="00FE6B0B"/>
    <w:rsid w:val="00FE6B2C"/>
    <w:rsid w:val="00FE6F63"/>
    <w:rsid w:val="00FE7082"/>
    <w:rsid w:val="00FE7085"/>
    <w:rsid w:val="00FE75FC"/>
    <w:rsid w:val="00FE76B5"/>
    <w:rsid w:val="00FE7911"/>
    <w:rsid w:val="00FE7944"/>
    <w:rsid w:val="00FE79CB"/>
    <w:rsid w:val="00FE7F6A"/>
    <w:rsid w:val="00FE7FF8"/>
    <w:rsid w:val="00FF0010"/>
    <w:rsid w:val="00FF001F"/>
    <w:rsid w:val="00FF01E4"/>
    <w:rsid w:val="00FF0454"/>
    <w:rsid w:val="00FF05CE"/>
    <w:rsid w:val="00FF07D3"/>
    <w:rsid w:val="00FF0871"/>
    <w:rsid w:val="00FF089E"/>
    <w:rsid w:val="00FF08B8"/>
    <w:rsid w:val="00FF0A99"/>
    <w:rsid w:val="00FF0B01"/>
    <w:rsid w:val="00FF0BB6"/>
    <w:rsid w:val="00FF0D8E"/>
    <w:rsid w:val="00FF0FF8"/>
    <w:rsid w:val="00FF13C2"/>
    <w:rsid w:val="00FF1778"/>
    <w:rsid w:val="00FF1C68"/>
    <w:rsid w:val="00FF1C98"/>
    <w:rsid w:val="00FF1D5A"/>
    <w:rsid w:val="00FF1EF0"/>
    <w:rsid w:val="00FF2068"/>
    <w:rsid w:val="00FF22E7"/>
    <w:rsid w:val="00FF268B"/>
    <w:rsid w:val="00FF28A3"/>
    <w:rsid w:val="00FF28BB"/>
    <w:rsid w:val="00FF2A24"/>
    <w:rsid w:val="00FF2AA4"/>
    <w:rsid w:val="00FF2B2E"/>
    <w:rsid w:val="00FF2BA9"/>
    <w:rsid w:val="00FF2D04"/>
    <w:rsid w:val="00FF333F"/>
    <w:rsid w:val="00FF3789"/>
    <w:rsid w:val="00FF37C1"/>
    <w:rsid w:val="00FF37E2"/>
    <w:rsid w:val="00FF3987"/>
    <w:rsid w:val="00FF39D6"/>
    <w:rsid w:val="00FF3ADA"/>
    <w:rsid w:val="00FF3BD2"/>
    <w:rsid w:val="00FF3C6A"/>
    <w:rsid w:val="00FF3DBF"/>
    <w:rsid w:val="00FF3E38"/>
    <w:rsid w:val="00FF3EC5"/>
    <w:rsid w:val="00FF3FD9"/>
    <w:rsid w:val="00FF4027"/>
    <w:rsid w:val="00FF4234"/>
    <w:rsid w:val="00FF4328"/>
    <w:rsid w:val="00FF43C6"/>
    <w:rsid w:val="00FF455F"/>
    <w:rsid w:val="00FF46BB"/>
    <w:rsid w:val="00FF4726"/>
    <w:rsid w:val="00FF493E"/>
    <w:rsid w:val="00FF49FA"/>
    <w:rsid w:val="00FF4AD1"/>
    <w:rsid w:val="00FF4BB4"/>
    <w:rsid w:val="00FF4C74"/>
    <w:rsid w:val="00FF4FCD"/>
    <w:rsid w:val="00FF5113"/>
    <w:rsid w:val="00FF5312"/>
    <w:rsid w:val="00FF5385"/>
    <w:rsid w:val="00FF53D1"/>
    <w:rsid w:val="00FF54F4"/>
    <w:rsid w:val="00FF588C"/>
    <w:rsid w:val="00FF5A64"/>
    <w:rsid w:val="00FF5C5A"/>
    <w:rsid w:val="00FF6176"/>
    <w:rsid w:val="00FF6716"/>
    <w:rsid w:val="00FF697A"/>
    <w:rsid w:val="00FF6AFD"/>
    <w:rsid w:val="00FF6CB6"/>
    <w:rsid w:val="00FF6E7D"/>
    <w:rsid w:val="00FF6E9A"/>
    <w:rsid w:val="00FF6EC7"/>
    <w:rsid w:val="00FF6F38"/>
    <w:rsid w:val="00FF6F86"/>
    <w:rsid w:val="00FF6FF5"/>
    <w:rsid w:val="00FF71A2"/>
    <w:rsid w:val="00FF73C9"/>
    <w:rsid w:val="00FF748C"/>
    <w:rsid w:val="00FF79D9"/>
    <w:rsid w:val="00FF7A2A"/>
    <w:rsid w:val="00FF7CD6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648B5ACF-DC7D-461B-B80C-D546C0DA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7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64DF4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table" w:customStyle="1" w:styleId="TableGrid1">
    <w:name w:val="Table Grid1"/>
    <w:basedOn w:val="TableNormal"/>
    <w:next w:val="TableGrid"/>
    <w:uiPriority w:val="39"/>
    <w:rsid w:val="00315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formattedChar">
    <w:name w:val="Preformatted Char"/>
    <w:link w:val="Preformatted"/>
    <w:rsid w:val="00FA0C30"/>
    <w:rPr>
      <w:lang w:eastAsia="zh-CN"/>
    </w:rPr>
  </w:style>
  <w:style w:type="paragraph" w:customStyle="1" w:styleId="m-1693923720144214152ydp9fcb67femsonormal">
    <w:name w:val="m_-1693923720144214152ydp9fcb67femsonormal"/>
    <w:basedOn w:val="Normal"/>
    <w:rsid w:val="007E1A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ydp6e30cdd4yiv7734717157gmail-style11pt">
    <w:name w:val="ydp6e30cdd4yiv7734717157gmail-style11pt"/>
    <w:basedOn w:val="DefaultParagraphFont"/>
    <w:rsid w:val="007A5E14"/>
  </w:style>
  <w:style w:type="character" w:customStyle="1" w:styleId="normaltextrun">
    <w:name w:val="normaltextrun"/>
    <w:basedOn w:val="DefaultParagraphFont"/>
    <w:rsid w:val="00E92A5C"/>
  </w:style>
  <w:style w:type="character" w:customStyle="1" w:styleId="eop">
    <w:name w:val="eop"/>
    <w:basedOn w:val="DefaultParagraphFont"/>
    <w:rsid w:val="003C3883"/>
  </w:style>
  <w:style w:type="character" w:customStyle="1" w:styleId="ListParagraphChar">
    <w:name w:val="List Paragraph Char"/>
    <w:link w:val="ListParagraph"/>
    <w:uiPriority w:val="34"/>
    <w:locked/>
    <w:rsid w:val="00442681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25C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uiPriority w:val="99"/>
    <w:rsid w:val="00A5356A"/>
    <w:pPr>
      <w:numPr>
        <w:numId w:val="27"/>
      </w:numPr>
    </w:pPr>
  </w:style>
  <w:style w:type="character" w:customStyle="1" w:styleId="scxw108798645">
    <w:name w:val="scxw108798645"/>
    <w:basedOn w:val="DefaultParagraphFont"/>
    <w:rsid w:val="00887253"/>
  </w:style>
  <w:style w:type="character" w:customStyle="1" w:styleId="wacimagecontainer">
    <w:name w:val="wacimagecontainer"/>
    <w:basedOn w:val="DefaultParagraphFont"/>
    <w:rsid w:val="00BD7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2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2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7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8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6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42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0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45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1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38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0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9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6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7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15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6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4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4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7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9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8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7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4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0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0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0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4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0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0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8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2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5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1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4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5" ma:contentTypeDescription="Create a new document." ma:contentTypeScope="" ma:versionID="f7dbea0fd1ae4aaaa0f8f2d36759a359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83e5f0385cb29c0b2ca0221a3856e736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F93CD6-959E-4D1B-AD1D-7B3DDFDEE2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B12666-7BD0-494B-9501-EA8F413BB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ed38e77-dc4d-4e77-8159-460feb1a403a"/>
  </ds:schemaRefs>
</ds:datastoreItem>
</file>

<file path=customXml/itemProps4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955</TotalTime>
  <Pages>63</Pages>
  <Words>14202</Words>
  <Characters>80955</Characters>
  <Application>Microsoft Office Word</Application>
  <DocSecurity>0</DocSecurity>
  <Lines>674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94968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Poomrapee Pairojsatidkul</dc:creator>
  <cp:lastModifiedBy>Paradee Chomtongdee</cp:lastModifiedBy>
  <cp:revision>161</cp:revision>
  <cp:lastPrinted>2024-02-27T19:22:00Z</cp:lastPrinted>
  <dcterms:created xsi:type="dcterms:W3CDTF">2024-02-20T10:04:00Z</dcterms:created>
  <dcterms:modified xsi:type="dcterms:W3CDTF">2024-02-27T20:29:00Z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  <property fmtid="{D5CDD505-2E9C-101B-9397-08002B2CF9AE}" pid="3" name="MediaServiceImageTags">
    <vt:lpwstr/>
  </property>
</Properties>
</file>