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A3D85" w14:textId="1118D127" w:rsidR="00410590" w:rsidRDefault="00410590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  <w:cs/>
        </w:rPr>
      </w:pPr>
    </w:p>
    <w:p w14:paraId="001C714E" w14:textId="5E337049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</w:rPr>
      </w:pPr>
    </w:p>
    <w:p w14:paraId="76678E23" w14:textId="77777777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  <w:cs/>
        </w:rPr>
      </w:pPr>
    </w:p>
    <w:p w14:paraId="553701B7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A49A09F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5A3D71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D42B55E" w14:textId="214D3F55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835228" w14:textId="67F39DCC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F99014" w14:textId="77777777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1A5592D" w14:textId="77777777" w:rsidR="00B63974" w:rsidRDefault="00B63974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146D72" w14:textId="77777777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F1034E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CA595C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D2F75D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4687591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E5AA7B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CC9D9F9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06BBDC29" w14:textId="77777777" w:rsidR="00D064C9" w:rsidRDefault="00D064C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6C8203B" w14:textId="77777777" w:rsidR="00E13C8F" w:rsidRDefault="00E13C8F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FF9B4EF" w14:textId="1691E9EE" w:rsidR="00410590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55686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5568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5568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9F1CD3" w14:textId="77777777" w:rsidR="0036371E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21A8FD" w14:textId="4E336DC8" w:rsidR="00D064C9" w:rsidRPr="000D6681" w:rsidRDefault="00D064C9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A4847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E5CBFAF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7328B3E" w14:textId="70212575" w:rsidR="00410590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36371E"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2A6E33A" w14:textId="63086294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3BAA726" w14:textId="3AAB3F69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6AC7A7B" w14:textId="77777777" w:rsidR="006722DB" w:rsidRPr="00D55686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14AE3A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6CC5B5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CE9740B" w14:textId="2B2FA1DC" w:rsidR="00410590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5D61404C" w14:textId="77777777" w:rsidR="007D6600" w:rsidRPr="007D6600" w:rsidRDefault="007D660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1581D1" w14:textId="77777777" w:rsidR="00410590" w:rsidRPr="00D55686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D55686" w:rsidSect="00F00DAB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2B221521" w14:textId="77777777" w:rsidR="00410590" w:rsidRPr="00D55686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5916389" w14:textId="77777777" w:rsidR="0002526B" w:rsidRPr="00D55686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5A462B9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E6C38E2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8CF2299" w14:textId="77777777" w:rsidR="007E1E20" w:rsidRPr="00D55686" w:rsidRDefault="007E1E2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B89D5CD" w14:textId="77777777" w:rsidR="00410590" w:rsidRPr="000154B2" w:rsidRDefault="00D064C9" w:rsidP="00410590">
      <w:pPr>
        <w:spacing w:line="240" w:lineRule="auto"/>
        <w:jc w:val="both"/>
        <w:rPr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1DBC45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07C6D3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 xml:space="preserve">เสนอ </w:t>
      </w:r>
      <w:r w:rsidR="000D6681">
        <w:rPr>
          <w:rFonts w:hint="cs"/>
          <w:b/>
          <w:bCs/>
          <w:sz w:val="30"/>
          <w:szCs w:val="30"/>
          <w:cs/>
        </w:rPr>
        <w:t>ผู้ถือหุ้น</w:t>
      </w:r>
      <w:r w:rsidR="0036371E" w:rsidRPr="000154B2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70634D3D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970D08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154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DBA6BA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A97F79A" w14:textId="08265C9F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54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015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15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0154B2">
        <w:rPr>
          <w:rFonts w:ascii="Angsana New" w:eastAsia="Calibri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บริษัทย่อย (กลุ่มบริษัท)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และของเฉพาะ</w:t>
      </w:r>
      <w:r w:rsidRPr="000154B2">
        <w:rPr>
          <w:rFonts w:ascii="Angsana New" w:hAnsi="Angsana New" w:hint="cs"/>
          <w:sz w:val="30"/>
          <w:szCs w:val="30"/>
          <w:cs/>
        </w:rPr>
        <w:t>บริษัท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จำกัด</w:t>
      </w:r>
      <w:r w:rsidRPr="000154B2">
        <w:rPr>
          <w:rFonts w:ascii="Angsana New" w:hAnsi="Angsana New"/>
          <w:sz w:val="30"/>
          <w:szCs w:val="30"/>
          <w:cs/>
        </w:rPr>
        <w:t xml:space="preserve"> (</w:t>
      </w:r>
      <w:r w:rsidRPr="000154B2">
        <w:rPr>
          <w:rFonts w:ascii="Angsana New" w:hAnsi="Angsana New" w:hint="cs"/>
          <w:sz w:val="30"/>
          <w:szCs w:val="30"/>
          <w:cs/>
        </w:rPr>
        <w:t>มหาชน</w:t>
      </w:r>
      <w:r w:rsidRPr="000154B2">
        <w:rPr>
          <w:rFonts w:ascii="Angsana New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0154B2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0154B2">
        <w:rPr>
          <w:rFonts w:ascii="Angsana New" w:eastAsia="Calibri" w:hAnsi="Angsana New"/>
          <w:sz w:val="30"/>
          <w:szCs w:val="30"/>
        </w:rPr>
        <w:br/>
      </w:r>
      <w:r w:rsidRPr="000154B2">
        <w:rPr>
          <w:rFonts w:ascii="Angsana New" w:eastAsia="Calibri" w:hAnsi="Angsana New"/>
          <w:sz w:val="30"/>
          <w:szCs w:val="30"/>
          <w:cs/>
        </w:rPr>
        <w:t>งบแสดงฐานะการเงิน</w:t>
      </w:r>
      <w:r w:rsidRPr="000154B2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ธันวาคม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</w:t>
      </w:r>
      <w:r w:rsidR="002A4847">
        <w:rPr>
          <w:rFonts w:ascii="Angsana New" w:hAnsi="Angsana New"/>
          <w:sz w:val="30"/>
          <w:szCs w:val="30"/>
        </w:rPr>
        <w:t>6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0154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0154B2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7302941A" w14:textId="77777777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F89C63" w14:textId="3CF6D949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ของกลุ่มบริษัทและบริษัท ตามลำดับ 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7A8F" w:rsidRPr="004D7A8F">
        <w:rPr>
          <w:rFonts w:ascii="Angsana New" w:hAnsi="Angsana New"/>
          <w:sz w:val="30"/>
          <w:szCs w:val="30"/>
        </w:rPr>
        <w:t>256</w:t>
      </w:r>
      <w:r w:rsidR="002A4847">
        <w:rPr>
          <w:rFonts w:ascii="Angsana New" w:hAnsi="Angsana New"/>
          <w:sz w:val="30"/>
          <w:szCs w:val="30"/>
        </w:rPr>
        <w:t>6</w:t>
      </w:r>
      <w:r w:rsidRPr="000154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10944E0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81D74E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154B2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242D9BBC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BC5152" w14:textId="60D2DE88" w:rsidR="00D064C9" w:rsidRPr="004719D7" w:rsidRDefault="00D064C9" w:rsidP="00D064C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9D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719D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719D7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4719D7" w:rsidRPr="004719D7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รวมถึง</w:t>
      </w:r>
      <w:r w:rsidR="004719D7" w:rsidRPr="004719D7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4719D7" w:rsidRPr="004719D7">
        <w:rPr>
          <w:rFonts w:ascii="Angsana New" w:hAnsi="Angsana New"/>
          <w:sz w:val="30"/>
          <w:szCs w:val="30"/>
        </w:rPr>
        <w:t xml:space="preserve"> (</w:t>
      </w:r>
      <w:r w:rsidR="004719D7" w:rsidRPr="004719D7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Pr="004719D7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719D7" w:rsidRPr="004719D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Pr="004719D7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2BFD73" w14:textId="77777777" w:rsidR="00561E45" w:rsidRDefault="00561E45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61E45" w:rsidSect="00F00D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</w:p>
    <w:p w14:paraId="417080DD" w14:textId="77777777" w:rsidR="00D064C9" w:rsidRPr="00B70084" w:rsidRDefault="00D064C9" w:rsidP="00D064C9">
      <w:pPr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0C6313" w14:textId="77777777" w:rsidR="00D064C9" w:rsidRPr="00496B0D" w:rsidRDefault="00D064C9" w:rsidP="00D064C9">
      <w:pPr>
        <w:rPr>
          <w:rFonts w:ascii="Angsana New" w:eastAsia="Calibri" w:hAnsi="Angsana New"/>
          <w:sz w:val="30"/>
          <w:szCs w:val="30"/>
        </w:rPr>
      </w:pPr>
    </w:p>
    <w:p w14:paraId="3A4179A3" w14:textId="77777777" w:rsidR="00D064C9" w:rsidRPr="00B70084" w:rsidRDefault="00D064C9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7008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700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CE442B8" w14:textId="77777777" w:rsidR="00565568" w:rsidRPr="00496B0D" w:rsidRDefault="00565568" w:rsidP="0056556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21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561E45" w14:paraId="504ADA36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8B3F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bookmarkStart w:id="2" w:name="_Hlk64491877"/>
            <w:r>
              <w:rPr>
                <w:rFonts w:ascii="Angsana New" w:hAnsi="Angsana New" w:hint="cs"/>
                <w:i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561E45" w14:paraId="7FC441DB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9CA" w14:textId="519AD366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</w:t>
            </w:r>
            <w:r w:rsidRPr="00FF7D16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FF7D16" w:rsidRPr="00FF7D16">
              <w:rPr>
                <w:rFonts w:ascii="Angsana New" w:hAnsi="Angsana New"/>
                <w:sz w:val="30"/>
                <w:szCs w:val="30"/>
              </w:rPr>
              <w:t>4</w:t>
            </w:r>
            <w:r w:rsidRPr="00FF7D16">
              <w:rPr>
                <w:rFonts w:ascii="Angsana New" w:hAnsi="Angsana New" w:hint="cs"/>
                <w:sz w:val="30"/>
                <w:szCs w:val="30"/>
              </w:rPr>
              <w:t>(</w:t>
            </w:r>
            <w:r w:rsidR="00FF7D16" w:rsidRPr="00FF7D16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FF7D16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FF7D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D7A8F" w:rsidRPr="00FF7D16">
              <w:rPr>
                <w:rFonts w:ascii="Angsana New" w:hAnsi="Angsana New" w:hint="cs"/>
                <w:sz w:val="30"/>
                <w:szCs w:val="30"/>
              </w:rPr>
              <w:t>1</w:t>
            </w:r>
            <w:r w:rsidR="004719D7" w:rsidRPr="00FF7D1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61E45" w14:paraId="2D0ACD9E" w14:textId="77777777" w:rsidTr="00561E45">
        <w:trPr>
          <w:trHeight w:val="5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D8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EABA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1E45" w14:paraId="2ED60CEC" w14:textId="77777777" w:rsidTr="00561E45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D8B" w14:textId="0DF128D3" w:rsidR="00561E45" w:rsidRDefault="00561E45" w:rsidP="00561E45">
            <w:pPr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กลุ่มบริษัทประกอบธุรกิจให้บริการให้เช่าใช้วงจรสื่อสารสัญญาณความเร็วสูง โดยทำสัญญากับลูกค้าจำนวนมากและมีเงื่อนไขที่หลากหลายและซับซ้อน ซึ่งมีผลกระทบต่อการเปลี่ยนแปลงราคา รวมถึงการบันทึกรับรู้รายได้ในงวดที่เหมาะสม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2CD17A7D" w14:textId="77777777" w:rsidR="00561E45" w:rsidRDefault="00561E45" w:rsidP="00561E45">
            <w:pPr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B54E1B4" w14:textId="77777777" w:rsidR="00561E45" w:rsidRDefault="00561E45" w:rsidP="00561E45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D7F" w14:textId="77777777" w:rsidR="00561E45" w:rsidRDefault="00561E45" w:rsidP="00561E45">
            <w:pPr>
              <w:spacing w:before="120" w:line="240" w:lineRule="auto"/>
              <w:ind w:right="-14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9DC237" w14:textId="77777777" w:rsidR="00561E45" w:rsidRPr="00464105" w:rsidRDefault="00561E45" w:rsidP="00561E45">
            <w:pPr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line="240" w:lineRule="auto"/>
              <w:ind w:left="346" w:right="-14" w:hanging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ทำความเข้าใจ ประเมินและสุ่มทดสอบการควบคุมภายในที่เกี่ยวข้องกับการรับรู้รายได้ การอนุมัติการลดหนี้ การอนุมัติสัญญาและการเปลี่ยนแปลงเงื่อนไขในสัญญา </w:t>
            </w:r>
          </w:p>
          <w:p w14:paraId="1731AFA6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ทดสอบเอกสารใบแจ้งหนี้กับสัญญา รวมถึงเอกสารประกอบการให้บริการอื่นที่เกี่ยวข้อง เพื่อประเมินการรับรู้รายได้ว่าเป็นไปตามเงื่อนไขและสอดคล้องกับนโยบายการรับรู้รายได้ของบริษัท โดยวิธีสุ่มตัวอย่าง</w:t>
            </w:r>
          </w:p>
          <w:p w14:paraId="682C2C79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ทดสอบการรับรู้รายได้ที่เกิดขึ้นในช่วงเวลาใกล้สิ้นรอบระยะเวลาบัญชี และทดสอบการคำนวณ โดยวิธีสุ่มตัวอย่าง รวมถึงการรับรู้รายได้ที่ทำผ่านใบสำคัญทั่วไป</w:t>
            </w:r>
          </w:p>
          <w:p w14:paraId="01B30E81" w14:textId="329BE089" w:rsidR="00561E45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ทดสอบรายการลดหนี้ที่ออกภายหลังรอบระยะเวลาบัญชี โดยวิธีสุ่มตัวอย่าง</w:t>
            </w:r>
          </w:p>
          <w:p w14:paraId="5BF46944" w14:textId="77777777" w:rsidR="004719D7" w:rsidRDefault="004719D7" w:rsidP="004719D7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วิเคราะห์เปรียบเทียบข้อมูลบัญชีรายได้แบบแยกย่อยเพื่อประเมินความผิดปกติที่อาจเกิดขึ้นของรายได้ และสอบถามผู้บริหารที่เกี่ยวข้องเพื่อหาหลักฐานสนับสนุนสาเหตุของการเปลี่ยนแปลงที่เกิดขึ้นในระหว่างปี</w:t>
            </w:r>
          </w:p>
          <w:p w14:paraId="4D401798" w14:textId="0C55EA17" w:rsidR="00561E45" w:rsidRPr="006F2D0C" w:rsidRDefault="004719D7" w:rsidP="00496B0D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2310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</w:t>
            </w:r>
          </w:p>
        </w:tc>
      </w:tr>
    </w:tbl>
    <w:bookmarkEnd w:id="2"/>
    <w:p w14:paraId="639B98E6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345A258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1EE4D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ACFBBC5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E63261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1CB94E89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06977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73ED84D2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A0D6F43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724AA8" w14:textId="77777777" w:rsidR="00E66B65" w:rsidRPr="00B70084" w:rsidRDefault="00E66B65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8E8F360" w14:textId="77777777" w:rsidR="00FF0D1F" w:rsidRPr="00B70084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B7008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7008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BCD6825" w14:textId="77777777" w:rsidR="00FF0D1F" w:rsidRPr="0013421B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22104BE" w14:textId="77777777" w:rsidR="00FF0D1F" w:rsidRPr="00B70084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C66611" w14:textId="77777777" w:rsidR="00461F8F" w:rsidRDefault="00496B0D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  <w:sectPr w:rsidR="00461F8F" w:rsidSect="00F00D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D8ED6AD" w14:textId="22285C47" w:rsidR="00D064C9" w:rsidRPr="00B70084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lastRenderedPageBreak/>
        <w:t>ในการจัดทำงบการเงิน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BCE5D0E" w14:textId="77777777" w:rsidR="00D064C9" w:rsidRPr="00BA6CDA" w:rsidRDefault="00D064C9" w:rsidP="0047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6D48A07" w14:textId="1CDA9C5F" w:rsidR="00D064C9" w:rsidRPr="00FF0D1F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F0D1F">
        <w:rPr>
          <w:rFonts w:ascii="Angsana New" w:eastAsia="Calibri" w:hAnsi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FF0D1F" w:rsidRPr="00FF0D1F">
        <w:rPr>
          <w:rFonts w:ascii="Angsana New" w:eastAsia="Calibri" w:hAnsi="Angsana New" w:hint="cs"/>
          <w:spacing w:val="-2"/>
          <w:sz w:val="30"/>
          <w:szCs w:val="30"/>
          <w:cs/>
        </w:rPr>
        <w:t>กำกับ</w:t>
      </w:r>
      <w:r w:rsidRPr="00FF0D1F">
        <w:rPr>
          <w:rFonts w:ascii="Angsana New" w:eastAsia="Calibri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F0D1F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</w:t>
      </w:r>
    </w:p>
    <w:p w14:paraId="22BFDAE7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53D97C6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F46830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94DCA70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7008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5BEBB9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96F0B85" w14:textId="77777777" w:rsidR="00D064C9" w:rsidRPr="00B70084" w:rsidRDefault="00D064C9" w:rsidP="003C170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19DC23" w14:textId="77777777" w:rsidR="00D064C9" w:rsidRPr="00BA6CDA" w:rsidRDefault="00D064C9" w:rsidP="0047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6E515B94" w14:textId="77777777" w:rsidR="00461F8F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  <w:sectPr w:rsidR="00461F8F" w:rsidSect="00F00DAB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  <w:r w:rsidRPr="00B7008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70084">
        <w:rPr>
          <w:rFonts w:ascii="Angsana New" w:hAnsi="Angsana New"/>
          <w:sz w:val="30"/>
          <w:szCs w:val="30"/>
          <w:cs/>
        </w:rPr>
        <w:t>ายใน</w:t>
      </w:r>
    </w:p>
    <w:p w14:paraId="09E5F387" w14:textId="67E1C46A" w:rsidR="00461F8F" w:rsidRDefault="00461F8F" w:rsidP="0046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rPr>
          <w:rFonts w:ascii="Angsana New" w:hAnsi="Angsana New"/>
          <w:sz w:val="30"/>
          <w:szCs w:val="30"/>
        </w:rPr>
      </w:pPr>
    </w:p>
    <w:p w14:paraId="5B3905ED" w14:textId="35A532C2" w:rsidR="00461F8F" w:rsidRDefault="00461F8F" w:rsidP="0046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rPr>
          <w:rFonts w:ascii="Angsana New" w:hAnsi="Angsana New"/>
          <w:sz w:val="30"/>
          <w:szCs w:val="30"/>
        </w:rPr>
      </w:pPr>
    </w:p>
    <w:p w14:paraId="1D991844" w14:textId="1544AFBD" w:rsidR="00461F8F" w:rsidRDefault="00461F8F" w:rsidP="0046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rPr>
          <w:rFonts w:ascii="Angsana New" w:hAnsi="Angsana New"/>
          <w:sz w:val="30"/>
          <w:szCs w:val="30"/>
        </w:rPr>
      </w:pPr>
    </w:p>
    <w:p w14:paraId="0DFB820D" w14:textId="05E6FF8A" w:rsidR="00D064C9" w:rsidRPr="00B70084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70084">
        <w:rPr>
          <w:rFonts w:ascii="Angsana New" w:hAnsi="Angsana New"/>
          <w:sz w:val="30"/>
          <w:szCs w:val="30"/>
          <w:cs/>
        </w:rPr>
        <w:t>บริษัท</w:t>
      </w:r>
    </w:p>
    <w:p w14:paraId="04B8DDE1" w14:textId="77777777" w:rsidR="00D064C9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7008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324BA35" w14:textId="77777777" w:rsidR="007E6F4C" w:rsidRPr="00561E45" w:rsidRDefault="00D064C9" w:rsidP="00561E4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308694E" w14:textId="77777777" w:rsidR="00D064C9" w:rsidRPr="00B70084" w:rsidRDefault="00D064C9" w:rsidP="003C170D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BCBE50" w14:textId="77777777" w:rsidR="00D064C9" w:rsidRPr="00B70084" w:rsidRDefault="00D064C9" w:rsidP="003C170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7DDC8F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273BDFE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70084">
        <w:rPr>
          <w:rFonts w:ascii="Angsana New" w:hAnsi="Angsana New"/>
          <w:sz w:val="30"/>
          <w:szCs w:val="30"/>
          <w:cs/>
        </w:rPr>
        <w:t>งข้าพเจ้า</w:t>
      </w:r>
    </w:p>
    <w:p w14:paraId="7D4C8253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99A25F" w14:textId="77777777" w:rsidR="0043704C" w:rsidRPr="0043704C" w:rsidRDefault="0043704C" w:rsidP="0043704C">
      <w:pPr>
        <w:jc w:val="thaiDistribute"/>
        <w:rPr>
          <w:rFonts w:ascii="Angsana New" w:eastAsia="Calibri" w:hAnsi="Angsana New"/>
          <w:sz w:val="30"/>
          <w:szCs w:val="30"/>
        </w:rPr>
      </w:pPr>
      <w:r w:rsidRPr="0017475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</w:t>
      </w:r>
      <w:r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Pr="0043704C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3704C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288A8F2" w14:textId="77777777" w:rsidR="009A3F59" w:rsidRDefault="009A3F5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FD0D5" w14:textId="77777777" w:rsidR="0043704C" w:rsidRDefault="0043704C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06C1F4" w14:textId="77777777" w:rsidR="0043704C" w:rsidRDefault="0043704C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3FFD6C" w14:textId="77777777" w:rsidR="00461F8F" w:rsidRDefault="00461F8F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88A2D" w14:textId="77777777" w:rsidR="00461F8F" w:rsidRDefault="00461F8F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E7C1C" w14:textId="77777777" w:rsidR="00461F8F" w:rsidRDefault="00461F8F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555E" w14:textId="4679910D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63F21C" w14:textId="77777777" w:rsidR="00410590" w:rsidRPr="000154B2" w:rsidRDefault="00410590" w:rsidP="00410590">
      <w:pPr>
        <w:jc w:val="thaiDistribute"/>
        <w:rPr>
          <w:rFonts w:ascii="Angsana New" w:hAnsi="Angsana New"/>
          <w:sz w:val="30"/>
          <w:szCs w:val="30"/>
        </w:rPr>
      </w:pPr>
    </w:p>
    <w:p w14:paraId="084BD280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FD7200F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F5DC0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07E18D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(</w:t>
      </w:r>
      <w:r w:rsidRPr="000154B2">
        <w:rPr>
          <w:rFonts w:ascii="Angsana New" w:hAnsi="Angsana New" w:hint="cs"/>
          <w:sz w:val="30"/>
          <w:szCs w:val="30"/>
          <w:cs/>
        </w:rPr>
        <w:t>มาริษา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0154B2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3A64973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00B0821" w14:textId="4A401CBE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เลขทะเบียน</w:t>
      </w:r>
      <w:r w:rsidR="000A70B6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5752</w:t>
      </w:r>
    </w:p>
    <w:p w14:paraId="0243B554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A901B19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A11A2B" w14:textId="77777777" w:rsidR="0037554F" w:rsidRDefault="00751BAC" w:rsidP="0037554F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AFB9CD" w14:textId="67C915DA" w:rsidR="00751BAC" w:rsidRPr="0037554F" w:rsidRDefault="0037554F" w:rsidP="0037554F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CF59DE">
        <w:rPr>
          <w:rFonts w:ascii="Angsana New" w:hAnsi="Angsana New"/>
          <w:sz w:val="30"/>
          <w:szCs w:val="30"/>
        </w:rPr>
        <w:t xml:space="preserve"> </w:t>
      </w:r>
      <w:r w:rsidR="00CF59D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F59DE">
        <w:rPr>
          <w:rFonts w:ascii="Angsana New" w:hAnsi="Angsana New"/>
          <w:sz w:val="30"/>
          <w:szCs w:val="30"/>
        </w:rPr>
        <w:t>256</w:t>
      </w:r>
      <w:r w:rsidR="002A4847">
        <w:rPr>
          <w:rFonts w:ascii="Angsana New" w:hAnsi="Angsana New"/>
          <w:sz w:val="30"/>
          <w:szCs w:val="30"/>
        </w:rPr>
        <w:t>7</w:t>
      </w:r>
    </w:p>
    <w:p w14:paraId="7A9014B3" w14:textId="61F3346F" w:rsidR="00270591" w:rsidRPr="00260519" w:rsidRDefault="00270591" w:rsidP="00461F8F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sectPr w:rsidR="00270591" w:rsidRPr="00260519" w:rsidSect="00F00DAB">
      <w:headerReference w:type="default" r:id="rId20"/>
      <w:pgSz w:w="11909" w:h="16834" w:code="9"/>
      <w:pgMar w:top="691" w:right="1152" w:bottom="720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9D2ED" w14:textId="77777777" w:rsidR="00F00DAB" w:rsidRDefault="00F00DAB" w:rsidP="00900EE2">
      <w:r>
        <w:separator/>
      </w:r>
    </w:p>
  </w:endnote>
  <w:endnote w:type="continuationSeparator" w:id="0">
    <w:p w14:paraId="48A26FC7" w14:textId="77777777" w:rsidR="00F00DAB" w:rsidRDefault="00F00DA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65ED" w14:textId="77777777" w:rsidR="008F21AD" w:rsidRDefault="008F21A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158D0EB7" w14:textId="77777777" w:rsidR="008F21AD" w:rsidRDefault="008F21A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39A3" w14:textId="77777777" w:rsidR="008F21AD" w:rsidRDefault="008F21A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8A9B" w14:textId="77777777" w:rsidR="008F21AD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5DB206C" w14:textId="77777777" w:rsidR="008F21AD" w:rsidRPr="00C562FA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D4B7" w14:textId="77777777" w:rsidR="008F21AD" w:rsidRDefault="008F21AD">
    <w:pPr>
      <w:pStyle w:val="Footer"/>
      <w:jc w:val="center"/>
    </w:pPr>
  </w:p>
  <w:p w14:paraId="550D3351" w14:textId="77777777" w:rsidR="008F21AD" w:rsidRDefault="008F21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ED1F" w14:textId="32A1A0F4" w:rsidR="008F21AD" w:rsidRPr="00561E45" w:rsidRDefault="00461F8F" w:rsidP="00461F8F">
    <w:pPr>
      <w:pStyle w:val="Footer"/>
      <w:tabs>
        <w:tab w:val="center" w:pos="4802"/>
        <w:tab w:val="left" w:pos="68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="008F21AD" w:rsidRPr="00561E45">
      <w:rPr>
        <w:rFonts w:ascii="Angsana New" w:hAnsi="Angsana New"/>
        <w:sz w:val="30"/>
        <w:szCs w:val="30"/>
      </w:rPr>
      <w:fldChar w:fldCharType="begin"/>
    </w:r>
    <w:r w:rsidR="008F21AD" w:rsidRPr="00561E45">
      <w:rPr>
        <w:rFonts w:ascii="Angsana New" w:hAnsi="Angsana New"/>
        <w:sz w:val="30"/>
        <w:szCs w:val="30"/>
      </w:rPr>
      <w:instrText xml:space="preserve"> PAGE   \* MERGEFORMAT </w:instrText>
    </w:r>
    <w:r w:rsidR="008F21AD" w:rsidRPr="00561E45">
      <w:rPr>
        <w:rFonts w:ascii="Angsana New" w:hAnsi="Angsana New"/>
        <w:sz w:val="30"/>
        <w:szCs w:val="30"/>
      </w:rPr>
      <w:fldChar w:fldCharType="separate"/>
    </w:r>
    <w:r w:rsidR="008F21AD" w:rsidRPr="00561E45">
      <w:rPr>
        <w:rFonts w:ascii="Angsana New" w:hAnsi="Angsana New"/>
        <w:noProof/>
        <w:sz w:val="30"/>
        <w:szCs w:val="30"/>
      </w:rPr>
      <w:t>2</w:t>
    </w:r>
    <w:r w:rsidR="008F21AD" w:rsidRPr="00561E45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</w:p>
  <w:p w14:paraId="45028D76" w14:textId="77777777" w:rsidR="008F21AD" w:rsidRDefault="008F21A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A967" w14:textId="77777777" w:rsidR="00461F8F" w:rsidRPr="00561E45" w:rsidRDefault="00461F8F" w:rsidP="00461F8F">
    <w:pPr>
      <w:pStyle w:val="Footer"/>
      <w:tabs>
        <w:tab w:val="center" w:pos="4802"/>
        <w:tab w:val="left" w:pos="68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61E45">
      <w:rPr>
        <w:rFonts w:ascii="Angsana New" w:hAnsi="Angsana New"/>
        <w:sz w:val="30"/>
        <w:szCs w:val="30"/>
      </w:rPr>
      <w:fldChar w:fldCharType="begin"/>
    </w:r>
    <w:r w:rsidRPr="00561E45">
      <w:rPr>
        <w:rFonts w:ascii="Angsana New" w:hAnsi="Angsana New"/>
        <w:sz w:val="30"/>
        <w:szCs w:val="30"/>
      </w:rPr>
      <w:instrText xml:space="preserve"> PAGE   \* MERGEFORMAT </w:instrText>
    </w:r>
    <w:r w:rsidRPr="00561E45">
      <w:rPr>
        <w:rFonts w:ascii="Angsana New" w:hAnsi="Angsana New"/>
        <w:sz w:val="30"/>
        <w:szCs w:val="30"/>
      </w:rPr>
      <w:fldChar w:fldCharType="separate"/>
    </w:r>
    <w:r w:rsidRPr="00561E45">
      <w:rPr>
        <w:rFonts w:ascii="Angsana New" w:hAnsi="Angsana New"/>
        <w:noProof/>
        <w:sz w:val="30"/>
        <w:szCs w:val="30"/>
      </w:rPr>
      <w:t>2</w:t>
    </w:r>
    <w:r w:rsidRPr="00561E45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  <w:r>
      <w:rPr>
        <w:rFonts w:ascii="Angsana New" w:hAnsi="Angsana New"/>
        <w:noProof/>
        <w:sz w:val="30"/>
        <w:szCs w:val="30"/>
      </w:rPr>
      <w:tab/>
    </w:r>
  </w:p>
  <w:p w14:paraId="04A5B05C" w14:textId="77777777" w:rsidR="00461F8F" w:rsidRDefault="00461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89CD" w14:textId="77777777" w:rsidR="00F00DAB" w:rsidRDefault="00F00DAB" w:rsidP="00900EE2">
      <w:r>
        <w:separator/>
      </w:r>
    </w:p>
  </w:footnote>
  <w:footnote w:type="continuationSeparator" w:id="0">
    <w:p w14:paraId="7CDFF9A8" w14:textId="77777777" w:rsidR="00F00DAB" w:rsidRDefault="00F00DA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22A6B" w14:textId="42747ABD" w:rsidR="008F21AD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99574D6" w14:textId="45AFF6DB" w:rsidR="00B362D3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A9E037B" w14:textId="6AF849F1" w:rsidR="00B362D3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2398E99" w14:textId="77777777" w:rsidR="00B362D3" w:rsidRPr="00AF08D6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5782" w14:textId="10336F07" w:rsidR="00461F8F" w:rsidRDefault="00461F8F" w:rsidP="00461F8F">
    <w:pPr>
      <w:pStyle w:val="acctmainheading"/>
      <w:tabs>
        <w:tab w:val="left" w:pos="5621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val="en-US" w:bidi="th-TH"/>
      </w:rPr>
      <w:tab/>
    </w:r>
  </w:p>
  <w:p w14:paraId="5F87027F" w14:textId="77777777" w:rsidR="00461F8F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977AE08" w14:textId="77777777" w:rsidR="00461F8F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F5C5853" w14:textId="77777777" w:rsidR="00461F8F" w:rsidRPr="00AF08D6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EC0C" w14:textId="77777777" w:rsidR="00461F8F" w:rsidRDefault="00461F8F" w:rsidP="00461F8F">
    <w:pPr>
      <w:pStyle w:val="acctmainheading"/>
      <w:tabs>
        <w:tab w:val="left" w:pos="5621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val="en-US" w:bidi="th-TH"/>
      </w:rPr>
      <w:tab/>
    </w:r>
  </w:p>
  <w:p w14:paraId="67E77933" w14:textId="77777777" w:rsidR="00461F8F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621887F" w14:textId="77777777" w:rsidR="00461F8F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F7E4A5A" w14:textId="77777777" w:rsidR="00461F8F" w:rsidRPr="00AF08D6" w:rsidRDefault="00461F8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5D492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8514948">
    <w:abstractNumId w:val="6"/>
  </w:num>
  <w:num w:numId="2" w16cid:durableId="559368936">
    <w:abstractNumId w:val="5"/>
  </w:num>
  <w:num w:numId="3" w16cid:durableId="1129400121">
    <w:abstractNumId w:val="9"/>
  </w:num>
  <w:num w:numId="4" w16cid:durableId="709377886">
    <w:abstractNumId w:val="7"/>
  </w:num>
  <w:num w:numId="5" w16cid:durableId="6637578">
    <w:abstractNumId w:val="8"/>
  </w:num>
  <w:num w:numId="6" w16cid:durableId="544147375">
    <w:abstractNumId w:val="3"/>
  </w:num>
  <w:num w:numId="7" w16cid:durableId="690760731">
    <w:abstractNumId w:val="2"/>
  </w:num>
  <w:num w:numId="8" w16cid:durableId="1099567835">
    <w:abstractNumId w:val="0"/>
  </w:num>
  <w:num w:numId="9" w16cid:durableId="132262664">
    <w:abstractNumId w:val="1"/>
  </w:num>
  <w:num w:numId="10" w16cid:durableId="1276520929">
    <w:abstractNumId w:val="4"/>
  </w:num>
  <w:num w:numId="11" w16cid:durableId="79253402">
    <w:abstractNumId w:val="28"/>
  </w:num>
  <w:num w:numId="12" w16cid:durableId="1399210466">
    <w:abstractNumId w:val="23"/>
  </w:num>
  <w:num w:numId="13" w16cid:durableId="647172143">
    <w:abstractNumId w:val="37"/>
  </w:num>
  <w:num w:numId="14" w16cid:durableId="764034627">
    <w:abstractNumId w:val="25"/>
  </w:num>
  <w:num w:numId="15" w16cid:durableId="1120418703">
    <w:abstractNumId w:val="29"/>
  </w:num>
  <w:num w:numId="16" w16cid:durableId="514616128">
    <w:abstractNumId w:val="40"/>
  </w:num>
  <w:num w:numId="17" w16cid:durableId="132722941">
    <w:abstractNumId w:val="19"/>
  </w:num>
  <w:num w:numId="18" w16cid:durableId="3942066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203002">
    <w:abstractNumId w:val="33"/>
  </w:num>
  <w:num w:numId="20" w16cid:durableId="1972006501">
    <w:abstractNumId w:val="26"/>
  </w:num>
  <w:num w:numId="21" w16cid:durableId="2063822354">
    <w:abstractNumId w:val="20"/>
  </w:num>
  <w:num w:numId="22" w16cid:durableId="534853480">
    <w:abstractNumId w:val="14"/>
  </w:num>
  <w:num w:numId="23" w16cid:durableId="249124863">
    <w:abstractNumId w:val="10"/>
  </w:num>
  <w:num w:numId="24" w16cid:durableId="170681458">
    <w:abstractNumId w:val="35"/>
  </w:num>
  <w:num w:numId="25" w16cid:durableId="644435912">
    <w:abstractNumId w:val="16"/>
  </w:num>
  <w:num w:numId="26" w16cid:durableId="967394370">
    <w:abstractNumId w:val="39"/>
  </w:num>
  <w:num w:numId="27" w16cid:durableId="1165390937">
    <w:abstractNumId w:val="17"/>
  </w:num>
  <w:num w:numId="28" w16cid:durableId="2016228790">
    <w:abstractNumId w:val="30"/>
  </w:num>
  <w:num w:numId="29" w16cid:durableId="1422218591">
    <w:abstractNumId w:val="45"/>
  </w:num>
  <w:num w:numId="30" w16cid:durableId="2027557319">
    <w:abstractNumId w:val="15"/>
  </w:num>
  <w:num w:numId="31" w16cid:durableId="681248088">
    <w:abstractNumId w:val="38"/>
  </w:num>
  <w:num w:numId="32" w16cid:durableId="1100570179">
    <w:abstractNumId w:val="24"/>
  </w:num>
  <w:num w:numId="33" w16cid:durableId="522406584">
    <w:abstractNumId w:val="27"/>
  </w:num>
  <w:num w:numId="34" w16cid:durableId="2123114350">
    <w:abstractNumId w:val="44"/>
  </w:num>
  <w:num w:numId="35" w16cid:durableId="41365471">
    <w:abstractNumId w:val="22"/>
  </w:num>
  <w:num w:numId="36" w16cid:durableId="381255253">
    <w:abstractNumId w:val="41"/>
  </w:num>
  <w:num w:numId="37" w16cid:durableId="104682932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794880">
    <w:abstractNumId w:val="11"/>
  </w:num>
  <w:num w:numId="39" w16cid:durableId="1602255763">
    <w:abstractNumId w:val="32"/>
  </w:num>
  <w:num w:numId="40" w16cid:durableId="1460952071">
    <w:abstractNumId w:val="42"/>
  </w:num>
  <w:num w:numId="41" w16cid:durableId="703555978">
    <w:abstractNumId w:val="21"/>
  </w:num>
  <w:num w:numId="42" w16cid:durableId="1809976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370444">
    <w:abstractNumId w:val="41"/>
  </w:num>
  <w:num w:numId="44" w16cid:durableId="743796122">
    <w:abstractNumId w:val="10"/>
  </w:num>
  <w:num w:numId="45" w16cid:durableId="1186166417">
    <w:abstractNumId w:val="13"/>
  </w:num>
  <w:num w:numId="46" w16cid:durableId="813326915">
    <w:abstractNumId w:val="12"/>
  </w:num>
  <w:num w:numId="47" w16cid:durableId="1795174197">
    <w:abstractNumId w:val="34"/>
  </w:num>
  <w:num w:numId="48" w16cid:durableId="1411851171">
    <w:abstractNumId w:val="18"/>
  </w:num>
  <w:num w:numId="49" w16cid:durableId="330835513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4AC"/>
    <w:rsid w:val="00001549"/>
    <w:rsid w:val="0000155D"/>
    <w:rsid w:val="0000175F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4F7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D33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926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96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4BC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7A8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0AD2"/>
    <w:rsid w:val="00090C69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DB5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57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38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9EC"/>
    <w:rsid w:val="000E1B7D"/>
    <w:rsid w:val="000E1C70"/>
    <w:rsid w:val="000E1D30"/>
    <w:rsid w:val="000E1E18"/>
    <w:rsid w:val="000E26EE"/>
    <w:rsid w:val="000E273F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0F7FB0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49"/>
    <w:rsid w:val="001026C6"/>
    <w:rsid w:val="0010280E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5EA"/>
    <w:rsid w:val="0010761A"/>
    <w:rsid w:val="00107774"/>
    <w:rsid w:val="0010796A"/>
    <w:rsid w:val="00107AB1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D4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4F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23F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10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3F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22"/>
    <w:rsid w:val="00174137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1FC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FD"/>
    <w:rsid w:val="00186A0E"/>
    <w:rsid w:val="00186B8B"/>
    <w:rsid w:val="00186B8E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C7D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34A"/>
    <w:rsid w:val="001975CB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0F64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59"/>
    <w:rsid w:val="001B3475"/>
    <w:rsid w:val="001B356A"/>
    <w:rsid w:val="001B40D1"/>
    <w:rsid w:val="001B432D"/>
    <w:rsid w:val="001B451C"/>
    <w:rsid w:val="001B476D"/>
    <w:rsid w:val="001B487F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909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B26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38C"/>
    <w:rsid w:val="001E5616"/>
    <w:rsid w:val="001E59DC"/>
    <w:rsid w:val="001E59EB"/>
    <w:rsid w:val="001E5BAE"/>
    <w:rsid w:val="001E5BDA"/>
    <w:rsid w:val="001E5D9B"/>
    <w:rsid w:val="001E5EE8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0F69"/>
    <w:rsid w:val="001F1AD5"/>
    <w:rsid w:val="001F1E37"/>
    <w:rsid w:val="001F1E89"/>
    <w:rsid w:val="001F1EFE"/>
    <w:rsid w:val="001F204B"/>
    <w:rsid w:val="001F20FE"/>
    <w:rsid w:val="001F2743"/>
    <w:rsid w:val="001F2868"/>
    <w:rsid w:val="001F28B6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74A"/>
    <w:rsid w:val="001F48C3"/>
    <w:rsid w:val="001F50DB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574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C2F"/>
    <w:rsid w:val="00222D03"/>
    <w:rsid w:val="00222D66"/>
    <w:rsid w:val="002232C9"/>
    <w:rsid w:val="00223BE0"/>
    <w:rsid w:val="00223CE6"/>
    <w:rsid w:val="00223F02"/>
    <w:rsid w:val="00223F08"/>
    <w:rsid w:val="002240CD"/>
    <w:rsid w:val="0022416A"/>
    <w:rsid w:val="00224448"/>
    <w:rsid w:val="00224B94"/>
    <w:rsid w:val="00224BB5"/>
    <w:rsid w:val="00224CB1"/>
    <w:rsid w:val="00224E7C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31A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A17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10A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6E4C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103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8C7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79C"/>
    <w:rsid w:val="00263C1E"/>
    <w:rsid w:val="00263C82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1D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4F4"/>
    <w:rsid w:val="0029274E"/>
    <w:rsid w:val="0029279D"/>
    <w:rsid w:val="002927E8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26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847"/>
    <w:rsid w:val="002A4B37"/>
    <w:rsid w:val="002A4ED6"/>
    <w:rsid w:val="002A5046"/>
    <w:rsid w:val="002A5145"/>
    <w:rsid w:val="002A5365"/>
    <w:rsid w:val="002A589D"/>
    <w:rsid w:val="002A58CA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59A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C7EDA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B9D"/>
    <w:rsid w:val="00307DA4"/>
    <w:rsid w:val="00307E88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4F7"/>
    <w:rsid w:val="0031161B"/>
    <w:rsid w:val="00311808"/>
    <w:rsid w:val="00311994"/>
    <w:rsid w:val="00311B0D"/>
    <w:rsid w:val="003120D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C34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7E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9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38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4ED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54F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12A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98B"/>
    <w:rsid w:val="00391EE1"/>
    <w:rsid w:val="00392631"/>
    <w:rsid w:val="00392962"/>
    <w:rsid w:val="00392B37"/>
    <w:rsid w:val="00392D12"/>
    <w:rsid w:val="00392E18"/>
    <w:rsid w:val="00392E9D"/>
    <w:rsid w:val="00392F5F"/>
    <w:rsid w:val="00393267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5EE3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0FFD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93A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5A5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47"/>
    <w:rsid w:val="003F44F8"/>
    <w:rsid w:val="003F457C"/>
    <w:rsid w:val="003F48DA"/>
    <w:rsid w:val="003F4BE7"/>
    <w:rsid w:val="003F4D90"/>
    <w:rsid w:val="003F4E96"/>
    <w:rsid w:val="003F4EE6"/>
    <w:rsid w:val="003F4F48"/>
    <w:rsid w:val="003F5486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3AE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BD1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6EF9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A3A"/>
    <w:rsid w:val="00424C79"/>
    <w:rsid w:val="00424EE6"/>
    <w:rsid w:val="00424F8D"/>
    <w:rsid w:val="004253C9"/>
    <w:rsid w:val="00425549"/>
    <w:rsid w:val="00425922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776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66B"/>
    <w:rsid w:val="00436E06"/>
    <w:rsid w:val="00436E3E"/>
    <w:rsid w:val="0043704C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4EC"/>
    <w:rsid w:val="00447C9B"/>
    <w:rsid w:val="00447DC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2D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1F8F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5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07"/>
    <w:rsid w:val="004719D7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CB7"/>
    <w:rsid w:val="00473E46"/>
    <w:rsid w:val="00473EF4"/>
    <w:rsid w:val="00474029"/>
    <w:rsid w:val="00474069"/>
    <w:rsid w:val="00474107"/>
    <w:rsid w:val="0047477B"/>
    <w:rsid w:val="00474881"/>
    <w:rsid w:val="0047489C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A60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022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604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D23"/>
    <w:rsid w:val="004B4D6E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C7FC7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79D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E02"/>
    <w:rsid w:val="004E3F07"/>
    <w:rsid w:val="004E3F13"/>
    <w:rsid w:val="004E3F94"/>
    <w:rsid w:val="004E4257"/>
    <w:rsid w:val="004E468D"/>
    <w:rsid w:val="004E4726"/>
    <w:rsid w:val="004E4894"/>
    <w:rsid w:val="004E499A"/>
    <w:rsid w:val="004E52C7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38E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240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B1D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B5D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D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267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66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466"/>
    <w:rsid w:val="005966F4"/>
    <w:rsid w:val="00596A2B"/>
    <w:rsid w:val="00596CC5"/>
    <w:rsid w:val="00596DBF"/>
    <w:rsid w:val="00596F39"/>
    <w:rsid w:val="00597032"/>
    <w:rsid w:val="00597356"/>
    <w:rsid w:val="00597547"/>
    <w:rsid w:val="0059754B"/>
    <w:rsid w:val="00597798"/>
    <w:rsid w:val="005977AE"/>
    <w:rsid w:val="00597959"/>
    <w:rsid w:val="00597BEE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14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63B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227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940"/>
    <w:rsid w:val="005F497A"/>
    <w:rsid w:val="005F49A1"/>
    <w:rsid w:val="005F4D03"/>
    <w:rsid w:val="005F507C"/>
    <w:rsid w:val="005F52B8"/>
    <w:rsid w:val="005F5419"/>
    <w:rsid w:val="005F564A"/>
    <w:rsid w:val="005F585B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003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6D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A4D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615"/>
    <w:rsid w:val="00620D75"/>
    <w:rsid w:val="00621446"/>
    <w:rsid w:val="00621AC3"/>
    <w:rsid w:val="00622339"/>
    <w:rsid w:val="0062236F"/>
    <w:rsid w:val="00622555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8C8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84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67F0D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5DE6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017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3FD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0E3"/>
    <w:rsid w:val="00687126"/>
    <w:rsid w:val="00687420"/>
    <w:rsid w:val="0068770D"/>
    <w:rsid w:val="00687710"/>
    <w:rsid w:val="0068779D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0E5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17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BAA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D14"/>
    <w:rsid w:val="006F0E51"/>
    <w:rsid w:val="006F0F05"/>
    <w:rsid w:val="006F117D"/>
    <w:rsid w:val="006F1294"/>
    <w:rsid w:val="006F1341"/>
    <w:rsid w:val="006F150A"/>
    <w:rsid w:val="006F1597"/>
    <w:rsid w:val="006F15ED"/>
    <w:rsid w:val="006F1679"/>
    <w:rsid w:val="006F1985"/>
    <w:rsid w:val="006F1A29"/>
    <w:rsid w:val="006F1EBC"/>
    <w:rsid w:val="006F204E"/>
    <w:rsid w:val="006F221E"/>
    <w:rsid w:val="006F23C3"/>
    <w:rsid w:val="006F2958"/>
    <w:rsid w:val="006F2CCB"/>
    <w:rsid w:val="006F2D0C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B1F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111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5E4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D81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697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5D8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8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72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BE5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DA"/>
    <w:rsid w:val="007F17F3"/>
    <w:rsid w:val="007F189A"/>
    <w:rsid w:val="007F198A"/>
    <w:rsid w:val="007F1A04"/>
    <w:rsid w:val="007F1A41"/>
    <w:rsid w:val="007F1A42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062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3B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9CD"/>
    <w:rsid w:val="00813CDA"/>
    <w:rsid w:val="00813CF0"/>
    <w:rsid w:val="00813F8B"/>
    <w:rsid w:val="008140A5"/>
    <w:rsid w:val="00814470"/>
    <w:rsid w:val="00814879"/>
    <w:rsid w:val="00814BC3"/>
    <w:rsid w:val="00814BD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B9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7C8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CDF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BD2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D77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487"/>
    <w:rsid w:val="008B7586"/>
    <w:rsid w:val="008B79A7"/>
    <w:rsid w:val="008B7B85"/>
    <w:rsid w:val="008B7F4B"/>
    <w:rsid w:val="008C0357"/>
    <w:rsid w:val="008C05D7"/>
    <w:rsid w:val="008C10CB"/>
    <w:rsid w:val="008C144B"/>
    <w:rsid w:val="008C1484"/>
    <w:rsid w:val="008C191D"/>
    <w:rsid w:val="008C1E1B"/>
    <w:rsid w:val="008C2454"/>
    <w:rsid w:val="008C27C3"/>
    <w:rsid w:val="008C2C4E"/>
    <w:rsid w:val="008C2E42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8F8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7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8F7FF7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527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3E79"/>
    <w:rsid w:val="00923EFD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44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53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7FA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554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6CA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ED8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1D6F"/>
    <w:rsid w:val="0099228A"/>
    <w:rsid w:val="0099267F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6CA0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6E0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2DE1"/>
    <w:rsid w:val="009B30C1"/>
    <w:rsid w:val="009B33C3"/>
    <w:rsid w:val="009B33CF"/>
    <w:rsid w:val="009B3611"/>
    <w:rsid w:val="009B36BF"/>
    <w:rsid w:val="009B3791"/>
    <w:rsid w:val="009B37EF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9E6"/>
    <w:rsid w:val="009D3B60"/>
    <w:rsid w:val="009D3DB3"/>
    <w:rsid w:val="009D3F1B"/>
    <w:rsid w:val="009D40EB"/>
    <w:rsid w:val="009D413C"/>
    <w:rsid w:val="009D41D5"/>
    <w:rsid w:val="009D4A63"/>
    <w:rsid w:val="009D4D20"/>
    <w:rsid w:val="009D521C"/>
    <w:rsid w:val="009D55A3"/>
    <w:rsid w:val="009D56AF"/>
    <w:rsid w:val="009D58BD"/>
    <w:rsid w:val="009D5AC6"/>
    <w:rsid w:val="009D5B52"/>
    <w:rsid w:val="009D5FA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0CD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6FF6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0DF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38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05D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B49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794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10A"/>
    <w:rsid w:val="00A461C1"/>
    <w:rsid w:val="00A4628A"/>
    <w:rsid w:val="00A464D0"/>
    <w:rsid w:val="00A46572"/>
    <w:rsid w:val="00A47445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0CD"/>
    <w:rsid w:val="00A524FB"/>
    <w:rsid w:val="00A52872"/>
    <w:rsid w:val="00A52C19"/>
    <w:rsid w:val="00A53158"/>
    <w:rsid w:val="00A53451"/>
    <w:rsid w:val="00A53A72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1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76A"/>
    <w:rsid w:val="00A73978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BB9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B3"/>
    <w:rsid w:val="00A77A28"/>
    <w:rsid w:val="00A77FA3"/>
    <w:rsid w:val="00A805CA"/>
    <w:rsid w:val="00A807BC"/>
    <w:rsid w:val="00A808EB"/>
    <w:rsid w:val="00A80A5E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714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25E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32E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C41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895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4E"/>
    <w:rsid w:val="00AE2DF3"/>
    <w:rsid w:val="00AE2E3C"/>
    <w:rsid w:val="00AE2FCD"/>
    <w:rsid w:val="00AE32FC"/>
    <w:rsid w:val="00AE3709"/>
    <w:rsid w:val="00AE371B"/>
    <w:rsid w:val="00AE38D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D3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458D"/>
    <w:rsid w:val="00B052E4"/>
    <w:rsid w:val="00B0534D"/>
    <w:rsid w:val="00B05553"/>
    <w:rsid w:val="00B05594"/>
    <w:rsid w:val="00B056D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62"/>
    <w:rsid w:val="00B10DCE"/>
    <w:rsid w:val="00B10EA8"/>
    <w:rsid w:val="00B11385"/>
    <w:rsid w:val="00B11457"/>
    <w:rsid w:val="00B115F8"/>
    <w:rsid w:val="00B11881"/>
    <w:rsid w:val="00B119C3"/>
    <w:rsid w:val="00B11CD4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116"/>
    <w:rsid w:val="00B15348"/>
    <w:rsid w:val="00B1564D"/>
    <w:rsid w:val="00B15652"/>
    <w:rsid w:val="00B15776"/>
    <w:rsid w:val="00B158E3"/>
    <w:rsid w:val="00B15B12"/>
    <w:rsid w:val="00B16081"/>
    <w:rsid w:val="00B16453"/>
    <w:rsid w:val="00B16E51"/>
    <w:rsid w:val="00B16EB0"/>
    <w:rsid w:val="00B16FA7"/>
    <w:rsid w:val="00B17463"/>
    <w:rsid w:val="00B17767"/>
    <w:rsid w:val="00B178C9"/>
    <w:rsid w:val="00B17971"/>
    <w:rsid w:val="00B17ADC"/>
    <w:rsid w:val="00B17C12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9E8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94D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37C75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C3F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36E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3E92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926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6D"/>
    <w:rsid w:val="00B77CA2"/>
    <w:rsid w:val="00B806EA"/>
    <w:rsid w:val="00B80B07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153"/>
    <w:rsid w:val="00BA7241"/>
    <w:rsid w:val="00BA788B"/>
    <w:rsid w:val="00BA78FF"/>
    <w:rsid w:val="00BB01A2"/>
    <w:rsid w:val="00BB058C"/>
    <w:rsid w:val="00BB065B"/>
    <w:rsid w:val="00BB0699"/>
    <w:rsid w:val="00BB0C72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956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1F"/>
    <w:rsid w:val="00BC1585"/>
    <w:rsid w:val="00BC168A"/>
    <w:rsid w:val="00BC16FD"/>
    <w:rsid w:val="00BC181D"/>
    <w:rsid w:val="00BC18FA"/>
    <w:rsid w:val="00BC1A28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64B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0FB8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3A6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775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90E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3637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56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B76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0D3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EC3"/>
    <w:rsid w:val="00C47EF2"/>
    <w:rsid w:val="00C47EFE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17D"/>
    <w:rsid w:val="00C562FA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176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360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5AC6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CC9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83B"/>
    <w:rsid w:val="00C95925"/>
    <w:rsid w:val="00C95BAA"/>
    <w:rsid w:val="00C95D1F"/>
    <w:rsid w:val="00C95EF1"/>
    <w:rsid w:val="00C961CC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81E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04A"/>
    <w:rsid w:val="00CB23F0"/>
    <w:rsid w:val="00CB2AA3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999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80"/>
    <w:rsid w:val="00CD0CE9"/>
    <w:rsid w:val="00CD14C1"/>
    <w:rsid w:val="00CD1768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15F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668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AA9"/>
    <w:rsid w:val="00D03FD3"/>
    <w:rsid w:val="00D040E1"/>
    <w:rsid w:val="00D0433E"/>
    <w:rsid w:val="00D048EF"/>
    <w:rsid w:val="00D04C39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3D1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0EA2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0DE5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6D5"/>
    <w:rsid w:val="00D32DF6"/>
    <w:rsid w:val="00D3360C"/>
    <w:rsid w:val="00D3386D"/>
    <w:rsid w:val="00D3396F"/>
    <w:rsid w:val="00D33CB5"/>
    <w:rsid w:val="00D33F94"/>
    <w:rsid w:val="00D3422A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BEC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64F"/>
    <w:rsid w:val="00D47989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4AA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BC8"/>
    <w:rsid w:val="00D71C8F"/>
    <w:rsid w:val="00D71F13"/>
    <w:rsid w:val="00D71F4E"/>
    <w:rsid w:val="00D723FB"/>
    <w:rsid w:val="00D7243D"/>
    <w:rsid w:val="00D7253A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6CF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2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457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3F3"/>
    <w:rsid w:val="00DB541B"/>
    <w:rsid w:val="00DB554B"/>
    <w:rsid w:val="00DB5568"/>
    <w:rsid w:val="00DB56D9"/>
    <w:rsid w:val="00DB5734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3D4F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15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4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6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34"/>
    <w:rsid w:val="00E135EF"/>
    <w:rsid w:val="00E138E5"/>
    <w:rsid w:val="00E13911"/>
    <w:rsid w:val="00E13915"/>
    <w:rsid w:val="00E13C8F"/>
    <w:rsid w:val="00E1406E"/>
    <w:rsid w:val="00E14093"/>
    <w:rsid w:val="00E14999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E81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4F6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150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21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884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AD8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A39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3E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296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A9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1C5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4D4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320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DA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FBE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6C54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27C45"/>
    <w:rsid w:val="00F304DE"/>
    <w:rsid w:val="00F30501"/>
    <w:rsid w:val="00F305D1"/>
    <w:rsid w:val="00F30709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3D90"/>
    <w:rsid w:val="00F3450E"/>
    <w:rsid w:val="00F347BA"/>
    <w:rsid w:val="00F3485C"/>
    <w:rsid w:val="00F34871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340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4FC8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00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93F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0E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03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13F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3D4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0D9E"/>
    <w:rsid w:val="00FE1154"/>
    <w:rsid w:val="00FE13E6"/>
    <w:rsid w:val="00FE176E"/>
    <w:rsid w:val="00FE1B8F"/>
    <w:rsid w:val="00FE1B9E"/>
    <w:rsid w:val="00FE1BF7"/>
    <w:rsid w:val="00FE1EC4"/>
    <w:rsid w:val="00FE2573"/>
    <w:rsid w:val="00FE2884"/>
    <w:rsid w:val="00FE2A07"/>
    <w:rsid w:val="00FE2A61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A1"/>
    <w:rsid w:val="00FF0A35"/>
    <w:rsid w:val="00FF0CBD"/>
    <w:rsid w:val="00FF0D1F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BE5BE09-CCCA-47C1-AD2E-E3DB3058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2024-02-27T10:52:00Z</cp:lastPrinted>
  <dcterms:created xsi:type="dcterms:W3CDTF">2024-02-27T14:38:00Z</dcterms:created>
  <dcterms:modified xsi:type="dcterms:W3CDTF">2024-02-27T14:38:00Z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ediaServiceImageTags">
    <vt:lpwstr/>
  </property>
  <property fmtid="{D5CDD505-2E9C-101B-9397-08002B2CF9AE}" pid="4" name="MSIP_Label_7a4074b6-ae10-44c3-9248-82e73b5899b3_Enabled">
    <vt:lpwstr>true</vt:lpwstr>
  </property>
  <property fmtid="{D5CDD505-2E9C-101B-9397-08002B2CF9AE}" pid="5" name="MSIP_Label_7a4074b6-ae10-44c3-9248-82e73b5899b3_SetDate">
    <vt:lpwstr>2024-01-26T09:41:20Z</vt:lpwstr>
  </property>
  <property fmtid="{D5CDD505-2E9C-101B-9397-08002B2CF9AE}" pid="6" name="MSIP_Label_7a4074b6-ae10-44c3-9248-82e73b5899b3_Method">
    <vt:lpwstr>Standard</vt:lpwstr>
  </property>
  <property fmtid="{D5CDD505-2E9C-101B-9397-08002B2CF9AE}" pid="7" name="MSIP_Label_7a4074b6-ae10-44c3-9248-82e73b5899b3_Name">
    <vt:lpwstr>Public</vt:lpwstr>
  </property>
  <property fmtid="{D5CDD505-2E9C-101B-9397-08002B2CF9AE}" pid="8" name="MSIP_Label_7a4074b6-ae10-44c3-9248-82e73b5899b3_SiteId">
    <vt:lpwstr>b93aa31d-e9dc-41ad-9a6a-3e43366a05ef</vt:lpwstr>
  </property>
  <property fmtid="{D5CDD505-2E9C-101B-9397-08002B2CF9AE}" pid="9" name="MSIP_Label_7a4074b6-ae10-44c3-9248-82e73b5899b3_ActionId">
    <vt:lpwstr>18ce6817-4265-4bd9-b00c-5524aee3f7ab</vt:lpwstr>
  </property>
  <property fmtid="{D5CDD505-2E9C-101B-9397-08002B2CF9AE}" pid="10" name="MSIP_Label_7a4074b6-ae10-44c3-9248-82e73b5899b3_ContentBits">
    <vt:lpwstr>0</vt:lpwstr>
  </property>
</Properties>
</file>