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9B6F" w14:textId="5D74A65E" w:rsidR="00197DC0" w:rsidRDefault="00B04EC0" w:rsidP="00184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  <w:bookmarkEnd w:id="0"/>
      <w:r w:rsidR="00767916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ข้อมูลสำคัญทางการเงิน</w:t>
      </w:r>
    </w:p>
    <w:p w14:paraId="0F9CBD25" w14:textId="29A64A27" w:rsidR="00197DC0" w:rsidRDefault="00197DC0" w:rsidP="00014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งบการเงินรวม</w:t>
      </w:r>
      <w:r w:rsidR="00767916"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br/>
        <w:t>สำหรับ</w:t>
      </w:r>
      <w:r w:rsidR="00AD6D32"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 w:rsidR="002A30B4">
        <w:rPr>
          <w:rFonts w:ascii="Angsana New" w:hAnsi="Angsana New"/>
          <w:b/>
          <w:bCs/>
          <w:sz w:val="30"/>
          <w:szCs w:val="30"/>
        </w:rPr>
        <w:t xml:space="preserve">31 </w:t>
      </w:r>
      <w:r w:rsidR="002A30B4"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 w:rsidR="002A30B4">
        <w:rPr>
          <w:rFonts w:ascii="Angsana New" w:hAnsi="Angsana New"/>
          <w:b/>
          <w:bCs/>
          <w:sz w:val="30"/>
          <w:szCs w:val="30"/>
        </w:rPr>
        <w:t>2566</w:t>
      </w:r>
    </w:p>
    <w:p w14:paraId="776E3C37" w14:textId="48FE1A89" w:rsidR="00F46654" w:rsidRPr="00706D73" w:rsidRDefault="00C45C58" w:rsidP="0019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63E3D687" wp14:editId="31E667BD">
            <wp:extent cx="6448508" cy="314458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56" t="20710" r="1631" b="3701"/>
                    <a:stretch/>
                  </pic:blipFill>
                  <pic:spPr bwMode="auto">
                    <a:xfrm>
                      <a:off x="0" y="0"/>
                      <a:ext cx="6465599" cy="315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667179" w14:textId="77777777" w:rsidR="00C45C58" w:rsidRDefault="00C45C58" w:rsidP="00197D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9A7F44C" w14:textId="6F269D1E" w:rsidR="00197DC0" w:rsidRDefault="00197DC0" w:rsidP="00197DC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งบการเงินเฉพาะกิจการ</w:t>
      </w:r>
    </w:p>
    <w:p w14:paraId="4AF1EBD1" w14:textId="693A5BA2" w:rsidR="00197DC0" w:rsidRDefault="00197DC0" w:rsidP="00197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E66E8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สำหรับ</w:t>
      </w:r>
      <w:r w:rsidRPr="00AD6D3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ปีสิ้นสุดวันที่ </w:t>
      </w:r>
      <w:r>
        <w:rPr>
          <w:rFonts w:ascii="Angsana New" w:hAnsi="Angsana New"/>
          <w:b/>
          <w:bCs/>
          <w:sz w:val="30"/>
          <w:szCs w:val="30"/>
        </w:rPr>
        <w:t xml:space="preserve">31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/>
          <w:bCs/>
          <w:sz w:val="30"/>
          <w:szCs w:val="30"/>
        </w:rPr>
        <w:t>2566</w:t>
      </w:r>
    </w:p>
    <w:p w14:paraId="1E4FA2A8" w14:textId="23414ADF" w:rsidR="00767916" w:rsidRDefault="00990905" w:rsidP="00D613FE">
      <w:pPr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w:drawing>
          <wp:inline distT="0" distB="0" distL="0" distR="0" wp14:anchorId="1AE21266" wp14:editId="532450E5">
            <wp:extent cx="6382693" cy="4119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84" t="6947" r="2757" b="4363"/>
                    <a:stretch/>
                  </pic:blipFill>
                  <pic:spPr bwMode="auto">
                    <a:xfrm>
                      <a:off x="0" y="0"/>
                      <a:ext cx="6421293" cy="414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67916">
        <w:rPr>
          <w:rFonts w:ascii="Angsana New" w:hAnsi="Angsana New"/>
          <w:sz w:val="30"/>
          <w:szCs w:val="30"/>
        </w:rPr>
        <w:br w:type="page"/>
      </w:r>
    </w:p>
    <w:p w14:paraId="48F936CF" w14:textId="77777777" w:rsidR="007C5193" w:rsidRPr="00184215" w:rsidRDefault="007C5193" w:rsidP="003F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  <w:sectPr w:rsidR="007C5193" w:rsidRPr="00184215" w:rsidSect="001847BA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6"/>
          <w:cols w:space="720"/>
          <w:titlePg/>
          <w:docGrid w:linePitch="360"/>
        </w:sectPr>
      </w:pPr>
    </w:p>
    <w:p w14:paraId="31D3F1EF" w14:textId="77777777" w:rsidR="000300EB" w:rsidRPr="00184215" w:rsidRDefault="000300EB" w:rsidP="00163CD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184215">
        <w:rPr>
          <w:rFonts w:ascii="Angsana New" w:hAnsi="Angsana New"/>
          <w:b w:val="0"/>
          <w:bCs/>
          <w:sz w:val="30"/>
          <w:szCs w:val="30"/>
        </w:rPr>
        <w:tab/>
      </w:r>
      <w:r w:rsidRPr="001842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AF52755" w14:textId="77777777" w:rsidR="000300EB" w:rsidRPr="00BB2EE7" w:rsidRDefault="000300EB" w:rsidP="00163CDC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19F2A2A0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C559730" w14:textId="39C95B18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7134C00B" w14:textId="77777777" w:rsidR="000300EB" w:rsidRPr="00184215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85BC9" w14:textId="6266D475" w:rsidR="000300EB" w:rsidRDefault="000300EB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DF1800C" w14:textId="33E8508F" w:rsidR="00394E9C" w:rsidRDefault="00394E9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394E9C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72675038" w14:textId="17CCC181" w:rsidR="002D588C" w:rsidRPr="00184215" w:rsidRDefault="002D588C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588C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34AEE87F" w14:textId="77777777" w:rsidR="00510B3B" w:rsidRDefault="000300E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ต้นทุนสัมปทานในการใช้ทางยกระดับ</w:t>
      </w:r>
    </w:p>
    <w:p w14:paraId="146904AF" w14:textId="387C1AAF" w:rsidR="00CB236C" w:rsidRPr="00510B3B" w:rsidRDefault="00510B3B" w:rsidP="00510B3B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510B3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8038EDE" w14:textId="2F70C602" w:rsidR="00AA0B84" w:rsidRPr="00184215" w:rsidRDefault="00163C17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</w:t>
      </w:r>
      <w:r w:rsidR="00E37913" w:rsidRPr="00184215">
        <w:rPr>
          <w:rFonts w:ascii="Angsana New" w:hAnsi="Angsana New" w:hint="cs"/>
          <w:sz w:val="30"/>
          <w:szCs w:val="30"/>
          <w:cs/>
          <w:lang w:bidi="th-TH"/>
        </w:rPr>
        <w:t>ไม่หมุนเวียน</w:t>
      </w:r>
      <w:r w:rsidRPr="00184215">
        <w:rPr>
          <w:rFonts w:ascii="Angsana New" w:hAnsi="Angsana New"/>
          <w:sz w:val="30"/>
          <w:szCs w:val="30"/>
          <w:cs/>
          <w:lang w:bidi="th-TH"/>
        </w:rPr>
        <w:t>สำหรับผลประโยชน์พนักงาน</w:t>
      </w:r>
    </w:p>
    <w:p w14:paraId="6F4EA356" w14:textId="55510763" w:rsidR="00AA0B84" w:rsidRPr="00184215" w:rsidRDefault="00AA0B84" w:rsidP="00AA0B84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ประมาณการหนี้สินสำหรับการบำรุงรักษา</w:t>
      </w:r>
      <w:r w:rsidR="00991ECE" w:rsidRPr="00184215">
        <w:rPr>
          <w:rFonts w:ascii="Angsana New" w:hAnsi="Angsana New"/>
          <w:sz w:val="30"/>
          <w:szCs w:val="30"/>
          <w:cs/>
          <w:lang w:bidi="th-TH"/>
        </w:rPr>
        <w:t>ทางยกระดับ</w:t>
      </w:r>
    </w:p>
    <w:p w14:paraId="794E94BC" w14:textId="3775C003" w:rsidR="00EC2509" w:rsidRDefault="00357D82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357D82">
        <w:rPr>
          <w:rFonts w:ascii="Angsana New" w:hAnsi="Angsana New"/>
          <w:sz w:val="30"/>
          <w:szCs w:val="30"/>
          <w:cs/>
          <w:lang w:bidi="th-TH"/>
        </w:rPr>
        <w:t>ส่วนเกินมูลค่าหุ้น</w:t>
      </w:r>
    </w:p>
    <w:p w14:paraId="740A498F" w14:textId="08AD3ECB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CA37EE">
        <w:rPr>
          <w:rFonts w:ascii="Angsana New" w:hAnsi="Angsana New" w:hint="cs"/>
          <w:sz w:val="30"/>
          <w:szCs w:val="30"/>
          <w:cs/>
          <w:lang w:bidi="th-TH"/>
        </w:rPr>
        <w:t>ตามก</w:t>
      </w:r>
      <w:r w:rsidR="000D445F">
        <w:rPr>
          <w:rFonts w:ascii="Angsana New" w:hAnsi="Angsana New" w:hint="cs"/>
          <w:sz w:val="30"/>
          <w:szCs w:val="30"/>
          <w:cs/>
          <w:lang w:bidi="th-TH"/>
        </w:rPr>
        <w:t>ฎ</w:t>
      </w:r>
      <w:r w:rsidR="00CA37EE">
        <w:rPr>
          <w:rFonts w:ascii="Angsana New" w:hAnsi="Angsana New" w:hint="cs"/>
          <w:sz w:val="30"/>
          <w:szCs w:val="30"/>
          <w:cs/>
          <w:lang w:bidi="th-TH"/>
        </w:rPr>
        <w:t>หมาย</w:t>
      </w:r>
    </w:p>
    <w:p w14:paraId="6354AD91" w14:textId="3D9136B1" w:rsidR="00467842" w:rsidRPr="00184215" w:rsidRDefault="00FA2EDA" w:rsidP="00467842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7F0951" w:rsidRPr="00184215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4FF18988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003602B9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33131E4B" w14:textId="77777777" w:rsidR="007B5A98" w:rsidRPr="00184215" w:rsidRDefault="007B5A98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กำไรต่อหุ้นขั้นพื้นฐาน</w:t>
      </w:r>
    </w:p>
    <w:p w14:paraId="7F7DE7BA" w14:textId="77777777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1C2FD9E9" w14:textId="002F4B2E" w:rsidR="00373D37" w:rsidRPr="00184215" w:rsidRDefault="00373D37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3163D41E" w14:textId="65E7BB92" w:rsidR="00C850DE" w:rsidRPr="00184215" w:rsidRDefault="00C850DE" w:rsidP="00163CDC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544E5B62" w14:textId="77777777" w:rsidR="007732A5" w:rsidRDefault="00373D37" w:rsidP="007732A5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ECDA711" w14:textId="77777777" w:rsidR="00FF1AB6" w:rsidRPr="00FF1AB6" w:rsidRDefault="00B310CD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  <w:lang w:val="en-US" w:bidi="th-TH"/>
        </w:rPr>
        <w:t>คดี</w:t>
      </w:r>
      <w:r w:rsidR="00A73F48">
        <w:rPr>
          <w:rFonts w:ascii="Angsana New" w:hAnsi="Angsana New" w:hint="cs"/>
          <w:sz w:val="30"/>
          <w:szCs w:val="30"/>
          <w:cs/>
          <w:lang w:val="en-US" w:bidi="th-TH"/>
        </w:rPr>
        <w:t>ความ</w:t>
      </w:r>
    </w:p>
    <w:p w14:paraId="778D5200" w14:textId="34AC3DDA" w:rsidR="00FF1AB6" w:rsidRPr="00FF1AB6" w:rsidRDefault="00FF1AB6" w:rsidP="00FF1AB6">
      <w:pPr>
        <w:pStyle w:val="index"/>
        <w:numPr>
          <w:ilvl w:val="0"/>
          <w:numId w:val="1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FF1AB6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AFFAE79" w14:textId="32A1A582" w:rsidR="00FF1AB6" w:rsidRPr="00875B52" w:rsidRDefault="00B64458" w:rsidP="00B64458">
      <w:pPr>
        <w:pStyle w:val="index"/>
        <w:tabs>
          <w:tab w:val="clear" w:pos="1134"/>
          <w:tab w:val="left" w:pos="3866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3EF2B967" w14:textId="77777777" w:rsidR="00C71DAF" w:rsidRPr="00272BB6" w:rsidRDefault="00C71DAF" w:rsidP="00272BB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6E3839E5" w14:textId="0F9B30BC" w:rsidR="002B55E1" w:rsidRPr="00184215" w:rsidRDefault="002B55E1" w:rsidP="00CA7516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36A36D98" w14:textId="77777777" w:rsidR="00D455EB" w:rsidRPr="00184215" w:rsidRDefault="00D455EB" w:rsidP="00702C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4E6C98A6" w14:textId="77777777" w:rsidR="000300EB" w:rsidRPr="00D20509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br w:type="page"/>
      </w:r>
      <w:r w:rsidRPr="00D67C84">
        <w:rPr>
          <w:rFonts w:ascii="Angsana New" w:hAnsi="Angsana New"/>
          <w:sz w:val="30"/>
          <w:szCs w:val="30"/>
          <w:cs/>
        </w:rPr>
        <w:lastRenderedPageBreak/>
        <w:t>หมาย</w:t>
      </w:r>
      <w:r w:rsidRPr="00D20509">
        <w:rPr>
          <w:rFonts w:ascii="Angsana New" w:hAnsi="Angsana New"/>
          <w:sz w:val="30"/>
          <w:szCs w:val="30"/>
          <w:cs/>
        </w:rPr>
        <w:t>เหตุประกอบงบการเงินเป็นส่วนหนึ่งของงบการเงินนี้</w:t>
      </w:r>
    </w:p>
    <w:p w14:paraId="37290194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2E6C79" w14:textId="35BEAAB5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="00AA5F04"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  <w:cs/>
        </w:rPr>
        <w:t>เมื่อวันที่</w:t>
      </w:r>
      <w:r w:rsidRPr="00025562">
        <w:rPr>
          <w:rFonts w:ascii="Angsana New" w:hAnsi="Angsana New"/>
          <w:sz w:val="30"/>
          <w:szCs w:val="30"/>
        </w:rPr>
        <w:t xml:space="preserve"> </w:t>
      </w:r>
      <w:r w:rsidR="006060E8" w:rsidRPr="00025562">
        <w:rPr>
          <w:rFonts w:ascii="Angsana New" w:hAnsi="Angsana New"/>
          <w:sz w:val="30"/>
          <w:szCs w:val="30"/>
        </w:rPr>
        <w:t>2</w:t>
      </w:r>
      <w:r w:rsidR="00E32553">
        <w:rPr>
          <w:rFonts w:ascii="Angsana New" w:hAnsi="Angsana New"/>
          <w:sz w:val="30"/>
          <w:szCs w:val="30"/>
        </w:rPr>
        <w:t>1</w:t>
      </w:r>
      <w:r w:rsidR="00CD276D" w:rsidRPr="00025562">
        <w:rPr>
          <w:rFonts w:ascii="Angsana New" w:hAnsi="Angsana New"/>
          <w:sz w:val="30"/>
          <w:szCs w:val="30"/>
        </w:rPr>
        <w:t xml:space="preserve"> </w:t>
      </w:r>
      <w:r w:rsidR="00CD276D" w:rsidRPr="0002556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4E013D" w:rsidRPr="00025562">
        <w:rPr>
          <w:rFonts w:ascii="Angsana New" w:hAnsi="Angsana New"/>
          <w:sz w:val="30"/>
          <w:szCs w:val="30"/>
        </w:rPr>
        <w:t>256</w:t>
      </w:r>
      <w:r w:rsidR="003B6E02" w:rsidRPr="00025562">
        <w:rPr>
          <w:rFonts w:ascii="Angsana New" w:hAnsi="Angsana New"/>
          <w:sz w:val="30"/>
          <w:szCs w:val="30"/>
        </w:rPr>
        <w:t>7</w:t>
      </w:r>
    </w:p>
    <w:p w14:paraId="7F043266" w14:textId="77777777" w:rsidR="00327A4C" w:rsidRPr="00025562" w:rsidRDefault="00327A4C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0E6817" w14:textId="77777777" w:rsidR="000300EB" w:rsidRPr="00025562" w:rsidRDefault="000300EB" w:rsidP="002831D6">
      <w:pPr>
        <w:pStyle w:val="Heading1"/>
        <w:keepLines/>
        <w:numPr>
          <w:ilvl w:val="0"/>
          <w:numId w:val="19"/>
        </w:numPr>
        <w:shd w:val="clear" w:color="auto" w:fill="auto"/>
        <w:tabs>
          <w:tab w:val="clear" w:pos="340"/>
          <w:tab w:val="left" w:pos="540"/>
        </w:tabs>
        <w:spacing w:line="240" w:lineRule="auto"/>
        <w:ind w:left="630" w:hanging="630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025562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6BC3011" w14:textId="48DE9363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BE9A0E" w14:textId="40CCA75B" w:rsidR="00DB6E6B" w:rsidRPr="00025562" w:rsidRDefault="00DB6E6B" w:rsidP="00DB6E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025562">
        <w:rPr>
          <w:rFonts w:ascii="Angsana New" w:hAnsi="Angsana New"/>
          <w:sz w:val="30"/>
          <w:szCs w:val="30"/>
          <w:cs/>
        </w:rPr>
        <w:t xml:space="preserve">บริษัท ทางยกระดับดอนเมือง จำกัด (มหาชน) </w:t>
      </w:r>
      <w:r w:rsidRPr="00025562">
        <w:rPr>
          <w:rFonts w:ascii="Angsana New" w:hAnsi="Angsana New"/>
          <w:sz w:val="30"/>
          <w:szCs w:val="30"/>
        </w:rPr>
        <w:t>“</w:t>
      </w:r>
      <w:r w:rsidRPr="00025562">
        <w:rPr>
          <w:rFonts w:ascii="Angsana New" w:hAnsi="Angsana New"/>
          <w:sz w:val="30"/>
          <w:szCs w:val="30"/>
          <w:cs/>
        </w:rPr>
        <w:t>บริษัท</w:t>
      </w:r>
      <w:r w:rsidRPr="00025562">
        <w:rPr>
          <w:rFonts w:ascii="Angsana New" w:hAnsi="Angsana New"/>
          <w:sz w:val="30"/>
          <w:szCs w:val="30"/>
        </w:rPr>
        <w:t>”</w:t>
      </w:r>
      <w:r w:rsidRPr="00025562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E3005" w:rsidRPr="00025562">
        <w:rPr>
          <w:rFonts w:ascii="Angsana New" w:hAnsi="Angsana New"/>
          <w:sz w:val="30"/>
          <w:szCs w:val="30"/>
          <w:cs/>
        </w:rPr>
        <w:t xml:space="preserve">เมื่อพฤษภาคม </w:t>
      </w:r>
      <w:r w:rsidR="008E3005" w:rsidRPr="00025562">
        <w:rPr>
          <w:rFonts w:ascii="Angsana New" w:hAnsi="Angsana New"/>
          <w:sz w:val="30"/>
          <w:szCs w:val="30"/>
        </w:rPr>
        <w:t>2564</w:t>
      </w:r>
      <w:r w:rsidR="00C94647" w:rsidRPr="00025562">
        <w:rPr>
          <w:rFonts w:ascii="Angsana New" w:hAnsi="Angsana New"/>
          <w:sz w:val="30"/>
          <w:szCs w:val="30"/>
        </w:rPr>
        <w:t xml:space="preserve"> </w:t>
      </w:r>
      <w:r w:rsidRPr="00025562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>/</w:t>
      </w:r>
      <w:r w:rsidR="009E40A0" w:rsidRPr="00025562">
        <w:rPr>
          <w:rFonts w:ascii="Angsana New" w:hAnsi="Angsana New"/>
          <w:sz w:val="30"/>
          <w:szCs w:val="30"/>
        </w:rPr>
        <w:t>40</w:t>
      </w:r>
      <w:r w:rsidR="009E40A0" w:rsidRPr="00025562">
        <w:rPr>
          <w:rFonts w:ascii="Angsana New" w:hAnsi="Angsana New"/>
          <w:sz w:val="30"/>
          <w:szCs w:val="30"/>
          <w:cs/>
        </w:rPr>
        <w:t xml:space="preserve"> ถนนวิภาวดีรังสิต แขวงสนามบิน เขตดอนเมือง กรุงเทพมหานคร</w:t>
      </w:r>
    </w:p>
    <w:p w14:paraId="04093176" w14:textId="77777777" w:rsidR="00B50D31" w:rsidRPr="00025562" w:rsidRDefault="00B50D31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BB3C01" w14:textId="22602988" w:rsidR="00B50D31" w:rsidRPr="00025562" w:rsidRDefault="00B50D31" w:rsidP="002831D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</w:t>
      </w:r>
      <w:r w:rsidR="00FA2EDA" w:rsidRPr="00025562">
        <w:rPr>
          <w:rFonts w:ascii="Angsana New" w:hAnsi="Angsana New" w:cs="Angsana New"/>
          <w:sz w:val="30"/>
          <w:szCs w:val="30"/>
          <w:cs/>
          <w:lang w:bidi="th-TH"/>
        </w:rPr>
        <w:t>ปี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</w:t>
      </w:r>
      <w:r w:rsidR="00C446E9" w:rsidRPr="00025562">
        <w:rPr>
          <w:rFonts w:ascii="Angsana New" w:hAnsi="Angsana New" w:cs="Angsana New"/>
          <w:sz w:val="30"/>
          <w:szCs w:val="30"/>
          <w:cs/>
          <w:lang w:bidi="th-TH"/>
        </w:rPr>
        <w:t>บริษัท ธานินทร์ โฮลดิ้ง จำกัด</w:t>
      </w:r>
      <w:r w:rsidR="00ED3339" w:rsidRPr="0002556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ED3339" w:rsidRPr="00025562">
        <w:rPr>
          <w:rFonts w:ascii="Angsana New" w:hAnsi="Angsana New" w:cs="Angsana New"/>
          <w:sz w:val="30"/>
          <w:szCs w:val="30"/>
          <w:lang w:val="en-US" w:bidi="th-TH"/>
        </w:rPr>
        <w:t>25.68</w:t>
      </w:r>
      <w:r w:rsidRPr="00025562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ซึ่งเป็นนิติบุคคลที่จัดตั้งในประเทศไทย และกระทรวงการคลัง (ถือหุ้นร้อยละ </w:t>
      </w:r>
      <w:r w:rsidR="00306DFD" w:rsidRPr="00025562">
        <w:rPr>
          <w:rFonts w:ascii="Angsana New" w:hAnsi="Angsana New" w:cs="Angsana New"/>
          <w:sz w:val="30"/>
          <w:szCs w:val="30"/>
          <w:lang w:val="en-US" w:bidi="th-TH"/>
        </w:rPr>
        <w:t>22.13</w:t>
      </w:r>
      <w:r w:rsidRPr="00025562">
        <w:rPr>
          <w:rFonts w:ascii="Angsana New" w:hAnsi="Angsana New" w:cs="Angsana New"/>
          <w:sz w:val="30"/>
          <w:szCs w:val="30"/>
          <w:cs/>
          <w:lang w:bidi="th-TH"/>
        </w:rPr>
        <w:t>)</w:t>
      </w:r>
    </w:p>
    <w:p w14:paraId="7CF9DEC8" w14:textId="77777777" w:rsidR="000300EB" w:rsidRPr="00025562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0312B8" w14:textId="1E33DC73" w:rsidR="001F07A0" w:rsidRPr="00025562" w:rsidRDefault="008E4712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25562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="000300EB" w:rsidRPr="00025562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บริษัทดำเนินธุรกิจหลักเกี่ยวกับการให้บริการทางยกระดับช่วงดินแดงถึงอนุสรณ์สถานแห่งชาติ ภายใต้สัญญาสัมปทานทางหลวงแผ่นดินหมายเลข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ถนนวิภาวดีรังสิต จากกรมทางหลวง กระทรวงคมนาคม ซึ่งมีระยะเวลาสัมปทานจนถึงวันที่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11</w:t>
      </w:r>
      <w:r w:rsidR="000300EB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300EB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กันยายน </w:t>
      </w:r>
      <w:r w:rsidR="004E013D" w:rsidRPr="00025562">
        <w:rPr>
          <w:rFonts w:ascii="Angsana New" w:hAnsi="Angsana New" w:cs="Angsana New"/>
          <w:sz w:val="30"/>
          <w:szCs w:val="30"/>
          <w:lang w:val="en-US" w:bidi="th-TH"/>
        </w:rPr>
        <w:t>2577</w:t>
      </w:r>
      <w:r w:rsidR="00BA4045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BA4045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โดยบริษัทในฐานะผู้รับสัมปทาน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เป็นผู้ลงทุน ออกแบบ ก่อสร้าง และบำรุงรักษา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ทางหลวงสัมปทานรวมทั้งอุปกรณ์โครงสร้างและสิ่งอำนวย</w:t>
      </w:r>
      <w:r w:rsidR="003E65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ความสะดวก</w:t>
      </w:r>
      <w:r w:rsidR="00CE46D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ต่างๆ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บริษัทมีสิทธิในการ</w:t>
      </w:r>
      <w:r w:rsidR="001A60C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จัดเก็บ</w:t>
      </w:r>
      <w:r w:rsidR="00131A5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รายได้</w:t>
      </w:r>
      <w:r w:rsidR="00607C8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ค่าผ่านทางตลอดอายุสัมปทาน ตามอัตราที่กำหนดในสัญญาสัมปทาน </w:t>
      </w:r>
      <w:r w:rsidR="001F07A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เมื่ออายุสัมปทานได้สิ้นสุดล</w:t>
      </w:r>
      <w:r w:rsidR="009E339F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ง</w:t>
      </w:r>
      <w:r w:rsidR="0042161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บริษัทต้องคืนสัมปทาน</w:t>
      </w:r>
      <w:r w:rsidR="00FD50EC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รวมทั้งส่งมอบพื้นที่</w:t>
      </w:r>
      <w:r w:rsidR="008638B3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สัมปทาน</w:t>
      </w:r>
      <w:r w:rsidR="00510D4A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94279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ทางหลวงสัมปทาน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อาคารและสิ่งปลูกสร้างทั้งหมด</w:t>
      </w:r>
      <w:r w:rsidR="002B0F8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ภายในพื้นที่สัมปทาน</w:t>
      </w:r>
      <w:r w:rsidR="00773757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ใน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สภาพที่เป็นอยู่ให้แก่กรมทางหลวงโดยไม่คิดมูลค่าใดๆ และต้องส่งมอบเครื่อง</w:t>
      </w:r>
      <w:r w:rsidR="006276A6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อุปกรณ์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0470F6" w:rsidRPr="00025562"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="008A3FB1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คู่มือปฏิบัติงาน</w:t>
      </w:r>
      <w:r w:rsidR="00344CFE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เอกสารทางเทคนิค</w:t>
      </w:r>
      <w:r w:rsidR="008B1B10"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>และอุปกรณ์ในการดำเนินการและบำรุงรักษาทั้งหมด บรรดาที่เกี่ยวข้องให้แก่กรมทางหลวงด้วย</w:t>
      </w:r>
    </w:p>
    <w:p w14:paraId="14BDBA89" w14:textId="70061F3F" w:rsidR="00B70BE2" w:rsidRPr="00025562" w:rsidRDefault="008B1B10" w:rsidP="002831D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2556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DA9D4AA" w14:textId="77777777" w:rsidR="000300EB" w:rsidRPr="00025562" w:rsidRDefault="00B70BE2" w:rsidP="002831D6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="Angsana New" w:hAnsi="Angsana New" w:cs="Angsana New"/>
        </w:rPr>
      </w:pPr>
      <w:r w:rsidRPr="00025562">
        <w:rPr>
          <w:rFonts w:ascii="Angsana New" w:hAnsi="Angsana New" w:cs="Angsana New"/>
          <w:cs/>
        </w:rPr>
        <w:t>เกณฑ์การจัดทำงบการเงิน</w:t>
      </w:r>
    </w:p>
    <w:p w14:paraId="07504EC2" w14:textId="3698B9CA" w:rsidR="000300EB" w:rsidRDefault="000300EB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C1008" w14:textId="77777777" w:rsidR="009C578A" w:rsidRPr="00DC18E2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DC18E2">
        <w:rPr>
          <w:rFonts w:asciiTheme="majorBidi" w:hAnsiTheme="majorBidi" w:cstheme="majorBidi"/>
          <w:sz w:val="30"/>
          <w:szCs w:val="30"/>
        </w:rPr>
        <w:br/>
      </w:r>
      <w:r w:rsidRPr="00DC18E2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267FB5DC" w14:textId="77777777" w:rsidR="009C578A" w:rsidRPr="00BA64BE" w:rsidRDefault="009C578A" w:rsidP="009C578A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8C92A9" w14:textId="77777777" w:rsidR="009C578A" w:rsidRDefault="009C5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C70802F" w14:textId="03E804D7" w:rsidR="009C578A" w:rsidRPr="00DC18E2" w:rsidRDefault="009C578A" w:rsidP="009C578A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lastRenderedPageBreak/>
        <w:t xml:space="preserve">งบการเงินรวมประกอบด้วยงบการเงินของบริษัทและบริษัทย่อย (รวมกันเรียกว่า "กลุ่มบริษัท") 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>ในปีสิ้น</w:t>
      </w:r>
      <w:r w:rsidRPr="00934D09">
        <w:rPr>
          <w:rFonts w:asciiTheme="majorBidi" w:hAnsiTheme="majorBidi"/>
          <w:sz w:val="30"/>
          <w:szCs w:val="30"/>
          <w:cs/>
        </w:rPr>
        <w:t xml:space="preserve">สุดวันที่ </w:t>
      </w:r>
      <w:r w:rsidRPr="00934D09">
        <w:rPr>
          <w:rFonts w:asciiTheme="majorBidi" w:hAnsiTheme="majorBidi" w:hint="cs"/>
          <w:sz w:val="30"/>
          <w:szCs w:val="30"/>
          <w:cs/>
        </w:rPr>
        <w:t xml:space="preserve">   </w:t>
      </w:r>
      <w:r w:rsidRPr="00934D09">
        <w:rPr>
          <w:rFonts w:asciiTheme="majorBidi" w:hAnsiTheme="majorBidi"/>
          <w:sz w:val="30"/>
          <w:szCs w:val="30"/>
        </w:rPr>
        <w:t xml:space="preserve">31 </w:t>
      </w:r>
      <w:r w:rsidRPr="008557B0">
        <w:rPr>
          <w:rFonts w:asciiTheme="majorBidi" w:hAnsiTheme="majorBidi" w:hint="cs"/>
          <w:spacing w:val="-16"/>
          <w:sz w:val="30"/>
          <w:szCs w:val="30"/>
          <w:cs/>
        </w:rPr>
        <w:t>ธันวาคม</w:t>
      </w:r>
      <w:r w:rsidRPr="00934D09">
        <w:rPr>
          <w:rFonts w:asciiTheme="majorBidi" w:hAnsiTheme="majorBidi" w:hint="cs"/>
          <w:sz w:val="30"/>
          <w:szCs w:val="30"/>
          <w:cs/>
        </w:rPr>
        <w:t xml:space="preserve"> </w:t>
      </w:r>
      <w:r w:rsidRPr="00934D09">
        <w:rPr>
          <w:rFonts w:asciiTheme="majorBidi" w:hAnsiTheme="majorBidi"/>
          <w:sz w:val="30"/>
          <w:szCs w:val="30"/>
        </w:rPr>
        <w:t xml:space="preserve">2566 </w:t>
      </w:r>
      <w:r w:rsidRPr="00E45555">
        <w:rPr>
          <w:rFonts w:asciiTheme="majorBidi" w:hAnsiTheme="majorBidi" w:cstheme="majorBidi"/>
          <w:spacing w:val="-16"/>
          <w:sz w:val="30"/>
          <w:szCs w:val="30"/>
          <w:cs/>
        </w:rPr>
        <w:t>บริษัท</w:t>
      </w:r>
      <w:r w:rsidRPr="00934D09">
        <w:rPr>
          <w:rFonts w:asciiTheme="majorBidi" w:hAnsiTheme="majorBidi" w:cstheme="majorBidi"/>
          <w:sz w:val="30"/>
          <w:szCs w:val="30"/>
          <w:cs/>
        </w:rPr>
        <w:t>ได้จัดตั้ง</w:t>
      </w:r>
      <w:r w:rsidRPr="00E45555">
        <w:rPr>
          <w:rFonts w:asciiTheme="majorBidi" w:hAnsiTheme="majorBidi" w:cstheme="majorBidi"/>
          <w:spacing w:val="-16"/>
          <w:sz w:val="30"/>
          <w:szCs w:val="30"/>
          <w:cs/>
        </w:rPr>
        <w:t>บริษัท</w:t>
      </w:r>
      <w:r w:rsidRPr="00934D09">
        <w:rPr>
          <w:rFonts w:asciiTheme="majorBidi" w:hAnsiTheme="majorBidi" w:cstheme="majorBidi"/>
          <w:sz w:val="30"/>
          <w:szCs w:val="30"/>
          <w:cs/>
        </w:rPr>
        <w:t>ย่อย</w:t>
      </w:r>
      <w:r w:rsidRPr="00E45555">
        <w:rPr>
          <w:rFonts w:asciiTheme="majorBidi" w:hAnsiTheme="majorBidi" w:cstheme="majorBidi"/>
          <w:spacing w:val="-16"/>
          <w:sz w:val="30"/>
          <w:szCs w:val="30"/>
          <w:cs/>
        </w:rPr>
        <w:t>แห่ง</w:t>
      </w:r>
      <w:r w:rsidRPr="00934D09">
        <w:rPr>
          <w:rFonts w:asciiTheme="majorBidi" w:hAnsiTheme="majorBidi" w:cstheme="majorBidi"/>
          <w:sz w:val="30"/>
          <w:szCs w:val="30"/>
          <w:cs/>
        </w:rPr>
        <w:t>หนึ่งตามที่</w:t>
      </w:r>
      <w:r w:rsidRPr="00E45555">
        <w:rPr>
          <w:rFonts w:asciiTheme="majorBidi" w:hAnsiTheme="majorBidi" w:cstheme="majorBidi"/>
          <w:spacing w:val="-16"/>
          <w:sz w:val="30"/>
          <w:szCs w:val="30"/>
          <w:cs/>
        </w:rPr>
        <w:t>กล่าว</w:t>
      </w:r>
      <w:r w:rsidRPr="00934D09">
        <w:rPr>
          <w:rFonts w:asciiTheme="majorBidi" w:hAnsiTheme="majorBidi" w:cstheme="majorBidi"/>
          <w:sz w:val="30"/>
          <w:szCs w:val="30"/>
          <w:cs/>
        </w:rPr>
        <w:t xml:space="preserve">ไว้ในหมายเหตุ </w:t>
      </w:r>
      <w:r>
        <w:rPr>
          <w:rFonts w:asciiTheme="majorBidi" w:hAnsiTheme="majorBidi" w:cstheme="majorBidi"/>
          <w:sz w:val="30"/>
          <w:szCs w:val="30"/>
        </w:rPr>
        <w:t>6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 xml:space="preserve"> จึงถือว่าเป็น</w:t>
      </w:r>
      <w:r w:rsidRPr="00E45555">
        <w:rPr>
          <w:rFonts w:asciiTheme="majorBidi" w:hAnsiTheme="majorBidi" w:cstheme="majorBidi" w:hint="cs"/>
          <w:spacing w:val="-16"/>
          <w:sz w:val="30"/>
          <w:szCs w:val="30"/>
          <w:cs/>
        </w:rPr>
        <w:t>การ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 xml:space="preserve">จัดทำงบการเงินรวมขึ้นเป็นครั้งแรก ซึ่งเป็นการรวมผลการดำเนินงานของบริษัทย่อยตั้งแต่วันที่ </w:t>
      </w:r>
      <w:r w:rsidRPr="00934D09">
        <w:rPr>
          <w:rFonts w:asciiTheme="majorBidi" w:hAnsiTheme="majorBidi" w:cstheme="majorBidi"/>
          <w:sz w:val="30"/>
          <w:szCs w:val="30"/>
        </w:rPr>
        <w:t>20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934D09">
        <w:rPr>
          <w:rFonts w:asciiTheme="majorBidi" w:hAnsiTheme="majorBidi" w:cstheme="majorBidi"/>
          <w:sz w:val="30"/>
          <w:szCs w:val="30"/>
        </w:rPr>
        <w:t xml:space="preserve">2566 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 xml:space="preserve">จนถึงวันที่           </w:t>
      </w:r>
      <w:r w:rsidR="00113BE5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934D09">
        <w:rPr>
          <w:rFonts w:asciiTheme="majorBidi" w:hAnsiTheme="majorBidi" w:cstheme="majorBidi"/>
          <w:sz w:val="30"/>
          <w:szCs w:val="30"/>
        </w:rPr>
        <w:t xml:space="preserve">31 </w:t>
      </w:r>
      <w:r w:rsidRPr="00934D09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934D09">
        <w:rPr>
          <w:rFonts w:asciiTheme="majorBidi" w:hAnsiTheme="majorBidi" w:cstheme="majorBidi"/>
          <w:sz w:val="30"/>
          <w:szCs w:val="30"/>
        </w:rPr>
        <w:t xml:space="preserve">2566 </w:t>
      </w:r>
      <w:r w:rsidRPr="00934D09">
        <w:rPr>
          <w:rFonts w:asciiTheme="majorBidi" w:hAnsiTheme="majorBidi" w:cstheme="majorBidi" w:hint="cs"/>
          <w:sz w:val="30"/>
          <w:szCs w:val="30"/>
          <w:cs/>
        </w:rPr>
        <w:t>ในงบการเงินรวมนี้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C1C4B28" w14:textId="77777777" w:rsidR="009C578A" w:rsidRPr="00D20509" w:rsidRDefault="009C578A" w:rsidP="0028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49EA64" w14:textId="0EE74CBE" w:rsidR="000300EB" w:rsidRPr="00EB3BCE" w:rsidRDefault="000300EB" w:rsidP="006C1B8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EB3BC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5FB1E4E7" w14:textId="77777777" w:rsidR="00B90BC3" w:rsidRPr="00EB3BCE" w:rsidRDefault="00B90BC3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D9C137" w14:textId="77777777" w:rsidR="00280713" w:rsidRPr="00DC18E2" w:rsidRDefault="00280713" w:rsidP="00280713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C18E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ED61A4C" w14:textId="77777777" w:rsidR="00280713" w:rsidRPr="00DC18E2" w:rsidRDefault="00280713" w:rsidP="00280713">
      <w:pPr>
        <w:shd w:val="clear" w:color="auto" w:fill="FFFFFF"/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6BB9BBD" w14:textId="2815F755" w:rsidR="00280713" w:rsidRPr="00DC18E2" w:rsidRDefault="00280713" w:rsidP="00280713">
      <w:pPr>
        <w:shd w:val="clear" w:color="auto" w:fill="FFFFFF"/>
        <w:tabs>
          <w:tab w:val="clear" w:pos="454"/>
          <w:tab w:val="left" w:pos="547"/>
        </w:tabs>
        <w:ind w:left="547" w:right="-2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DC18E2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535409" w:rsidRPr="00535409">
        <w:rPr>
          <w:rFonts w:asciiTheme="majorBidi" w:hAnsiTheme="majorBidi" w:cstheme="majorBidi"/>
          <w:bCs/>
          <w:sz w:val="30"/>
          <w:szCs w:val="30"/>
        </w:rPr>
        <w:t>6</w:t>
      </w:r>
      <w:r w:rsidRPr="00DC18E2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116956C" w14:textId="2A6EFFBE" w:rsidR="000F39CC" w:rsidRPr="00EB3BCE" w:rsidRDefault="000F39CC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800"/>
        <w:gridCol w:w="2835"/>
      </w:tblGrid>
      <w:tr w:rsidR="000300EB" w:rsidRPr="00EB3BCE" w14:paraId="0EB330B9" w14:textId="77777777" w:rsidTr="00CC3543">
        <w:trPr>
          <w:trHeight w:val="20"/>
          <w:tblHeader/>
        </w:trPr>
        <w:tc>
          <w:tcPr>
            <w:tcW w:w="4500" w:type="dxa"/>
            <w:shd w:val="clear" w:color="auto" w:fill="auto"/>
          </w:tcPr>
          <w:p w14:paraId="51F2AEB4" w14:textId="3028AA7A" w:rsidR="000300EB" w:rsidRPr="00EB3BCE" w:rsidRDefault="000300EB" w:rsidP="00163CD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00" w:type="dxa"/>
            <w:shd w:val="clear" w:color="auto" w:fill="auto"/>
          </w:tcPr>
          <w:p w14:paraId="34EE78F8" w14:textId="3D45C871" w:rsidR="000300EB" w:rsidRPr="00EB3BCE" w:rsidRDefault="000300EB" w:rsidP="00694D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835" w:type="dxa"/>
            <w:shd w:val="clear" w:color="auto" w:fill="auto"/>
          </w:tcPr>
          <w:p w14:paraId="3BA39C62" w14:textId="77777777" w:rsidR="000300EB" w:rsidRPr="00EB3BCE" w:rsidRDefault="000300EB" w:rsidP="00163CDC">
            <w:pPr>
              <w:tabs>
                <w:tab w:val="clear" w:pos="227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3B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92501" w:rsidRPr="00EB3BCE" w14:paraId="4B186D39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79DE32E6" w14:textId="0A1CE70B" w:rsidR="00792501" w:rsidRPr="0089180B" w:rsidRDefault="007A10D5" w:rsidP="00625F13">
            <w:pPr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80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เอฟดับบลิวดีประกันภัย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5C5391CC" w14:textId="77777777" w:rsidR="00792501" w:rsidRPr="00EB3BCE" w:rsidRDefault="00792501" w:rsidP="0079250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0D0D1CD9" w14:textId="310D09A1" w:rsidR="00792501" w:rsidRPr="00EB3BCE" w:rsidRDefault="00792501" w:rsidP="00792501">
            <w:pPr>
              <w:tabs>
                <w:tab w:val="clear" w:pos="227"/>
                <w:tab w:val="clear" w:pos="3742"/>
                <w:tab w:val="left" w:pos="3951"/>
              </w:tabs>
              <w:spacing w:line="240" w:lineRule="auto"/>
              <w:ind w:left="-108" w:right="-99" w:firstLine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01D96" w:rsidRPr="00EB3BCE" w14:paraId="345A1A4E" w14:textId="77777777" w:rsidTr="00CC3543">
        <w:trPr>
          <w:trHeight w:val="20"/>
        </w:trPr>
        <w:tc>
          <w:tcPr>
            <w:tcW w:w="4500" w:type="dxa"/>
            <w:shd w:val="clear" w:color="auto" w:fill="auto"/>
          </w:tcPr>
          <w:p w14:paraId="4CB9656B" w14:textId="3515898A" w:rsidR="00501D96" w:rsidRPr="0089180B" w:rsidRDefault="00501D96" w:rsidP="00501D96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180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กรุงไทยพานิช ประกันภัย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F7492A8" w14:textId="3B4CA012" w:rsidR="00501D96" w:rsidRPr="00EB3BCE" w:rsidRDefault="00501D96" w:rsidP="00501D9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835" w:type="dxa"/>
            <w:shd w:val="clear" w:color="auto" w:fill="auto"/>
          </w:tcPr>
          <w:p w14:paraId="362B409A" w14:textId="3D85916C" w:rsidR="00501D96" w:rsidRPr="00EB3BCE" w:rsidRDefault="00501D96" w:rsidP="00501D96">
            <w:pPr>
              <w:tabs>
                <w:tab w:val="clear" w:pos="227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BCE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8264360" w14:textId="6AF44167" w:rsidR="00CD3F32" w:rsidRDefault="00CD3F32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69"/>
        <w:gridCol w:w="1351"/>
        <w:gridCol w:w="275"/>
        <w:gridCol w:w="1252"/>
        <w:gridCol w:w="246"/>
        <w:gridCol w:w="1287"/>
      </w:tblGrid>
      <w:tr w:rsidR="00732360" w:rsidRPr="004043FF" w14:paraId="1176FBE9" w14:textId="77777777" w:rsidTr="00732360">
        <w:trPr>
          <w:tblHeader/>
        </w:trPr>
        <w:tc>
          <w:tcPr>
            <w:tcW w:w="2597" w:type="pct"/>
            <w:vAlign w:val="bottom"/>
            <w:hideMark/>
          </w:tcPr>
          <w:p w14:paraId="7DE43BD0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6" w:type="pct"/>
            <w:hideMark/>
          </w:tcPr>
          <w:p w14:paraId="37D79512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47EACC7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6AB734F1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2360" w:rsidRPr="004043FF" w14:paraId="6CF7313C" w14:textId="77777777" w:rsidTr="00732360">
        <w:trPr>
          <w:tblHeader/>
        </w:trPr>
        <w:tc>
          <w:tcPr>
            <w:tcW w:w="2597" w:type="pct"/>
            <w:vAlign w:val="bottom"/>
            <w:hideMark/>
          </w:tcPr>
          <w:p w14:paraId="1CAAE4E0" w14:textId="72DFB862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36" w:type="pct"/>
            <w:vAlign w:val="bottom"/>
            <w:hideMark/>
          </w:tcPr>
          <w:p w14:paraId="631B26EF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23B19C8E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  <w:hideMark/>
          </w:tcPr>
          <w:p w14:paraId="6FCFC57B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4" w:type="pct"/>
            <w:vAlign w:val="bottom"/>
          </w:tcPr>
          <w:p w14:paraId="10D7EDFB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  <w:hideMark/>
          </w:tcPr>
          <w:p w14:paraId="46D1780C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32360" w:rsidRPr="004043FF" w14:paraId="0D12F764" w14:textId="77777777" w:rsidTr="00732360">
        <w:trPr>
          <w:tblHeader/>
        </w:trPr>
        <w:tc>
          <w:tcPr>
            <w:tcW w:w="2597" w:type="pct"/>
            <w:vAlign w:val="bottom"/>
          </w:tcPr>
          <w:p w14:paraId="6228B292" w14:textId="77777777" w:rsidR="00732360" w:rsidRPr="004043FF" w:rsidRDefault="0073236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pct"/>
            <w:gridSpan w:val="5"/>
            <w:hideMark/>
          </w:tcPr>
          <w:p w14:paraId="4E577AE8" w14:textId="77777777" w:rsidR="00732360" w:rsidRPr="004043FF" w:rsidRDefault="007323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3DE" w:rsidRPr="004043FF" w14:paraId="3DBFC2B4" w14:textId="77777777" w:rsidTr="003107B8">
        <w:tc>
          <w:tcPr>
            <w:tcW w:w="2597" w:type="pct"/>
          </w:tcPr>
          <w:p w14:paraId="2BA97A64" w14:textId="4204409F" w:rsidR="005A53DE" w:rsidRPr="004043FF" w:rsidRDefault="00825995" w:rsidP="005A53DE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36" w:type="pct"/>
          </w:tcPr>
          <w:p w14:paraId="1FC9179C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09B87E1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69B86BCC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630C5FA1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CBD85B8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53DE" w:rsidRPr="004043FF" w14:paraId="040FCD88" w14:textId="77777777" w:rsidTr="00A076EA">
        <w:tc>
          <w:tcPr>
            <w:tcW w:w="2597" w:type="pct"/>
            <w:vAlign w:val="bottom"/>
          </w:tcPr>
          <w:p w14:paraId="0AD7EC97" w14:textId="60F60ED4" w:rsidR="005A53DE" w:rsidRPr="004043FF" w:rsidRDefault="005A53DE" w:rsidP="005A53DE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736" w:type="pct"/>
          </w:tcPr>
          <w:p w14:paraId="189C247D" w14:textId="5EF68C1B" w:rsidR="005A53DE" w:rsidRPr="004043FF" w:rsidRDefault="009118F0" w:rsidP="0091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309BC3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18D46534" w14:textId="36E7EA05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  <w:tc>
          <w:tcPr>
            <w:tcW w:w="134" w:type="pct"/>
            <w:vAlign w:val="bottom"/>
          </w:tcPr>
          <w:p w14:paraId="273B3BCE" w14:textId="77777777" w:rsidR="005A53DE" w:rsidRPr="004043FF" w:rsidRDefault="005A53DE" w:rsidP="005A5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2672255B" w14:textId="48B2F208" w:rsidR="005A53DE" w:rsidRPr="004043FF" w:rsidRDefault="00C0394F" w:rsidP="00C03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30B3" w:rsidRPr="004043FF" w14:paraId="12EAA45C" w14:textId="77777777" w:rsidTr="00732360">
        <w:tc>
          <w:tcPr>
            <w:tcW w:w="2597" w:type="pct"/>
            <w:vAlign w:val="bottom"/>
          </w:tcPr>
          <w:p w14:paraId="4B78DD48" w14:textId="77777777" w:rsidR="002630B3" w:rsidRDefault="002630B3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8227DB" w14:textId="77777777" w:rsidR="00E1512D" w:rsidRDefault="00E1512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21C0EF" w14:textId="77777777" w:rsidR="00E1512D" w:rsidRDefault="00E1512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658AE3" w14:textId="373FE42F" w:rsidR="00E1512D" w:rsidRPr="004043FF" w:rsidRDefault="00E1512D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pct"/>
          </w:tcPr>
          <w:p w14:paraId="668DE747" w14:textId="77777777" w:rsidR="002630B3" w:rsidRPr="004043FF" w:rsidRDefault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CEE6D33" w14:textId="77777777" w:rsidR="002630B3" w:rsidRPr="004043FF" w:rsidRDefault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11E038A3" w14:textId="77777777" w:rsidR="002630B3" w:rsidRPr="004043FF" w:rsidRDefault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61E98979" w14:textId="77777777" w:rsidR="002630B3" w:rsidRPr="004043FF" w:rsidRDefault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574BD301" w14:textId="77777777" w:rsidR="002630B3" w:rsidRPr="004043FF" w:rsidRDefault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0B3" w:rsidRPr="004043FF" w14:paraId="6657DD11" w14:textId="77777777" w:rsidTr="00CF0C9E">
        <w:tc>
          <w:tcPr>
            <w:tcW w:w="2597" w:type="pct"/>
            <w:vAlign w:val="bottom"/>
          </w:tcPr>
          <w:p w14:paraId="7881F831" w14:textId="72B3C0C1" w:rsidR="002630B3" w:rsidRPr="004043FF" w:rsidRDefault="002630B3" w:rsidP="002630B3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ab/>
            </w:r>
          </w:p>
        </w:tc>
        <w:tc>
          <w:tcPr>
            <w:tcW w:w="736" w:type="pct"/>
          </w:tcPr>
          <w:p w14:paraId="2D1B56C1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DBF3C5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vAlign w:val="bottom"/>
          </w:tcPr>
          <w:p w14:paraId="6D23953F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09217313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1" w:type="pct"/>
            <w:vAlign w:val="bottom"/>
          </w:tcPr>
          <w:p w14:paraId="634843A4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0B3" w:rsidRPr="004043FF" w14:paraId="4A3B06FA" w14:textId="77777777" w:rsidTr="00CF0C9E">
        <w:tc>
          <w:tcPr>
            <w:tcW w:w="2597" w:type="pct"/>
            <w:vAlign w:val="bottom"/>
            <w:hideMark/>
          </w:tcPr>
          <w:p w14:paraId="009D4BBC" w14:textId="77777777" w:rsidR="002630B3" w:rsidRPr="004043FF" w:rsidRDefault="002630B3" w:rsidP="002630B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ค่าที่ปรึกษากฎหมาย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D6F24B2" w14:textId="34AB00E2" w:rsidR="002630B3" w:rsidRPr="00CF0C9E" w:rsidRDefault="003875BC" w:rsidP="0038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FFFFFF" w:themeFill="background1"/>
          </w:tcPr>
          <w:p w14:paraId="1BDF7963" w14:textId="77777777" w:rsidR="002630B3" w:rsidRPr="00CF0C9E" w:rsidRDefault="002630B3" w:rsidP="002630B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7409D32" w14:textId="1F4DB0D3" w:rsidR="002630B3" w:rsidRPr="00CF0C9E" w:rsidRDefault="003875BC" w:rsidP="0038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34DB81A3" w14:textId="77777777" w:rsidR="002630B3" w:rsidRPr="00CF0C9E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bottom w:val="double" w:sz="4" w:space="0" w:color="auto"/>
            </w:tcBorders>
            <w:hideMark/>
          </w:tcPr>
          <w:p w14:paraId="64090CC0" w14:textId="77777777" w:rsidR="002630B3" w:rsidRPr="00CF0C9E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0C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</w:tr>
      <w:tr w:rsidR="002630B3" w:rsidRPr="004043FF" w14:paraId="0339A1AF" w14:textId="77777777" w:rsidTr="00CF0C9E">
        <w:tc>
          <w:tcPr>
            <w:tcW w:w="2597" w:type="pct"/>
            <w:vAlign w:val="bottom"/>
            <w:hideMark/>
          </w:tcPr>
          <w:p w14:paraId="6CE1C011" w14:textId="77777777" w:rsidR="002630B3" w:rsidRPr="004043FF" w:rsidRDefault="002630B3" w:rsidP="002630B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36" w:type="pct"/>
            <w:tcBorders>
              <w:top w:val="double" w:sz="4" w:space="0" w:color="auto"/>
            </w:tcBorders>
          </w:tcPr>
          <w:p w14:paraId="2B9233F4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2DFE126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tcBorders>
              <w:top w:val="double" w:sz="4" w:space="0" w:color="auto"/>
            </w:tcBorders>
          </w:tcPr>
          <w:p w14:paraId="01CD298D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36BFC949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</w:tcPr>
          <w:p w14:paraId="7699BECC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2262" w:rsidRPr="004043FF" w14:paraId="753411A3" w14:textId="77777777" w:rsidTr="00B62262">
        <w:tc>
          <w:tcPr>
            <w:tcW w:w="2597" w:type="pct"/>
            <w:vAlign w:val="bottom"/>
            <w:hideMark/>
          </w:tcPr>
          <w:p w14:paraId="54FC5691" w14:textId="77777777" w:rsidR="00B62262" w:rsidRPr="004043FF" w:rsidRDefault="00B62262" w:rsidP="00B6226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736" w:type="pct"/>
            <w:shd w:val="clear" w:color="auto" w:fill="FFFFFF" w:themeFill="background1"/>
          </w:tcPr>
          <w:p w14:paraId="6F91E805" w14:textId="51DA1CF6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45,782</w:t>
            </w:r>
          </w:p>
        </w:tc>
        <w:tc>
          <w:tcPr>
            <w:tcW w:w="150" w:type="pct"/>
            <w:shd w:val="clear" w:color="auto" w:fill="FFFFFF" w:themeFill="background1"/>
          </w:tcPr>
          <w:p w14:paraId="4B7EF583" w14:textId="77777777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609D796E" w14:textId="3795D80B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45,742 </w:t>
            </w:r>
          </w:p>
        </w:tc>
        <w:tc>
          <w:tcPr>
            <w:tcW w:w="134" w:type="pct"/>
            <w:vAlign w:val="bottom"/>
          </w:tcPr>
          <w:p w14:paraId="14485ECF" w14:textId="77777777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hideMark/>
          </w:tcPr>
          <w:p w14:paraId="3769E99E" w14:textId="565A1386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27,059</w:t>
            </w:r>
          </w:p>
        </w:tc>
      </w:tr>
      <w:tr w:rsidR="00B62262" w:rsidRPr="004043FF" w14:paraId="2608189E" w14:textId="77777777" w:rsidTr="00B62262">
        <w:tc>
          <w:tcPr>
            <w:tcW w:w="2597" w:type="pct"/>
            <w:vAlign w:val="bottom"/>
            <w:hideMark/>
          </w:tcPr>
          <w:p w14:paraId="69957FBE" w14:textId="77777777" w:rsidR="00B62262" w:rsidRPr="004043FF" w:rsidRDefault="00B62262" w:rsidP="00B6226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736" w:type="pct"/>
            <w:shd w:val="clear" w:color="auto" w:fill="FFFFFF" w:themeFill="background1"/>
          </w:tcPr>
          <w:p w14:paraId="27527AA9" w14:textId="0A8DED33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1,918 </w:t>
            </w:r>
          </w:p>
        </w:tc>
        <w:tc>
          <w:tcPr>
            <w:tcW w:w="150" w:type="pct"/>
            <w:shd w:val="clear" w:color="auto" w:fill="FFFFFF" w:themeFill="background1"/>
          </w:tcPr>
          <w:p w14:paraId="223868AF" w14:textId="77777777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6914B965" w14:textId="01D170C8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1,918 </w:t>
            </w:r>
          </w:p>
        </w:tc>
        <w:tc>
          <w:tcPr>
            <w:tcW w:w="134" w:type="pct"/>
            <w:vAlign w:val="bottom"/>
          </w:tcPr>
          <w:p w14:paraId="5B193DE4" w14:textId="77777777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hideMark/>
          </w:tcPr>
          <w:p w14:paraId="72684ABD" w14:textId="547E51BA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</w:p>
        </w:tc>
      </w:tr>
      <w:tr w:rsidR="00B62262" w:rsidRPr="004043FF" w14:paraId="40809D34" w14:textId="77777777" w:rsidTr="00B62262">
        <w:tc>
          <w:tcPr>
            <w:tcW w:w="2597" w:type="pct"/>
            <w:vAlign w:val="bottom"/>
            <w:hideMark/>
          </w:tcPr>
          <w:p w14:paraId="1FA524DD" w14:textId="77777777" w:rsidR="00B62262" w:rsidRPr="004043FF" w:rsidRDefault="00B62262" w:rsidP="00B62262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D84065B" w14:textId="5AE0656C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</w:p>
        </w:tc>
        <w:tc>
          <w:tcPr>
            <w:tcW w:w="150" w:type="pct"/>
            <w:shd w:val="clear" w:color="auto" w:fill="FFFFFF" w:themeFill="background1"/>
          </w:tcPr>
          <w:p w14:paraId="6CF4A341" w14:textId="77777777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27D86C" w14:textId="6D9FC5FD" w:rsidR="00B62262" w:rsidRPr="00B62262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</w:p>
        </w:tc>
        <w:tc>
          <w:tcPr>
            <w:tcW w:w="134" w:type="pct"/>
            <w:vAlign w:val="bottom"/>
          </w:tcPr>
          <w:p w14:paraId="13A6589D" w14:textId="77777777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24D69" w14:textId="0E244721" w:rsidR="00B62262" w:rsidRPr="004043FF" w:rsidRDefault="00B62262" w:rsidP="00B622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630B3" w:rsidRPr="004043FF" w14:paraId="0C3F4847" w14:textId="77777777" w:rsidTr="00B62262">
        <w:tc>
          <w:tcPr>
            <w:tcW w:w="2597" w:type="pct"/>
            <w:vAlign w:val="bottom"/>
            <w:hideMark/>
          </w:tcPr>
          <w:p w14:paraId="211B9AB3" w14:textId="77777777" w:rsidR="002630B3" w:rsidRPr="004043FF" w:rsidRDefault="002630B3" w:rsidP="002630B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B0A9174" w14:textId="50940B8D" w:rsidR="002630B3" w:rsidRPr="00B62262" w:rsidRDefault="00B62262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47,705</w:t>
            </w:r>
          </w:p>
        </w:tc>
        <w:tc>
          <w:tcPr>
            <w:tcW w:w="150" w:type="pct"/>
            <w:shd w:val="clear" w:color="auto" w:fill="FFFFFF" w:themeFill="background1"/>
          </w:tcPr>
          <w:p w14:paraId="1F7AF379" w14:textId="77777777" w:rsidR="002630B3" w:rsidRPr="00B62262" w:rsidRDefault="002630B3" w:rsidP="002630B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ADB24C0" w14:textId="2CFDC010" w:rsidR="002630B3" w:rsidRPr="00B62262" w:rsidRDefault="00B62262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22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47,665</w:t>
            </w:r>
          </w:p>
        </w:tc>
        <w:tc>
          <w:tcPr>
            <w:tcW w:w="134" w:type="pct"/>
            <w:vAlign w:val="bottom"/>
          </w:tcPr>
          <w:p w14:paraId="541DB1A4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34BCE5" w14:textId="69C7241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28,873</w:t>
            </w:r>
          </w:p>
        </w:tc>
      </w:tr>
      <w:tr w:rsidR="002630B3" w:rsidRPr="004043FF" w14:paraId="5098109E" w14:textId="77777777" w:rsidTr="00732360">
        <w:tc>
          <w:tcPr>
            <w:tcW w:w="2597" w:type="pct"/>
            <w:vAlign w:val="bottom"/>
          </w:tcPr>
          <w:p w14:paraId="72C49046" w14:textId="77777777" w:rsidR="002630B3" w:rsidRPr="00AB0471" w:rsidRDefault="002630B3" w:rsidP="002630B3">
            <w:pPr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3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DFCE61" w14:textId="77777777" w:rsidR="002630B3" w:rsidRPr="00AB0471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0" w:type="pct"/>
          </w:tcPr>
          <w:p w14:paraId="19FD504F" w14:textId="77777777" w:rsidR="002630B3" w:rsidRPr="00AB0471" w:rsidRDefault="002630B3" w:rsidP="002630B3">
            <w:pPr>
              <w:spacing w:line="240" w:lineRule="auto"/>
              <w:rPr>
                <w:rFonts w:asciiTheme="majorBidi" w:hAnsiTheme="majorBidi" w:cstheme="majorBidi"/>
                <w:sz w:val="8"/>
                <w:szCs w:val="8"/>
                <w:highlight w:val="lightGray"/>
              </w:rPr>
            </w:pPr>
          </w:p>
        </w:tc>
        <w:tc>
          <w:tcPr>
            <w:tcW w:w="68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FE9DEC" w14:textId="77777777" w:rsidR="002630B3" w:rsidRPr="00AB0471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4" w:type="pct"/>
            <w:vAlign w:val="bottom"/>
          </w:tcPr>
          <w:p w14:paraId="33FD3B8E" w14:textId="77777777" w:rsidR="002630B3" w:rsidRPr="00AB0471" w:rsidRDefault="002630B3" w:rsidP="002630B3">
            <w:pPr>
              <w:spacing w:line="240" w:lineRule="auto"/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  <w:tc>
          <w:tcPr>
            <w:tcW w:w="70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E281BE" w14:textId="77777777" w:rsidR="002630B3" w:rsidRPr="00AB0471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2630B3" w:rsidRPr="004043FF" w14:paraId="7C2B808B" w14:textId="77777777" w:rsidTr="00732360">
        <w:tc>
          <w:tcPr>
            <w:tcW w:w="2597" w:type="pct"/>
            <w:vAlign w:val="bottom"/>
            <w:hideMark/>
          </w:tcPr>
          <w:p w14:paraId="74C258E2" w14:textId="77777777" w:rsidR="002630B3" w:rsidRPr="004043FF" w:rsidRDefault="002630B3" w:rsidP="002630B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736" w:type="pct"/>
          </w:tcPr>
          <w:p w14:paraId="5ED8CDFC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632E5D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</w:tcPr>
          <w:p w14:paraId="7DF67C40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7409949D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</w:tcPr>
          <w:p w14:paraId="2E97447F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30B3" w:rsidRPr="004043FF" w14:paraId="168EDACD" w14:textId="77777777" w:rsidTr="00790021">
        <w:tc>
          <w:tcPr>
            <w:tcW w:w="2597" w:type="pct"/>
            <w:vAlign w:val="bottom"/>
            <w:hideMark/>
          </w:tcPr>
          <w:p w14:paraId="2BEF4E7B" w14:textId="77777777" w:rsidR="002630B3" w:rsidRPr="004043FF" w:rsidRDefault="002630B3" w:rsidP="002630B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ค่าบริการ</w:t>
            </w:r>
          </w:p>
        </w:tc>
        <w:tc>
          <w:tcPr>
            <w:tcW w:w="736" w:type="pct"/>
            <w:shd w:val="clear" w:color="auto" w:fill="auto"/>
          </w:tcPr>
          <w:p w14:paraId="16A29370" w14:textId="23EE56F8" w:rsidR="002630B3" w:rsidRPr="004043FF" w:rsidRDefault="00790021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1,751</w:t>
            </w:r>
          </w:p>
        </w:tc>
        <w:tc>
          <w:tcPr>
            <w:tcW w:w="150" w:type="pct"/>
          </w:tcPr>
          <w:p w14:paraId="75FEDF7D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</w:p>
        </w:tc>
        <w:tc>
          <w:tcPr>
            <w:tcW w:w="682" w:type="pct"/>
          </w:tcPr>
          <w:p w14:paraId="4DD0BA44" w14:textId="67731EC0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1,751</w:t>
            </w:r>
          </w:p>
        </w:tc>
        <w:tc>
          <w:tcPr>
            <w:tcW w:w="134" w:type="pct"/>
            <w:vAlign w:val="bottom"/>
          </w:tcPr>
          <w:p w14:paraId="5B86A648" w14:textId="77777777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01" w:type="pct"/>
            <w:hideMark/>
          </w:tcPr>
          <w:p w14:paraId="57A6015B" w14:textId="3C006A8F" w:rsidR="002630B3" w:rsidRPr="004043FF" w:rsidRDefault="002630B3" w:rsidP="002630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7,388</w:t>
            </w:r>
          </w:p>
        </w:tc>
      </w:tr>
    </w:tbl>
    <w:p w14:paraId="261003BF" w14:textId="77777777" w:rsidR="00B73EBC" w:rsidRPr="00AB0471" w:rsidRDefault="00B73EBC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203976" w:rsidRPr="004043FF" w14:paraId="0F66F0FF" w14:textId="77777777" w:rsidTr="00F84B1D">
        <w:trPr>
          <w:tblHeader/>
        </w:trPr>
        <w:tc>
          <w:tcPr>
            <w:tcW w:w="2598" w:type="pct"/>
          </w:tcPr>
          <w:p w14:paraId="3C4C9441" w14:textId="7F4EEE49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ยอดคงเหลือกับบุคคลหรือกิจการที่เกี่ยวข้องกัน</w:t>
            </w:r>
            <w:r w:rsidRPr="004043F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735" w:type="pct"/>
            <w:hideMark/>
          </w:tcPr>
          <w:p w14:paraId="60E0541C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9078F7D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521875AB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976" w:rsidRPr="004043FF" w14:paraId="4B997CC0" w14:textId="77777777" w:rsidTr="00BD2A22">
        <w:trPr>
          <w:tblHeader/>
        </w:trPr>
        <w:tc>
          <w:tcPr>
            <w:tcW w:w="2598" w:type="pct"/>
          </w:tcPr>
          <w:p w14:paraId="62D0C606" w14:textId="1DFC9E3B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4043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4043F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735" w:type="pct"/>
            <w:hideMark/>
          </w:tcPr>
          <w:p w14:paraId="7E49B38F" w14:textId="140BFE5B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043F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043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6C7A7DEA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323D7BB6" w14:textId="762D8806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043F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043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7BBFB8C6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052084F6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043F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043F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03976" w:rsidRPr="004043FF" w14:paraId="79CBBDEB" w14:textId="77777777" w:rsidTr="00B73EBC">
        <w:trPr>
          <w:tblHeader/>
        </w:trPr>
        <w:tc>
          <w:tcPr>
            <w:tcW w:w="2598" w:type="pct"/>
            <w:vAlign w:val="bottom"/>
          </w:tcPr>
          <w:p w14:paraId="5A53B21B" w14:textId="77777777" w:rsidR="00203976" w:rsidRPr="004043FF" w:rsidRDefault="00203976" w:rsidP="002039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57E4A646" w14:textId="77777777" w:rsidR="00203976" w:rsidRPr="004043FF" w:rsidRDefault="00203976" w:rsidP="0020397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6B1" w:rsidRPr="004043FF" w14:paraId="2069C1D3" w14:textId="77777777" w:rsidTr="001D26B1">
        <w:tc>
          <w:tcPr>
            <w:tcW w:w="2598" w:type="pct"/>
          </w:tcPr>
          <w:p w14:paraId="1841CF31" w14:textId="3DEEFD46" w:rsidR="001D26B1" w:rsidRPr="004043FF" w:rsidRDefault="001D26B1" w:rsidP="001D26B1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735" w:type="pct"/>
          </w:tcPr>
          <w:p w14:paraId="2FB65727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13A5088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5303152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4E0EE4F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142311AC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6B1" w:rsidRPr="004043FF" w14:paraId="3C0AE261" w14:textId="77777777" w:rsidTr="00E20540">
        <w:tc>
          <w:tcPr>
            <w:tcW w:w="2598" w:type="pct"/>
          </w:tcPr>
          <w:p w14:paraId="2E246FF4" w14:textId="689F33F5" w:rsidR="001D26B1" w:rsidRPr="00371305" w:rsidRDefault="002E5C2A" w:rsidP="001D26B1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7130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735" w:type="pct"/>
          </w:tcPr>
          <w:p w14:paraId="46E7BEAE" w14:textId="3196396C" w:rsidR="001D26B1" w:rsidRPr="004043FF" w:rsidRDefault="002872B4" w:rsidP="002872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38AE749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42D7BFB3" w14:textId="75CA9E82" w:rsidR="001D26B1" w:rsidRPr="004043FF" w:rsidRDefault="0011016F" w:rsidP="001101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1,552</w:t>
            </w:r>
          </w:p>
        </w:tc>
        <w:tc>
          <w:tcPr>
            <w:tcW w:w="135" w:type="pct"/>
            <w:vAlign w:val="bottom"/>
          </w:tcPr>
          <w:p w14:paraId="69E20A3F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1FAFF306" w14:textId="25C59BFE" w:rsidR="001D26B1" w:rsidRPr="004043FF" w:rsidRDefault="009626A4" w:rsidP="00962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6B1" w:rsidRPr="004043FF" w14:paraId="0E6D4EBA" w14:textId="77777777" w:rsidTr="00E20540">
        <w:tc>
          <w:tcPr>
            <w:tcW w:w="2598" w:type="pct"/>
          </w:tcPr>
          <w:p w14:paraId="705121B1" w14:textId="77777777" w:rsidR="001D26B1" w:rsidRPr="00AB0471" w:rsidRDefault="001D26B1" w:rsidP="001D26B1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bidi="th-TH"/>
              </w:rPr>
            </w:pPr>
          </w:p>
        </w:tc>
        <w:tc>
          <w:tcPr>
            <w:tcW w:w="735" w:type="pct"/>
          </w:tcPr>
          <w:p w14:paraId="73866CCC" w14:textId="77777777" w:rsidR="001D26B1" w:rsidRPr="00AB0471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50" w:type="pct"/>
          </w:tcPr>
          <w:p w14:paraId="0708C4BA" w14:textId="77777777" w:rsidR="001D26B1" w:rsidRPr="00AB0471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4" w:type="pct"/>
            <w:vAlign w:val="bottom"/>
          </w:tcPr>
          <w:p w14:paraId="766FB55C" w14:textId="77777777" w:rsidR="001D26B1" w:rsidRPr="00AB0471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" w:type="pct"/>
            <w:vAlign w:val="bottom"/>
          </w:tcPr>
          <w:p w14:paraId="368D878E" w14:textId="77777777" w:rsidR="001D26B1" w:rsidRPr="00AB0471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98" w:type="pct"/>
            <w:vAlign w:val="bottom"/>
          </w:tcPr>
          <w:p w14:paraId="6E96133F" w14:textId="77777777" w:rsidR="001D26B1" w:rsidRPr="00AB0471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1D26B1" w:rsidRPr="004043FF" w14:paraId="233B3AA3" w14:textId="77777777" w:rsidTr="00E20540">
        <w:tc>
          <w:tcPr>
            <w:tcW w:w="2598" w:type="pct"/>
          </w:tcPr>
          <w:p w14:paraId="05493C71" w14:textId="3AC925A4" w:rsidR="001D26B1" w:rsidRPr="004043FF" w:rsidRDefault="001D26B1" w:rsidP="001D26B1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043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  <w:r w:rsidRPr="004043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5" w:type="pct"/>
          </w:tcPr>
          <w:p w14:paraId="65A06B9A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64CE7C2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F63DE22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54DA455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5EA60C85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6B1" w:rsidRPr="004043FF" w14:paraId="5B95E274" w14:textId="77777777" w:rsidTr="00E20540">
        <w:tc>
          <w:tcPr>
            <w:tcW w:w="2598" w:type="pct"/>
            <w:vAlign w:val="bottom"/>
            <w:hideMark/>
          </w:tcPr>
          <w:p w14:paraId="143D7EAE" w14:textId="77777777" w:rsidR="001D26B1" w:rsidRPr="004043FF" w:rsidRDefault="001D26B1" w:rsidP="001D26B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35" w:type="pct"/>
            <w:hideMark/>
          </w:tcPr>
          <w:p w14:paraId="16318BD4" w14:textId="4E8622C4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354444">
              <w:rPr>
                <w:rFonts w:asciiTheme="majorBidi" w:hAnsiTheme="majorBidi" w:cstheme="majorBidi"/>
                <w:sz w:val="30"/>
                <w:szCs w:val="30"/>
              </w:rPr>
              <w:t>4,619</w:t>
            </w:r>
          </w:p>
        </w:tc>
        <w:tc>
          <w:tcPr>
            <w:tcW w:w="150" w:type="pct"/>
          </w:tcPr>
          <w:p w14:paraId="05CDFF1A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4AC03152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4A30E0B5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50294DAE" w14:textId="77777777" w:rsidR="001D26B1" w:rsidRPr="004043FF" w:rsidRDefault="001D26B1" w:rsidP="001D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4043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2C79961" w14:textId="77777777" w:rsidR="00732360" w:rsidRPr="00AB0471" w:rsidRDefault="00732360" w:rsidP="00CD3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59682D08" w14:textId="61B9AC3E" w:rsidR="000300EB" w:rsidRPr="004043FF" w:rsidRDefault="000300EB" w:rsidP="005375EA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4043FF">
        <w:rPr>
          <w:rFonts w:asciiTheme="majorBidi" w:hAnsiTheme="majorBidi" w:cstheme="majorBidi"/>
          <w:cs/>
        </w:rPr>
        <w:t>เงินสดและรายการเทียบเท่าเงินสด</w:t>
      </w:r>
    </w:p>
    <w:p w14:paraId="0C9471F6" w14:textId="7B5E37E1" w:rsidR="000300EB" w:rsidRPr="00AB0471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14"/>
          <w:szCs w:val="14"/>
        </w:rPr>
      </w:pPr>
    </w:p>
    <w:p w14:paraId="341B483F" w14:textId="00E1BD7F" w:rsidR="00FD29D3" w:rsidRPr="004043FF" w:rsidRDefault="00FD29D3" w:rsidP="00FD29D3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4043FF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5AF6551" w14:textId="6B9D6D22" w:rsidR="00FD29D3" w:rsidRPr="004043FF" w:rsidRDefault="00FD29D3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shd w:val="clear" w:color="auto" w:fill="D9D9D9" w:themeFill="background1" w:themeFillShade="D9"/>
          <w:lang w:eastAsia="en-GB"/>
        </w:rPr>
      </w:pPr>
      <w:r w:rsidRPr="004043FF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170A1D2" w14:textId="7E6CFCC2" w:rsidR="00C10CF2" w:rsidRPr="00AB0471" w:rsidRDefault="00C10CF2" w:rsidP="00FD2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14"/>
          <w:szCs w:val="14"/>
          <w:shd w:val="clear" w:color="auto" w:fill="D9D9D9" w:themeFill="background1" w:themeFillShade="D9"/>
          <w:lang w:eastAsia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CA5B74" w14:paraId="7EB2B507" w14:textId="77777777" w:rsidTr="0007144F">
        <w:trPr>
          <w:tblHeader/>
        </w:trPr>
        <w:tc>
          <w:tcPr>
            <w:tcW w:w="2598" w:type="pct"/>
          </w:tcPr>
          <w:p w14:paraId="5F1BA88D" w14:textId="1EABE38C" w:rsidR="00CA5B74" w:rsidRPr="00203976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431E00E4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114F23B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4B9DC59B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A5B74" w14:paraId="4C6145BC" w14:textId="77777777" w:rsidTr="0007144F">
        <w:trPr>
          <w:tblHeader/>
        </w:trPr>
        <w:tc>
          <w:tcPr>
            <w:tcW w:w="2598" w:type="pct"/>
          </w:tcPr>
          <w:p w14:paraId="28D7D910" w14:textId="77777777" w:rsidR="00CA5B74" w:rsidRPr="00203976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9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2039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2039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735" w:type="pct"/>
            <w:hideMark/>
          </w:tcPr>
          <w:p w14:paraId="7BAEF6AD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023A5013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121E9AE2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3B288980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1D2FC33A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A5B74" w14:paraId="2F8760E9" w14:textId="77777777" w:rsidTr="0007144F">
        <w:trPr>
          <w:tblHeader/>
        </w:trPr>
        <w:tc>
          <w:tcPr>
            <w:tcW w:w="2598" w:type="pct"/>
            <w:vAlign w:val="bottom"/>
          </w:tcPr>
          <w:p w14:paraId="4ABD29F1" w14:textId="77777777" w:rsidR="00CA5B74" w:rsidRDefault="00CA5B74" w:rsidP="000714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55FEEAED" w14:textId="77777777" w:rsidR="00CA5B74" w:rsidRDefault="00CA5B7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F47" w14:paraId="4EFFE31C" w14:textId="77777777" w:rsidTr="00F05CC0">
        <w:tc>
          <w:tcPr>
            <w:tcW w:w="2598" w:type="pct"/>
            <w:vAlign w:val="bottom"/>
            <w:hideMark/>
          </w:tcPr>
          <w:p w14:paraId="779DAA2D" w14:textId="11047985" w:rsidR="00E91F47" w:rsidRDefault="00E91F47" w:rsidP="00E91F47">
            <w:pPr>
              <w:pStyle w:val="block"/>
              <w:tabs>
                <w:tab w:val="center" w:pos="3132"/>
              </w:tabs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735" w:type="pct"/>
            <w:shd w:val="clear" w:color="auto" w:fill="FFFFFF" w:themeFill="background1"/>
          </w:tcPr>
          <w:p w14:paraId="769670E3" w14:textId="0F9EDD80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4,482 </w:t>
            </w:r>
          </w:p>
        </w:tc>
        <w:tc>
          <w:tcPr>
            <w:tcW w:w="150" w:type="pct"/>
          </w:tcPr>
          <w:p w14:paraId="0475AE14" w14:textId="77777777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1A3E140" w14:textId="22040CC1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4,482 </w:t>
            </w:r>
          </w:p>
        </w:tc>
        <w:tc>
          <w:tcPr>
            <w:tcW w:w="135" w:type="pct"/>
            <w:vAlign w:val="bottom"/>
          </w:tcPr>
          <w:p w14:paraId="77051FA0" w14:textId="77777777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</w:tcPr>
          <w:p w14:paraId="1A9B32FD" w14:textId="37E14945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4567C">
              <w:rPr>
                <w:rFonts w:ascii="Angsana New" w:hAnsi="Angsana New"/>
                <w:sz w:val="30"/>
                <w:szCs w:val="30"/>
              </w:rPr>
              <w:t>6,954</w:t>
            </w:r>
          </w:p>
        </w:tc>
      </w:tr>
      <w:tr w:rsidR="00E91F47" w14:paraId="3AE183F8" w14:textId="77777777" w:rsidTr="00F05CC0">
        <w:tc>
          <w:tcPr>
            <w:tcW w:w="2598" w:type="pct"/>
            <w:vAlign w:val="bottom"/>
            <w:hideMark/>
          </w:tcPr>
          <w:p w14:paraId="49B882C9" w14:textId="3D6DAACF" w:rsidR="00E91F47" w:rsidRDefault="00E91F47" w:rsidP="00E91F4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735" w:type="pct"/>
            <w:shd w:val="clear" w:color="auto" w:fill="FFFFFF" w:themeFill="background1"/>
          </w:tcPr>
          <w:p w14:paraId="467E3C26" w14:textId="1FBE59C1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236,334 </w:t>
            </w:r>
          </w:p>
        </w:tc>
        <w:tc>
          <w:tcPr>
            <w:tcW w:w="150" w:type="pct"/>
          </w:tcPr>
          <w:p w14:paraId="73D6638E" w14:textId="77777777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02B6320E" w14:textId="4F2487A9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201,250 </w:t>
            </w:r>
          </w:p>
        </w:tc>
        <w:tc>
          <w:tcPr>
            <w:tcW w:w="135" w:type="pct"/>
            <w:vAlign w:val="bottom"/>
          </w:tcPr>
          <w:p w14:paraId="22AAF31E" w14:textId="77777777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133D89F0" w14:textId="0B10B326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4567C">
              <w:rPr>
                <w:rFonts w:ascii="Angsana New" w:hAnsi="Angsana New"/>
                <w:sz w:val="30"/>
                <w:szCs w:val="30"/>
              </w:rPr>
              <w:t>294,892</w:t>
            </w:r>
          </w:p>
        </w:tc>
      </w:tr>
      <w:tr w:rsidR="00E91F47" w14:paraId="4907ABB2" w14:textId="77777777" w:rsidTr="00F05CC0">
        <w:tc>
          <w:tcPr>
            <w:tcW w:w="2598" w:type="pct"/>
            <w:vAlign w:val="bottom"/>
          </w:tcPr>
          <w:p w14:paraId="447BDA83" w14:textId="333E9859" w:rsidR="00E91F47" w:rsidRDefault="00E91F47" w:rsidP="00E91F4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667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5E7AB18C" w14:textId="05D66A8F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12,056 </w:t>
            </w:r>
          </w:p>
        </w:tc>
        <w:tc>
          <w:tcPr>
            <w:tcW w:w="150" w:type="pct"/>
          </w:tcPr>
          <w:p w14:paraId="23FA3F86" w14:textId="77777777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263AE3A" w14:textId="79E0C619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91F47">
              <w:rPr>
                <w:rFonts w:asciiTheme="majorBidi" w:hAnsiTheme="majorBidi" w:cstheme="majorBidi"/>
                <w:sz w:val="30"/>
                <w:szCs w:val="30"/>
              </w:rPr>
              <w:t xml:space="preserve"> 12,056 </w:t>
            </w:r>
          </w:p>
        </w:tc>
        <w:tc>
          <w:tcPr>
            <w:tcW w:w="135" w:type="pct"/>
            <w:vAlign w:val="bottom"/>
          </w:tcPr>
          <w:p w14:paraId="551FC9E6" w14:textId="77777777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3F916CCC" w14:textId="1AB57BDE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4567C">
              <w:rPr>
                <w:rFonts w:ascii="Angsana New" w:hAnsi="Angsana New"/>
                <w:sz w:val="30"/>
                <w:szCs w:val="30"/>
              </w:rPr>
              <w:t>5,092</w:t>
            </w:r>
          </w:p>
        </w:tc>
      </w:tr>
      <w:tr w:rsidR="00E91F47" w14:paraId="1D8E1A69" w14:textId="77777777" w:rsidTr="00F05CC0">
        <w:tc>
          <w:tcPr>
            <w:tcW w:w="2598" w:type="pct"/>
            <w:vAlign w:val="bottom"/>
          </w:tcPr>
          <w:p w14:paraId="488D57E6" w14:textId="03675D4F" w:rsidR="00E91F47" w:rsidRDefault="00E91F47" w:rsidP="00E91F4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B66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71FCE0" w14:textId="01B07F7E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E91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252,872 </w:t>
            </w:r>
          </w:p>
        </w:tc>
        <w:tc>
          <w:tcPr>
            <w:tcW w:w="150" w:type="pct"/>
          </w:tcPr>
          <w:p w14:paraId="3CFF13E9" w14:textId="77777777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0ABB946" w14:textId="4BC30929" w:rsidR="00E91F47" w:rsidRPr="00E91F47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1F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217,788 </w:t>
            </w:r>
          </w:p>
        </w:tc>
        <w:tc>
          <w:tcPr>
            <w:tcW w:w="135" w:type="pct"/>
            <w:vAlign w:val="bottom"/>
          </w:tcPr>
          <w:p w14:paraId="76EF6DEB" w14:textId="77777777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5A58D91D" w14:textId="3F5DBCEE" w:rsidR="00E91F47" w:rsidRPr="0004567C" w:rsidRDefault="00E91F47" w:rsidP="00E91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4567C">
              <w:rPr>
                <w:rFonts w:ascii="Angsana New" w:hAnsi="Angsana New"/>
                <w:b/>
                <w:bCs/>
                <w:sz w:val="30"/>
                <w:szCs w:val="30"/>
              </w:rPr>
              <w:t>306,938</w:t>
            </w:r>
          </w:p>
        </w:tc>
      </w:tr>
    </w:tbl>
    <w:p w14:paraId="3297CAE6" w14:textId="6806BD75" w:rsidR="00CD3FCA" w:rsidRPr="002B2BB7" w:rsidRDefault="00CD3FCA" w:rsidP="004016B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2B2BB7">
        <w:rPr>
          <w:rFonts w:asciiTheme="majorBidi" w:hAnsiTheme="majorBidi" w:cstheme="majorBidi"/>
          <w:cs/>
        </w:rPr>
        <w:lastRenderedPageBreak/>
        <w:t>สินทรัพย์ทางการเงินที่อยู่ในความต้องการของตลาด</w:t>
      </w:r>
    </w:p>
    <w:p w14:paraId="5F8C4E53" w14:textId="00CD0008" w:rsidR="00CD3FCA" w:rsidRPr="002B2BB7" w:rsidRDefault="00CD3FCA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386D96B" w14:textId="2FFB5D37" w:rsidR="008C178F" w:rsidRPr="002B2BB7" w:rsidRDefault="00EE4AD9" w:rsidP="004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</w:t>
      </w:r>
      <w:r w:rsidR="003D5FCD" w:rsidRPr="002B2BB7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บริษัทรับรู้รายการและวัดมูลค่าสินทรัพย์ทางการเงินตามที่เปิดเผยไว้ในหมายเหตุข้อ </w:t>
      </w:r>
      <w:r w:rsidR="00522D8C" w:rsidRPr="00EE4AD9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1</w:t>
      </w:r>
      <w:r w:rsidR="00B438D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8</w:t>
      </w:r>
    </w:p>
    <w:p w14:paraId="456514ED" w14:textId="77777777" w:rsidR="00201CE3" w:rsidRPr="002B2BB7" w:rsidRDefault="00201CE3" w:rsidP="004016BB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BB3463" w:rsidRPr="002B2BB7" w14:paraId="1DC6F316" w14:textId="77777777" w:rsidTr="00876CC6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790BE41" w14:textId="77777777" w:rsidR="00BB3463" w:rsidRPr="002B2BB7" w:rsidRDefault="00BB3463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2C06D931" w14:textId="261639A4" w:rsidR="00BB3463" w:rsidRPr="002B2BB7" w:rsidRDefault="00BB3463" w:rsidP="00BB34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57952" w:rsidRPr="002B2BB7" w14:paraId="1A663BBA" w14:textId="77777777" w:rsidTr="00A05AF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1D0CFF44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16A9847C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C460B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927C1EE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478833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40F259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A9E051E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B371FFF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CD35A24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0336157C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4CE2FA02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A9DEEE7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E2EC08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785E020" w14:textId="77777777" w:rsidR="00757952" w:rsidRPr="002B2BB7" w:rsidRDefault="00757952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5F3F0B6" w14:textId="4CF143F1" w:rsidR="00757952" w:rsidRPr="002B2BB7" w:rsidRDefault="00442178" w:rsidP="004016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7952"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7952" w:rsidRPr="002B2BB7" w14:paraId="31169CA4" w14:textId="77777777" w:rsidTr="00A05AFE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5F0E1E98" w14:textId="77777777" w:rsidR="00757952" w:rsidRPr="002B2BB7" w:rsidRDefault="00757952" w:rsidP="004016BB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3BB886C2" w14:textId="77777777" w:rsidR="00757952" w:rsidRPr="002B2BB7" w:rsidRDefault="00757952" w:rsidP="00AF0AAA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2B2B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57952" w:rsidRPr="002B2BB7" w14:paraId="22775616" w14:textId="77777777" w:rsidTr="00A05AFE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4B840317" w14:textId="0D3530AB" w:rsidR="00757952" w:rsidRPr="002B2BB7" w:rsidRDefault="00463A1B" w:rsidP="004016B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257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</w:tr>
      <w:tr w:rsidR="00757952" w:rsidRPr="002B2BB7" w14:paraId="0159B3BD" w14:textId="77777777" w:rsidTr="00A05AFE">
        <w:tc>
          <w:tcPr>
            <w:tcW w:w="2700" w:type="dxa"/>
            <w:shd w:val="clear" w:color="auto" w:fill="auto"/>
            <w:vAlign w:val="bottom"/>
          </w:tcPr>
          <w:p w14:paraId="572E3D78" w14:textId="77777777" w:rsidR="00757952" w:rsidRPr="002B2BB7" w:rsidRDefault="00757952" w:rsidP="004016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23F8F645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10C6818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4022EF1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CFC5AB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7DEFD2C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0A368D6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7F9AA24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3000FD19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30FA6FA4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299ABF7" w14:textId="77777777" w:rsidR="00757952" w:rsidRPr="002B2BB7" w:rsidRDefault="00757952" w:rsidP="004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2C66DDDA" w14:textId="77777777" w:rsidR="00757952" w:rsidRPr="002B2BB7" w:rsidRDefault="00757952" w:rsidP="004016B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2772" w:rsidRPr="002B2BB7" w14:paraId="5EF490C8" w14:textId="77777777" w:rsidTr="00A05AFE">
        <w:tc>
          <w:tcPr>
            <w:tcW w:w="2700" w:type="dxa"/>
            <w:shd w:val="clear" w:color="auto" w:fill="auto"/>
            <w:vAlign w:val="bottom"/>
          </w:tcPr>
          <w:p w14:paraId="69510E55" w14:textId="77777777" w:rsidR="007B2772" w:rsidRPr="002B2BB7" w:rsidRDefault="007B2772" w:rsidP="007B27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59FC751" w14:textId="77777777" w:rsidR="007B2772" w:rsidRPr="002B2BB7" w:rsidRDefault="007B2772" w:rsidP="007B277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AE5E12" w14:textId="438B5C67" w:rsidR="007B2772" w:rsidRPr="002B2BB7" w:rsidRDefault="007B2772" w:rsidP="007B27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  <w:tc>
          <w:tcPr>
            <w:tcW w:w="241" w:type="dxa"/>
          </w:tcPr>
          <w:p w14:paraId="655BA4BD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BDC74" w14:textId="02D673D5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2D4EFEF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7A98" w14:textId="04B1AC34" w:rsidR="007B2772" w:rsidRPr="002B2BB7" w:rsidRDefault="007B2772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7B2772">
              <w:rPr>
                <w:rFonts w:asciiTheme="majorBidi" w:hAnsiTheme="majorBidi" w:cstheme="majorBidi"/>
                <w:sz w:val="30"/>
                <w:szCs w:val="30"/>
              </w:rPr>
              <w:t>(132,239)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3CD9BC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079C3D5" w14:textId="24072EAD" w:rsidR="007B2772" w:rsidRPr="002B2BB7" w:rsidRDefault="007B2772" w:rsidP="0073765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0A5AA79C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CCE6F" w14:textId="34685DAF" w:rsidR="007B2772" w:rsidRPr="002B2BB7" w:rsidRDefault="00306F0B" w:rsidP="007B277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B2772" w:rsidRPr="007B2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BE84C17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1168" w14:textId="370C4353" w:rsidR="007B2772" w:rsidRPr="002B2BB7" w:rsidRDefault="00306F0B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7B2772" w:rsidRPr="007B27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9,632</w:t>
            </w:r>
          </w:p>
        </w:tc>
      </w:tr>
      <w:tr w:rsidR="007B2772" w:rsidRPr="002B2BB7" w14:paraId="014E6CD1" w14:textId="77777777" w:rsidTr="00A05AFE">
        <w:tc>
          <w:tcPr>
            <w:tcW w:w="2700" w:type="dxa"/>
            <w:shd w:val="clear" w:color="auto" w:fill="auto"/>
            <w:vAlign w:val="bottom"/>
          </w:tcPr>
          <w:p w14:paraId="676325DD" w14:textId="77777777" w:rsidR="007B2772" w:rsidRPr="002B2BB7" w:rsidRDefault="007B2772" w:rsidP="007B27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08DFD" w14:textId="69A36E0A" w:rsidR="007B2772" w:rsidRPr="002B2BB7" w:rsidRDefault="009D6FC2" w:rsidP="007B27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6F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61,956</w:t>
            </w:r>
          </w:p>
        </w:tc>
        <w:tc>
          <w:tcPr>
            <w:tcW w:w="241" w:type="dxa"/>
          </w:tcPr>
          <w:p w14:paraId="4D4402AB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273935" w14:textId="02E572A4" w:rsidR="007B2772" w:rsidRPr="00CD2B11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70,283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CA6CFD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3EB5E" w14:textId="6D35730E" w:rsidR="007B2772" w:rsidRPr="002B2BB7" w:rsidRDefault="005F7FCD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7F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(132,239)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3295D9A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8985D" w14:textId="42965B1E" w:rsidR="007B2772" w:rsidRPr="002B2BB7" w:rsidRDefault="007B2772" w:rsidP="007B2772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3FFA0333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598614" w14:textId="5F6F91A1" w:rsidR="007B2772" w:rsidRPr="002B2BB7" w:rsidRDefault="00306F0B" w:rsidP="007B2772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7B2772" w:rsidRPr="007B2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9,632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79A335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6D823" w14:textId="2A5BDB1B" w:rsidR="007B2772" w:rsidRPr="002B2BB7" w:rsidRDefault="0065760D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7B2772" w:rsidRPr="007B27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9,632</w:t>
            </w:r>
          </w:p>
        </w:tc>
      </w:tr>
      <w:tr w:rsidR="007B2772" w:rsidRPr="002B2BB7" w14:paraId="64E54F32" w14:textId="77777777" w:rsidTr="00A05AFE">
        <w:tc>
          <w:tcPr>
            <w:tcW w:w="2700" w:type="dxa"/>
            <w:shd w:val="clear" w:color="auto" w:fill="auto"/>
            <w:vAlign w:val="bottom"/>
          </w:tcPr>
          <w:p w14:paraId="38B146F2" w14:textId="77777777" w:rsidR="007B2772" w:rsidRPr="002B2BB7" w:rsidRDefault="007B2772" w:rsidP="007B277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FB9486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657D991E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7F5D5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4EAF5E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AA6B77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2E95E31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5DCF4CD9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4C412DF" w14:textId="77777777" w:rsidR="007B2772" w:rsidRPr="002B2BB7" w:rsidRDefault="007B2772" w:rsidP="007B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14E063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F0F4AE" w14:textId="77777777" w:rsidR="007B2772" w:rsidRPr="002B2BB7" w:rsidRDefault="007B2772" w:rsidP="007B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E79254" w14:textId="77777777" w:rsidR="007B2772" w:rsidRPr="002B2BB7" w:rsidRDefault="007B2772" w:rsidP="007B27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7E42" w:rsidRPr="002B2BB7" w14:paraId="29C71E39" w14:textId="77777777" w:rsidTr="00A05AFE">
        <w:tc>
          <w:tcPr>
            <w:tcW w:w="2700" w:type="dxa"/>
            <w:shd w:val="clear" w:color="auto" w:fill="auto"/>
            <w:vAlign w:val="bottom"/>
          </w:tcPr>
          <w:p w14:paraId="4C1C1139" w14:textId="77777777" w:rsidR="00E27E42" w:rsidRPr="002B2BB7" w:rsidRDefault="00E27E42" w:rsidP="00E27E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6BCD8C4C" w14:textId="77777777" w:rsidR="00E27E42" w:rsidRPr="002B2BB7" w:rsidRDefault="00E27E42" w:rsidP="00E27E4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78C4295" w14:textId="77777777" w:rsidR="00E27E42" w:rsidRPr="002B2BB7" w:rsidRDefault="00E27E42" w:rsidP="00E27E4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AE33B72" w14:textId="1B349B01" w:rsidR="00E27E42" w:rsidRPr="002B2BB7" w:rsidRDefault="00E27E42" w:rsidP="00E27E4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A6C8524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3C9251" w14:textId="7C71220F" w:rsidR="00E27E42" w:rsidRPr="002B2BB7" w:rsidRDefault="00E27E42" w:rsidP="00E27E4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EC5F7E7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BC447E4" w14:textId="77777777" w:rsidR="00E27E42" w:rsidRPr="002B2BB7" w:rsidRDefault="00E27E42" w:rsidP="00E27E4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406A9AD" w14:textId="77777777" w:rsidR="00E27E42" w:rsidRPr="002B2BB7" w:rsidRDefault="00E27E42" w:rsidP="00E27E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1EA8465D" w14:textId="77777777" w:rsidR="00E27E42" w:rsidRPr="002B2BB7" w:rsidRDefault="00E27E42" w:rsidP="00E27E4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8A02292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25B0B22" w14:textId="77777777" w:rsidR="00E27E42" w:rsidRPr="002B2BB7" w:rsidRDefault="00E27E42" w:rsidP="00E27E4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E42" w:rsidRPr="002B2BB7" w14:paraId="04F9FEDF" w14:textId="77777777" w:rsidTr="00A05AFE">
        <w:tc>
          <w:tcPr>
            <w:tcW w:w="2700" w:type="dxa"/>
            <w:shd w:val="clear" w:color="auto" w:fill="auto"/>
            <w:vAlign w:val="bottom"/>
          </w:tcPr>
          <w:p w14:paraId="3E7A5BDF" w14:textId="77777777" w:rsidR="00E27E42" w:rsidRPr="002B2BB7" w:rsidRDefault="00E27E42" w:rsidP="00E27E4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6909836B" w14:textId="77234157" w:rsidR="00E27E42" w:rsidRPr="002B2BB7" w:rsidRDefault="00E27E42" w:rsidP="00E27E4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2D038B78" w14:textId="749CB599" w:rsidR="00E27E42" w:rsidRPr="002B2BB7" w:rsidRDefault="00E27E42" w:rsidP="00E27E4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  <w:tc>
          <w:tcPr>
            <w:tcW w:w="241" w:type="dxa"/>
            <w:vAlign w:val="bottom"/>
          </w:tcPr>
          <w:p w14:paraId="7C0A4E23" w14:textId="77777777" w:rsidR="00E27E42" w:rsidRPr="002B2BB7" w:rsidRDefault="00E27E42" w:rsidP="00E27E42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6482DC" w14:textId="2238644C" w:rsidR="00E27E42" w:rsidRPr="002B2BB7" w:rsidRDefault="00E27E42" w:rsidP="0087150D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185,041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4FD0C5C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06A5008" w14:textId="686C7F3D" w:rsidR="00E27E42" w:rsidRPr="002B2BB7" w:rsidRDefault="00E27E42" w:rsidP="00E27E4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8D18DA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4FF23C9" w14:textId="39A7A23B" w:rsidR="00E27E42" w:rsidRPr="002B2BB7" w:rsidRDefault="006E6859" w:rsidP="00E27E42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6B0C9F86" w14:textId="77777777" w:rsidR="00E27E42" w:rsidRPr="002B2BB7" w:rsidRDefault="00E27E42" w:rsidP="00E27E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E50B8C9" w14:textId="250AA788" w:rsidR="00E27E42" w:rsidRPr="004965EC" w:rsidRDefault="004965EC" w:rsidP="006B7DE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right="-290" w:hanging="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06F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49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9CDE071" w14:textId="77777777" w:rsidR="00E27E42" w:rsidRPr="002B2BB7" w:rsidRDefault="00E27E42" w:rsidP="00E27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A283EB2" w14:textId="6DE16FD6" w:rsidR="00E27E42" w:rsidRPr="002B2BB7" w:rsidRDefault="005A33B2" w:rsidP="00E27E4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33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306F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A33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7,205</w:t>
            </w:r>
          </w:p>
        </w:tc>
      </w:tr>
      <w:tr w:rsidR="006E6859" w:rsidRPr="002B2BB7" w14:paraId="31984318" w14:textId="77777777" w:rsidTr="00A05AFE">
        <w:tc>
          <w:tcPr>
            <w:tcW w:w="2700" w:type="dxa"/>
            <w:shd w:val="clear" w:color="auto" w:fill="auto"/>
            <w:vAlign w:val="bottom"/>
          </w:tcPr>
          <w:p w14:paraId="612F2A1E" w14:textId="77777777" w:rsidR="006E6859" w:rsidRPr="002B2BB7" w:rsidRDefault="006E6859" w:rsidP="006E68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696FACA5" w14:textId="77777777" w:rsidR="006E6859" w:rsidRPr="002B2BB7" w:rsidRDefault="006E6859" w:rsidP="006E68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4C93530F" w14:textId="7C3F176B" w:rsidR="006E6859" w:rsidRPr="002B2BB7" w:rsidRDefault="006E6859" w:rsidP="006E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AE63D37" w14:textId="17E608A2" w:rsidR="006E6859" w:rsidRPr="002B2BB7" w:rsidRDefault="006E6859" w:rsidP="006E6859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41" w:type="dxa"/>
            <w:vAlign w:val="bottom"/>
          </w:tcPr>
          <w:p w14:paraId="7DC74DDB" w14:textId="77777777" w:rsidR="006E6859" w:rsidRPr="002B2BB7" w:rsidRDefault="006E6859" w:rsidP="006E6859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B74BC" w14:textId="71CC29B8" w:rsidR="006E6859" w:rsidRPr="00E27E42" w:rsidRDefault="006E6859" w:rsidP="006E685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8AA12FB" w14:textId="77777777" w:rsidR="006E6859" w:rsidRPr="002B2BB7" w:rsidRDefault="006E6859" w:rsidP="006E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A937" w14:textId="406968D6" w:rsidR="006E6859" w:rsidRPr="002B2BB7" w:rsidRDefault="006E6859" w:rsidP="006E685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62A7781" w14:textId="77777777" w:rsidR="006E6859" w:rsidRPr="002B2BB7" w:rsidRDefault="006E6859" w:rsidP="006E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307E3985" w14:textId="76306535" w:rsidR="006E6859" w:rsidRPr="002B2BB7" w:rsidRDefault="006E6859" w:rsidP="006E6859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(7,700)</w:t>
            </w:r>
          </w:p>
        </w:tc>
        <w:tc>
          <w:tcPr>
            <w:tcW w:w="264" w:type="dxa"/>
            <w:vAlign w:val="bottom"/>
          </w:tcPr>
          <w:p w14:paraId="75717D4D" w14:textId="77777777" w:rsidR="006E6859" w:rsidRPr="002B2BB7" w:rsidRDefault="006E6859" w:rsidP="006E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F8F2" w14:textId="07176B87" w:rsidR="006E6859" w:rsidRPr="002B2BB7" w:rsidRDefault="007900D4" w:rsidP="006E685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BB2D0F" w14:textId="77777777" w:rsidR="006E6859" w:rsidRPr="002B2BB7" w:rsidRDefault="006E6859" w:rsidP="006E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8DC9" w14:textId="54F1B7C1" w:rsidR="006E6859" w:rsidRPr="005A33B2" w:rsidRDefault="005A33B2" w:rsidP="006E685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33B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45,850</w:t>
            </w:r>
          </w:p>
        </w:tc>
      </w:tr>
      <w:tr w:rsidR="007900D4" w:rsidRPr="002B2BB7" w14:paraId="174CACDD" w14:textId="77777777" w:rsidTr="00A05AFE">
        <w:tc>
          <w:tcPr>
            <w:tcW w:w="2700" w:type="dxa"/>
            <w:shd w:val="clear" w:color="auto" w:fill="auto"/>
            <w:vAlign w:val="bottom"/>
          </w:tcPr>
          <w:p w14:paraId="3952B8D9" w14:textId="77777777" w:rsidR="007900D4" w:rsidRPr="002B2BB7" w:rsidRDefault="007900D4" w:rsidP="007900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A4176" w14:textId="079AFA7D" w:rsidR="007900D4" w:rsidRPr="002B2BB7" w:rsidRDefault="007900D4" w:rsidP="007900D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  <w:tc>
          <w:tcPr>
            <w:tcW w:w="241" w:type="dxa"/>
            <w:vAlign w:val="bottom"/>
          </w:tcPr>
          <w:p w14:paraId="13FE2389" w14:textId="77777777" w:rsidR="007900D4" w:rsidRPr="002B2BB7" w:rsidRDefault="007900D4" w:rsidP="007900D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6062E" w14:textId="4CFF45EF" w:rsidR="007900D4" w:rsidRPr="00987230" w:rsidRDefault="007900D4" w:rsidP="007900D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185,041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747CA28" w14:textId="77777777" w:rsidR="007900D4" w:rsidRPr="002B2BB7" w:rsidRDefault="007900D4" w:rsidP="007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34A41" w14:textId="5741AED8" w:rsidR="007900D4" w:rsidRPr="002B2BB7" w:rsidRDefault="007900D4" w:rsidP="007900D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CE484C3" w14:textId="77777777" w:rsidR="007900D4" w:rsidRPr="002B2BB7" w:rsidRDefault="007900D4" w:rsidP="007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6356F" w14:textId="10DB3E11" w:rsidR="007900D4" w:rsidRPr="006E6859" w:rsidRDefault="007900D4" w:rsidP="007900D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8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(7,700)</w:t>
            </w:r>
          </w:p>
        </w:tc>
        <w:tc>
          <w:tcPr>
            <w:tcW w:w="264" w:type="dxa"/>
            <w:vAlign w:val="bottom"/>
          </w:tcPr>
          <w:p w14:paraId="7FFCC241" w14:textId="77777777" w:rsidR="007900D4" w:rsidRPr="002B2BB7" w:rsidRDefault="007900D4" w:rsidP="007900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3D23" w14:textId="3AE90F47" w:rsidR="007900D4" w:rsidRPr="007900D4" w:rsidRDefault="007900D4" w:rsidP="007900D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left="-10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00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306F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7900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9,632)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9F73591" w14:textId="77777777" w:rsidR="007900D4" w:rsidRPr="002B2BB7" w:rsidRDefault="007900D4" w:rsidP="0079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ECAF4" w14:textId="3F742A11" w:rsidR="007900D4" w:rsidRPr="005A33B2" w:rsidRDefault="008B2B9D" w:rsidP="007900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5A33B2" w:rsidRPr="005A33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3,055</w:t>
            </w:r>
          </w:p>
        </w:tc>
      </w:tr>
    </w:tbl>
    <w:p w14:paraId="016A9FC7" w14:textId="10176308" w:rsidR="00CD3FCA" w:rsidRPr="002B2BB7" w:rsidRDefault="00CD3FCA" w:rsidP="00CD3FCA">
      <w:pPr>
        <w:rPr>
          <w:rFonts w:asciiTheme="majorBidi" w:hAnsiTheme="majorBidi" w:cstheme="majorBidi"/>
          <w:sz w:val="30"/>
          <w:szCs w:val="30"/>
        </w:rPr>
      </w:pPr>
    </w:p>
    <w:p w14:paraId="6C3EE552" w14:textId="43F07C91" w:rsidR="007846EC" w:rsidRPr="002B2BB7" w:rsidRDefault="007846EC" w:rsidP="00CD3FCA">
      <w:pPr>
        <w:rPr>
          <w:rFonts w:asciiTheme="majorBidi" w:hAnsiTheme="majorBidi" w:cstheme="majorBidi"/>
          <w:sz w:val="30"/>
          <w:szCs w:val="30"/>
        </w:rPr>
      </w:pPr>
    </w:p>
    <w:p w14:paraId="7BE7913A" w14:textId="032D725C" w:rsidR="007846EC" w:rsidRDefault="007846EC" w:rsidP="00CD3FCA">
      <w:pPr>
        <w:rPr>
          <w:sz w:val="2"/>
          <w:szCs w:val="2"/>
        </w:rPr>
      </w:pPr>
    </w:p>
    <w:tbl>
      <w:tblPr>
        <w:tblW w:w="96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241"/>
        <w:gridCol w:w="839"/>
        <w:gridCol w:w="249"/>
        <w:gridCol w:w="1011"/>
        <w:gridCol w:w="249"/>
        <w:gridCol w:w="1011"/>
        <w:gridCol w:w="264"/>
        <w:gridCol w:w="906"/>
        <w:gridCol w:w="249"/>
        <w:gridCol w:w="1016"/>
      </w:tblGrid>
      <w:tr w:rsidR="00452348" w:rsidRPr="002B2BB7" w14:paraId="461587E3" w14:textId="77777777" w:rsidTr="0099577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0FDECEA" w14:textId="77777777" w:rsidR="00452348" w:rsidRPr="002B2BB7" w:rsidRDefault="00452348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59EBCC9D" w14:textId="722E7AFE" w:rsidR="00452348" w:rsidRPr="002B2BB7" w:rsidRDefault="00452348" w:rsidP="0045234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A21" w:rsidRPr="002B2BB7" w14:paraId="1005D0CE" w14:textId="77777777" w:rsidTr="0007144F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AD86531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ตราสารทุนและตราสารหนี้ที่</w:t>
            </w:r>
          </w:p>
          <w:p w14:paraId="5AAF1044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อยู่ในความต้องการของตลาด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0FD719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FBB9E1E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ADBC0B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313AEFC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52CF434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38A15611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06FA896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6A3573C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64" w:type="dxa"/>
            <w:vAlign w:val="bottom"/>
          </w:tcPr>
          <w:p w14:paraId="73568358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8F9AC32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D4FE349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7CCF61A6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E22081" w14:textId="77777777" w:rsidR="00043A21" w:rsidRPr="002B2BB7" w:rsidRDefault="00043A21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3A21" w:rsidRPr="002B2BB7" w14:paraId="5A7BAACB" w14:textId="77777777" w:rsidTr="0007144F">
        <w:trPr>
          <w:trHeight w:val="254"/>
          <w:tblHeader/>
        </w:trPr>
        <w:tc>
          <w:tcPr>
            <w:tcW w:w="2700" w:type="dxa"/>
            <w:shd w:val="clear" w:color="auto" w:fill="auto"/>
            <w:vAlign w:val="bottom"/>
          </w:tcPr>
          <w:p w14:paraId="4A281D71" w14:textId="77777777" w:rsidR="00043A21" w:rsidRPr="002B2BB7" w:rsidRDefault="00043A21" w:rsidP="0007144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5" w:type="dxa"/>
            <w:gridSpan w:val="11"/>
            <w:shd w:val="clear" w:color="auto" w:fill="auto"/>
            <w:vAlign w:val="bottom"/>
          </w:tcPr>
          <w:p w14:paraId="7FFE5123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left="-107" w:right="-10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2B2BB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3A21" w:rsidRPr="002B2BB7" w14:paraId="140FD307" w14:textId="77777777" w:rsidTr="0007144F">
        <w:trPr>
          <w:trHeight w:val="254"/>
          <w:tblHeader/>
        </w:trPr>
        <w:tc>
          <w:tcPr>
            <w:tcW w:w="9635" w:type="dxa"/>
            <w:gridSpan w:val="12"/>
            <w:shd w:val="clear" w:color="auto" w:fill="auto"/>
            <w:vAlign w:val="bottom"/>
          </w:tcPr>
          <w:p w14:paraId="555409FB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</w:tr>
      <w:tr w:rsidR="00043A21" w:rsidRPr="002B2BB7" w14:paraId="609DC6B1" w14:textId="77777777" w:rsidTr="0007144F">
        <w:tc>
          <w:tcPr>
            <w:tcW w:w="2700" w:type="dxa"/>
            <w:shd w:val="clear" w:color="auto" w:fill="auto"/>
            <w:vAlign w:val="bottom"/>
          </w:tcPr>
          <w:p w14:paraId="3E1F7C26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58EA9804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3AD6C5F8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C757FE0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2B7AAD7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B21B43F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0CD34A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2212A835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40CBC96D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4FB4212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622A6D3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4A66B0E9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A21" w:rsidRPr="002B2BB7" w14:paraId="64D3B13C" w14:textId="77777777" w:rsidTr="0007144F">
        <w:tc>
          <w:tcPr>
            <w:tcW w:w="2700" w:type="dxa"/>
            <w:shd w:val="clear" w:color="auto" w:fill="auto"/>
            <w:vAlign w:val="bottom"/>
          </w:tcPr>
          <w:p w14:paraId="00AF1A36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588D4901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369ED4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2B2B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2D780CCC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C985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432E43C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A173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C06F79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698165B9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4285236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69997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E9F03A1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2629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61,956</w:t>
            </w:r>
          </w:p>
        </w:tc>
      </w:tr>
      <w:tr w:rsidR="00CD51F4" w:rsidRPr="002B2BB7" w14:paraId="380653B5" w14:textId="77777777" w:rsidTr="0007144F">
        <w:tc>
          <w:tcPr>
            <w:tcW w:w="2700" w:type="dxa"/>
            <w:shd w:val="clear" w:color="auto" w:fill="auto"/>
            <w:vAlign w:val="bottom"/>
          </w:tcPr>
          <w:p w14:paraId="2843296F" w14:textId="77777777" w:rsidR="00CD51F4" w:rsidRPr="002B2BB7" w:rsidRDefault="00CD51F4" w:rsidP="00CD51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4A9C" w14:textId="77777777" w:rsidR="00CD51F4" w:rsidRPr="002B2BB7" w:rsidRDefault="00CD51F4" w:rsidP="00CD51F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1AD020DC" w14:textId="77777777" w:rsidR="00CD51F4" w:rsidRPr="002B2BB7" w:rsidRDefault="00CD51F4" w:rsidP="00CD51F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8957C3" w14:textId="515D1B5A" w:rsidR="00CD51F4" w:rsidRPr="00CF3F75" w:rsidRDefault="00CD51F4" w:rsidP="00CD51F4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F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82,139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8F8A463" w14:textId="77777777" w:rsidR="00CD51F4" w:rsidRPr="002B2BB7" w:rsidRDefault="00CD51F4" w:rsidP="00C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74DEB" w14:textId="0387CD8C" w:rsidR="00CD51F4" w:rsidRPr="002B2BB7" w:rsidRDefault="00CD51F4" w:rsidP="00CD51F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64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(120,183)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05160C" w14:textId="77777777" w:rsidR="00CD51F4" w:rsidRPr="002B2BB7" w:rsidRDefault="00CD51F4" w:rsidP="00C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BB6DC" w14:textId="77777777" w:rsidR="00CD51F4" w:rsidRPr="002B2BB7" w:rsidRDefault="00CD51F4" w:rsidP="00CD51F4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7812C9FE" w14:textId="77777777" w:rsidR="00CD51F4" w:rsidRPr="002B2BB7" w:rsidRDefault="00CD51F4" w:rsidP="00CD51F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C1EB2" w14:textId="1E037434" w:rsidR="00CD51F4" w:rsidRPr="00BD22F9" w:rsidRDefault="00CD51F4" w:rsidP="00CD51F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D22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E924B3C" w14:textId="77777777" w:rsidR="00CD51F4" w:rsidRPr="002B2BB7" w:rsidRDefault="00CD51F4" w:rsidP="00C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5D1BF5" w14:textId="7D75097D" w:rsidR="00CD51F4" w:rsidRPr="002B2BB7" w:rsidRDefault="00C9216C" w:rsidP="00CD51F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2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61,956</w:t>
            </w:r>
          </w:p>
        </w:tc>
      </w:tr>
      <w:tr w:rsidR="00043A21" w:rsidRPr="002B2BB7" w14:paraId="3B25FAC8" w14:textId="77777777" w:rsidTr="0007144F">
        <w:tc>
          <w:tcPr>
            <w:tcW w:w="2700" w:type="dxa"/>
            <w:shd w:val="clear" w:color="auto" w:fill="auto"/>
            <w:vAlign w:val="bottom"/>
          </w:tcPr>
          <w:p w14:paraId="65C60817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31432D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71EB19F8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502C6A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15C4B8F3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F7FEF8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2FD4EE0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14:paraId="2AC7DEF6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0C1594F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8C12A7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right="-105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CB45A2D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42B18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3A21" w:rsidRPr="002B2BB7" w14:paraId="0DEA976C" w14:textId="77777777" w:rsidTr="0007144F">
        <w:tc>
          <w:tcPr>
            <w:tcW w:w="2700" w:type="dxa"/>
            <w:shd w:val="clear" w:color="auto" w:fill="auto"/>
            <w:vAlign w:val="bottom"/>
          </w:tcPr>
          <w:p w14:paraId="3B1293F0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  <w:vAlign w:val="bottom"/>
          </w:tcPr>
          <w:p w14:paraId="52C22A64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7DE10DC0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DD96D4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941C6E8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B78A020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A3D067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07EE50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5F24D658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233FCC88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19639B9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B315083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3A21" w:rsidRPr="002B2BB7" w14:paraId="1C38FF90" w14:textId="77777777" w:rsidTr="0007144F">
        <w:tc>
          <w:tcPr>
            <w:tcW w:w="2700" w:type="dxa"/>
            <w:shd w:val="clear" w:color="auto" w:fill="auto"/>
            <w:vAlign w:val="bottom"/>
          </w:tcPr>
          <w:p w14:paraId="1909EBD6" w14:textId="77777777" w:rsidR="00043A21" w:rsidRPr="002B2BB7" w:rsidRDefault="00043A21" w:rsidP="000714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หุ้นกู้ที่วัดมูลค่าด้วยราคา</w:t>
            </w:r>
          </w:p>
          <w:p w14:paraId="2CA93D3F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900" w:type="dxa"/>
            <w:vAlign w:val="bottom"/>
          </w:tcPr>
          <w:p w14:paraId="739F5ED1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14:paraId="44057C53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17F547F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531,796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CD94589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64D517E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F3C1581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F11E1AF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345" w:right="3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vAlign w:val="bottom"/>
          </w:tcPr>
          <w:p w14:paraId="2C0BDF1A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E7AAAD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2F884AC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306856A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531,796</w:t>
            </w:r>
          </w:p>
        </w:tc>
      </w:tr>
      <w:tr w:rsidR="00043A21" w:rsidRPr="002B2BB7" w14:paraId="6DEB5F1D" w14:textId="77777777" w:rsidTr="0007144F">
        <w:tc>
          <w:tcPr>
            <w:tcW w:w="2700" w:type="dxa"/>
            <w:shd w:val="clear" w:color="auto" w:fill="auto"/>
            <w:vAlign w:val="bottom"/>
          </w:tcPr>
          <w:p w14:paraId="51B0F8CD" w14:textId="77777777" w:rsidR="00043A21" w:rsidRPr="002B2BB7" w:rsidRDefault="00043A21" w:rsidP="000714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</w:p>
          <w:p w14:paraId="0D45A0E0" w14:textId="77777777" w:rsidR="00043A21" w:rsidRPr="002B2BB7" w:rsidRDefault="00043A21" w:rsidP="000714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</w:p>
          <w:p w14:paraId="43396108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2B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4C3777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05F8959E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0898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3FF872DB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B1699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767EB9A8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76A5463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64" w:type="dxa"/>
            <w:vAlign w:val="bottom"/>
          </w:tcPr>
          <w:p w14:paraId="3D8359E9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D26D1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06724B3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7BBC5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25654"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</w:tr>
      <w:tr w:rsidR="00043A21" w:rsidRPr="002B2BB7" w14:paraId="4E0390EB" w14:textId="77777777" w:rsidTr="0007144F">
        <w:tc>
          <w:tcPr>
            <w:tcW w:w="2700" w:type="dxa"/>
            <w:shd w:val="clear" w:color="auto" w:fill="auto"/>
            <w:vAlign w:val="bottom"/>
          </w:tcPr>
          <w:p w14:paraId="79ACC09C" w14:textId="77777777" w:rsidR="00043A21" w:rsidRPr="002B2BB7" w:rsidRDefault="00043A2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62238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2B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51,450</w:t>
            </w:r>
          </w:p>
        </w:tc>
        <w:tc>
          <w:tcPr>
            <w:tcW w:w="241" w:type="dxa"/>
            <w:vAlign w:val="bottom"/>
          </w:tcPr>
          <w:p w14:paraId="303BC0CC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00EB9" w14:textId="299DBB5D" w:rsidR="00043A21" w:rsidRPr="002B2BB7" w:rsidRDefault="00BD6E2C" w:rsidP="0007144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6E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531,796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321CD63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1244E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C6AC045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DB2C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</w:t>
            </w:r>
          </w:p>
        </w:tc>
        <w:tc>
          <w:tcPr>
            <w:tcW w:w="264" w:type="dxa"/>
            <w:vAlign w:val="bottom"/>
          </w:tcPr>
          <w:p w14:paraId="300B2B75" w14:textId="77777777" w:rsidR="00043A21" w:rsidRPr="002B2BB7" w:rsidRDefault="00043A21" w:rsidP="000714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F06BD" w14:textId="2617F22C" w:rsidR="00043A21" w:rsidRPr="006744F5" w:rsidRDefault="008D1BD9" w:rsidP="008D1BD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44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5025555" w14:textId="77777777" w:rsidR="00043A21" w:rsidRPr="002B2BB7" w:rsidRDefault="00043A21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05B18" w14:textId="77777777" w:rsidR="00043A21" w:rsidRPr="002B2BB7" w:rsidRDefault="00043A21" w:rsidP="0007144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256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585,346</w:t>
            </w:r>
          </w:p>
        </w:tc>
      </w:tr>
    </w:tbl>
    <w:p w14:paraId="40CF10B0" w14:textId="77777777" w:rsidR="0086587C" w:rsidRPr="003E0716" w:rsidRDefault="0086587C" w:rsidP="00CD3FCA">
      <w:pPr>
        <w:rPr>
          <w:rFonts w:asciiTheme="majorBidi" w:hAnsiTheme="majorBidi" w:cstheme="majorBidi"/>
          <w:sz w:val="30"/>
          <w:szCs w:val="30"/>
        </w:rPr>
      </w:pPr>
    </w:p>
    <w:p w14:paraId="76321F8C" w14:textId="77777777" w:rsidR="007D2BBC" w:rsidRDefault="007D2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FAEC6A2" w14:textId="12E1A98C" w:rsidR="00DE2A97" w:rsidRDefault="00DE2A97" w:rsidP="00DE2A97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>เงินลงทุนในบริษัทย่อย</w:t>
      </w:r>
    </w:p>
    <w:p w14:paraId="7F071F19" w14:textId="2CAE77E4" w:rsidR="00DE2A97" w:rsidRPr="009D63E9" w:rsidRDefault="00DE2A97" w:rsidP="00DE2A9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01D071A9" w14:textId="73735794" w:rsidR="009D63E9" w:rsidRPr="009D63E9" w:rsidRDefault="009D63E9" w:rsidP="009D63E9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63E9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2F8EF32" w14:textId="77777777" w:rsidR="00B373C1" w:rsidRPr="00DC18E2" w:rsidRDefault="00B373C1" w:rsidP="00B3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</w:t>
      </w:r>
      <w:r w:rsidRPr="00DC18E2">
        <w:rPr>
          <w:rFonts w:asciiTheme="majorBidi" w:hAnsiTheme="majorBidi" w:cstheme="majorBidi"/>
          <w:sz w:val="30"/>
          <w:szCs w:val="30"/>
          <w:cs/>
        </w:rPr>
        <w:br/>
        <w:t>งบการเงินรวม 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2FD089C" w14:textId="77777777" w:rsidR="00B373C1" w:rsidRPr="00DC18E2" w:rsidRDefault="00B373C1" w:rsidP="00B3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center"/>
        <w:rPr>
          <w:rFonts w:asciiTheme="majorBidi" w:hAnsiTheme="majorBidi" w:cstheme="majorBidi"/>
          <w:sz w:val="30"/>
          <w:szCs w:val="30"/>
        </w:rPr>
      </w:pPr>
    </w:p>
    <w:p w14:paraId="0A0D9717" w14:textId="77777777" w:rsidR="00B373C1" w:rsidRPr="00DC18E2" w:rsidRDefault="00B373C1" w:rsidP="00B37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 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66A0600" w14:textId="77777777" w:rsidR="00B373C1" w:rsidRPr="00DC18E2" w:rsidRDefault="00B373C1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751420" w14:textId="7F5286CE" w:rsidR="00B373C1" w:rsidRPr="00DC18E2" w:rsidRDefault="00B373C1" w:rsidP="00B373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DA0B00" w:rsidRPr="00DA0B00">
        <w:rPr>
          <w:rFonts w:asciiTheme="majorBidi" w:hAnsiTheme="majorBidi"/>
          <w:sz w:val="30"/>
          <w:szCs w:val="30"/>
          <w:cs/>
        </w:rPr>
        <w:t xml:space="preserve">กลุ่มบริษัทพิจารณาการด้อยค่าของเงินลงทุนในบริษัทย่อยตามที่เปิดเผยในหมายเหตุข้อ </w:t>
      </w:r>
      <w:r w:rsidR="001449A7">
        <w:rPr>
          <w:rFonts w:asciiTheme="majorBidi" w:hAnsiTheme="majorBidi"/>
          <w:sz w:val="30"/>
          <w:szCs w:val="30"/>
        </w:rPr>
        <w:t>7</w:t>
      </w:r>
    </w:p>
    <w:p w14:paraId="61D87279" w14:textId="5A0D9F6A" w:rsidR="00907E00" w:rsidRPr="001449A7" w:rsidRDefault="009D63E9" w:rsidP="001449A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sectPr w:rsidR="00907E00" w:rsidRPr="001449A7" w:rsidSect="006443E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  <w:r w:rsidRPr="0057317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090CE677" w14:textId="77777777" w:rsidR="00907E00" w:rsidRDefault="00907E00" w:rsidP="00907E00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"/>
          <w:szCs w:val="2"/>
        </w:rPr>
      </w:pPr>
    </w:p>
    <w:tbl>
      <w:tblPr>
        <w:tblpPr w:leftFromText="180" w:rightFromText="180" w:vertAnchor="text" w:horzAnchor="margin" w:tblpX="57" w:tblpY="47"/>
        <w:tblW w:w="141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877"/>
        <w:gridCol w:w="1709"/>
        <w:gridCol w:w="180"/>
        <w:gridCol w:w="1000"/>
        <w:gridCol w:w="709"/>
        <w:gridCol w:w="186"/>
        <w:gridCol w:w="714"/>
        <w:gridCol w:w="184"/>
        <w:gridCol w:w="716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901"/>
        <w:gridCol w:w="178"/>
        <w:gridCol w:w="1081"/>
      </w:tblGrid>
      <w:tr w:rsidR="00907E00" w14:paraId="6B1DA03C" w14:textId="77777777" w:rsidTr="00B427CB">
        <w:trPr>
          <w:tblHeader/>
        </w:trPr>
        <w:tc>
          <w:tcPr>
            <w:tcW w:w="1877" w:type="dxa"/>
          </w:tcPr>
          <w:p w14:paraId="4EF217E8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238" w:type="dxa"/>
            <w:gridSpan w:val="22"/>
            <w:vAlign w:val="bottom"/>
            <w:hideMark/>
          </w:tcPr>
          <w:p w14:paraId="388BED5B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7E00" w14:paraId="1FF98E6C" w14:textId="77777777" w:rsidTr="00B427CB">
        <w:trPr>
          <w:trHeight w:val="389"/>
          <w:tblHeader/>
        </w:trPr>
        <w:tc>
          <w:tcPr>
            <w:tcW w:w="1877" w:type="dxa"/>
            <w:vAlign w:val="bottom"/>
          </w:tcPr>
          <w:p w14:paraId="6A991861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0E492160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921513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Merge w:val="restart"/>
            <w:hideMark/>
          </w:tcPr>
          <w:p w14:paraId="4D3F5264" w14:textId="77777777" w:rsidR="00907E00" w:rsidRDefault="00907E00">
            <w:pPr>
              <w:pStyle w:val="acctfourfigures"/>
              <w:tabs>
                <w:tab w:val="left" w:pos="720"/>
              </w:tabs>
              <w:ind w:left="-90" w:right="-8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ประเทศที่</w:t>
            </w:r>
          </w:p>
          <w:p w14:paraId="1148B407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609" w:type="dxa"/>
            <w:gridSpan w:val="3"/>
            <w:vMerge w:val="restart"/>
            <w:vAlign w:val="bottom"/>
            <w:hideMark/>
          </w:tcPr>
          <w:p w14:paraId="2D2F2106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0412AAAA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เป็นเจ้าของ</w:t>
            </w:r>
          </w:p>
        </w:tc>
        <w:tc>
          <w:tcPr>
            <w:tcW w:w="184" w:type="dxa"/>
            <w:vAlign w:val="bottom"/>
          </w:tcPr>
          <w:p w14:paraId="5B29FA2C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Merge w:val="restart"/>
            <w:vAlign w:val="bottom"/>
            <w:hideMark/>
          </w:tcPr>
          <w:p w14:paraId="746F4F96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D4D1305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  <w:hideMark/>
          </w:tcPr>
          <w:p w14:paraId="40DF8573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A0F7680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Merge w:val="restart"/>
            <w:vAlign w:val="bottom"/>
            <w:hideMark/>
          </w:tcPr>
          <w:p w14:paraId="1E41F1A8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2E075BF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</w:tcPr>
          <w:p w14:paraId="581217AC" w14:textId="77777777" w:rsidR="00907E00" w:rsidRDefault="00907E00">
            <w:pPr>
              <w:pStyle w:val="acctfourfigures"/>
              <w:tabs>
                <w:tab w:val="left" w:pos="720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2301EB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F0D6571" w14:textId="77777777" w:rsidR="00907E00" w:rsidRDefault="00907E00">
            <w:pPr>
              <w:pStyle w:val="acctfourfigures"/>
              <w:tabs>
                <w:tab w:val="left" w:pos="720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07E00" w14:paraId="315A8F14" w14:textId="77777777" w:rsidTr="00B427CB">
        <w:trPr>
          <w:trHeight w:val="389"/>
          <w:tblHeader/>
        </w:trPr>
        <w:tc>
          <w:tcPr>
            <w:tcW w:w="1877" w:type="dxa"/>
            <w:vAlign w:val="bottom"/>
          </w:tcPr>
          <w:p w14:paraId="43D98E11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  <w:hideMark/>
          </w:tcPr>
          <w:p w14:paraId="0C2BEAEF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  <w:vAlign w:val="bottom"/>
          </w:tcPr>
          <w:p w14:paraId="0BE0949D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41B210F2" w14:textId="77777777" w:rsidR="00907E00" w:rsidRDefault="0090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bidi="ar-SA"/>
              </w:rPr>
            </w:pPr>
          </w:p>
        </w:tc>
        <w:tc>
          <w:tcPr>
            <w:tcW w:w="1609" w:type="dxa"/>
            <w:gridSpan w:val="3"/>
            <w:vMerge/>
            <w:vAlign w:val="center"/>
            <w:hideMark/>
          </w:tcPr>
          <w:p w14:paraId="6740D972" w14:textId="77777777" w:rsidR="00907E00" w:rsidRDefault="0090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4" w:type="dxa"/>
            <w:vAlign w:val="bottom"/>
          </w:tcPr>
          <w:p w14:paraId="3DE2D9D5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Merge/>
            <w:vAlign w:val="center"/>
            <w:hideMark/>
          </w:tcPr>
          <w:p w14:paraId="42CB9E0A" w14:textId="77777777" w:rsidR="00907E00" w:rsidRDefault="0090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87AC16C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Merge/>
            <w:vAlign w:val="center"/>
            <w:hideMark/>
          </w:tcPr>
          <w:p w14:paraId="385B1344" w14:textId="77777777" w:rsidR="00907E00" w:rsidRDefault="0090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8FEF90A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Merge/>
            <w:vAlign w:val="center"/>
            <w:hideMark/>
          </w:tcPr>
          <w:p w14:paraId="08A4A63D" w14:textId="77777777" w:rsidR="00907E00" w:rsidRDefault="00907E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F8A2F14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633CDF97" w14:textId="77777777" w:rsidR="00907E00" w:rsidRDefault="00907E00">
            <w:pPr>
              <w:pStyle w:val="acctfourfigures"/>
              <w:tabs>
                <w:tab w:val="left" w:pos="720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907E00" w14:paraId="06EC0C18" w14:textId="77777777" w:rsidTr="00B427CB">
        <w:trPr>
          <w:trHeight w:val="389"/>
          <w:tblHeader/>
        </w:trPr>
        <w:tc>
          <w:tcPr>
            <w:tcW w:w="1877" w:type="dxa"/>
            <w:vAlign w:val="bottom"/>
          </w:tcPr>
          <w:p w14:paraId="7A2FC954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64B9E45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036F31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4CD9880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vAlign w:val="bottom"/>
            <w:hideMark/>
          </w:tcPr>
          <w:p w14:paraId="2E6016FB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6" w:type="dxa"/>
            <w:vAlign w:val="bottom"/>
          </w:tcPr>
          <w:p w14:paraId="375E62AB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4" w:type="dxa"/>
            <w:vAlign w:val="bottom"/>
            <w:hideMark/>
          </w:tcPr>
          <w:p w14:paraId="3AFBF889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" w:type="dxa"/>
            <w:vAlign w:val="bottom"/>
          </w:tcPr>
          <w:p w14:paraId="6F7A855F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  <w:hideMark/>
          </w:tcPr>
          <w:p w14:paraId="4A5B730A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1592545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43F78B5A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0AA9D9E2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311872F1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11FE581A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65869B09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77F68DF2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48B06969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32C8BB96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59D1262F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47B2B7DC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vAlign w:val="bottom"/>
            <w:hideMark/>
          </w:tcPr>
          <w:p w14:paraId="2E444425" w14:textId="77777777" w:rsidR="00907E00" w:rsidRDefault="00907E00">
            <w:pPr>
              <w:pStyle w:val="acctfourfigures"/>
              <w:tabs>
                <w:tab w:val="left" w:pos="720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8" w:type="dxa"/>
            <w:vAlign w:val="bottom"/>
          </w:tcPr>
          <w:p w14:paraId="0BF71563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  <w:hideMark/>
          </w:tcPr>
          <w:p w14:paraId="20FC378E" w14:textId="77777777" w:rsidR="00907E00" w:rsidRDefault="00907E00">
            <w:pPr>
              <w:pStyle w:val="acctfourfigures"/>
              <w:tabs>
                <w:tab w:val="left" w:pos="720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2565</w:t>
            </w:r>
          </w:p>
        </w:tc>
      </w:tr>
      <w:tr w:rsidR="00907E00" w14:paraId="564E040B" w14:textId="77777777" w:rsidTr="00B427CB">
        <w:trPr>
          <w:trHeight w:val="389"/>
          <w:tblHeader/>
        </w:trPr>
        <w:tc>
          <w:tcPr>
            <w:tcW w:w="1877" w:type="dxa"/>
            <w:vAlign w:val="bottom"/>
          </w:tcPr>
          <w:p w14:paraId="2898AF77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4902B4C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D9A587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1DAFF83F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vAlign w:val="bottom"/>
            <w:hideMark/>
          </w:tcPr>
          <w:p w14:paraId="02D35851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  <w:vAlign w:val="bottom"/>
          </w:tcPr>
          <w:p w14:paraId="00EFBD39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556" w:type="dxa"/>
            <w:gridSpan w:val="15"/>
            <w:vAlign w:val="bottom"/>
            <w:hideMark/>
          </w:tcPr>
          <w:p w14:paraId="083AE41E" w14:textId="77777777" w:rsidR="00907E00" w:rsidRDefault="00907E00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27CB" w14:paraId="3313E82B" w14:textId="77777777" w:rsidTr="00B427CB">
        <w:tc>
          <w:tcPr>
            <w:tcW w:w="1877" w:type="dxa"/>
            <w:hideMark/>
          </w:tcPr>
          <w:p w14:paraId="0E27CD2E" w14:textId="77777777" w:rsidR="00D13393" w:rsidRDefault="00D13393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2D6F7" w14:textId="77777777" w:rsidR="00D13393" w:rsidRDefault="00D13393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A1EFD" w14:textId="27F70D38" w:rsidR="00B427CB" w:rsidRDefault="00B427CB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 สยาม </w:t>
            </w:r>
          </w:p>
          <w:p w14:paraId="09FE0D12" w14:textId="0183B870" w:rsidR="00B427CB" w:rsidRPr="008A66DA" w:rsidRDefault="00B427CB" w:rsidP="00B427CB">
            <w:pPr>
              <w:ind w:left="101" w:hanging="90"/>
              <w:rPr>
                <w:rFonts w:ascii="Angsana New" w:hAnsi="Angsana New"/>
                <w:b/>
                <w:bCs/>
                <w:sz w:val="28"/>
                <w:szCs w:val="28"/>
                <w:highlight w:val="lightGray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อินฟรา จำกัด</w:t>
            </w:r>
          </w:p>
        </w:tc>
        <w:tc>
          <w:tcPr>
            <w:tcW w:w="1709" w:type="dxa"/>
            <w:hideMark/>
          </w:tcPr>
          <w:p w14:paraId="5C75190B" w14:textId="77777777" w:rsidR="00B427CB" w:rsidRDefault="00B427CB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ให้บริการซ่อมแซม </w:t>
            </w:r>
          </w:p>
          <w:p w14:paraId="5F966124" w14:textId="77777777" w:rsidR="00B427CB" w:rsidRDefault="00B427CB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และเพิ่ม</w:t>
            </w:r>
          </w:p>
          <w:p w14:paraId="21C58265" w14:textId="1BBBFDC8" w:rsidR="00B427CB" w:rsidRDefault="00B427CB" w:rsidP="00B427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ความแข็งแรง</w:t>
            </w:r>
          </w:p>
          <w:p w14:paraId="4238499C" w14:textId="690C92C6" w:rsidR="00B427CB" w:rsidRPr="008A66DA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lightGray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180" w:type="dxa"/>
            <w:vAlign w:val="bottom"/>
          </w:tcPr>
          <w:p w14:paraId="046CBBD8" w14:textId="77777777" w:rsidR="00B427CB" w:rsidRPr="008A66DA" w:rsidRDefault="00B427CB" w:rsidP="00B427C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highlight w:val="lightGray"/>
                <w:cs/>
              </w:rPr>
            </w:pPr>
          </w:p>
        </w:tc>
        <w:tc>
          <w:tcPr>
            <w:tcW w:w="1000" w:type="dxa"/>
          </w:tcPr>
          <w:p w14:paraId="5A6EFC99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EDD5D16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2D6768C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D48F739" w14:textId="469B674B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169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709" w:type="dxa"/>
          </w:tcPr>
          <w:p w14:paraId="4673DF64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665141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D449A4F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868CE5D" w14:textId="48EA4DDC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1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C067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Pr="002D16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.50</w:t>
            </w:r>
          </w:p>
        </w:tc>
        <w:tc>
          <w:tcPr>
            <w:tcW w:w="186" w:type="dxa"/>
            <w:vAlign w:val="bottom"/>
          </w:tcPr>
          <w:p w14:paraId="27C18720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18128B9B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C76BFF2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A85C9AF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0FE76C" w14:textId="12AE79DD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 w:right="-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D169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492DE6A9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5B7FBA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8181D74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7E41B79A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0EC3AD" w14:textId="0A20CB02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</w:t>
            </w:r>
            <w:r w:rsidR="00F23A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0D75ABAA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FF3374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1B68032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4582017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12F672F4" w14:textId="2160A9A0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1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A4A98C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092E76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1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482D1A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F6F5D2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169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4135AE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441C7B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F056E87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E6E14B2" w14:textId="77777777" w:rsidR="00B427CB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5E3FBDB" w14:textId="7AF344FE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</w:t>
            </w:r>
            <w:r w:rsidR="00F23A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641D035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BFC86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39E0144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9D97BE7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19D9405" w14:textId="1FA36153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D169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443BCA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B68228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1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5AC32B3" w14:textId="77777777" w:rsidR="00B427CB" w:rsidRPr="002D1691" w:rsidRDefault="00B427CB" w:rsidP="00B427CB">
            <w:pPr>
              <w:pStyle w:val="acctfourfigures"/>
              <w:spacing w:line="240" w:lineRule="atLeast"/>
              <w:ind w:lef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21F07D" w14:textId="77777777" w:rsidR="00B427CB" w:rsidRPr="002D1691" w:rsidRDefault="00B427CB" w:rsidP="00B427CB">
            <w:pPr>
              <w:pStyle w:val="acctfourfigures"/>
              <w:tabs>
                <w:tab w:val="left" w:pos="720"/>
              </w:tabs>
              <w:spacing w:line="240" w:lineRule="atLeast"/>
              <w:ind w:lef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169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DBE7DA9" w14:textId="77777777" w:rsidR="00907E00" w:rsidRDefault="00907E00" w:rsidP="00907E0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2FE76D2D" w14:textId="6F26D938" w:rsidR="00907E00" w:rsidRDefault="00907E00" w:rsidP="00907E00">
      <w:pPr>
        <w:ind w:left="9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0D3D43DC" w14:textId="026110A3" w:rsidR="00573171" w:rsidRPr="00573171" w:rsidRDefault="00573171" w:rsidP="009D63E9">
      <w:pPr>
        <w:rPr>
          <w:sz w:val="30"/>
          <w:szCs w:val="30"/>
        </w:rPr>
      </w:pPr>
    </w:p>
    <w:p w14:paraId="47AC6798" w14:textId="77777777" w:rsidR="00907E00" w:rsidRDefault="00907E00" w:rsidP="009D63E9">
      <w:pPr>
        <w:rPr>
          <w:sz w:val="30"/>
          <w:szCs w:val="30"/>
        </w:rPr>
        <w:sectPr w:rsidR="00907E00" w:rsidSect="006443E4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3"/>
        <w:gridCol w:w="2067"/>
      </w:tblGrid>
      <w:tr w:rsidR="00DE2A97" w14:paraId="0EF94956" w14:textId="77777777" w:rsidTr="00DE2A97">
        <w:trPr>
          <w:tblHeader/>
        </w:trPr>
        <w:tc>
          <w:tcPr>
            <w:tcW w:w="3874" w:type="pct"/>
            <w:vAlign w:val="bottom"/>
            <w:hideMark/>
          </w:tcPr>
          <w:p w14:paraId="4F40F1A6" w14:textId="13798817" w:rsidR="00DE2A97" w:rsidRDefault="00DE2A97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  <w:r w:rsidR="00E002CE" w:rsidRPr="00E002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D7B8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002CE" w:rsidRPr="00E002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="00E002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126" w:type="pct"/>
            <w:vAlign w:val="bottom"/>
            <w:hideMark/>
          </w:tcPr>
          <w:p w14:paraId="098358FB" w14:textId="77777777" w:rsidR="00DE2A97" w:rsidRDefault="00DE2A97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5" w:hanging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2A97" w14:paraId="4EC980BA" w14:textId="77777777" w:rsidTr="00DE2A97">
        <w:trPr>
          <w:tblHeader/>
        </w:trPr>
        <w:tc>
          <w:tcPr>
            <w:tcW w:w="3874" w:type="pct"/>
            <w:vAlign w:val="bottom"/>
          </w:tcPr>
          <w:p w14:paraId="0C7F2BE8" w14:textId="77777777" w:rsidR="00DE2A97" w:rsidRDefault="00DE2A97" w:rsidP="003338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pct"/>
            <w:vAlign w:val="bottom"/>
            <w:hideMark/>
          </w:tcPr>
          <w:p w14:paraId="05C41796" w14:textId="77777777" w:rsidR="00DE2A97" w:rsidRDefault="00DE2A97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A97" w14:paraId="6CBC3223" w14:textId="77777777" w:rsidTr="00DE2A97">
        <w:tc>
          <w:tcPr>
            <w:tcW w:w="3874" w:type="pct"/>
            <w:vAlign w:val="bottom"/>
            <w:hideMark/>
          </w:tcPr>
          <w:p w14:paraId="235C31FE" w14:textId="77777777" w:rsidR="00DE2A97" w:rsidRDefault="00DE2A97" w:rsidP="003338F2">
            <w:pPr>
              <w:pStyle w:val="block"/>
              <w:tabs>
                <w:tab w:val="center" w:pos="3132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26" w:type="pct"/>
            <w:vAlign w:val="bottom"/>
          </w:tcPr>
          <w:p w14:paraId="22F6AF9F" w14:textId="77777777" w:rsidR="00DE2A97" w:rsidRDefault="00DE2A97" w:rsidP="00333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240" w:lineRule="auto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2A97" w14:paraId="02BB3759" w14:textId="77777777" w:rsidTr="00DE2A97">
        <w:tc>
          <w:tcPr>
            <w:tcW w:w="3874" w:type="pct"/>
            <w:vAlign w:val="bottom"/>
            <w:hideMark/>
          </w:tcPr>
          <w:p w14:paraId="0ADC5E95" w14:textId="77777777" w:rsidR="00DE2A97" w:rsidRDefault="00DE2A97" w:rsidP="003338F2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ลงทุนในบริษัท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เอ สยาม อินฟรา จำกัด</w:t>
            </w:r>
          </w:p>
        </w:tc>
        <w:tc>
          <w:tcPr>
            <w:tcW w:w="1126" w:type="pct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32522F7" w14:textId="77777777" w:rsidR="00DE2A97" w:rsidRDefault="00DE2A97" w:rsidP="003338F2">
            <w:pPr>
              <w:pStyle w:val="acctfourfigures"/>
              <w:tabs>
                <w:tab w:val="clear" w:pos="765"/>
                <w:tab w:val="decimal" w:pos="1780"/>
              </w:tabs>
              <w:spacing w:line="240" w:lineRule="auto"/>
              <w:ind w:left="-471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27,400</w:t>
            </w:r>
          </w:p>
        </w:tc>
      </w:tr>
    </w:tbl>
    <w:p w14:paraId="63470E19" w14:textId="77777777" w:rsidR="00DE2A97" w:rsidRPr="00025562" w:rsidRDefault="00DE2A97" w:rsidP="00DE2A97">
      <w:pPr>
        <w:rPr>
          <w:rFonts w:asciiTheme="majorBidi" w:hAnsiTheme="majorBidi" w:cstheme="majorBidi"/>
          <w:sz w:val="30"/>
          <w:szCs w:val="30"/>
        </w:rPr>
      </w:pPr>
    </w:p>
    <w:p w14:paraId="37F4BAD6" w14:textId="77777777" w:rsidR="00DE2A97" w:rsidRPr="00025562" w:rsidRDefault="00DE2A97" w:rsidP="00DE2A97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>การลงทุนในบริษัทย่อย</w:t>
      </w:r>
    </w:p>
    <w:p w14:paraId="42B087D9" w14:textId="77777777" w:rsidR="00DE2A97" w:rsidRPr="00025562" w:rsidRDefault="00DE2A97" w:rsidP="00DE2A9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585D16" w14:textId="33F4A06E" w:rsidR="00DE2A97" w:rsidRPr="00025562" w:rsidRDefault="00DE2A97" w:rsidP="00DE2A9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25562">
        <w:rPr>
          <w:rFonts w:asciiTheme="majorBidi" w:hAnsiTheme="majorBidi" w:cstheme="majorBidi"/>
          <w:sz w:val="30"/>
          <w:szCs w:val="30"/>
        </w:rPr>
        <w:t>20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025562">
        <w:rPr>
          <w:rFonts w:asciiTheme="majorBidi" w:hAnsiTheme="majorBidi" w:cstheme="majorBidi"/>
          <w:sz w:val="30"/>
          <w:szCs w:val="30"/>
        </w:rPr>
        <w:t xml:space="preserve">2566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บริษัทได้จดทะเบียนจัดตั้งบริษัท เอ สยาม อินฟรา จำกัด ซึ่งดำเนินธุรกิจด้านการซ่อมแซม ปรับปรุงและเพิ่มความแข็งแรงโครงสร้างพื้นฐาน โดยบริษัทย่อยดังกล่าวมีทุนจดทะเบียนจำนวน </w:t>
      </w:r>
      <w:r w:rsidRPr="00025562">
        <w:rPr>
          <w:rFonts w:asciiTheme="majorBidi" w:hAnsiTheme="majorBidi" w:cstheme="majorBidi"/>
          <w:sz w:val="30"/>
          <w:szCs w:val="30"/>
        </w:rPr>
        <w:t>40</w:t>
      </w:r>
      <w:r w:rsidR="007C5BB9">
        <w:rPr>
          <w:rFonts w:asciiTheme="majorBidi" w:hAnsiTheme="majorBidi" w:cstheme="majorBidi"/>
          <w:sz w:val="30"/>
          <w:szCs w:val="30"/>
        </w:rPr>
        <w:t>.00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25562">
        <w:rPr>
          <w:rFonts w:asciiTheme="majorBidi" w:hAnsiTheme="majorBidi" w:cstheme="majorBidi"/>
          <w:sz w:val="30"/>
          <w:szCs w:val="30"/>
        </w:rPr>
        <w:t xml:space="preserve"> (4,000,000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F316F6">
        <w:rPr>
          <w:rFonts w:asciiTheme="majorBidi" w:hAnsiTheme="majorBidi" w:cstheme="majorBidi"/>
          <w:sz w:val="30"/>
          <w:szCs w:val="30"/>
        </w:rPr>
        <w:t>10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 บาท</w:t>
      </w:r>
      <w:r w:rsidRPr="00025562">
        <w:rPr>
          <w:rFonts w:asciiTheme="majorBidi" w:hAnsiTheme="majorBidi" w:cstheme="majorBidi"/>
          <w:sz w:val="30"/>
          <w:szCs w:val="30"/>
        </w:rPr>
        <w:t>)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โดยบริษัทมีสัดส่วนการถือหุ้นในบริษัทดังกล่าวในอัตราส่วนร้อยละ </w:t>
      </w:r>
      <w:r w:rsidRPr="00025562">
        <w:rPr>
          <w:rFonts w:asciiTheme="majorBidi" w:hAnsiTheme="majorBidi" w:cstheme="majorBidi"/>
          <w:sz w:val="30"/>
          <w:szCs w:val="30"/>
        </w:rPr>
        <w:t>68.50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025562">
        <w:rPr>
          <w:rFonts w:asciiTheme="majorBidi" w:hAnsiTheme="majorBidi" w:cstheme="majorBidi"/>
          <w:sz w:val="30"/>
          <w:szCs w:val="30"/>
        </w:rPr>
        <w:t>27.4</w:t>
      </w:r>
      <w:r w:rsidR="007C5BB9">
        <w:rPr>
          <w:rFonts w:asciiTheme="majorBidi" w:hAnsiTheme="majorBidi" w:cstheme="majorBidi"/>
          <w:sz w:val="30"/>
          <w:szCs w:val="30"/>
        </w:rPr>
        <w:t>0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F869974" w14:textId="18D0A7DB" w:rsidR="00DE2A97" w:rsidRPr="00025562" w:rsidRDefault="00DE2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64DBF84" w14:textId="7615706A" w:rsidR="000A332D" w:rsidRPr="00025562" w:rsidRDefault="000A332D" w:rsidP="005A0E80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025562">
        <w:rPr>
          <w:rFonts w:asciiTheme="majorBidi" w:hAnsiTheme="majorBidi" w:cstheme="majorBidi"/>
          <w:cs/>
        </w:rPr>
        <w:t>ต้นทุนสัมปทานในการใช้ทางยกระดับ</w:t>
      </w:r>
    </w:p>
    <w:p w14:paraId="663008C1" w14:textId="5BCCB418" w:rsidR="00BF4AF2" w:rsidRPr="00025562" w:rsidRDefault="00BF4AF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96E307C" w14:textId="7AF6B94F" w:rsidR="00B80E32" w:rsidRPr="00025562" w:rsidRDefault="00B80E32" w:rsidP="00BF4AF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C090295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ต้นทุนสัมปทานในการใช้ทางยกระดับวัดมูลค่าด้วยราคาทุนหักค่าตัดจำหน่ายสะสมและขาดทุนจากการด้อยค่า</w:t>
      </w:r>
    </w:p>
    <w:p w14:paraId="20B4C414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304B6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ราคาทุนรวมถึงต้นทุนทั้งหมดและค่าใช้จ่ายที่เกี่ยวข้องกับต้นทุนสัมปทานในการใช้ทางยกระดับ รวมถึงค่าธรรมเนียมการจัดการและค่าที่ปรึกษา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ค่าออกแบบก่อสร้าง ค่าก่อสร้างและต้นทุนทางตรงอื่นๆ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</w:p>
    <w:p w14:paraId="6C57B6A9" w14:textId="77777777" w:rsidR="008A3B6D" w:rsidRPr="00025562" w:rsidRDefault="008A3B6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A5935" w14:textId="77777777" w:rsidR="00B716C3" w:rsidRPr="00025562" w:rsidRDefault="00B716C3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A69A56A" w14:textId="31C9B17A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รายจ่ายภายหลังการรับรู้รายการจะรับรู้เป็นต้นทุนสัมปทานในการใช้ทางยกระดับ -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ส่วนเดิมและส่วนต่อขยายด้านทิศเหนือ 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ส่วนค่าใช้จ่ายในการซ่อมแซมและบำรุงรักษารับรู้เป็นค่าใช้จ่ายในกำไรหรือขาดทุนเมื่อเกิดรายการ</w:t>
      </w:r>
    </w:p>
    <w:p w14:paraId="78BF86FB" w14:textId="59B9D639" w:rsidR="004B5E23" w:rsidRPr="00025562" w:rsidRDefault="004B5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1FBA58E" w14:textId="2CF61CE7" w:rsidR="00D65C64" w:rsidRPr="00025562" w:rsidRDefault="00204A5D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4DF9141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FD424FC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9B9E20" w14:textId="77777777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ค่าตัดจำหน่ายต้นทุนสัมปทานในการใช้ทางยกระดับบันทึกเป็นค่าใช้จ่ายในกำไรหรือขาดทุนโดย</w:t>
      </w:r>
      <w:r w:rsidRPr="00576AB7">
        <w:rPr>
          <w:rFonts w:asciiTheme="majorBidi" w:hAnsiTheme="majorBidi" w:cstheme="majorBidi"/>
          <w:sz w:val="30"/>
          <w:szCs w:val="30"/>
          <w:cs/>
        </w:rPr>
        <w:t>วิธีจำนวนผลผลิต</w:t>
      </w:r>
      <w:r w:rsidRPr="00576AB7">
        <w:rPr>
          <w:rFonts w:asciiTheme="majorBidi" w:hAnsiTheme="majorBidi" w:cstheme="majorBidi"/>
          <w:spacing w:val="-4"/>
          <w:sz w:val="30"/>
          <w:szCs w:val="30"/>
        </w:rPr>
        <w:t xml:space="preserve"> (Unit-of-production method)</w:t>
      </w:r>
      <w:r w:rsidRPr="00576AB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อย่างเป็นระบบตลอดอายุการให้ประโยชน์เชิงเศรษฐกิจนับจากวันที่อยู่ในสภาพพร้อมใช้งาน</w:t>
      </w:r>
      <w:r w:rsidRPr="00576AB7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576AB7" w:rsidDel="00E44C55">
        <w:rPr>
          <w:rFonts w:asciiTheme="majorBidi" w:hAnsiTheme="majorBidi" w:cstheme="majorBidi"/>
          <w:sz w:val="30"/>
          <w:szCs w:val="30"/>
        </w:rPr>
        <w:t xml:space="preserve"> </w:t>
      </w:r>
      <w:r w:rsidRPr="00576AB7">
        <w:rPr>
          <w:rFonts w:asciiTheme="majorBidi" w:hAnsiTheme="majorBidi" w:cstheme="majorBidi"/>
          <w:sz w:val="30"/>
          <w:szCs w:val="30"/>
          <w:cs/>
        </w:rPr>
        <w:t>ค่าตัดจำหน่ายคำนวณดังนี้</w:t>
      </w:r>
    </w:p>
    <w:p w14:paraId="0D359CC8" w14:textId="1331E2FE" w:rsidR="00D65C64" w:rsidRPr="00576AB7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AB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ค่าตัดจำหน่ายสำหรับปี </w:t>
      </w:r>
      <w:r w:rsidRPr="00576AB7">
        <w:rPr>
          <w:rFonts w:asciiTheme="majorBidi" w:hAnsiTheme="majorBidi" w:cstheme="majorBidi"/>
          <w:sz w:val="30"/>
          <w:szCs w:val="30"/>
        </w:rPr>
        <w:t xml:space="preserve">= </w:t>
      </w:r>
      <w:r w:rsidRPr="00576AB7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576AB7">
        <w:rPr>
          <w:rFonts w:asciiTheme="majorBidi" w:hAnsiTheme="majorBidi" w:cstheme="majorBidi"/>
          <w:sz w:val="30"/>
          <w:szCs w:val="30"/>
        </w:rPr>
        <w:t xml:space="preserve">x </w:t>
      </w:r>
      <w:r w:rsidRPr="00576AB7">
        <w:rPr>
          <w:rFonts w:asciiTheme="majorBidi" w:hAnsiTheme="majorBidi" w:cstheme="majorBidi"/>
          <w:sz w:val="30"/>
          <w:szCs w:val="30"/>
          <w:cs/>
        </w:rPr>
        <w:t>อัตราส่วนปริมาณจราจรที่ใช้สำหรับปี</w:t>
      </w:r>
    </w:p>
    <w:p w14:paraId="5CCC664B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40" w:type="dxa"/>
        <w:tblInd w:w="450" w:type="dxa"/>
        <w:tblLook w:val="04A0" w:firstRow="1" w:lastRow="0" w:firstColumn="1" w:lastColumn="0" w:noHBand="0" w:noVBand="1"/>
      </w:tblPr>
      <w:tblGrid>
        <w:gridCol w:w="3415"/>
        <w:gridCol w:w="6125"/>
      </w:tblGrid>
      <w:tr w:rsidR="00D65C64" w:rsidRPr="00025562" w14:paraId="7662BA96" w14:textId="77777777" w:rsidTr="00132371"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D2995" w14:textId="77777777" w:rsidR="00D65C64" w:rsidRPr="00025562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55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อัตราส่วนปริมาณจราจรที่ใช้สำหรับปี </w:t>
            </w:r>
            <w:r w:rsidRPr="00025562">
              <w:rPr>
                <w:rFonts w:asciiTheme="majorBidi" w:hAnsiTheme="majorBidi" w:cstheme="majorBidi"/>
                <w:sz w:val="30"/>
                <w:szCs w:val="30"/>
              </w:rPr>
              <w:t>=</w:t>
            </w:r>
            <w:r w:rsidRPr="000255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106E7" w14:textId="77777777" w:rsidR="00D65C64" w:rsidRPr="00025562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562">
              <w:rPr>
                <w:rFonts w:asciiTheme="majorBidi" w:hAnsiTheme="majorBidi" w:cstheme="majorBidi"/>
                <w:sz w:val="30"/>
                <w:szCs w:val="30"/>
                <w:cs/>
              </w:rPr>
              <w:t>ปริมาณจราจรที่ใช้บริการจริงสำหรับปีปัจจุบัน</w:t>
            </w:r>
          </w:p>
        </w:tc>
      </w:tr>
      <w:tr w:rsidR="00D65C64" w:rsidRPr="00025562" w14:paraId="035F20C3" w14:textId="77777777" w:rsidTr="00132371"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CF132" w14:textId="77777777" w:rsidR="00D65C64" w:rsidRPr="00025562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DE9CC" w14:textId="77777777" w:rsidR="00D65C64" w:rsidRPr="00025562" w:rsidRDefault="00D65C64" w:rsidP="0013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5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02556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ปริมาณจราจรที่ใช้บริการจริงสำหรับปีปัจจุบัน + 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  <w:r w:rsidRPr="0002556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</w:tbl>
    <w:p w14:paraId="737890A9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28998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 xml:space="preserve">ต้นทุนสัมปทานในการใช้ทางยกระดับสุทธิ </w:t>
      </w:r>
      <w:r w:rsidRPr="00025562">
        <w:rPr>
          <w:rFonts w:asciiTheme="majorBidi" w:hAnsiTheme="majorBidi" w:cstheme="majorBidi"/>
          <w:sz w:val="30"/>
          <w:szCs w:val="30"/>
        </w:rPr>
        <w:t>=</w:t>
      </w:r>
      <w:r w:rsidRPr="00025562">
        <w:rPr>
          <w:rFonts w:asciiTheme="majorBidi" w:hAnsiTheme="majorBidi" w:cstheme="majorBidi"/>
          <w:sz w:val="30"/>
          <w:szCs w:val="30"/>
          <w:cs/>
        </w:rPr>
        <w:t xml:space="preserve"> ต้นทุนสัมปทานในการใช้ทางยกระดับ </w:t>
      </w:r>
      <w:r w:rsidRPr="00025562">
        <w:rPr>
          <w:rFonts w:asciiTheme="majorBidi" w:hAnsiTheme="majorBidi" w:cstheme="majorBidi"/>
          <w:sz w:val="30"/>
          <w:szCs w:val="30"/>
        </w:rPr>
        <w:t xml:space="preserve">- </w:t>
      </w:r>
      <w:r w:rsidRPr="00025562">
        <w:rPr>
          <w:rFonts w:asciiTheme="majorBidi" w:hAnsiTheme="majorBidi" w:cstheme="majorBidi"/>
          <w:sz w:val="30"/>
          <w:szCs w:val="30"/>
          <w:cs/>
        </w:rPr>
        <w:t>ค่าตัดจำหน่ายสะสม</w:t>
      </w:r>
    </w:p>
    <w:p w14:paraId="40758321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346D04" w14:textId="775F9921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ประมาณการปริมาณจราจรที่ใช้บริการตลอดอายุสัญญาที่เหลือของสัญญาสัมปทานคำนวณจากประมาณการที่ดีที่สุดที่เกี่ยวข้องกับการใช้ข้อสมมติ</w:t>
      </w:r>
    </w:p>
    <w:p w14:paraId="5E22473B" w14:textId="77777777" w:rsidR="007971B8" w:rsidRPr="00025562" w:rsidRDefault="007971B8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71F1A" w14:textId="543CC903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 xml:space="preserve">การประมาณการระยะเวลาที่คาดว่าจะได้รับประโยชน์ของสินทรัพย์เป็นไปตามข้อตกลงสัมปทานทางยกระดับ </w:t>
      </w:r>
      <w:r w:rsidRPr="00025562">
        <w:rPr>
          <w:rFonts w:asciiTheme="majorBidi" w:hAnsiTheme="majorBidi" w:cstheme="majorBidi"/>
          <w:sz w:val="30"/>
          <w:szCs w:val="30"/>
        </w:rPr>
        <w:t xml:space="preserve">     </w:t>
      </w:r>
      <w:r w:rsidRPr="00025562">
        <w:rPr>
          <w:rFonts w:asciiTheme="majorBidi" w:hAnsiTheme="majorBidi" w:cstheme="majorBidi"/>
          <w:sz w:val="30"/>
          <w:szCs w:val="30"/>
          <w:cs/>
        </w:rPr>
        <w:t>เริ่มจากระยะเวลาที่</w:t>
      </w:r>
      <w:r w:rsidR="006B76A4" w:rsidRPr="00025562">
        <w:rPr>
          <w:rFonts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>บริษัทสามารถเรียกเก็บค่าผ่านทางจากผู้ใช้ทางยกระดับและสิ้นสุดเมื่อหมดอายุสัมปทานทางยกระดับ</w:t>
      </w:r>
    </w:p>
    <w:p w14:paraId="1080EA9C" w14:textId="77777777" w:rsidR="00D65C64" w:rsidRPr="00025562" w:rsidRDefault="00D65C6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5250F" w14:textId="1D7B393E" w:rsidR="00D65C64" w:rsidRPr="00025562" w:rsidRDefault="006B76A4" w:rsidP="00D65C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25562">
        <w:rPr>
          <w:rFonts w:hint="cs"/>
          <w:sz w:val="30"/>
          <w:szCs w:val="30"/>
          <w:cs/>
        </w:rPr>
        <w:t>กลุ่ม</w:t>
      </w:r>
      <w:r w:rsidR="00D65C64" w:rsidRPr="00025562">
        <w:rPr>
          <w:rFonts w:asciiTheme="majorBidi" w:hAnsiTheme="majorBidi" w:cstheme="majorBidi"/>
          <w:sz w:val="30"/>
          <w:szCs w:val="30"/>
          <w:cs/>
        </w:rPr>
        <w:t>บริษัทไม่ตัดจำหน่ายสินทรัพย์ระหว่างก่อสร้างภายใต้สัมปทาน</w:t>
      </w:r>
    </w:p>
    <w:p w14:paraId="4BE39693" w14:textId="1A5BE4C8" w:rsidR="00036B89" w:rsidRPr="00025562" w:rsidRDefault="00036B89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D0C48B" w14:textId="70880EB1" w:rsidR="000409D7" w:rsidRPr="00025562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</w:t>
      </w:r>
    </w:p>
    <w:p w14:paraId="0C10EBA1" w14:textId="77777777" w:rsidR="000409D7" w:rsidRPr="00025562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C3EE2" w14:textId="1D3EC32F" w:rsidR="000409D7" w:rsidRPr="00025562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ยอด</w:t>
      </w:r>
      <w:r w:rsidR="004030CE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025562">
        <w:rPr>
          <w:rFonts w:asciiTheme="majorBidi" w:hAnsiTheme="majorBidi" w:cstheme="majorBidi"/>
          <w:sz w:val="30"/>
          <w:szCs w:val="30"/>
          <w:cs/>
        </w:rPr>
        <w:t>ตามบัญชีได้รับการทบทวน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="008C5BB2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Pr="00025562">
        <w:rPr>
          <w:rFonts w:asciiTheme="majorBidi" w:hAnsiTheme="majorBidi" w:cstheme="majorBidi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3C750AD7" w14:textId="77777777" w:rsidR="000409D7" w:rsidRPr="00025562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2DB06C" w14:textId="0D3D8E86" w:rsidR="000409D7" w:rsidRPr="00025562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ขาดทุนจากการด้อยค่ารับรู้ในกำไรหรือขาดทุนเมื่อมูลค่าตามบัญชีสูงกว่ามูลค่าที่จะได้รับคืน</w:t>
      </w:r>
    </w:p>
    <w:p w14:paraId="00D6110E" w14:textId="77777777" w:rsidR="000409D7" w:rsidRPr="00025562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F58F644" w14:textId="4BFDC528" w:rsidR="000409D7" w:rsidRPr="00025562" w:rsidRDefault="000409D7" w:rsidP="00040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2EC60AE" w14:textId="77777777" w:rsidR="000409D7" w:rsidRPr="00025562" w:rsidRDefault="000409D7" w:rsidP="00040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80CBCA5" w14:textId="77777777" w:rsidR="00C1396F" w:rsidRDefault="00C13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BC9DEC" w14:textId="10F81365" w:rsidR="002E48B2" w:rsidRPr="007C232A" w:rsidRDefault="000409D7" w:rsidP="00DC37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232A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C232A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382A305" w14:textId="2E8EC76D" w:rsidR="002E48B2" w:rsidRDefault="002E48B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260"/>
      </w:tblGrid>
      <w:tr w:rsidR="00434827" w:rsidRPr="007C232A" w14:paraId="6B67D4AD" w14:textId="77777777" w:rsidTr="001C6986">
        <w:trPr>
          <w:tblHeader/>
        </w:trPr>
        <w:tc>
          <w:tcPr>
            <w:tcW w:w="4230" w:type="dxa"/>
            <w:vAlign w:val="bottom"/>
          </w:tcPr>
          <w:p w14:paraId="05AC12D1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355A7C85" w14:textId="6F0355ED" w:rsidR="00434827" w:rsidRPr="007C232A" w:rsidRDefault="00434827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4827" w:rsidRPr="007C232A" w14:paraId="05C0EA0F" w14:textId="77777777" w:rsidTr="001C6986">
        <w:trPr>
          <w:tblHeader/>
        </w:trPr>
        <w:tc>
          <w:tcPr>
            <w:tcW w:w="4230" w:type="dxa"/>
            <w:vAlign w:val="bottom"/>
          </w:tcPr>
          <w:p w14:paraId="0956F34D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C08D96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6104B1AB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C20E8D5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590E295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251589B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4827" w:rsidRPr="007C232A" w14:paraId="2CC2B1AA" w14:textId="77777777" w:rsidTr="001C6986">
        <w:trPr>
          <w:tblHeader/>
        </w:trPr>
        <w:tc>
          <w:tcPr>
            <w:tcW w:w="4230" w:type="dxa"/>
            <w:vAlign w:val="bottom"/>
          </w:tcPr>
          <w:p w14:paraId="54DFFA52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930774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691B85F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F5AD614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AD36E45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C3A1EF7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4827" w:rsidRPr="007C232A" w14:paraId="37A1D5C3" w14:textId="77777777" w:rsidTr="001C6986">
        <w:trPr>
          <w:tblHeader/>
        </w:trPr>
        <w:tc>
          <w:tcPr>
            <w:tcW w:w="4230" w:type="dxa"/>
            <w:vAlign w:val="bottom"/>
          </w:tcPr>
          <w:p w14:paraId="4426889F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5408A4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ทางยกระดับ</w:t>
            </w:r>
          </w:p>
        </w:tc>
        <w:tc>
          <w:tcPr>
            <w:tcW w:w="270" w:type="dxa"/>
            <w:vAlign w:val="bottom"/>
          </w:tcPr>
          <w:p w14:paraId="53DC3CFD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31CA5B4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3D0DC488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395C96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4827" w:rsidRPr="007C232A" w14:paraId="7BE8FF40" w14:textId="77777777" w:rsidTr="001C6986">
        <w:trPr>
          <w:tblHeader/>
        </w:trPr>
        <w:tc>
          <w:tcPr>
            <w:tcW w:w="4230" w:type="dxa"/>
            <w:vAlign w:val="bottom"/>
          </w:tcPr>
          <w:p w14:paraId="56926990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9E89D57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4827" w:rsidRPr="007C232A" w14:paraId="40C78F5D" w14:textId="77777777" w:rsidTr="001C6986">
        <w:tc>
          <w:tcPr>
            <w:tcW w:w="4230" w:type="dxa"/>
            <w:vAlign w:val="bottom"/>
          </w:tcPr>
          <w:p w14:paraId="349522A0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85E2F03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3E6C98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D8C946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E7C43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1FD84" w14:textId="77777777" w:rsidR="00434827" w:rsidRPr="007C232A" w:rsidRDefault="00434827" w:rsidP="001C6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3915" w:rsidRPr="007C232A" w14:paraId="095F695F" w14:textId="77777777" w:rsidTr="00F24EC7">
        <w:tc>
          <w:tcPr>
            <w:tcW w:w="4230" w:type="dxa"/>
            <w:vAlign w:val="bottom"/>
          </w:tcPr>
          <w:p w14:paraId="42D3B787" w14:textId="266FAA4A" w:rsidR="00153915" w:rsidRPr="007C232A" w:rsidRDefault="00153915" w:rsidP="00153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4F34A097" w14:textId="023531C4" w:rsidR="00153915" w:rsidRPr="003457BA" w:rsidRDefault="00153915" w:rsidP="0015391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15,058,337</w:t>
            </w:r>
          </w:p>
        </w:tc>
        <w:tc>
          <w:tcPr>
            <w:tcW w:w="270" w:type="dxa"/>
          </w:tcPr>
          <w:p w14:paraId="3101A5EF" w14:textId="77777777" w:rsidR="00153915" w:rsidRPr="003457BA" w:rsidRDefault="00153915" w:rsidP="0015391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7479CF0" w14:textId="474B508D" w:rsidR="00153915" w:rsidRPr="003457BA" w:rsidRDefault="00153915" w:rsidP="0015391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015C783C" w14:textId="77777777" w:rsidR="00153915" w:rsidRPr="003457BA" w:rsidRDefault="00153915" w:rsidP="0015391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37D4F7E" w14:textId="449F04B6" w:rsidR="00153915" w:rsidRPr="003457BA" w:rsidRDefault="00153915" w:rsidP="0015391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15,075,402</w:t>
            </w:r>
          </w:p>
        </w:tc>
      </w:tr>
      <w:tr w:rsidR="00FF78F5" w:rsidRPr="007C232A" w14:paraId="2ABDB24A" w14:textId="77777777" w:rsidTr="00F24EC7">
        <w:tc>
          <w:tcPr>
            <w:tcW w:w="4230" w:type="dxa"/>
            <w:vAlign w:val="bottom"/>
          </w:tcPr>
          <w:p w14:paraId="77ED3040" w14:textId="77777777" w:rsidR="00FF78F5" w:rsidRPr="007C232A" w:rsidRDefault="00FF78F5" w:rsidP="00FF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</w:tcPr>
          <w:p w14:paraId="6160EE80" w14:textId="3954932D" w:rsidR="00FF78F5" w:rsidRPr="001C0F9E" w:rsidRDefault="00FF78F5" w:rsidP="00FF78F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AA8A07" w14:textId="77777777" w:rsidR="00FF78F5" w:rsidRPr="007C232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F7E0D1A" w14:textId="68061C1B" w:rsidR="00FF78F5" w:rsidRPr="007C232A" w:rsidRDefault="00FF78F5" w:rsidP="00FF78F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0F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1C98121" w14:textId="77777777" w:rsidR="00FF78F5" w:rsidRPr="007C232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6B8AEF" w14:textId="09252B7C" w:rsidR="00FF78F5" w:rsidRPr="007C232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0F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FF78F5" w:rsidRPr="007C232A" w14:paraId="7D8BCE85" w14:textId="77777777" w:rsidTr="00F24EC7">
        <w:tc>
          <w:tcPr>
            <w:tcW w:w="4230" w:type="dxa"/>
            <w:vAlign w:val="bottom"/>
          </w:tcPr>
          <w:p w14:paraId="2732A59C" w14:textId="0FAA75E6" w:rsidR="00FF78F5" w:rsidRPr="0032204A" w:rsidRDefault="00FF78F5" w:rsidP="00FF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04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082750" w14:textId="0559D7E3" w:rsidR="00FF78F5" w:rsidRPr="00FF78F5" w:rsidRDefault="00FF78F5" w:rsidP="00FF78F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78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62,412</w:t>
            </w:r>
          </w:p>
        </w:tc>
        <w:tc>
          <w:tcPr>
            <w:tcW w:w="270" w:type="dxa"/>
          </w:tcPr>
          <w:p w14:paraId="1CD91982" w14:textId="77777777" w:rsidR="00FF78F5" w:rsidRPr="007C232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B443DA" w14:textId="768609A0" w:rsidR="00FF78F5" w:rsidRPr="00FF78F5" w:rsidRDefault="00FF78F5" w:rsidP="00FF78F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F78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(62,412)</w:t>
            </w:r>
          </w:p>
        </w:tc>
        <w:tc>
          <w:tcPr>
            <w:tcW w:w="270" w:type="dxa"/>
          </w:tcPr>
          <w:p w14:paraId="519BE1CE" w14:textId="77777777" w:rsidR="00FF78F5" w:rsidRPr="007C232A" w:rsidRDefault="00FF78F5" w:rsidP="00FF78F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326CFB" w14:textId="7201F695" w:rsidR="00FF78F5" w:rsidRPr="00256775" w:rsidRDefault="00FF78F5" w:rsidP="00FF78F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67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3352A" w:rsidRPr="007C232A" w14:paraId="471CA86B" w14:textId="77777777" w:rsidTr="001C6986">
        <w:tc>
          <w:tcPr>
            <w:tcW w:w="4230" w:type="dxa"/>
            <w:vAlign w:val="bottom"/>
          </w:tcPr>
          <w:p w14:paraId="4A6D94F4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8F826D6" w14:textId="79FF8E0D" w:rsidR="0033352A" w:rsidRPr="007C232A" w:rsidRDefault="0033352A" w:rsidP="003335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  <w:tc>
          <w:tcPr>
            <w:tcW w:w="270" w:type="dxa"/>
          </w:tcPr>
          <w:p w14:paraId="12F6C38D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B8A99A" w14:textId="10CCABE6" w:rsidR="0033352A" w:rsidRPr="00474F5D" w:rsidRDefault="0033352A" w:rsidP="0033352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74F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F4753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6FEE7B" w14:textId="6E799709" w:rsidR="0033352A" w:rsidRPr="007C232A" w:rsidRDefault="0033352A" w:rsidP="0033352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</w:tr>
      <w:tr w:rsidR="0033352A" w:rsidRPr="007C232A" w14:paraId="4806E415" w14:textId="77777777" w:rsidTr="001C6986">
        <w:tc>
          <w:tcPr>
            <w:tcW w:w="4230" w:type="dxa"/>
            <w:vAlign w:val="bottom"/>
          </w:tcPr>
          <w:p w14:paraId="3175F281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4E50C58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173867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DB963E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FA5A8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2315C4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2A" w:rsidRPr="007C232A" w14:paraId="727DF914" w14:textId="77777777" w:rsidTr="001C6986">
        <w:tc>
          <w:tcPr>
            <w:tcW w:w="4230" w:type="dxa"/>
            <w:vAlign w:val="bottom"/>
          </w:tcPr>
          <w:p w14:paraId="4B68D857" w14:textId="77777777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10404BDD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B10FD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6B77A1F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D4EAA6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3AD804" w14:textId="77777777" w:rsidR="0033352A" w:rsidRPr="007C232A" w:rsidRDefault="0033352A" w:rsidP="0033352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2A" w:rsidRPr="007C232A" w14:paraId="4D0FCF5E" w14:textId="77777777" w:rsidTr="00327E1E">
        <w:tc>
          <w:tcPr>
            <w:tcW w:w="4230" w:type="dxa"/>
            <w:vAlign w:val="bottom"/>
          </w:tcPr>
          <w:p w14:paraId="65C9561F" w14:textId="06A3158D" w:rsidR="0033352A" w:rsidRPr="007C232A" w:rsidRDefault="0033352A" w:rsidP="003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77F9C5CA" w14:textId="5A7A212E" w:rsidR="0033352A" w:rsidRPr="003457BA" w:rsidRDefault="0033352A" w:rsidP="003335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5,990,765</w:t>
            </w:r>
          </w:p>
        </w:tc>
        <w:tc>
          <w:tcPr>
            <w:tcW w:w="270" w:type="dxa"/>
          </w:tcPr>
          <w:p w14:paraId="4425D11E" w14:textId="77777777" w:rsidR="0033352A" w:rsidRPr="003457BA" w:rsidRDefault="0033352A" w:rsidP="003335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79D433C0" w14:textId="3304FEEC" w:rsidR="0033352A" w:rsidRPr="003457BA" w:rsidRDefault="0033352A" w:rsidP="0033352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2545E" w14:textId="77777777" w:rsidR="0033352A" w:rsidRPr="003457BA" w:rsidRDefault="0033352A" w:rsidP="003335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BFB91AA" w14:textId="617C4204" w:rsidR="0033352A" w:rsidRPr="003457BA" w:rsidRDefault="0033352A" w:rsidP="0033352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57BA">
              <w:rPr>
                <w:rFonts w:asciiTheme="majorBidi" w:hAnsiTheme="majorBidi" w:cstheme="majorBidi"/>
                <w:sz w:val="30"/>
                <w:szCs w:val="30"/>
              </w:rPr>
              <w:t>5,990,765</w:t>
            </w:r>
          </w:p>
        </w:tc>
      </w:tr>
      <w:tr w:rsidR="0018429E" w:rsidRPr="007C232A" w14:paraId="0096BA17" w14:textId="77777777" w:rsidTr="001C6986">
        <w:tc>
          <w:tcPr>
            <w:tcW w:w="4230" w:type="dxa"/>
            <w:vAlign w:val="bottom"/>
          </w:tcPr>
          <w:p w14:paraId="34740729" w14:textId="77777777" w:rsidR="0018429E" w:rsidRPr="007C232A" w:rsidRDefault="0018429E" w:rsidP="0018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24371AE" w14:textId="54E30E8F" w:rsidR="0018429E" w:rsidRPr="007C232A" w:rsidRDefault="0018429E" w:rsidP="0018429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D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06D0C7B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84B696" w14:textId="25B26056" w:rsidR="0018429E" w:rsidRPr="007C232A" w:rsidRDefault="0018429E" w:rsidP="00184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5D3B2F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B457BC" w14:textId="625CC8C2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D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18429E" w:rsidRPr="007C232A" w14:paraId="6D006CE9" w14:textId="77777777" w:rsidTr="001C6986">
        <w:tc>
          <w:tcPr>
            <w:tcW w:w="4230" w:type="dxa"/>
            <w:vAlign w:val="bottom"/>
          </w:tcPr>
          <w:p w14:paraId="316DC253" w14:textId="77777777" w:rsidR="0018429E" w:rsidRPr="007C232A" w:rsidRDefault="0018429E" w:rsidP="0018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C4A5F2" w14:textId="377CA4EC" w:rsidR="0018429E" w:rsidRPr="007C232A" w:rsidRDefault="0018429E" w:rsidP="0018429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64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  <w:tc>
          <w:tcPr>
            <w:tcW w:w="270" w:type="dxa"/>
          </w:tcPr>
          <w:p w14:paraId="451F184E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45355" w14:textId="47269BA8" w:rsidR="0018429E" w:rsidRPr="007C232A" w:rsidRDefault="0018429E" w:rsidP="00184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2DCC68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07742B" w14:textId="1C8EA900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B64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</w:tr>
      <w:tr w:rsidR="0018429E" w:rsidRPr="007C232A" w14:paraId="1649C4B4" w14:textId="77777777" w:rsidTr="009160CF">
        <w:tc>
          <w:tcPr>
            <w:tcW w:w="4230" w:type="dxa"/>
            <w:vAlign w:val="bottom"/>
          </w:tcPr>
          <w:p w14:paraId="445F17F0" w14:textId="77777777" w:rsidR="0018429E" w:rsidRPr="007C232A" w:rsidRDefault="0018429E" w:rsidP="0018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261E3E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62F203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B2D7D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3CEA6E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2FA4585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8429E" w:rsidRPr="007C232A" w14:paraId="684DCD8C" w14:textId="77777777" w:rsidTr="009160CF">
        <w:tc>
          <w:tcPr>
            <w:tcW w:w="4230" w:type="dxa"/>
            <w:vAlign w:val="bottom"/>
          </w:tcPr>
          <w:p w14:paraId="270BE883" w14:textId="77777777" w:rsidR="0018429E" w:rsidRPr="007C232A" w:rsidRDefault="0018429E" w:rsidP="00184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0EE3A922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DC3207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78049E" w14:textId="196A2743" w:rsidR="0018429E" w:rsidRPr="00F34D35" w:rsidRDefault="0018429E" w:rsidP="0018429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560594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0D30F" w14:textId="77777777" w:rsidR="0018429E" w:rsidRPr="007C232A" w:rsidRDefault="0018429E" w:rsidP="0018429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7CD1" w:rsidRPr="007C232A" w14:paraId="58EB26ED" w14:textId="77777777" w:rsidTr="009160CF">
        <w:tc>
          <w:tcPr>
            <w:tcW w:w="4230" w:type="dxa"/>
            <w:vAlign w:val="bottom"/>
          </w:tcPr>
          <w:p w14:paraId="49240541" w14:textId="77777777" w:rsidR="00627CD1" w:rsidRPr="007C232A" w:rsidRDefault="00627CD1" w:rsidP="00627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5EA68D5" w14:textId="5227F86F" w:rsidR="00627CD1" w:rsidRPr="007C232A" w:rsidRDefault="00627CD1" w:rsidP="00627CD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  <w:tc>
          <w:tcPr>
            <w:tcW w:w="270" w:type="dxa"/>
          </w:tcPr>
          <w:p w14:paraId="0CC45B2B" w14:textId="77777777" w:rsidR="00627CD1" w:rsidRPr="007C232A" w:rsidRDefault="00627CD1" w:rsidP="00627C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3EA4567" w14:textId="218F8771" w:rsidR="00627CD1" w:rsidRPr="00F34D35" w:rsidRDefault="00627CD1" w:rsidP="00627C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34D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7576E2" w14:textId="77777777" w:rsidR="00627CD1" w:rsidRPr="007C232A" w:rsidRDefault="00627CD1" w:rsidP="00627C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5E7640" w14:textId="207C87BF" w:rsidR="00627CD1" w:rsidRPr="007C232A" w:rsidRDefault="00627CD1" w:rsidP="00627CD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</w:tr>
    </w:tbl>
    <w:p w14:paraId="368575A4" w14:textId="38FEF4A3" w:rsidR="00434827" w:rsidRDefault="00434827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7FBE5D0" w14:textId="21656C2F" w:rsidR="00434827" w:rsidRDefault="00434827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AF3FCF3" w14:textId="0D3BC0C2" w:rsidR="008C3532" w:rsidRDefault="008C353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5E9B15" w14:textId="70704ED7" w:rsidR="008C3532" w:rsidRDefault="008C353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F8D829F" w14:textId="12D8D2A0" w:rsidR="008C3532" w:rsidRDefault="008C353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314F4D5" w14:textId="76014566" w:rsidR="008C3532" w:rsidRDefault="008C353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9D058D6" w14:textId="77777777" w:rsidR="008C3532" w:rsidRDefault="008C3532" w:rsidP="00FE6A54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530"/>
        <w:gridCol w:w="270"/>
        <w:gridCol w:w="1440"/>
        <w:gridCol w:w="270"/>
        <w:gridCol w:w="1260"/>
      </w:tblGrid>
      <w:tr w:rsidR="00681F37" w:rsidRPr="007C232A" w14:paraId="190BDE82" w14:textId="77777777" w:rsidTr="007D27FF">
        <w:trPr>
          <w:tblHeader/>
        </w:trPr>
        <w:tc>
          <w:tcPr>
            <w:tcW w:w="4230" w:type="dxa"/>
            <w:vAlign w:val="bottom"/>
          </w:tcPr>
          <w:p w14:paraId="42AF268A" w14:textId="77777777" w:rsidR="00681F37" w:rsidRPr="007C232A" w:rsidRDefault="00681F37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409DA63" w14:textId="7455FA04" w:rsidR="00681F37" w:rsidRPr="007C232A" w:rsidRDefault="00681F37" w:rsidP="00681F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44D" w:rsidRPr="007C232A" w14:paraId="1DBC85F9" w14:textId="3BE0086B" w:rsidTr="009628A5">
        <w:trPr>
          <w:tblHeader/>
        </w:trPr>
        <w:tc>
          <w:tcPr>
            <w:tcW w:w="4230" w:type="dxa"/>
            <w:vAlign w:val="bottom"/>
          </w:tcPr>
          <w:p w14:paraId="7EFDE843" w14:textId="77777777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C445F4" w14:textId="2BB5E7E2" w:rsidR="0076744D" w:rsidRPr="007C232A" w:rsidRDefault="005A59B3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</w:t>
            </w:r>
          </w:p>
        </w:tc>
        <w:tc>
          <w:tcPr>
            <w:tcW w:w="270" w:type="dxa"/>
            <w:vAlign w:val="bottom"/>
          </w:tcPr>
          <w:p w14:paraId="054FA55F" w14:textId="77777777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C15CD7D" w14:textId="52E97A91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534424" w14:textId="6DFC1DF2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FB2A9" w14:textId="3D6D25E3" w:rsidR="0076744D" w:rsidRPr="007C232A" w:rsidRDefault="0076744D" w:rsidP="00767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7C232A" w14:paraId="28CACADD" w14:textId="77777777" w:rsidTr="009628A5">
        <w:trPr>
          <w:tblHeader/>
        </w:trPr>
        <w:tc>
          <w:tcPr>
            <w:tcW w:w="4230" w:type="dxa"/>
            <w:vAlign w:val="bottom"/>
          </w:tcPr>
          <w:p w14:paraId="542307A6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E93C14" w14:textId="7F71BF67" w:rsidR="00A05724" w:rsidRPr="007C232A" w:rsidRDefault="005A59B3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270" w:type="dxa"/>
            <w:vAlign w:val="bottom"/>
          </w:tcPr>
          <w:p w14:paraId="34B2B4C4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CD9374" w14:textId="28D6C654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79E9138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9360781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5724" w:rsidRPr="007C232A" w14:paraId="56987CD1" w14:textId="77777777" w:rsidTr="009628A5">
        <w:trPr>
          <w:tblHeader/>
        </w:trPr>
        <w:tc>
          <w:tcPr>
            <w:tcW w:w="4230" w:type="dxa"/>
            <w:vAlign w:val="bottom"/>
          </w:tcPr>
          <w:p w14:paraId="6E227C92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C11E6CC" w14:textId="49C8C86E" w:rsidR="00A05724" w:rsidRPr="007C232A" w:rsidRDefault="00733F15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ทาง</w:t>
            </w:r>
            <w:r w:rsidR="005A59B3"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ยกระดับ</w:t>
            </w:r>
          </w:p>
        </w:tc>
        <w:tc>
          <w:tcPr>
            <w:tcW w:w="270" w:type="dxa"/>
            <w:vAlign w:val="bottom"/>
          </w:tcPr>
          <w:p w14:paraId="15D00065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BE5D3" w14:textId="0ABA4CD6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70" w:type="dxa"/>
            <w:vAlign w:val="bottom"/>
          </w:tcPr>
          <w:p w14:paraId="489CC64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6EE6C9" w14:textId="373FFB33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724" w:rsidRPr="007C232A" w14:paraId="17655B19" w14:textId="77777777" w:rsidTr="009628A5">
        <w:trPr>
          <w:tblHeader/>
        </w:trPr>
        <w:tc>
          <w:tcPr>
            <w:tcW w:w="4230" w:type="dxa"/>
            <w:vAlign w:val="bottom"/>
          </w:tcPr>
          <w:p w14:paraId="55AE29D0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55F4476F" w14:textId="7A7A53B8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724" w:rsidRPr="007C232A" w14:paraId="71B70347" w14:textId="1B65C34E" w:rsidTr="00DA1E9D">
        <w:tc>
          <w:tcPr>
            <w:tcW w:w="4230" w:type="dxa"/>
            <w:vAlign w:val="bottom"/>
          </w:tcPr>
          <w:p w14:paraId="646C5D5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2C451803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8A1EB1" w14:textId="7777777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223D0F5" w14:textId="5B87DF30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00C568" w14:textId="6B7928EC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024CDF" w14:textId="5869E847" w:rsidR="00A05724" w:rsidRPr="007C232A" w:rsidRDefault="00A05724" w:rsidP="00A0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095B" w:rsidRPr="007C232A" w14:paraId="7A355FC9" w14:textId="354BD011" w:rsidTr="001748D8">
        <w:tc>
          <w:tcPr>
            <w:tcW w:w="4230" w:type="dxa"/>
            <w:vAlign w:val="bottom"/>
          </w:tcPr>
          <w:p w14:paraId="1505B2FB" w14:textId="02D1D712" w:rsidR="00C2095B" w:rsidRPr="007C232A" w:rsidRDefault="00C2095B" w:rsidP="00C2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90E5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16B00826" w14:textId="14C32C1B" w:rsidR="00C2095B" w:rsidRPr="00580578" w:rsidRDefault="00C2095B" w:rsidP="00C2095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578">
              <w:rPr>
                <w:rFonts w:asciiTheme="majorBidi" w:hAnsiTheme="majorBidi" w:cstheme="majorBidi"/>
                <w:sz w:val="30"/>
                <w:szCs w:val="30"/>
              </w:rPr>
              <w:t>15,058,337</w:t>
            </w:r>
          </w:p>
        </w:tc>
        <w:tc>
          <w:tcPr>
            <w:tcW w:w="270" w:type="dxa"/>
            <w:vAlign w:val="bottom"/>
          </w:tcPr>
          <w:p w14:paraId="44F9C3AD" w14:textId="77777777" w:rsidR="00C2095B" w:rsidRPr="00580578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5D554CC" w14:textId="25D90A57" w:rsidR="00C2095B" w:rsidRPr="00580578" w:rsidRDefault="00C2095B" w:rsidP="00DA6459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5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10,057</w:t>
            </w:r>
          </w:p>
        </w:tc>
        <w:tc>
          <w:tcPr>
            <w:tcW w:w="270" w:type="dxa"/>
            <w:vAlign w:val="bottom"/>
          </w:tcPr>
          <w:p w14:paraId="3D631579" w14:textId="53141E25" w:rsidR="00C2095B" w:rsidRPr="00580578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79F9D6" w14:textId="30F486C6" w:rsidR="00C2095B" w:rsidRPr="00580578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0578">
              <w:rPr>
                <w:rFonts w:asciiTheme="majorBidi" w:hAnsiTheme="majorBidi" w:cstheme="majorBidi"/>
                <w:sz w:val="30"/>
                <w:szCs w:val="30"/>
              </w:rPr>
              <w:t>15,068,394</w:t>
            </w:r>
          </w:p>
        </w:tc>
      </w:tr>
      <w:tr w:rsidR="00C2095B" w:rsidRPr="007C232A" w14:paraId="08B856E0" w14:textId="77777777" w:rsidTr="00E04C59">
        <w:tc>
          <w:tcPr>
            <w:tcW w:w="4230" w:type="dxa"/>
            <w:vAlign w:val="bottom"/>
          </w:tcPr>
          <w:p w14:paraId="5221DDF5" w14:textId="37046F48" w:rsidR="00C2095B" w:rsidRPr="007C232A" w:rsidRDefault="00C2095B" w:rsidP="00C2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</w:tcPr>
          <w:p w14:paraId="784CD63E" w14:textId="38EFCDA1" w:rsidR="00C2095B" w:rsidRPr="007C232A" w:rsidRDefault="00C2095B" w:rsidP="00C2095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C40B59" w14:textId="77777777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19F434DE" w14:textId="24F4DE52" w:rsidR="00C2095B" w:rsidRPr="007C232A" w:rsidRDefault="00C2095B" w:rsidP="00C2095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7,008</w:t>
            </w:r>
          </w:p>
        </w:tc>
        <w:tc>
          <w:tcPr>
            <w:tcW w:w="270" w:type="dxa"/>
          </w:tcPr>
          <w:p w14:paraId="489CF2D4" w14:textId="77777777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81C821C" w14:textId="1A147485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7,008</w:t>
            </w:r>
          </w:p>
        </w:tc>
      </w:tr>
      <w:tr w:rsidR="00C2095B" w:rsidRPr="007C232A" w14:paraId="1E94400A" w14:textId="3A726288" w:rsidTr="00E04C59">
        <w:tc>
          <w:tcPr>
            <w:tcW w:w="4230" w:type="dxa"/>
            <w:vAlign w:val="bottom"/>
          </w:tcPr>
          <w:p w14:paraId="6CA894E2" w14:textId="41E7C36A" w:rsidR="00C2095B" w:rsidRPr="007C232A" w:rsidRDefault="00C2095B" w:rsidP="00C2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90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A648D7A" w14:textId="1DC6D41B" w:rsidR="00C2095B" w:rsidRPr="007C232A" w:rsidRDefault="00C2095B" w:rsidP="00C2095B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15,058,337</w:t>
            </w:r>
          </w:p>
        </w:tc>
        <w:tc>
          <w:tcPr>
            <w:tcW w:w="270" w:type="dxa"/>
          </w:tcPr>
          <w:p w14:paraId="42C0C579" w14:textId="77777777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875884" w14:textId="6FC3D5B7" w:rsidR="00C2095B" w:rsidRPr="007C232A" w:rsidRDefault="00C2095B" w:rsidP="00C2095B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121DB9BE" w14:textId="2422EA68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3AC270" w14:textId="46EAB961" w:rsidR="00C2095B" w:rsidRPr="007C232A" w:rsidRDefault="00C2095B" w:rsidP="00C2095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15,075,402</w:t>
            </w:r>
          </w:p>
        </w:tc>
      </w:tr>
      <w:tr w:rsidR="000D76D5" w:rsidRPr="007C232A" w14:paraId="1B90FFBE" w14:textId="77777777" w:rsidTr="000D76D5">
        <w:tc>
          <w:tcPr>
            <w:tcW w:w="4230" w:type="dxa"/>
            <w:vAlign w:val="bottom"/>
          </w:tcPr>
          <w:p w14:paraId="254F648E" w14:textId="558F9FBC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530" w:type="dxa"/>
          </w:tcPr>
          <w:p w14:paraId="71D14F49" w14:textId="01EFC073" w:rsidR="000D76D5" w:rsidRPr="007C232A" w:rsidRDefault="000D76D5" w:rsidP="00D173E0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DB8A1A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24DAE2F" w14:textId="65B6A463" w:rsidR="000D76D5" w:rsidRPr="007C232A" w:rsidRDefault="000D76D5" w:rsidP="000D76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0F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9201765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2E3AC2" w14:textId="2ACD550B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C0F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45,34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D76D5" w:rsidRPr="007C232A" w14:paraId="1F3DF684" w14:textId="77777777" w:rsidTr="000D76D5">
        <w:tc>
          <w:tcPr>
            <w:tcW w:w="4230" w:type="dxa"/>
            <w:vAlign w:val="bottom"/>
          </w:tcPr>
          <w:p w14:paraId="1B585F19" w14:textId="224440C5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204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4502F9" w14:textId="2F757AC4" w:rsidR="000D76D5" w:rsidRPr="007C232A" w:rsidRDefault="000D76D5" w:rsidP="000D76D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78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62,412</w:t>
            </w:r>
          </w:p>
        </w:tc>
        <w:tc>
          <w:tcPr>
            <w:tcW w:w="270" w:type="dxa"/>
          </w:tcPr>
          <w:p w14:paraId="7A8FC978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0F794" w14:textId="48F389B1" w:rsidR="000D76D5" w:rsidRPr="007C232A" w:rsidRDefault="000D76D5" w:rsidP="000D76D5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F78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(62,412)</w:t>
            </w:r>
          </w:p>
        </w:tc>
        <w:tc>
          <w:tcPr>
            <w:tcW w:w="270" w:type="dxa"/>
          </w:tcPr>
          <w:p w14:paraId="6696D3B0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3E892" w14:textId="41F638FF" w:rsidR="000D76D5" w:rsidRPr="007C232A" w:rsidRDefault="000D76D5" w:rsidP="00DE5C1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67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D76D5" w:rsidRPr="007C232A" w14:paraId="3B2CA200" w14:textId="56422405" w:rsidTr="00024906">
        <w:tc>
          <w:tcPr>
            <w:tcW w:w="4230" w:type="dxa"/>
            <w:vAlign w:val="bottom"/>
          </w:tcPr>
          <w:p w14:paraId="38697462" w14:textId="6A42E72A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A2A8A5" w14:textId="23AB1B0A" w:rsidR="000D76D5" w:rsidRPr="007C232A" w:rsidRDefault="000D76D5" w:rsidP="000D76D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  <w:tc>
          <w:tcPr>
            <w:tcW w:w="270" w:type="dxa"/>
          </w:tcPr>
          <w:p w14:paraId="448B7F01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8B9458" w14:textId="76390DDF" w:rsidR="000D76D5" w:rsidRPr="006D3475" w:rsidRDefault="000D76D5" w:rsidP="00EF6E5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D3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68BF9" w14:textId="655BBDC1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6CABC8" w14:textId="05D6098B" w:rsidR="000D76D5" w:rsidRPr="007C232A" w:rsidRDefault="000D76D5" w:rsidP="000D76D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15,120,749</w:t>
            </w:r>
          </w:p>
        </w:tc>
      </w:tr>
      <w:tr w:rsidR="000D76D5" w:rsidRPr="007C232A" w14:paraId="2F568756" w14:textId="5E06FAEF" w:rsidTr="00DA1E9D">
        <w:tc>
          <w:tcPr>
            <w:tcW w:w="4230" w:type="dxa"/>
            <w:vAlign w:val="bottom"/>
          </w:tcPr>
          <w:p w14:paraId="3A4FAE98" w14:textId="5AA178EE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DE9D9D5" w14:textId="77777777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113CCC" w14:textId="77777777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8535E4" w14:textId="36943064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7CE11" w14:textId="04C6B7C8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D59683" w14:textId="1B349DD6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6D5" w:rsidRPr="007C232A" w14:paraId="68630B98" w14:textId="38FC0AD0" w:rsidTr="00DA1E9D">
        <w:tc>
          <w:tcPr>
            <w:tcW w:w="4230" w:type="dxa"/>
            <w:vAlign w:val="bottom"/>
          </w:tcPr>
          <w:p w14:paraId="2592C89C" w14:textId="77777777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0B26BE66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882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E5AF60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D1DD08" w14:textId="26566176" w:rsidR="000D76D5" w:rsidRPr="007C232A" w:rsidRDefault="000D76D5" w:rsidP="000D76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7FFB10" w14:textId="4F715B8C" w:rsidR="000D76D5" w:rsidRPr="007C232A" w:rsidRDefault="000D76D5" w:rsidP="000D76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37A4A1" w14:textId="76C94C45" w:rsidR="000D76D5" w:rsidRPr="007C232A" w:rsidRDefault="000D76D5" w:rsidP="000D76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6D5" w:rsidRPr="007C232A" w14:paraId="3F4070CB" w14:textId="49B390E0" w:rsidTr="00DA1E9D">
        <w:tc>
          <w:tcPr>
            <w:tcW w:w="4230" w:type="dxa"/>
            <w:vAlign w:val="bottom"/>
          </w:tcPr>
          <w:p w14:paraId="3AC0BD6E" w14:textId="79CD42E2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C23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0" w:type="dxa"/>
            <w:vAlign w:val="bottom"/>
          </w:tcPr>
          <w:p w14:paraId="0F2FFE6E" w14:textId="051EA2E4" w:rsidR="000D76D5" w:rsidRPr="00254252" w:rsidRDefault="000D76D5" w:rsidP="000D76D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252">
              <w:rPr>
                <w:rFonts w:asciiTheme="majorBidi" w:hAnsiTheme="majorBidi" w:cstheme="majorBidi"/>
                <w:sz w:val="30"/>
                <w:szCs w:val="30"/>
              </w:rPr>
              <w:t>5,650,651</w:t>
            </w:r>
          </w:p>
        </w:tc>
        <w:tc>
          <w:tcPr>
            <w:tcW w:w="270" w:type="dxa"/>
            <w:vAlign w:val="bottom"/>
          </w:tcPr>
          <w:p w14:paraId="04472593" w14:textId="77777777" w:rsidR="000D76D5" w:rsidRPr="00254252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4CDAB27" w14:textId="6FA6666C" w:rsidR="000D76D5" w:rsidRPr="00254252" w:rsidRDefault="000D76D5" w:rsidP="000D76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2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FD638C" w14:textId="70194735" w:rsidR="000D76D5" w:rsidRPr="00254252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C9B9CB" w14:textId="62A0B1BB" w:rsidR="000D76D5" w:rsidRPr="00254252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252">
              <w:rPr>
                <w:rFonts w:asciiTheme="majorBidi" w:hAnsiTheme="majorBidi" w:cstheme="majorBidi"/>
                <w:sz w:val="30"/>
                <w:szCs w:val="30"/>
              </w:rPr>
              <w:t>5,650,651</w:t>
            </w:r>
          </w:p>
        </w:tc>
      </w:tr>
      <w:tr w:rsidR="000D76D5" w:rsidRPr="007C232A" w14:paraId="2D039A38" w14:textId="3DE9611C" w:rsidTr="00A325C7">
        <w:tc>
          <w:tcPr>
            <w:tcW w:w="4230" w:type="dxa"/>
            <w:vAlign w:val="bottom"/>
          </w:tcPr>
          <w:p w14:paraId="2633E361" w14:textId="77777777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6CC97" w14:textId="2F903017" w:rsidR="000D76D5" w:rsidRPr="007C232A" w:rsidRDefault="000D76D5" w:rsidP="000D76D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  <w:tc>
          <w:tcPr>
            <w:tcW w:w="270" w:type="dxa"/>
          </w:tcPr>
          <w:p w14:paraId="1A5BD682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158FE" w14:textId="74165C8D" w:rsidR="000D76D5" w:rsidRPr="007C232A" w:rsidRDefault="000D76D5" w:rsidP="000D76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43B59" w14:textId="312BA40D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3F4A23" w14:textId="53D7B54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</w:tr>
      <w:tr w:rsidR="000D76D5" w:rsidRPr="007C232A" w14:paraId="2CB2F69C" w14:textId="400BE7D2" w:rsidTr="00A325C7">
        <w:tc>
          <w:tcPr>
            <w:tcW w:w="4230" w:type="dxa"/>
            <w:vAlign w:val="bottom"/>
          </w:tcPr>
          <w:p w14:paraId="7E401641" w14:textId="58F345B9" w:rsidR="000D76D5" w:rsidRPr="007C232A" w:rsidRDefault="000D76D5" w:rsidP="000D7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A2B97D" w14:textId="1552392A" w:rsidR="000D76D5" w:rsidRPr="007C232A" w:rsidRDefault="000D76D5" w:rsidP="000D76D5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5,990,765</w:t>
            </w:r>
          </w:p>
        </w:tc>
        <w:tc>
          <w:tcPr>
            <w:tcW w:w="270" w:type="dxa"/>
          </w:tcPr>
          <w:p w14:paraId="69C7B8E4" w14:textId="77777777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1BE70E" w14:textId="0E67C7F8" w:rsidR="000D76D5" w:rsidRPr="007C232A" w:rsidRDefault="000D76D5" w:rsidP="000D76D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3FD8D3" w14:textId="4FFFF30C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C94B97" w14:textId="3E6F220D" w:rsidR="000D76D5" w:rsidRPr="007C232A" w:rsidRDefault="000D76D5" w:rsidP="000D76D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5,990,765</w:t>
            </w:r>
          </w:p>
        </w:tc>
      </w:tr>
      <w:tr w:rsidR="00E302AE" w:rsidRPr="007C232A" w14:paraId="252D10C8" w14:textId="7C65B3B2" w:rsidTr="00B5119A">
        <w:tc>
          <w:tcPr>
            <w:tcW w:w="4230" w:type="dxa"/>
            <w:vAlign w:val="bottom"/>
          </w:tcPr>
          <w:p w14:paraId="68AB7E6F" w14:textId="77777777" w:rsidR="00E302AE" w:rsidRPr="007C232A" w:rsidRDefault="00E302AE" w:rsidP="00E3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1E5845" w14:textId="41A1DC83" w:rsidR="00E302AE" w:rsidRPr="007C232A" w:rsidRDefault="00E302AE" w:rsidP="00E3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34D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2265381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F85E1" w14:textId="799559A4" w:rsidR="00E302AE" w:rsidRPr="007C232A" w:rsidRDefault="00E302AE" w:rsidP="00E302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70D1CD" w14:textId="2E7BD9CE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BBDAE" w14:textId="719CD06D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34D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500,87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E302AE" w:rsidRPr="007C232A" w14:paraId="493F66D7" w14:textId="2B98AC88" w:rsidTr="00B5119A">
        <w:tc>
          <w:tcPr>
            <w:tcW w:w="4230" w:type="dxa"/>
            <w:vAlign w:val="bottom"/>
          </w:tcPr>
          <w:p w14:paraId="4CE98798" w14:textId="458AFFDA" w:rsidR="00E302AE" w:rsidRPr="007C232A" w:rsidRDefault="00E302AE" w:rsidP="00E3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603C23D" w14:textId="27F4DC83" w:rsidR="00E302AE" w:rsidRPr="007C232A" w:rsidRDefault="00E302AE" w:rsidP="00E3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64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  <w:tc>
          <w:tcPr>
            <w:tcW w:w="270" w:type="dxa"/>
          </w:tcPr>
          <w:p w14:paraId="643E953E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B7E13" w14:textId="77BC4B41" w:rsidR="00E302AE" w:rsidRPr="007C232A" w:rsidRDefault="00E302AE" w:rsidP="00E302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FB776D" w14:textId="4BA004F8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B1F9B99" w14:textId="0D9FE943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B64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6,491,643</w:t>
            </w:r>
          </w:p>
        </w:tc>
      </w:tr>
      <w:tr w:rsidR="00E302AE" w:rsidRPr="007C232A" w14:paraId="14493605" w14:textId="77777777" w:rsidTr="009F03F6">
        <w:tc>
          <w:tcPr>
            <w:tcW w:w="4230" w:type="dxa"/>
            <w:vAlign w:val="bottom"/>
          </w:tcPr>
          <w:p w14:paraId="637799F2" w14:textId="77777777" w:rsidR="00E302AE" w:rsidRPr="007C232A" w:rsidRDefault="00E302AE" w:rsidP="00E3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E59C93A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89C0FD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BD7AC3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1B3DF1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241BBE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02AE" w:rsidRPr="007C232A" w14:paraId="22F5DCE1" w14:textId="60E26D02" w:rsidTr="00DA1E9D">
        <w:tc>
          <w:tcPr>
            <w:tcW w:w="4230" w:type="dxa"/>
            <w:vAlign w:val="bottom"/>
          </w:tcPr>
          <w:p w14:paraId="088C9F34" w14:textId="77777777" w:rsidR="00E302AE" w:rsidRPr="007C232A" w:rsidRDefault="00E302AE" w:rsidP="00E3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5C4336F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CEE4A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B75E14" w14:textId="3EB7F774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C6122F" w14:textId="10E7FBE6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7CD2F8" w14:textId="2B0D6AC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302AE" w:rsidRPr="007C232A" w14:paraId="5518524F" w14:textId="74B66DD9" w:rsidTr="007A1E82">
        <w:trPr>
          <w:trHeight w:val="62"/>
        </w:trPr>
        <w:tc>
          <w:tcPr>
            <w:tcW w:w="4230" w:type="dxa"/>
            <w:vAlign w:val="bottom"/>
          </w:tcPr>
          <w:p w14:paraId="55A4E481" w14:textId="59FD1BF2" w:rsidR="00E302AE" w:rsidRPr="007C232A" w:rsidRDefault="00E302AE" w:rsidP="00E3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DF0D91" w14:textId="57B50B00" w:rsidR="00E302AE" w:rsidRPr="007C232A" w:rsidRDefault="00E302AE" w:rsidP="00E3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9,067,572</w:t>
            </w:r>
          </w:p>
        </w:tc>
        <w:tc>
          <w:tcPr>
            <w:tcW w:w="270" w:type="dxa"/>
          </w:tcPr>
          <w:p w14:paraId="29C6CBA2" w14:textId="77777777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8147B3F" w14:textId="150D025B" w:rsidR="00E302AE" w:rsidRPr="007C232A" w:rsidRDefault="00E302AE" w:rsidP="00E302AE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17,065</w:t>
            </w:r>
          </w:p>
        </w:tc>
        <w:tc>
          <w:tcPr>
            <w:tcW w:w="270" w:type="dxa"/>
          </w:tcPr>
          <w:p w14:paraId="4643965A" w14:textId="4BA0EF98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A12468" w14:textId="7B7D9111" w:rsidR="00E302AE" w:rsidRPr="007C232A" w:rsidRDefault="00E302AE" w:rsidP="00E302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9,084,637</w:t>
            </w:r>
          </w:p>
        </w:tc>
      </w:tr>
      <w:tr w:rsidR="00424A28" w:rsidRPr="007C232A" w14:paraId="6315EC27" w14:textId="61FE65F2" w:rsidTr="00A05AFE">
        <w:tc>
          <w:tcPr>
            <w:tcW w:w="4230" w:type="dxa"/>
            <w:vAlign w:val="bottom"/>
          </w:tcPr>
          <w:p w14:paraId="211A8A5A" w14:textId="35DD3164" w:rsidR="00424A28" w:rsidRPr="007C232A" w:rsidRDefault="00424A28" w:rsidP="0042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23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123A5685" w14:textId="1F5903EE" w:rsidR="00424A28" w:rsidRPr="007C232A" w:rsidRDefault="00424A28" w:rsidP="00424A28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  <w:tc>
          <w:tcPr>
            <w:tcW w:w="270" w:type="dxa"/>
          </w:tcPr>
          <w:p w14:paraId="7DD757CF" w14:textId="77777777" w:rsidR="00424A28" w:rsidRPr="007C232A" w:rsidRDefault="00424A28" w:rsidP="00424A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42B754D" w14:textId="34F87AB5" w:rsidR="00424A28" w:rsidRPr="007C232A" w:rsidRDefault="00424A28" w:rsidP="00BF087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4D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95D9D2" w14:textId="44C928B5" w:rsidR="00424A28" w:rsidRPr="007C232A" w:rsidRDefault="00424A28" w:rsidP="00424A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799EFA5" w14:textId="3B8842E7" w:rsidR="00424A28" w:rsidRPr="007C232A" w:rsidRDefault="00424A28" w:rsidP="00424A2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98" w:right="-3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8,629,106</w:t>
            </w:r>
          </w:p>
        </w:tc>
      </w:tr>
    </w:tbl>
    <w:p w14:paraId="233ECDE4" w14:textId="77777777" w:rsidR="00C1396F" w:rsidRDefault="00C139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B761AC2" w14:textId="77777777" w:rsidR="00694AFF" w:rsidRDefault="00694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B56956" w14:textId="67D397DE" w:rsidR="00036B89" w:rsidRPr="00882E2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A468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</w:t>
      </w:r>
      <w:r w:rsidRPr="00882E2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สมมติในการประมาณ</w:t>
      </w:r>
      <w:r w:rsidR="00EE16AC" w:rsidRPr="00882E2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882E2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ตลอดอายุสัญญาสัมปทาน </w:t>
      </w:r>
    </w:p>
    <w:p w14:paraId="0696FA23" w14:textId="77777777" w:rsidR="00036B89" w:rsidRPr="00882E2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DBF9F19" w14:textId="68C05EC1" w:rsidR="00036B89" w:rsidRPr="00882E29" w:rsidRDefault="00263C2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2E29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19526C" w:rsidRPr="00882E2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บริษัทมีการประมาณการ</w:t>
      </w:r>
      <w:r w:rsidR="00AA36B4" w:rsidRPr="00882E29">
        <w:rPr>
          <w:rFonts w:asciiTheme="majorBidi" w:hAnsiTheme="majorBidi" w:cstheme="majorBidi"/>
          <w:spacing w:val="-4"/>
          <w:sz w:val="30"/>
          <w:szCs w:val="30"/>
          <w:cs/>
        </w:rPr>
        <w:t>ปริมาณการจราจร</w:t>
      </w:r>
      <w:r w:rsidR="005770FC" w:rsidRPr="00882E29">
        <w:rPr>
          <w:rFonts w:asciiTheme="majorBidi" w:hAnsiTheme="majorBidi" w:cstheme="majorBidi"/>
          <w:spacing w:val="-4"/>
          <w:sz w:val="30"/>
          <w:szCs w:val="30"/>
          <w:cs/>
        </w:rPr>
        <w:t>ที่ใช้บริการ</w:t>
      </w:r>
      <w:r w:rsidR="003C3E41" w:rsidRPr="00882E29">
        <w:rPr>
          <w:rFonts w:asciiTheme="majorBidi" w:hAnsiTheme="majorBidi" w:cstheme="majorBidi"/>
          <w:spacing w:val="-4"/>
          <w:sz w:val="30"/>
          <w:szCs w:val="30"/>
          <w:cs/>
        </w:rPr>
        <w:t>หลังจากปีปัจจุบัน</w:t>
      </w:r>
      <w:r w:rsidR="000D0880" w:rsidRPr="00882E29">
        <w:rPr>
          <w:rFonts w:asciiTheme="majorBidi" w:hAnsiTheme="majorBidi" w:cstheme="majorBidi"/>
          <w:spacing w:val="-4"/>
          <w:sz w:val="30"/>
          <w:szCs w:val="30"/>
          <w:cs/>
        </w:rPr>
        <w:t>จนถึง</w:t>
      </w:r>
      <w:r w:rsidR="005770FC" w:rsidRPr="00882E29">
        <w:rPr>
          <w:rFonts w:asciiTheme="majorBidi" w:hAnsiTheme="majorBidi" w:cstheme="majorBidi"/>
          <w:spacing w:val="-4"/>
          <w:sz w:val="30"/>
          <w:szCs w:val="30"/>
          <w:cs/>
        </w:rPr>
        <w:t>ตลอดอายุ</w:t>
      </w:r>
      <w:r w:rsidR="00E353C6" w:rsidRPr="00882E29">
        <w:rPr>
          <w:rFonts w:asciiTheme="majorBidi" w:hAnsiTheme="majorBidi" w:cstheme="majorBidi"/>
          <w:spacing w:val="-4"/>
          <w:sz w:val="30"/>
          <w:szCs w:val="30"/>
          <w:cs/>
        </w:rPr>
        <w:t>ที่เหลือของ</w:t>
      </w:r>
      <w:r w:rsidR="005770FC" w:rsidRPr="00882E29">
        <w:rPr>
          <w:rFonts w:asciiTheme="majorBidi" w:hAnsiTheme="majorBidi" w:cstheme="majorBidi"/>
          <w:spacing w:val="-4"/>
          <w:sz w:val="30"/>
          <w:szCs w:val="30"/>
          <w:cs/>
        </w:rPr>
        <w:t>สัญญา</w:t>
      </w:r>
      <w:r w:rsidR="0019541F" w:rsidRPr="00882E2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สัมปทาน </w:t>
      </w:r>
      <w:r w:rsidR="00AA36B4" w:rsidRPr="00882E29">
        <w:rPr>
          <w:rFonts w:asciiTheme="majorBidi" w:hAnsiTheme="majorBidi" w:cstheme="majorBidi"/>
          <w:spacing w:val="-4"/>
          <w:sz w:val="30"/>
          <w:szCs w:val="30"/>
          <w:cs/>
        </w:rPr>
        <w:t>เพื่อใช้ในการ</w:t>
      </w:r>
      <w:r w:rsidR="00857145" w:rsidRPr="00882E29">
        <w:rPr>
          <w:rFonts w:asciiTheme="majorBidi" w:hAnsiTheme="majorBidi" w:cstheme="majorBidi"/>
          <w:spacing w:val="-4"/>
          <w:sz w:val="30"/>
          <w:szCs w:val="30"/>
          <w:cs/>
        </w:rPr>
        <w:t>คำนวณ</w:t>
      </w:r>
      <w:r w:rsidR="00AA36B4" w:rsidRPr="00882E29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ค่าตัดจำหน่ายโดยวิธีจำนวนผลผลิต</w:t>
      </w:r>
      <w:r w:rsidR="00036B89" w:rsidRPr="00882E29">
        <w:rPr>
          <w:rFonts w:asciiTheme="majorBidi" w:hAnsiTheme="majorBidi" w:cstheme="majorBidi"/>
          <w:spacing w:val="-4"/>
          <w:sz w:val="30"/>
          <w:szCs w:val="30"/>
          <w:cs/>
        </w:rPr>
        <w:t>โดยผู้เชี่ยวชาญ</w:t>
      </w:r>
      <w:r w:rsidR="003D2EB9" w:rsidRPr="00882E29">
        <w:rPr>
          <w:rFonts w:asciiTheme="majorBidi" w:hAnsiTheme="majorBidi" w:cstheme="majorBidi" w:hint="cs"/>
          <w:spacing w:val="-4"/>
          <w:sz w:val="30"/>
          <w:szCs w:val="30"/>
          <w:cs/>
        </w:rPr>
        <w:t>ภายนอก</w:t>
      </w:r>
      <w:r w:rsidR="00036B89" w:rsidRPr="00882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โดยใช้วิธีพิจารณาจาก</w:t>
      </w:r>
      <w:r w:rsidR="00036B89" w:rsidRPr="00882E29">
        <w:rPr>
          <w:rFonts w:asciiTheme="majorBidi" w:hAnsiTheme="majorBidi" w:cstheme="majorBidi"/>
          <w:sz w:val="30"/>
          <w:szCs w:val="30"/>
          <w:cs/>
        </w:rPr>
        <w:t>ข้อสมมติในการประมาณการ</w:t>
      </w:r>
      <w:r w:rsidR="00257C15" w:rsidRPr="00882E29">
        <w:rPr>
          <w:rFonts w:asciiTheme="majorBidi" w:hAnsiTheme="majorBidi" w:cstheme="majorBidi"/>
          <w:sz w:val="30"/>
          <w:szCs w:val="30"/>
          <w:cs/>
        </w:rPr>
        <w:t>จราจร</w:t>
      </w:r>
      <w:r w:rsidR="00036B89" w:rsidRPr="00882E29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</w:p>
    <w:p w14:paraId="109609D9" w14:textId="77777777" w:rsidR="00925E64" w:rsidRPr="00882E29" w:rsidRDefault="00925E64" w:rsidP="00A6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2E1DE0" w14:textId="77777777" w:rsidR="00036B89" w:rsidRPr="00AF50B3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ข้อสมมติทางสังคมและเศรษฐกิจ 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อัตราเงินเฟ้อ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ผลิตภัณฑ์มวลรวมในประเทศ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การรับรู้คุณค่าของเวลา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ต้นทุนยานพาหนะ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7A3D0871" w14:textId="77777777" w:rsidR="00036B89" w:rsidRPr="00AF50B3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การใช้ที่ดิน ได้แก่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การใช้ประโยชน์พื้นที่กรุงเทพและเขตปริมณฑล</w:t>
      </w:r>
      <w:r w:rsidRPr="00AF50B3">
        <w:rPr>
          <w:rFonts w:asciiTheme="majorBidi" w:hAnsiTheme="majorBidi" w:cstheme="majorBidi"/>
          <w:sz w:val="30"/>
          <w:szCs w:val="30"/>
          <w:lang w:val="en-US" w:bidi="th-TH"/>
        </w:rPr>
        <w:t xml:space="preserve">, </w:t>
      </w:r>
      <w:r w:rsidR="00C80520" w:rsidRPr="00AF50B3">
        <w:rPr>
          <w:rFonts w:asciiTheme="majorBidi" w:hAnsiTheme="majorBidi" w:cstheme="majorBidi"/>
          <w:sz w:val="30"/>
          <w:szCs w:val="30"/>
          <w:cs/>
          <w:lang w:bidi="th-TH"/>
        </w:rPr>
        <w:t>การคาดการณ์การขยาย</w:t>
      </w: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>ตัวของการใช้ประโยชน์พื้นที่กรุงเทพและเขตปริมณฑล</w:t>
      </w:r>
    </w:p>
    <w:p w14:paraId="1279D0D0" w14:textId="576D0E81" w:rsidR="00036B89" w:rsidRPr="00AF50B3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ข้อสมมติเครือข่ายทางหลวงและสมมติฐานทางหลวงในอนาคต</w:t>
      </w:r>
    </w:p>
    <w:p w14:paraId="0DD24BC0" w14:textId="2FF21FE0" w:rsidR="00607C0A" w:rsidRPr="00AF50B3" w:rsidRDefault="00607C0A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</w:t>
      </w:r>
      <w:r w:rsidR="00073C06" w:rsidRPr="00AF50B3">
        <w:rPr>
          <w:rFonts w:asciiTheme="majorBidi" w:hAnsiTheme="majorBidi" w:cstheme="majorBidi"/>
          <w:sz w:val="30"/>
          <w:szCs w:val="30"/>
          <w:cs/>
          <w:lang w:bidi="th-TH"/>
        </w:rPr>
        <w:t>อัตราค่าผ่านทางในอนาคต</w:t>
      </w:r>
      <w:r w:rsidR="00C91832" w:rsidRPr="00AF50B3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253AFE" w:rsidRPr="00AF50B3">
        <w:rPr>
          <w:rFonts w:asciiTheme="majorBidi" w:hAnsiTheme="majorBidi" w:cstheme="majorBidi"/>
          <w:sz w:val="30"/>
          <w:szCs w:val="30"/>
          <w:cs/>
          <w:lang w:bidi="th-TH"/>
        </w:rPr>
        <w:t>ทางหลวงต่างๆใน</w:t>
      </w:r>
      <w:r w:rsidR="00253AFE" w:rsidRPr="00AF50B3">
        <w:rPr>
          <w:rFonts w:asciiTheme="majorBidi" w:hAnsiTheme="majorBidi" w:cstheme="majorBidi"/>
          <w:sz w:val="30"/>
          <w:szCs w:val="30"/>
          <w:cs/>
          <w:lang w:val="en-US" w:bidi="th-TH"/>
        </w:rPr>
        <w:t>กรุงเทพและเขตปริมณฑล</w:t>
      </w:r>
    </w:p>
    <w:p w14:paraId="664C757B" w14:textId="77777777" w:rsidR="00036B89" w:rsidRPr="00AF50B3" w:rsidRDefault="00036B89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ข้อสมมติการพัฒนารถไฟฟ้าขนส่งมวลชน </w:t>
      </w:r>
    </w:p>
    <w:p w14:paraId="1E43D92F" w14:textId="77777777" w:rsidR="006906B6" w:rsidRPr="00AF50B3" w:rsidRDefault="006906B6" w:rsidP="00163CDC">
      <w:pPr>
        <w:pStyle w:val="block"/>
        <w:numPr>
          <w:ilvl w:val="0"/>
          <w:numId w:val="18"/>
        </w:numPr>
        <w:tabs>
          <w:tab w:val="left" w:pos="90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50B3">
        <w:rPr>
          <w:rFonts w:asciiTheme="majorBidi" w:hAnsiTheme="majorBidi" w:cstheme="majorBidi"/>
          <w:sz w:val="30"/>
          <w:szCs w:val="30"/>
          <w:cs/>
          <w:lang w:bidi="th-TH"/>
        </w:rPr>
        <w:t>ข้อสมมติการปริมาณการจราจรทางอากาศ และการเติบโตของการขนส่งทางอากาศ</w:t>
      </w:r>
    </w:p>
    <w:p w14:paraId="5E7FD24B" w14:textId="0B718D96" w:rsidR="004044EB" w:rsidRPr="00882E29" w:rsidRDefault="0040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6823CE0" w14:textId="77777777" w:rsidR="00195F12" w:rsidRPr="00882E29" w:rsidRDefault="00195F12" w:rsidP="00195F1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882E29">
        <w:rPr>
          <w:rFonts w:asciiTheme="majorBidi" w:hAnsiTheme="majorBidi" w:cstheme="majorBidi"/>
          <w:cs/>
        </w:rPr>
        <w:t>หนี้สินที่มีภาระดอกเบี้ย</w:t>
      </w:r>
    </w:p>
    <w:p w14:paraId="4D660935" w14:textId="77777777" w:rsidR="00195F12" w:rsidRPr="00882E29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E7C1A0F" w14:textId="77777777" w:rsidR="00195F12" w:rsidRPr="00882E29" w:rsidRDefault="00195F12" w:rsidP="00195F12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A008930" w14:textId="738726F3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82E2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บริษัทรับรู้รายการและวัดมูลค่าหนี้สินทางการเงินตามที่เปิดเผยในหมายเหตุข้อ </w:t>
      </w:r>
      <w:r w:rsidRPr="00882E2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8177D" w:rsidRPr="00882E29">
        <w:rPr>
          <w:rFonts w:asciiTheme="majorBidi" w:hAnsiTheme="majorBidi" w:cstheme="majorBidi"/>
          <w:spacing w:val="-4"/>
          <w:sz w:val="30"/>
          <w:szCs w:val="30"/>
        </w:rPr>
        <w:t>8</w:t>
      </w:r>
    </w:p>
    <w:p w14:paraId="619BEB2D" w14:textId="778C8EBE" w:rsidR="00195F12" w:rsidRPr="00882E29" w:rsidRDefault="00195F12" w:rsidP="00195F1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E43FAE" w:rsidRPr="00882E29" w14:paraId="72A129EC" w14:textId="77777777" w:rsidTr="000231B6">
        <w:trPr>
          <w:tblHeader/>
        </w:trPr>
        <w:tc>
          <w:tcPr>
            <w:tcW w:w="2598" w:type="pct"/>
          </w:tcPr>
          <w:p w14:paraId="29052E5A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46CFFDA0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441AF2E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56EA3932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3FAE" w:rsidRPr="00882E29" w14:paraId="4B4C49CE" w14:textId="77777777" w:rsidTr="000231B6">
        <w:trPr>
          <w:tblHeader/>
        </w:trPr>
        <w:tc>
          <w:tcPr>
            <w:tcW w:w="2598" w:type="pct"/>
          </w:tcPr>
          <w:p w14:paraId="2BD23F1E" w14:textId="0567470C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3BCC2975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E2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2E2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82E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25F32E4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39300FF3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E2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2E2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82E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3E09CD2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5AECD8F6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2E2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882E29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882E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43FAE" w:rsidRPr="00882E29" w14:paraId="4B0DC79E" w14:textId="77777777" w:rsidTr="000231B6">
        <w:trPr>
          <w:tblHeader/>
        </w:trPr>
        <w:tc>
          <w:tcPr>
            <w:tcW w:w="2598" w:type="pct"/>
            <w:vAlign w:val="bottom"/>
          </w:tcPr>
          <w:p w14:paraId="48B84804" w14:textId="77777777" w:rsidR="00E43FAE" w:rsidRPr="00882E29" w:rsidRDefault="00E43FAE" w:rsidP="000231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60AF95AC" w14:textId="77777777" w:rsidR="00E43FAE" w:rsidRPr="00882E29" w:rsidRDefault="00E43FAE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82E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3FAE" w:rsidRPr="00882E29" w14:paraId="565E63C1" w14:textId="77777777" w:rsidTr="00F833B1">
        <w:tc>
          <w:tcPr>
            <w:tcW w:w="2598" w:type="pct"/>
            <w:vAlign w:val="bottom"/>
            <w:hideMark/>
          </w:tcPr>
          <w:p w14:paraId="6AAFD3F5" w14:textId="742B68D1" w:rsidR="00E43FAE" w:rsidRPr="00882E29" w:rsidRDefault="00E43FAE" w:rsidP="00E43FA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735" w:type="pct"/>
            <w:shd w:val="clear" w:color="auto" w:fill="FFFFFF" w:themeFill="background1"/>
          </w:tcPr>
          <w:p w14:paraId="76635CDB" w14:textId="77777777" w:rsidR="00E43FAE" w:rsidRPr="00882E29" w:rsidRDefault="00E43FAE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5CEE2B41" w14:textId="77777777" w:rsidR="00E43FAE" w:rsidRPr="00882E29" w:rsidRDefault="00E43FAE" w:rsidP="00E43FA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37FE3375" w14:textId="77777777" w:rsidR="00E43FAE" w:rsidRPr="00882E29" w:rsidRDefault="00E43FAE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E08D6FD" w14:textId="77777777" w:rsidR="00E43FAE" w:rsidRPr="00882E29" w:rsidRDefault="00E43FAE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242C6654" w14:textId="480B2B3E" w:rsidR="00E43FAE" w:rsidRPr="00882E29" w:rsidRDefault="00E43FAE" w:rsidP="00E43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6EB" w:rsidRPr="00882E29" w14:paraId="73A6B709" w14:textId="77777777" w:rsidTr="00EE2759">
        <w:tc>
          <w:tcPr>
            <w:tcW w:w="2598" w:type="pct"/>
            <w:vAlign w:val="bottom"/>
          </w:tcPr>
          <w:p w14:paraId="03D84065" w14:textId="40610F57" w:rsidR="00B826EB" w:rsidRPr="00882E29" w:rsidRDefault="00B826EB" w:rsidP="00B826EB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82E2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35" w:type="pct"/>
            <w:shd w:val="clear" w:color="auto" w:fill="FFFFFF" w:themeFill="background1"/>
          </w:tcPr>
          <w:p w14:paraId="1A2B2468" w14:textId="05A60863" w:rsidR="00B826EB" w:rsidRPr="00882E29" w:rsidRDefault="00B826EB" w:rsidP="00B82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882E29">
              <w:rPr>
                <w:rFonts w:ascii="Angsana New" w:hAnsi="Angsana New"/>
                <w:sz w:val="30"/>
                <w:szCs w:val="30"/>
              </w:rPr>
              <w:t xml:space="preserve">800,000 </w:t>
            </w:r>
          </w:p>
        </w:tc>
        <w:tc>
          <w:tcPr>
            <w:tcW w:w="150" w:type="pct"/>
            <w:shd w:val="clear" w:color="auto" w:fill="FFFFFF" w:themeFill="background1"/>
          </w:tcPr>
          <w:p w14:paraId="042068BA" w14:textId="77777777" w:rsidR="00B826EB" w:rsidRPr="00882E29" w:rsidRDefault="00B826EB" w:rsidP="00B826EB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6A5E4ADC" w14:textId="2A5546B9" w:rsidR="00B826EB" w:rsidRPr="00882E29" w:rsidRDefault="00B826EB" w:rsidP="00B82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882E29">
              <w:rPr>
                <w:rFonts w:ascii="Angsana New" w:hAnsi="Angsana New"/>
                <w:sz w:val="30"/>
                <w:szCs w:val="30"/>
              </w:rPr>
              <w:t xml:space="preserve">800,000 </w:t>
            </w:r>
          </w:p>
        </w:tc>
        <w:tc>
          <w:tcPr>
            <w:tcW w:w="135" w:type="pct"/>
          </w:tcPr>
          <w:p w14:paraId="3E6AC8F7" w14:textId="77777777" w:rsidR="00B826EB" w:rsidRPr="00882E29" w:rsidRDefault="00B826EB" w:rsidP="00B82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21AC8CEA" w14:textId="2486FB5A" w:rsidR="00B826EB" w:rsidRPr="00882E29" w:rsidRDefault="00B826EB" w:rsidP="00B826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380" w:lineRule="exact"/>
              <w:ind w:left="-108" w:right="-13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82E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02F9" w:rsidRPr="00882E29" w14:paraId="4FB662C7" w14:textId="77777777" w:rsidTr="001002F9">
        <w:tc>
          <w:tcPr>
            <w:tcW w:w="2598" w:type="pct"/>
          </w:tcPr>
          <w:p w14:paraId="7E25C8A3" w14:textId="2E62BD67" w:rsidR="001002F9" w:rsidRPr="00882E29" w:rsidRDefault="001002F9" w:rsidP="001002F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82E2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A8F1A24" w14:textId="47A096D0" w:rsidR="001002F9" w:rsidRPr="001002F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1002F9">
              <w:rPr>
                <w:rFonts w:ascii="Angsana New" w:hAnsi="Angsana New"/>
                <w:sz w:val="30"/>
                <w:szCs w:val="30"/>
              </w:rPr>
              <w:t>37,558</w:t>
            </w:r>
          </w:p>
        </w:tc>
        <w:tc>
          <w:tcPr>
            <w:tcW w:w="150" w:type="pct"/>
            <w:shd w:val="clear" w:color="auto" w:fill="FFFFFF" w:themeFill="background1"/>
          </w:tcPr>
          <w:p w14:paraId="2EEA938C" w14:textId="77777777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82B2BBC" w14:textId="696584DC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882E29">
              <w:rPr>
                <w:rFonts w:ascii="Angsana New" w:hAnsi="Angsana New"/>
                <w:sz w:val="30"/>
                <w:szCs w:val="30"/>
              </w:rPr>
              <w:t>32,085</w:t>
            </w:r>
          </w:p>
        </w:tc>
        <w:tc>
          <w:tcPr>
            <w:tcW w:w="135" w:type="pct"/>
          </w:tcPr>
          <w:p w14:paraId="2B39CF3F" w14:textId="77777777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63D078C7" w14:textId="76A6CB9A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E29">
              <w:rPr>
                <w:rFonts w:ascii="Angsana New" w:hAnsi="Angsana New"/>
                <w:sz w:val="30"/>
                <w:szCs w:val="30"/>
              </w:rPr>
              <w:t>29,009</w:t>
            </w:r>
          </w:p>
        </w:tc>
      </w:tr>
      <w:tr w:rsidR="001002F9" w:rsidRPr="00882E29" w14:paraId="11F587BF" w14:textId="77777777" w:rsidTr="001002F9">
        <w:tc>
          <w:tcPr>
            <w:tcW w:w="2598" w:type="pct"/>
            <w:vAlign w:val="bottom"/>
          </w:tcPr>
          <w:p w14:paraId="22F84922" w14:textId="769115B4" w:rsidR="001002F9" w:rsidRPr="00882E29" w:rsidRDefault="001002F9" w:rsidP="001002F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A52DA" w14:textId="76C6795C" w:rsidR="001002F9" w:rsidRPr="001002F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02F9">
              <w:rPr>
                <w:rFonts w:ascii="Angsana New" w:hAnsi="Angsana New"/>
                <w:b/>
                <w:bCs/>
                <w:sz w:val="30"/>
                <w:szCs w:val="30"/>
              </w:rPr>
              <w:t>837,558</w:t>
            </w:r>
          </w:p>
        </w:tc>
        <w:tc>
          <w:tcPr>
            <w:tcW w:w="150" w:type="pct"/>
            <w:shd w:val="clear" w:color="auto" w:fill="FFFFFF" w:themeFill="background1"/>
          </w:tcPr>
          <w:p w14:paraId="4EE94332" w14:textId="77777777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C3B25F" w14:textId="77DDD16C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E29">
              <w:rPr>
                <w:rFonts w:ascii="Angsana New" w:hAnsi="Angsana New"/>
                <w:b/>
                <w:bCs/>
                <w:sz w:val="30"/>
                <w:szCs w:val="30"/>
              </w:rPr>
              <w:t>832,085</w:t>
            </w:r>
          </w:p>
        </w:tc>
        <w:tc>
          <w:tcPr>
            <w:tcW w:w="135" w:type="pct"/>
          </w:tcPr>
          <w:p w14:paraId="1F9EE538" w14:textId="77777777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2DCC4EBE" w14:textId="13B80D74" w:rsidR="001002F9" w:rsidRPr="00882E29" w:rsidRDefault="001002F9" w:rsidP="00100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E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29,009 </w:t>
            </w:r>
          </w:p>
        </w:tc>
      </w:tr>
    </w:tbl>
    <w:p w14:paraId="2B6FD7E6" w14:textId="293997E7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5534CB" w14:textId="77777777" w:rsidR="00F17C16" w:rsidRDefault="00F17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BA541D" w14:textId="2C50A1A0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339DA45" w14:textId="77777777" w:rsidR="00195F12" w:rsidRPr="00882E29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3FB062" w14:textId="51F7B1FF" w:rsidR="00195F12" w:rsidRPr="00882E29" w:rsidRDefault="00195F12" w:rsidP="000673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82E29">
        <w:rPr>
          <w:rFonts w:asciiTheme="majorBidi" w:hAnsiTheme="majorBidi" w:cstheme="majorBidi"/>
          <w:sz w:val="30"/>
          <w:szCs w:val="30"/>
        </w:rPr>
        <w:t xml:space="preserve">31 </w:t>
      </w:r>
      <w:r w:rsidRPr="00882E2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882E29">
        <w:rPr>
          <w:rFonts w:asciiTheme="majorBidi" w:hAnsiTheme="majorBidi" w:cstheme="majorBidi"/>
          <w:sz w:val="30"/>
          <w:szCs w:val="30"/>
        </w:rPr>
        <w:t> 256</w:t>
      </w:r>
      <w:r w:rsidR="0006734E" w:rsidRPr="00882E29">
        <w:rPr>
          <w:rFonts w:asciiTheme="majorBidi" w:hAnsiTheme="majorBidi" w:cstheme="majorBidi"/>
          <w:sz w:val="30"/>
          <w:szCs w:val="30"/>
        </w:rPr>
        <w:t>6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6734E" w:rsidRPr="00882E29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82E2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E456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มีสัญญากู้ยืมเงินระยะสั้นจากสถาบันการเงินในประเทศซึ่งประกอบด้วยตั๋วสัญญาใช้เงินอายุ </w:t>
      </w:r>
      <w:r w:rsidRPr="00882E29">
        <w:rPr>
          <w:rFonts w:asciiTheme="majorBidi" w:hAnsiTheme="majorBidi" w:cstheme="majorBidi"/>
          <w:sz w:val="30"/>
          <w:szCs w:val="30"/>
        </w:rPr>
        <w:t xml:space="preserve">3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เดือน จำนวนรวม </w:t>
      </w:r>
      <w:r w:rsidR="005968A5" w:rsidRPr="00882E29">
        <w:rPr>
          <w:rFonts w:asciiTheme="majorBidi" w:hAnsiTheme="majorBidi" w:cstheme="majorBidi"/>
          <w:sz w:val="30"/>
          <w:szCs w:val="30"/>
        </w:rPr>
        <w:t>800</w:t>
      </w:r>
      <w:r w:rsidRPr="00882E29">
        <w:rPr>
          <w:rFonts w:asciiTheme="majorBidi" w:hAnsiTheme="majorBidi" w:cstheme="majorBidi"/>
          <w:sz w:val="30"/>
          <w:szCs w:val="30"/>
        </w:rPr>
        <w:t> 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ล้านบาท โดยมีอัตราดอกเบี้ยร้อยละ </w:t>
      </w:r>
      <w:r w:rsidR="00B42805" w:rsidRPr="00882E29">
        <w:rPr>
          <w:rFonts w:asciiTheme="majorBidi" w:hAnsiTheme="majorBidi" w:cstheme="majorBidi"/>
          <w:sz w:val="30"/>
          <w:szCs w:val="30"/>
        </w:rPr>
        <w:t>3.75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ถึง อัตราดอกเบี้ยร้อยละ </w:t>
      </w:r>
      <w:r w:rsidR="00B42805" w:rsidRPr="00882E29">
        <w:rPr>
          <w:rFonts w:asciiTheme="majorBidi" w:hAnsiTheme="majorBidi" w:cstheme="majorBidi"/>
          <w:sz w:val="30"/>
          <w:szCs w:val="30"/>
        </w:rPr>
        <w:t>3.91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882E29">
        <w:rPr>
          <w:rFonts w:asciiTheme="majorBidi" w:hAnsiTheme="majorBidi" w:cstheme="majorBidi"/>
          <w:sz w:val="30"/>
          <w:szCs w:val="30"/>
        </w:rPr>
        <w:t xml:space="preserve"> </w:t>
      </w:r>
      <w:r w:rsidRPr="00882E29">
        <w:rPr>
          <w:rFonts w:asciiTheme="majorBidi" w:hAnsiTheme="majorBidi" w:cstheme="majorBidi"/>
          <w:sz w:val="30"/>
          <w:szCs w:val="30"/>
          <w:cs/>
        </w:rPr>
        <w:t>ดอกเบี้ยกำหนดชำระคืนเป็นรายเดือน</w:t>
      </w:r>
    </w:p>
    <w:p w14:paraId="412AAA2F" w14:textId="77777777" w:rsidR="00882E29" w:rsidRPr="00882E29" w:rsidRDefault="00882E29" w:rsidP="0006734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E7B61" w14:textId="43046D80" w:rsidR="00C75997" w:rsidRDefault="00C75997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2E2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882E29">
        <w:rPr>
          <w:rFonts w:asciiTheme="majorBidi" w:hAnsiTheme="majorBidi" w:cstheme="majorBidi"/>
          <w:sz w:val="30"/>
          <w:szCs w:val="30"/>
        </w:rPr>
        <w:t xml:space="preserve"> 31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82E29">
        <w:rPr>
          <w:rFonts w:asciiTheme="majorBidi" w:hAnsiTheme="majorBidi" w:cstheme="majorBidi"/>
          <w:sz w:val="30"/>
          <w:szCs w:val="30"/>
        </w:rPr>
        <w:t xml:space="preserve">2566 </w:t>
      </w:r>
      <w:r w:rsidRPr="00882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E4569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882E29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Pr="00882E29">
        <w:rPr>
          <w:rFonts w:asciiTheme="majorBidi" w:hAnsiTheme="majorBidi" w:cstheme="majorBidi"/>
          <w:sz w:val="30"/>
          <w:szCs w:val="30"/>
        </w:rPr>
        <w:t xml:space="preserve"> 900 </w:t>
      </w:r>
      <w:r w:rsidRPr="00882E2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 xml:space="preserve">(2565: 1,000 </w:t>
      </w:r>
      <w:r w:rsidRPr="00882E2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82E2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A2D13F0" w14:textId="77777777" w:rsidR="00C50496" w:rsidRPr="00882E29" w:rsidRDefault="00C50496" w:rsidP="00C75997">
      <w:pPr>
        <w:pStyle w:val="BodyText"/>
        <w:tabs>
          <w:tab w:val="left" w:pos="540"/>
        </w:tabs>
        <w:spacing w:after="0" w:line="240" w:lineRule="auto"/>
        <w:ind w:left="5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5B65139" w14:textId="77777777" w:rsidR="00195F12" w:rsidRPr="003C393F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C39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E56C423" w14:textId="7FD9296D" w:rsidR="00195F12" w:rsidRDefault="00195F12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B6658F" w:rsidRPr="003C393F" w14:paraId="67398A7F" w14:textId="77777777" w:rsidTr="000231B6">
        <w:tc>
          <w:tcPr>
            <w:tcW w:w="2304" w:type="pct"/>
            <w:vAlign w:val="bottom"/>
          </w:tcPr>
          <w:p w14:paraId="11BDBA7D" w14:textId="77777777" w:rsidR="00B6658F" w:rsidRPr="003C393F" w:rsidRDefault="00B6658F" w:rsidP="000231B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36A807A1" w14:textId="17B5646D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6658F" w:rsidRPr="003C393F" w14:paraId="061D4D0B" w14:textId="77777777" w:rsidTr="000231B6">
        <w:tc>
          <w:tcPr>
            <w:tcW w:w="2304" w:type="pct"/>
            <w:vAlign w:val="bottom"/>
          </w:tcPr>
          <w:p w14:paraId="25831044" w14:textId="77777777" w:rsidR="00B6658F" w:rsidRPr="003C393F" w:rsidRDefault="00B6658F" w:rsidP="000231B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3013CA49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0244143C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08C900BE" w14:textId="77777777" w:rsidR="00B6658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222E1C52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5E012F19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6E78C150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9CF986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6658F" w:rsidRPr="003C393F" w14:paraId="4FB1185E" w14:textId="77777777" w:rsidTr="000231B6">
        <w:tc>
          <w:tcPr>
            <w:tcW w:w="2304" w:type="pct"/>
            <w:vAlign w:val="bottom"/>
          </w:tcPr>
          <w:p w14:paraId="2D215DCA" w14:textId="77777777" w:rsidR="00B6658F" w:rsidRPr="003C393F" w:rsidRDefault="00B6658F" w:rsidP="000231B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7417CA19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6658F" w:rsidRPr="003C393F" w14:paraId="1955A1E6" w14:textId="77777777" w:rsidTr="000231B6">
        <w:tc>
          <w:tcPr>
            <w:tcW w:w="2304" w:type="pct"/>
            <w:vAlign w:val="bottom"/>
          </w:tcPr>
          <w:p w14:paraId="5800AE94" w14:textId="77777777" w:rsidR="00B6658F" w:rsidRPr="003C393F" w:rsidRDefault="00B6658F" w:rsidP="000231B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6" w:type="pct"/>
            <w:gridSpan w:val="5"/>
          </w:tcPr>
          <w:p w14:paraId="2D365B34" w14:textId="77777777" w:rsidR="00B6658F" w:rsidRPr="003C393F" w:rsidRDefault="00B6658F" w:rsidP="00023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C86A9C" w:rsidRPr="002F1963" w14:paraId="685BDD0C" w14:textId="77777777" w:rsidTr="000231B6">
        <w:tc>
          <w:tcPr>
            <w:tcW w:w="2304" w:type="pct"/>
            <w:shd w:val="clear" w:color="auto" w:fill="auto"/>
            <w:vAlign w:val="bottom"/>
          </w:tcPr>
          <w:p w14:paraId="0530BD64" w14:textId="77777777" w:rsidR="00C86A9C" w:rsidRPr="003C393F" w:rsidRDefault="00C86A9C" w:rsidP="00C86A9C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39DE47B9" w14:textId="2EA45296" w:rsidR="00C86A9C" w:rsidRPr="007E3536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  <w:vAlign w:val="bottom"/>
          </w:tcPr>
          <w:p w14:paraId="1F7245FF" w14:textId="77777777" w:rsidR="00C86A9C" w:rsidRPr="007E3536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7DF40D8B" w14:textId="4FF03757" w:rsidR="00C86A9C" w:rsidRPr="00373C08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29,009 </w:t>
            </w:r>
          </w:p>
        </w:tc>
        <w:tc>
          <w:tcPr>
            <w:tcW w:w="129" w:type="pct"/>
            <w:vAlign w:val="bottom"/>
          </w:tcPr>
          <w:p w14:paraId="16B87965" w14:textId="77777777" w:rsidR="00C86A9C" w:rsidRPr="007E3536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3E15E0BF" w14:textId="6FC6D496" w:rsidR="00C86A9C" w:rsidRPr="002F1963" w:rsidRDefault="00C86A9C" w:rsidP="00C8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29,009 </w:t>
            </w:r>
          </w:p>
        </w:tc>
      </w:tr>
      <w:tr w:rsidR="002E246C" w:rsidRPr="002F1963" w14:paraId="1CA1583F" w14:textId="77777777" w:rsidTr="00F80CBA">
        <w:tc>
          <w:tcPr>
            <w:tcW w:w="2304" w:type="pct"/>
            <w:shd w:val="clear" w:color="auto" w:fill="auto"/>
            <w:vAlign w:val="bottom"/>
          </w:tcPr>
          <w:p w14:paraId="273BF126" w14:textId="77777777" w:rsidR="002E246C" w:rsidRPr="003C393F" w:rsidRDefault="002E246C" w:rsidP="002E246C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9F05D6" w14:textId="4A3915FF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0CAFC414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E01E4DE" w14:textId="28109EFA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 xml:space="preserve">(12,790) </w:t>
            </w:r>
          </w:p>
        </w:tc>
        <w:tc>
          <w:tcPr>
            <w:tcW w:w="129" w:type="pct"/>
            <w:shd w:val="clear" w:color="auto" w:fill="auto"/>
          </w:tcPr>
          <w:p w14:paraId="39B5FBEE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58EA6CA" w14:textId="0C226F8F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>787,210</w:t>
            </w:r>
          </w:p>
        </w:tc>
      </w:tr>
      <w:tr w:rsidR="002E246C" w:rsidRPr="002F1963" w14:paraId="322ABF30" w14:textId="77777777" w:rsidTr="00F80CBA">
        <w:tc>
          <w:tcPr>
            <w:tcW w:w="2304" w:type="pct"/>
            <w:shd w:val="clear" w:color="auto" w:fill="auto"/>
            <w:vAlign w:val="bottom"/>
          </w:tcPr>
          <w:p w14:paraId="74C31996" w14:textId="77777777" w:rsidR="002E246C" w:rsidRPr="003C393F" w:rsidRDefault="002E246C" w:rsidP="002E24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9923D" w14:textId="4B0F0F26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92C2D04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EC7B9DC" w14:textId="70A043A5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>21,339</w:t>
            </w:r>
          </w:p>
        </w:tc>
        <w:tc>
          <w:tcPr>
            <w:tcW w:w="129" w:type="pct"/>
            <w:shd w:val="clear" w:color="auto" w:fill="auto"/>
          </w:tcPr>
          <w:p w14:paraId="5F320ABB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DD291A9" w14:textId="4A27F2CC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sz w:val="30"/>
                <w:szCs w:val="30"/>
              </w:rPr>
              <w:t>21,339</w:t>
            </w:r>
          </w:p>
        </w:tc>
      </w:tr>
      <w:tr w:rsidR="002E246C" w:rsidRPr="002F1963" w14:paraId="11B49EF6" w14:textId="77777777" w:rsidTr="00F80CBA">
        <w:tc>
          <w:tcPr>
            <w:tcW w:w="2304" w:type="pct"/>
            <w:vAlign w:val="bottom"/>
          </w:tcPr>
          <w:p w14:paraId="2CF55028" w14:textId="77777777" w:rsidR="002E246C" w:rsidRPr="003C393F" w:rsidRDefault="002E246C" w:rsidP="002E246C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10DF74" w14:textId="304D838C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54594593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E979" w14:textId="5C6EA6E0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2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37,558</w:t>
            </w:r>
          </w:p>
        </w:tc>
        <w:tc>
          <w:tcPr>
            <w:tcW w:w="129" w:type="pct"/>
            <w:shd w:val="clear" w:color="auto" w:fill="auto"/>
          </w:tcPr>
          <w:p w14:paraId="3FDFB554" w14:textId="77777777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C206D" w14:textId="7D72F6F1" w:rsidR="002E246C" w:rsidRPr="002E246C" w:rsidRDefault="002E246C" w:rsidP="002E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4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837,558</w:t>
            </w:r>
          </w:p>
        </w:tc>
      </w:tr>
    </w:tbl>
    <w:p w14:paraId="2415C92B" w14:textId="77777777" w:rsidR="00B6658F" w:rsidRPr="007B3D42" w:rsidRDefault="00B6658F" w:rsidP="00195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623"/>
        <w:gridCol w:w="237"/>
        <w:gridCol w:w="1469"/>
        <w:gridCol w:w="237"/>
        <w:gridCol w:w="1384"/>
      </w:tblGrid>
      <w:tr w:rsidR="006238B2" w:rsidRPr="003C393F" w14:paraId="22806169" w14:textId="77777777" w:rsidTr="00F17C16">
        <w:trPr>
          <w:tblHeader/>
        </w:trPr>
        <w:tc>
          <w:tcPr>
            <w:tcW w:w="2304" w:type="pct"/>
            <w:vAlign w:val="bottom"/>
          </w:tcPr>
          <w:p w14:paraId="7EED7B0A" w14:textId="77777777" w:rsidR="006238B2" w:rsidRPr="003C393F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96" w:type="pct"/>
            <w:gridSpan w:val="5"/>
            <w:vAlign w:val="bottom"/>
          </w:tcPr>
          <w:p w14:paraId="320FC835" w14:textId="48B3D38C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8B2" w:rsidRPr="003C393F" w14:paraId="5D5FE528" w14:textId="77777777" w:rsidTr="00F17C16">
        <w:trPr>
          <w:tblHeader/>
        </w:trPr>
        <w:tc>
          <w:tcPr>
            <w:tcW w:w="2304" w:type="pct"/>
            <w:vAlign w:val="bottom"/>
          </w:tcPr>
          <w:p w14:paraId="51AF30AE" w14:textId="77777777" w:rsidR="006238B2" w:rsidRPr="003C393F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84" w:type="pct"/>
            <w:vAlign w:val="bottom"/>
          </w:tcPr>
          <w:p w14:paraId="48EB655E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" w:type="pct"/>
            <w:vAlign w:val="bottom"/>
          </w:tcPr>
          <w:p w14:paraId="099C9F0B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0" w:type="pct"/>
            <w:vAlign w:val="bottom"/>
          </w:tcPr>
          <w:p w14:paraId="61737C7C" w14:textId="77777777" w:rsidR="006238B2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1AC8E346" w14:textId="202C6034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9" w:type="pct"/>
            <w:vAlign w:val="bottom"/>
          </w:tcPr>
          <w:p w14:paraId="27C3A8A8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829FFAA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1CCF0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238B2" w:rsidRPr="003C393F" w14:paraId="70B26F72" w14:textId="77777777" w:rsidTr="00F17C16">
        <w:trPr>
          <w:tblHeader/>
        </w:trPr>
        <w:tc>
          <w:tcPr>
            <w:tcW w:w="2304" w:type="pct"/>
            <w:vAlign w:val="bottom"/>
          </w:tcPr>
          <w:p w14:paraId="42E724CB" w14:textId="77777777" w:rsidR="006238B2" w:rsidRPr="003C393F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6" w:type="pct"/>
            <w:gridSpan w:val="5"/>
          </w:tcPr>
          <w:p w14:paraId="387B63DA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238B2" w:rsidRPr="003C393F" w14:paraId="77ECCD73" w14:textId="77777777" w:rsidTr="00843DD4">
        <w:tc>
          <w:tcPr>
            <w:tcW w:w="2304" w:type="pct"/>
            <w:vAlign w:val="bottom"/>
          </w:tcPr>
          <w:p w14:paraId="086A4CAC" w14:textId="3E314C13" w:rsidR="006238B2" w:rsidRPr="003C393F" w:rsidRDefault="006238B2" w:rsidP="006238B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6" w:type="pct"/>
            <w:gridSpan w:val="5"/>
          </w:tcPr>
          <w:p w14:paraId="710C1775" w14:textId="77777777" w:rsidR="006238B2" w:rsidRPr="003C393F" w:rsidRDefault="006238B2" w:rsidP="00623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6238B2" w:rsidRPr="003C393F" w14:paraId="29EE12BF" w14:textId="77777777" w:rsidTr="002B62C9">
        <w:tc>
          <w:tcPr>
            <w:tcW w:w="2304" w:type="pct"/>
            <w:shd w:val="clear" w:color="auto" w:fill="auto"/>
            <w:vAlign w:val="bottom"/>
          </w:tcPr>
          <w:p w14:paraId="5292AEFC" w14:textId="77777777" w:rsidR="006238B2" w:rsidRPr="003C393F" w:rsidRDefault="006238B2" w:rsidP="006238B2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604FDD46" w14:textId="76A17751" w:rsidR="006238B2" w:rsidRPr="007E3536" w:rsidRDefault="006238B2" w:rsidP="0062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  <w:vAlign w:val="bottom"/>
          </w:tcPr>
          <w:p w14:paraId="72E8BD90" w14:textId="77777777" w:rsidR="006238B2" w:rsidRPr="007E3536" w:rsidRDefault="006238B2" w:rsidP="0062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</w:tcPr>
          <w:p w14:paraId="305EA41A" w14:textId="53E77B31" w:rsidR="006238B2" w:rsidRPr="00373C08" w:rsidRDefault="006238B2" w:rsidP="0062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29,009 </w:t>
            </w:r>
          </w:p>
        </w:tc>
        <w:tc>
          <w:tcPr>
            <w:tcW w:w="129" w:type="pct"/>
            <w:vAlign w:val="bottom"/>
          </w:tcPr>
          <w:p w14:paraId="39CA4533" w14:textId="77777777" w:rsidR="006238B2" w:rsidRPr="007E3536" w:rsidRDefault="006238B2" w:rsidP="0062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FCD8182" w14:textId="726DD672" w:rsidR="006238B2" w:rsidRPr="002F1963" w:rsidRDefault="006238B2" w:rsidP="00623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E3536">
              <w:rPr>
                <w:rFonts w:ascii="Angsana New" w:hAnsi="Angsana New"/>
                <w:sz w:val="30"/>
                <w:szCs w:val="30"/>
              </w:rPr>
              <w:t xml:space="preserve">29,009 </w:t>
            </w:r>
          </w:p>
        </w:tc>
      </w:tr>
      <w:tr w:rsidR="00F22C4E" w:rsidRPr="003C393F" w14:paraId="3EDDEF32" w14:textId="77777777" w:rsidTr="00A54A81">
        <w:tc>
          <w:tcPr>
            <w:tcW w:w="2304" w:type="pct"/>
            <w:shd w:val="clear" w:color="auto" w:fill="auto"/>
            <w:vAlign w:val="bottom"/>
          </w:tcPr>
          <w:p w14:paraId="3D8682ED" w14:textId="2B2A337D" w:rsidR="00F22C4E" w:rsidRPr="003C393F" w:rsidRDefault="00F22C4E" w:rsidP="00F22C4E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  <w:shd w:val="clear" w:color="auto" w:fill="FFFFFF" w:themeFill="background1"/>
          </w:tcPr>
          <w:p w14:paraId="41F05D56" w14:textId="3956DD86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3D398BED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5088A4F7" w14:textId="60B9B2A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>(12,535)</w:t>
            </w:r>
          </w:p>
        </w:tc>
        <w:tc>
          <w:tcPr>
            <w:tcW w:w="129" w:type="pct"/>
            <w:shd w:val="clear" w:color="auto" w:fill="auto"/>
          </w:tcPr>
          <w:p w14:paraId="252D6FFF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D82D2CE" w14:textId="7310E41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>787,465</w:t>
            </w:r>
          </w:p>
        </w:tc>
      </w:tr>
      <w:tr w:rsidR="00F22C4E" w:rsidRPr="003C393F" w14:paraId="3973282A" w14:textId="77777777" w:rsidTr="00A54A81">
        <w:tc>
          <w:tcPr>
            <w:tcW w:w="2304" w:type="pct"/>
            <w:shd w:val="clear" w:color="auto" w:fill="auto"/>
            <w:vAlign w:val="bottom"/>
          </w:tcPr>
          <w:p w14:paraId="32695392" w14:textId="77777777" w:rsidR="00F22C4E" w:rsidRPr="003C393F" w:rsidRDefault="00F22C4E" w:rsidP="00F22C4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B7D106" w14:textId="4A5A3341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DA8382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4097F45E" w14:textId="53A32963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 xml:space="preserve"> 15,611</w:t>
            </w:r>
          </w:p>
        </w:tc>
        <w:tc>
          <w:tcPr>
            <w:tcW w:w="129" w:type="pct"/>
            <w:shd w:val="clear" w:color="auto" w:fill="auto"/>
          </w:tcPr>
          <w:p w14:paraId="2086805C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62F70477" w14:textId="49914915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sz w:val="30"/>
                <w:szCs w:val="30"/>
              </w:rPr>
              <w:t xml:space="preserve"> 15,611</w:t>
            </w:r>
          </w:p>
        </w:tc>
      </w:tr>
      <w:tr w:rsidR="00F22C4E" w:rsidRPr="003C393F" w14:paraId="6FD174DD" w14:textId="77777777" w:rsidTr="00644DE1">
        <w:tc>
          <w:tcPr>
            <w:tcW w:w="2304" w:type="pct"/>
            <w:vAlign w:val="bottom"/>
          </w:tcPr>
          <w:p w14:paraId="11D8B26B" w14:textId="77777777" w:rsidR="00F22C4E" w:rsidRPr="003C393F" w:rsidRDefault="00F22C4E" w:rsidP="00F22C4E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418092" w14:textId="4B66D0C9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800,000</w:t>
            </w:r>
          </w:p>
        </w:tc>
        <w:tc>
          <w:tcPr>
            <w:tcW w:w="129" w:type="pct"/>
          </w:tcPr>
          <w:p w14:paraId="08EE48BE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D1F82" w14:textId="2530F99D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32,085</w:t>
            </w:r>
          </w:p>
        </w:tc>
        <w:tc>
          <w:tcPr>
            <w:tcW w:w="129" w:type="pct"/>
            <w:shd w:val="clear" w:color="auto" w:fill="auto"/>
          </w:tcPr>
          <w:p w14:paraId="735E8AA7" w14:textId="77777777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A0D00" w14:textId="7DE85B52" w:rsidR="00F22C4E" w:rsidRPr="00F22C4E" w:rsidRDefault="00F22C4E" w:rsidP="00F22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2C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832,085</w:t>
            </w:r>
          </w:p>
        </w:tc>
      </w:tr>
      <w:tr w:rsidR="00453E74" w:rsidRPr="003C393F" w14:paraId="45DDB9E6" w14:textId="77777777" w:rsidTr="00843DD4">
        <w:tc>
          <w:tcPr>
            <w:tcW w:w="2304" w:type="pct"/>
            <w:vAlign w:val="bottom"/>
          </w:tcPr>
          <w:p w14:paraId="0634F3A9" w14:textId="77777777" w:rsidR="00453E74" w:rsidRPr="004344C4" w:rsidRDefault="00453E74" w:rsidP="00453E7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C64DFC9" w14:textId="3E455E06" w:rsidR="00453E74" w:rsidRPr="004344C4" w:rsidRDefault="00453E74" w:rsidP="00453E7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</w:tcPr>
          <w:p w14:paraId="74EA0166" w14:textId="773BAB2B" w:rsidR="00453E74" w:rsidRPr="004344C4" w:rsidRDefault="00453E74" w:rsidP="00453E7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" w:type="pct"/>
          </w:tcPr>
          <w:p w14:paraId="5044AF19" w14:textId="77777777" w:rsidR="00453E74" w:rsidRPr="004344C4" w:rsidRDefault="00453E74" w:rsidP="00453E7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</w:tcPr>
          <w:p w14:paraId="342F7FAA" w14:textId="3C3C7AB1" w:rsidR="00453E74" w:rsidRPr="004344C4" w:rsidRDefault="00453E74" w:rsidP="00453E74">
            <w:pPr>
              <w:tabs>
                <w:tab w:val="decimal" w:pos="1000"/>
              </w:tabs>
              <w:ind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  <w:shd w:val="clear" w:color="auto" w:fill="auto"/>
          </w:tcPr>
          <w:p w14:paraId="1D416CB5" w14:textId="77777777" w:rsidR="00453E74" w:rsidRPr="004344C4" w:rsidRDefault="00453E74" w:rsidP="00453E74">
            <w:pPr>
              <w:tabs>
                <w:tab w:val="decimal" w:pos="1153"/>
                <w:tab w:val="decimal" w:pos="11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14:paraId="3FA20670" w14:textId="20AA3192" w:rsidR="00453E74" w:rsidRPr="004344C4" w:rsidRDefault="00453E74" w:rsidP="00453E74">
            <w:pPr>
              <w:tabs>
                <w:tab w:val="decimal" w:pos="99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53E74" w:rsidRPr="003C393F" w14:paraId="6F9266C8" w14:textId="77777777" w:rsidTr="00843DD4">
        <w:tc>
          <w:tcPr>
            <w:tcW w:w="2304" w:type="pct"/>
            <w:vAlign w:val="bottom"/>
          </w:tcPr>
          <w:p w14:paraId="13F3CC7B" w14:textId="1FFA98B3" w:rsidR="00453E74" w:rsidRPr="003C393F" w:rsidRDefault="00453E74" w:rsidP="00453E7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6" w:type="pct"/>
            <w:gridSpan w:val="5"/>
          </w:tcPr>
          <w:p w14:paraId="0AF8383E" w14:textId="0006C8C0" w:rsidR="00453E74" w:rsidRPr="003C393F" w:rsidRDefault="00453E74" w:rsidP="00453E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453E74" w:rsidRPr="003C393F" w14:paraId="67FF1B9B" w14:textId="77777777" w:rsidTr="004E312F">
        <w:tc>
          <w:tcPr>
            <w:tcW w:w="2304" w:type="pct"/>
            <w:shd w:val="clear" w:color="auto" w:fill="auto"/>
            <w:vAlign w:val="bottom"/>
          </w:tcPr>
          <w:p w14:paraId="5E7DF2B4" w14:textId="77777777" w:rsidR="00453E74" w:rsidRPr="003C393F" w:rsidRDefault="00453E74" w:rsidP="00453E74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84" w:type="pct"/>
          </w:tcPr>
          <w:p w14:paraId="20D4BA89" w14:textId="72E71349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</w:tcPr>
          <w:p w14:paraId="1C04D6C4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</w:tcPr>
          <w:p w14:paraId="00AFCB23" w14:textId="1D30EB4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16,6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9" w:type="pct"/>
          </w:tcPr>
          <w:p w14:paraId="7310BE73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64673F95" w14:textId="0D2B0B6C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16,6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53E74" w:rsidRPr="003C393F" w14:paraId="0AC6D66D" w14:textId="77777777" w:rsidTr="00843DD4">
        <w:tc>
          <w:tcPr>
            <w:tcW w:w="2304" w:type="pct"/>
            <w:shd w:val="clear" w:color="auto" w:fill="auto"/>
            <w:vAlign w:val="bottom"/>
          </w:tcPr>
          <w:p w14:paraId="78B6B410" w14:textId="34AFC85D" w:rsidR="00453E74" w:rsidRPr="003C393F" w:rsidRDefault="00453E74" w:rsidP="00453E74">
            <w:pPr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4" w:type="pct"/>
          </w:tcPr>
          <w:p w14:paraId="1426CD3D" w14:textId="6ACBFBE8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</w:tcPr>
          <w:p w14:paraId="2F9C67B7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1E43A70F" w14:textId="276FA3B4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(10,65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27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shd w:val="clear" w:color="auto" w:fill="auto"/>
          </w:tcPr>
          <w:p w14:paraId="246C9A2E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7563A53C" w14:textId="145E6F4A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(10,65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278E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53E74" w:rsidRPr="003C393F" w14:paraId="6F01F9C8" w14:textId="77777777" w:rsidTr="00843DD4">
        <w:tc>
          <w:tcPr>
            <w:tcW w:w="2304" w:type="pct"/>
            <w:shd w:val="clear" w:color="auto" w:fill="auto"/>
            <w:vAlign w:val="bottom"/>
          </w:tcPr>
          <w:p w14:paraId="091CCF2B" w14:textId="77777777" w:rsidR="00453E74" w:rsidRPr="003C393F" w:rsidRDefault="00453E74" w:rsidP="00453E7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สัญญาเช่าใหม่</w:t>
            </w: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3144679C" w14:textId="4D3ADA84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</w:tcPr>
          <w:p w14:paraId="28478DFC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" w:type="pct"/>
            <w:shd w:val="clear" w:color="auto" w:fill="auto"/>
          </w:tcPr>
          <w:p w14:paraId="5C1ECCDE" w14:textId="49722F4E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22,97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24A65610" w14:textId="77777777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shd w:val="clear" w:color="auto" w:fill="auto"/>
          </w:tcPr>
          <w:p w14:paraId="1C406F7E" w14:textId="00E1AEF6" w:rsidR="00453E74" w:rsidRPr="001278E5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78E5">
              <w:rPr>
                <w:rFonts w:ascii="Angsana New" w:hAnsi="Angsana New"/>
                <w:sz w:val="30"/>
                <w:szCs w:val="30"/>
              </w:rPr>
              <w:t>22,97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53E74" w:rsidRPr="003C393F" w14:paraId="765E748D" w14:textId="77777777" w:rsidTr="00843DD4">
        <w:tc>
          <w:tcPr>
            <w:tcW w:w="2304" w:type="pct"/>
            <w:vAlign w:val="bottom"/>
          </w:tcPr>
          <w:p w14:paraId="39D852A9" w14:textId="77777777" w:rsidR="00453E74" w:rsidRPr="003C393F" w:rsidRDefault="00453E74" w:rsidP="00453E7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C39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3AE7F18A" w14:textId="0AAE1D70" w:rsidR="00453E74" w:rsidRPr="007E3536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53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129" w:type="pct"/>
          </w:tcPr>
          <w:p w14:paraId="6F2A144C" w14:textId="77777777" w:rsidR="00453E74" w:rsidRPr="007E3536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9874B" w14:textId="15A49731" w:rsidR="00453E74" w:rsidRPr="007E3536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3536">
              <w:rPr>
                <w:rFonts w:ascii="Angsana New" w:hAnsi="Angsana New"/>
                <w:b/>
                <w:bCs/>
                <w:sz w:val="30"/>
                <w:szCs w:val="30"/>
              </w:rPr>
              <w:t>29,009</w:t>
            </w:r>
          </w:p>
        </w:tc>
        <w:tc>
          <w:tcPr>
            <w:tcW w:w="129" w:type="pct"/>
            <w:shd w:val="clear" w:color="auto" w:fill="auto"/>
          </w:tcPr>
          <w:p w14:paraId="51A82070" w14:textId="77777777" w:rsidR="00453E74" w:rsidRPr="007E3536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  <w:tab w:val="decimal" w:pos="11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13A83" w14:textId="78475D5D" w:rsidR="00453E74" w:rsidRPr="007E3536" w:rsidRDefault="00453E74" w:rsidP="00453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3536">
              <w:rPr>
                <w:rFonts w:ascii="Angsana New" w:hAnsi="Angsana New"/>
                <w:b/>
                <w:bCs/>
                <w:sz w:val="30"/>
                <w:szCs w:val="30"/>
              </w:rPr>
              <w:t>29,009</w:t>
            </w:r>
          </w:p>
        </w:tc>
      </w:tr>
    </w:tbl>
    <w:p w14:paraId="44A0C9A3" w14:textId="470474A6" w:rsidR="00882E29" w:rsidRDefault="00882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87235A6" w14:textId="34448B4D" w:rsidR="00036B89" w:rsidRPr="009A4FF4" w:rsidRDefault="006618A2" w:rsidP="00BC0228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C46012">
        <w:rPr>
          <w:rFonts w:asciiTheme="majorBidi" w:hAnsiTheme="majorBidi" w:cstheme="majorBidi"/>
          <w:cs/>
        </w:rPr>
        <w:t>ประมาณ</w:t>
      </w:r>
      <w:r w:rsidRPr="009A4FF4">
        <w:rPr>
          <w:rFonts w:asciiTheme="majorBidi" w:hAnsiTheme="majorBidi" w:cstheme="majorBidi"/>
          <w:cs/>
        </w:rPr>
        <w:t>การหนี้สินไม่หมุนเวียนสำหรับ</w:t>
      </w:r>
      <w:r w:rsidR="00036B89" w:rsidRPr="009A4FF4">
        <w:rPr>
          <w:rFonts w:asciiTheme="majorBidi" w:hAnsiTheme="majorBidi" w:cstheme="majorBidi"/>
          <w:cs/>
        </w:rPr>
        <w:t>ผลประโยชน์พนักงาน</w:t>
      </w:r>
    </w:p>
    <w:p w14:paraId="50810A21" w14:textId="79763276" w:rsidR="00036B89" w:rsidRPr="00572CE4" w:rsidRDefault="00036B89" w:rsidP="00163CDC">
      <w:p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40E1B21B" w14:textId="72F4DC70" w:rsidR="00BA660A" w:rsidRPr="009A4FF4" w:rsidRDefault="00BA660A" w:rsidP="00BA660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A4FF4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2D7A9E43" w14:textId="77777777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color w:val="0000FF"/>
          <w:sz w:val="30"/>
          <w:szCs w:val="30"/>
          <w:shd w:val="clear" w:color="auto" w:fill="E0E0E0"/>
        </w:rPr>
      </w:pPr>
      <w:r w:rsidRPr="009A4FF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4162BC2" w14:textId="2C97A373" w:rsidR="00BA660A" w:rsidRPr="009A4FF4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eastAsia="en-GB"/>
        </w:rPr>
      </w:pPr>
      <w:r w:rsidRPr="009A4FF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Pr="009A4FF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3D15D5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</w:t>
      </w:r>
      <w:r w:rsidRPr="009A4FF4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บริษัท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2127CD7" w14:textId="3D71EB96" w:rsidR="00B92512" w:rsidRDefault="00B92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2ABED162" w14:textId="6C2E2A1D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9A4FF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75736C3F" w14:textId="071B0A77" w:rsidR="00BA660A" w:rsidRPr="009A4FF4" w:rsidRDefault="00BA660A" w:rsidP="00BA660A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9A4FF4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4B57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4FF4">
        <w:rPr>
          <w:rFonts w:asciiTheme="majorBidi" w:hAnsiTheme="majorBidi" w:cstheme="majorBidi"/>
          <w:sz w:val="30"/>
          <w:szCs w:val="30"/>
          <w:cs/>
        </w:rPr>
        <w:t>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A4FF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9A4FF4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680CB04F" w14:textId="45B7767B" w:rsidR="00BA660A" w:rsidRPr="00572CE4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49D4B79E" w14:textId="32783242" w:rsidR="00BA660A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9A4FF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A4FF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A4FF4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9A579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A4FF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A4FF4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482CD2FC" w14:textId="77777777" w:rsidR="00ED456A" w:rsidRPr="009A4FF4" w:rsidRDefault="00ED456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DF9E18C" w14:textId="48EBD4D2" w:rsidR="00BA660A" w:rsidRPr="00512887" w:rsidRDefault="00BA660A" w:rsidP="00BA660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590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264EACC0" w14:textId="77777777" w:rsidR="00BA660A" w:rsidRPr="00512887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3460E8D" w14:textId="1A5048DE" w:rsidR="00BA660A" w:rsidRPr="00512887" w:rsidRDefault="00BA660A" w:rsidP="00C46F1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590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A91808" w14:textId="77777777" w:rsidR="00BA660A" w:rsidRPr="00512887" w:rsidRDefault="00BA660A" w:rsidP="00BA6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F0BB874" w14:textId="36BC8B08" w:rsidR="00BA660A" w:rsidRPr="00512887" w:rsidRDefault="00BA660A" w:rsidP="00BB4817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590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 หรือเมื่อ</w:t>
      </w:r>
      <w:r w:rsidR="00B00194">
        <w:rPr>
          <w:rFonts w:asciiTheme="majorBidi" w:hAnsiTheme="majorBidi" w:cstheme="majorBidi" w:hint="cs"/>
          <w:i/>
          <w:sz w:val="30"/>
          <w:szCs w:val="30"/>
          <w:cs/>
        </w:rPr>
        <w:t>กลุ่ม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512887">
        <w:rPr>
          <w:rFonts w:asciiTheme="majorBidi" w:hAnsiTheme="majorBidi" w:cstheme="majorBidi"/>
          <w:iCs/>
          <w:sz w:val="30"/>
          <w:szCs w:val="30"/>
        </w:rPr>
        <w:t>12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 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คิดลดกระแสเงินสด</w:t>
      </w:r>
    </w:p>
    <w:p w14:paraId="75FCAD8A" w14:textId="77777777" w:rsidR="007270C9" w:rsidRDefault="007270C9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6B833EC" w14:textId="776E5322" w:rsidR="00BA660A" w:rsidRPr="00512887" w:rsidRDefault="00BA660A" w:rsidP="00C5143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12887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12887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59058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12887">
        <w:rPr>
          <w:rFonts w:asciiTheme="majorBidi" w:hAnsiTheme="majorBidi" w:cstheme="majorBidi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4F7C8DD" w14:textId="7CBF6113" w:rsidR="00BA660A" w:rsidRDefault="00BA660A" w:rsidP="00163CD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C632CF" w14:paraId="436B8B98" w14:textId="77777777" w:rsidTr="001C6986">
        <w:trPr>
          <w:tblHeader/>
        </w:trPr>
        <w:tc>
          <w:tcPr>
            <w:tcW w:w="2598" w:type="pct"/>
          </w:tcPr>
          <w:p w14:paraId="1643CFAC" w14:textId="254D8045" w:rsidR="00C632CF" w:rsidRPr="00203976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4282ACA9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A26AB8F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28905076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32CF" w14:paraId="1DAC59B6" w14:textId="77777777" w:rsidTr="001C6986">
        <w:trPr>
          <w:tblHeader/>
        </w:trPr>
        <w:tc>
          <w:tcPr>
            <w:tcW w:w="2598" w:type="pct"/>
          </w:tcPr>
          <w:p w14:paraId="0FD72010" w14:textId="77777777" w:rsidR="00C632CF" w:rsidRPr="00203976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039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ณ วันที่</w:t>
            </w:r>
            <w:r w:rsidRPr="002039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31 </w:t>
            </w:r>
            <w:r w:rsidRPr="002039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735" w:type="pct"/>
            <w:hideMark/>
          </w:tcPr>
          <w:p w14:paraId="4AF5B11F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E98CBA7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56C993E4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E3B83F3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1C41A6E5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632CF" w14:paraId="6816E413" w14:textId="77777777" w:rsidTr="001C6986">
        <w:trPr>
          <w:tblHeader/>
        </w:trPr>
        <w:tc>
          <w:tcPr>
            <w:tcW w:w="2598" w:type="pct"/>
            <w:vAlign w:val="bottom"/>
          </w:tcPr>
          <w:p w14:paraId="77FA6FA2" w14:textId="77777777" w:rsidR="00C632CF" w:rsidRDefault="00C632CF" w:rsidP="001C6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5D9995DB" w14:textId="77777777" w:rsidR="00C632CF" w:rsidRDefault="00C632CF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4303" w14:paraId="4AEAB87F" w14:textId="77777777" w:rsidTr="00BA4303">
        <w:tc>
          <w:tcPr>
            <w:tcW w:w="2598" w:type="pct"/>
            <w:vAlign w:val="bottom"/>
            <w:hideMark/>
          </w:tcPr>
          <w:p w14:paraId="4FED5853" w14:textId="2902C327" w:rsidR="00BA4303" w:rsidRDefault="00BA4303" w:rsidP="00BA430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735" w:type="pct"/>
            <w:shd w:val="clear" w:color="auto" w:fill="FFFFFF" w:themeFill="background1"/>
          </w:tcPr>
          <w:p w14:paraId="5F6235B4" w14:textId="3D27FC1A" w:rsidR="00BA4303" w:rsidRPr="00BA4303" w:rsidRDefault="00BA4303" w:rsidP="00F9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43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99,528</w:t>
            </w:r>
          </w:p>
        </w:tc>
        <w:tc>
          <w:tcPr>
            <w:tcW w:w="150" w:type="pct"/>
            <w:shd w:val="clear" w:color="auto" w:fill="FFFFFF" w:themeFill="background1"/>
          </w:tcPr>
          <w:p w14:paraId="55B31427" w14:textId="7777777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52190D3C" w14:textId="41FF3C86" w:rsidR="00BA4303" w:rsidRP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43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99,527 </w:t>
            </w:r>
          </w:p>
        </w:tc>
        <w:tc>
          <w:tcPr>
            <w:tcW w:w="135" w:type="pct"/>
            <w:vAlign w:val="bottom"/>
          </w:tcPr>
          <w:p w14:paraId="261D944F" w14:textId="7777777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57CF688C" w14:textId="36C943AB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103,488</w:t>
            </w:r>
          </w:p>
        </w:tc>
      </w:tr>
      <w:tr w:rsidR="00BA4303" w14:paraId="31C1F691" w14:textId="77777777" w:rsidTr="00BA4303">
        <w:tc>
          <w:tcPr>
            <w:tcW w:w="2598" w:type="pct"/>
            <w:vAlign w:val="bottom"/>
          </w:tcPr>
          <w:p w14:paraId="29B4C0B9" w14:textId="6EDC40A0" w:rsidR="00BA4303" w:rsidRDefault="00BA4303" w:rsidP="00BA430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65231DB" w14:textId="77C1BAAA" w:rsidR="00BA4303" w:rsidRPr="00BA4303" w:rsidRDefault="00BA4303" w:rsidP="00F9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43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6,967 </w:t>
            </w:r>
          </w:p>
        </w:tc>
        <w:tc>
          <w:tcPr>
            <w:tcW w:w="150" w:type="pct"/>
            <w:shd w:val="clear" w:color="auto" w:fill="FFFFFF" w:themeFill="background1"/>
          </w:tcPr>
          <w:p w14:paraId="6A4F5E52" w14:textId="7777777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1E25FBC" w14:textId="5E2311BA" w:rsidR="00BA4303" w:rsidRP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A430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6,967 </w:t>
            </w:r>
          </w:p>
        </w:tc>
        <w:tc>
          <w:tcPr>
            <w:tcW w:w="135" w:type="pct"/>
            <w:vAlign w:val="bottom"/>
          </w:tcPr>
          <w:p w14:paraId="647F7102" w14:textId="7777777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081F3F09" w14:textId="44596DA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7,982</w:t>
            </w:r>
          </w:p>
        </w:tc>
      </w:tr>
      <w:tr w:rsidR="00BA4303" w14:paraId="6CE74113" w14:textId="77777777" w:rsidTr="00BA4303">
        <w:tc>
          <w:tcPr>
            <w:tcW w:w="2598" w:type="pct"/>
            <w:vAlign w:val="bottom"/>
          </w:tcPr>
          <w:p w14:paraId="791CD849" w14:textId="5699AAE3" w:rsidR="00BA4303" w:rsidRDefault="00BA4303" w:rsidP="00BA430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28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A270E3" w14:textId="026C0416" w:rsidR="00BA4303" w:rsidRPr="0030389C" w:rsidRDefault="00BA4303" w:rsidP="00F904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8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106,495</w:t>
            </w:r>
          </w:p>
        </w:tc>
        <w:tc>
          <w:tcPr>
            <w:tcW w:w="150" w:type="pct"/>
            <w:shd w:val="clear" w:color="auto" w:fill="FFFFFF" w:themeFill="background1"/>
          </w:tcPr>
          <w:p w14:paraId="0CD1A4C9" w14:textId="77777777" w:rsidR="00BA4303" w:rsidRPr="0030389C" w:rsidRDefault="00BA4303" w:rsidP="00BA430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AB7135" w14:textId="04E5689B" w:rsidR="00BA4303" w:rsidRPr="0030389C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89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106,494</w:t>
            </w:r>
          </w:p>
        </w:tc>
        <w:tc>
          <w:tcPr>
            <w:tcW w:w="135" w:type="pct"/>
            <w:vAlign w:val="bottom"/>
          </w:tcPr>
          <w:p w14:paraId="0922F552" w14:textId="77777777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1D29EFF5" w14:textId="1A8D197F" w:rsidR="00BA4303" w:rsidRDefault="00BA4303" w:rsidP="00BA4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51288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111,470</w:t>
            </w:r>
          </w:p>
        </w:tc>
      </w:tr>
    </w:tbl>
    <w:p w14:paraId="001AD70C" w14:textId="4081729C" w:rsidR="00226D91" w:rsidRDefault="00226D91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66E7A098" w14:textId="16FADDA7" w:rsidR="00036B89" w:rsidRPr="00512887" w:rsidRDefault="00E274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1288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5AB2D3C2" w14:textId="77777777" w:rsidR="00B12E35" w:rsidRPr="00512887" w:rsidRDefault="00B12E35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0DAED3" w14:textId="542AA6CB" w:rsidR="00036B89" w:rsidRPr="00512887" w:rsidRDefault="008E1632" w:rsidP="00B87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036B89" w:rsidRPr="00512887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BE41A3" w:rsidRPr="00512887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036B89" w:rsidRPr="00512887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4E013D" w:rsidRPr="00512887">
        <w:rPr>
          <w:rFonts w:asciiTheme="majorBidi" w:hAnsiTheme="majorBidi" w:cstheme="majorBidi"/>
          <w:sz w:val="30"/>
          <w:szCs w:val="30"/>
        </w:rPr>
        <w:t>2541</w:t>
      </w:r>
      <w:r w:rsidR="00036B89"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="00B821CB" w:rsidRPr="00512887">
        <w:rPr>
          <w:rFonts w:asciiTheme="majorBidi" w:hAnsiTheme="majorBidi" w:cstheme="majorBidi"/>
          <w:sz w:val="30"/>
          <w:szCs w:val="30"/>
        </w:rPr>
        <w:t xml:space="preserve">       </w:t>
      </w:r>
      <w:r w:rsidR="00036B89" w:rsidRPr="00512887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B87530"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512887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B87530" w:rsidRPr="00512887">
        <w:rPr>
          <w:rFonts w:asciiTheme="majorBidi" w:hAnsiTheme="majorBidi" w:cstheme="majorBidi"/>
          <w:sz w:val="30"/>
          <w:szCs w:val="30"/>
        </w:rPr>
        <w:t xml:space="preserve"> </w:t>
      </w:r>
      <w:r w:rsidR="00036B89" w:rsidRPr="00512887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2BB48A93" w14:textId="48350125" w:rsidR="00A644B4" w:rsidRPr="00E43D15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A644B4" w14:paraId="0A82FC15" w14:textId="77777777" w:rsidTr="001C6986">
        <w:trPr>
          <w:tblHeader/>
        </w:trPr>
        <w:tc>
          <w:tcPr>
            <w:tcW w:w="2598" w:type="pct"/>
          </w:tcPr>
          <w:p w14:paraId="051257FD" w14:textId="35DC5027" w:rsidR="00A644B4" w:rsidRPr="00203976" w:rsidRDefault="007F37A9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มูลค่าปัจจุบันของภาระผูกพันของ</w:t>
            </w:r>
          </w:p>
        </w:tc>
        <w:tc>
          <w:tcPr>
            <w:tcW w:w="735" w:type="pct"/>
            <w:hideMark/>
          </w:tcPr>
          <w:p w14:paraId="2BC62C06" w14:textId="77777777" w:rsidR="00A644B4" w:rsidRDefault="00A644B4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C93B4F9" w14:textId="77777777" w:rsidR="00A644B4" w:rsidRDefault="00A644B4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  <w:hideMark/>
          </w:tcPr>
          <w:p w14:paraId="7992A9A4" w14:textId="77777777" w:rsidR="00A644B4" w:rsidRDefault="00A644B4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44B4" w14:paraId="6F3AC695" w14:textId="77777777" w:rsidTr="00753954">
        <w:trPr>
          <w:tblHeader/>
        </w:trPr>
        <w:tc>
          <w:tcPr>
            <w:tcW w:w="2598" w:type="pct"/>
            <w:vAlign w:val="bottom"/>
          </w:tcPr>
          <w:p w14:paraId="5E0D5CB6" w14:textId="2DC656AD" w:rsidR="00A644B4" w:rsidRPr="00203976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735" w:type="pct"/>
            <w:hideMark/>
          </w:tcPr>
          <w:p w14:paraId="41AA9CF7" w14:textId="77777777" w:rsidR="00A644B4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9548A52" w14:textId="77777777" w:rsidR="00A644B4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4B4B366B" w14:textId="77777777" w:rsidR="00A644B4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F737D6A" w14:textId="77777777" w:rsidR="00A644B4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2C9F1D7B" w14:textId="77777777" w:rsidR="00A644B4" w:rsidRDefault="00A644B4" w:rsidP="00A644B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644B4" w14:paraId="0DF0459E" w14:textId="77777777" w:rsidTr="001C6986">
        <w:trPr>
          <w:tblHeader/>
        </w:trPr>
        <w:tc>
          <w:tcPr>
            <w:tcW w:w="2598" w:type="pct"/>
            <w:vAlign w:val="bottom"/>
          </w:tcPr>
          <w:p w14:paraId="3CE1263C" w14:textId="77777777" w:rsidR="00A644B4" w:rsidRDefault="00A644B4" w:rsidP="001C6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2484990D" w14:textId="77777777" w:rsidR="00A644B4" w:rsidRDefault="00A644B4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66B7" w14:paraId="26ECA9E7" w14:textId="77777777" w:rsidTr="00D1440A">
        <w:tc>
          <w:tcPr>
            <w:tcW w:w="2598" w:type="pct"/>
            <w:vAlign w:val="bottom"/>
            <w:hideMark/>
          </w:tcPr>
          <w:p w14:paraId="55AB7339" w14:textId="35C59221" w:rsidR="00F766B7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pct"/>
          </w:tcPr>
          <w:p w14:paraId="2D702DB8" w14:textId="40BA046C" w:rsidR="00F766B7" w:rsidRPr="00D2673D" w:rsidRDefault="0014416A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D2673D">
              <w:rPr>
                <w:rFonts w:asciiTheme="majorBidi" w:hAnsiTheme="majorBidi" w:cstheme="majorBidi"/>
                <w:sz w:val="30"/>
                <w:szCs w:val="30"/>
              </w:rPr>
              <w:t>103,488</w:t>
            </w:r>
          </w:p>
        </w:tc>
        <w:tc>
          <w:tcPr>
            <w:tcW w:w="150" w:type="pct"/>
          </w:tcPr>
          <w:p w14:paraId="4396C7C8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0A7B18A1" w14:textId="45BB6261" w:rsidR="00F766B7" w:rsidRPr="00D2673D" w:rsidRDefault="0014416A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2673D">
              <w:rPr>
                <w:rFonts w:asciiTheme="majorBidi" w:hAnsiTheme="majorBidi" w:cstheme="majorBidi"/>
                <w:sz w:val="30"/>
                <w:szCs w:val="30"/>
              </w:rPr>
              <w:t>103,488</w:t>
            </w:r>
          </w:p>
        </w:tc>
        <w:tc>
          <w:tcPr>
            <w:tcW w:w="135" w:type="pct"/>
            <w:vAlign w:val="bottom"/>
          </w:tcPr>
          <w:p w14:paraId="2F6C8B37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  <w:hideMark/>
          </w:tcPr>
          <w:p w14:paraId="722595B1" w14:textId="7B577038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104,429</w:t>
            </w:r>
          </w:p>
        </w:tc>
      </w:tr>
      <w:tr w:rsidR="00F766B7" w14:paraId="599517AE" w14:textId="77777777" w:rsidTr="00D1440A">
        <w:tc>
          <w:tcPr>
            <w:tcW w:w="2598" w:type="pct"/>
            <w:vAlign w:val="bottom"/>
          </w:tcPr>
          <w:p w14:paraId="603ECD78" w14:textId="684BF4C0" w:rsidR="00F766B7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35" w:type="pct"/>
          </w:tcPr>
          <w:p w14:paraId="645D6A87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6ECCB97F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EF53206" w14:textId="77777777" w:rsidR="00F766B7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F8CF7CE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3E0B7BB1" w14:textId="46272F3C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6B7" w14:paraId="75D188AA" w14:textId="77777777" w:rsidTr="00D1440A">
        <w:tc>
          <w:tcPr>
            <w:tcW w:w="2598" w:type="pct"/>
            <w:vAlign w:val="bottom"/>
          </w:tcPr>
          <w:p w14:paraId="47BA5B02" w14:textId="333645AB" w:rsidR="00F766B7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35" w:type="pct"/>
          </w:tcPr>
          <w:p w14:paraId="53422BAD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2C925E6C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063D0F28" w14:textId="77777777" w:rsidR="00F766B7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F7B34AA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64A0545E" w14:textId="44F94F6D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7581" w14:paraId="753D7AB8" w14:textId="77777777" w:rsidTr="00DA7581">
        <w:tc>
          <w:tcPr>
            <w:tcW w:w="2598" w:type="pct"/>
            <w:vAlign w:val="bottom"/>
          </w:tcPr>
          <w:p w14:paraId="1CA0E727" w14:textId="441B8F75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35" w:type="pct"/>
            <w:shd w:val="clear" w:color="auto" w:fill="FFFFFF" w:themeFill="background1"/>
          </w:tcPr>
          <w:p w14:paraId="63D07511" w14:textId="33A80EAA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  <w:tc>
          <w:tcPr>
            <w:tcW w:w="150" w:type="pct"/>
            <w:shd w:val="clear" w:color="auto" w:fill="FFFFFF" w:themeFill="background1"/>
          </w:tcPr>
          <w:p w14:paraId="4F280C54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4E6DD5B8" w14:textId="514764CD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8,845</w:t>
            </w:r>
          </w:p>
        </w:tc>
        <w:tc>
          <w:tcPr>
            <w:tcW w:w="135" w:type="pct"/>
            <w:vAlign w:val="bottom"/>
          </w:tcPr>
          <w:p w14:paraId="66ACE090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112FE3A9" w14:textId="64791405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8,342</w:t>
            </w:r>
          </w:p>
        </w:tc>
      </w:tr>
      <w:tr w:rsidR="00DA7581" w14:paraId="6F2AD2D8" w14:textId="77777777" w:rsidTr="00DA7581">
        <w:tc>
          <w:tcPr>
            <w:tcW w:w="2598" w:type="pct"/>
            <w:vAlign w:val="bottom"/>
          </w:tcPr>
          <w:p w14:paraId="0413F865" w14:textId="705B4947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D2CE2EE" w14:textId="3AF2EC88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150" w:type="pct"/>
            <w:shd w:val="clear" w:color="auto" w:fill="FFFFFF" w:themeFill="background1"/>
          </w:tcPr>
          <w:p w14:paraId="0E0A8CB2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5C44009" w14:textId="1468F201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135" w:type="pct"/>
            <w:vAlign w:val="bottom"/>
          </w:tcPr>
          <w:p w14:paraId="14D97C07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7677DB73" w14:textId="1401FF3A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1,763</w:t>
            </w:r>
          </w:p>
        </w:tc>
      </w:tr>
      <w:tr w:rsidR="00DA7581" w14:paraId="66EAA92D" w14:textId="77777777" w:rsidTr="00DA7581">
        <w:tc>
          <w:tcPr>
            <w:tcW w:w="2598" w:type="pct"/>
            <w:vAlign w:val="bottom"/>
          </w:tcPr>
          <w:p w14:paraId="6F6A78D3" w14:textId="77777777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2AA3534" w14:textId="1918C69D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10,780</w:t>
            </w:r>
          </w:p>
        </w:tc>
        <w:tc>
          <w:tcPr>
            <w:tcW w:w="150" w:type="pct"/>
            <w:shd w:val="clear" w:color="auto" w:fill="FFFFFF" w:themeFill="background1"/>
          </w:tcPr>
          <w:p w14:paraId="36C80427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254141A" w14:textId="66883BFD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10,779</w:t>
            </w:r>
          </w:p>
        </w:tc>
        <w:tc>
          <w:tcPr>
            <w:tcW w:w="135" w:type="pct"/>
            <w:vAlign w:val="bottom"/>
          </w:tcPr>
          <w:p w14:paraId="5E93EB4E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6BB70293" w14:textId="2BA90DC4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A7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10,105</w:t>
            </w:r>
          </w:p>
        </w:tc>
      </w:tr>
      <w:tr w:rsidR="00F766B7" w14:paraId="79B3849E" w14:textId="77777777" w:rsidTr="00DA7581">
        <w:tc>
          <w:tcPr>
            <w:tcW w:w="2598" w:type="pct"/>
            <w:vAlign w:val="bottom"/>
          </w:tcPr>
          <w:p w14:paraId="2AA4B89E" w14:textId="79171775" w:rsidR="00F766B7" w:rsidRPr="00512887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35" w:type="pct"/>
            <w:shd w:val="clear" w:color="auto" w:fill="FFFFFF" w:themeFill="background1"/>
          </w:tcPr>
          <w:p w14:paraId="0C4B48C3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3F331FA1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27514592" w14:textId="77777777" w:rsidR="00F766B7" w:rsidRPr="00DA7581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3E6C2F5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76D237CC" w14:textId="77777777" w:rsidR="00F766B7" w:rsidRPr="0051288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766B7" w14:paraId="3B235D61" w14:textId="77777777" w:rsidTr="00DA7581">
        <w:tc>
          <w:tcPr>
            <w:tcW w:w="2598" w:type="pct"/>
            <w:vAlign w:val="bottom"/>
          </w:tcPr>
          <w:p w14:paraId="44133F2D" w14:textId="5355D1D2" w:rsidR="003F39FD" w:rsidRDefault="00282219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766B7"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F766B7"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="00F766B7"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009A0444" w14:textId="5A44F21E" w:rsidR="00F766B7" w:rsidRPr="00512887" w:rsidRDefault="003F39FD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="00F766B7"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735" w:type="pct"/>
            <w:shd w:val="clear" w:color="auto" w:fill="FFFFFF" w:themeFill="background1"/>
          </w:tcPr>
          <w:p w14:paraId="2FA25E53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030963C9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1A45B588" w14:textId="77777777" w:rsidR="00F766B7" w:rsidRPr="00DA7581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F51D146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00D65FBC" w14:textId="77777777" w:rsidR="00F766B7" w:rsidRPr="0051288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A7581" w14:paraId="435B7AAE" w14:textId="77777777" w:rsidTr="00DA7581">
        <w:tc>
          <w:tcPr>
            <w:tcW w:w="2598" w:type="pct"/>
          </w:tcPr>
          <w:p w14:paraId="64540C12" w14:textId="472F159E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735" w:type="pct"/>
            <w:shd w:val="clear" w:color="auto" w:fill="FFFFFF" w:themeFill="background1"/>
          </w:tcPr>
          <w:p w14:paraId="07600082" w14:textId="7584D615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50" w:type="pct"/>
            <w:shd w:val="clear" w:color="auto" w:fill="FFFFFF" w:themeFill="background1"/>
          </w:tcPr>
          <w:p w14:paraId="09003945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68A1CED3" w14:textId="0415E70F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135" w:type="pct"/>
            <w:vAlign w:val="bottom"/>
          </w:tcPr>
          <w:p w14:paraId="22886ECA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670EF1B4" w14:textId="0F81ECCD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2,476 </w:t>
            </w:r>
          </w:p>
        </w:tc>
      </w:tr>
      <w:tr w:rsidR="00DA7581" w14:paraId="546C58BB" w14:textId="77777777" w:rsidTr="00DA7581">
        <w:tc>
          <w:tcPr>
            <w:tcW w:w="2598" w:type="pct"/>
          </w:tcPr>
          <w:p w14:paraId="243EB91A" w14:textId="745D3AE4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ED18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35" w:type="pct"/>
            <w:shd w:val="clear" w:color="auto" w:fill="FFFFFF" w:themeFill="background1"/>
          </w:tcPr>
          <w:p w14:paraId="154FF02B" w14:textId="574DCEA3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(7,942)</w:t>
            </w:r>
          </w:p>
        </w:tc>
        <w:tc>
          <w:tcPr>
            <w:tcW w:w="150" w:type="pct"/>
            <w:shd w:val="clear" w:color="auto" w:fill="FFFFFF" w:themeFill="background1"/>
          </w:tcPr>
          <w:p w14:paraId="36BD4D4E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174B7F35" w14:textId="5EFD392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(7,942)</w:t>
            </w:r>
          </w:p>
        </w:tc>
        <w:tc>
          <w:tcPr>
            <w:tcW w:w="135" w:type="pct"/>
            <w:vAlign w:val="bottom"/>
          </w:tcPr>
          <w:p w14:paraId="465BCDE0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4AF5D800" w14:textId="06662AB9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(7,470)</w:t>
            </w:r>
          </w:p>
        </w:tc>
      </w:tr>
      <w:tr w:rsidR="00DA7581" w14:paraId="2DF2E2F6" w14:textId="77777777" w:rsidTr="00DA7581">
        <w:tc>
          <w:tcPr>
            <w:tcW w:w="2598" w:type="pct"/>
          </w:tcPr>
          <w:p w14:paraId="083661F9" w14:textId="37A93DA1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593A0B" w14:textId="33866343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50" w:type="pct"/>
            <w:shd w:val="clear" w:color="auto" w:fill="FFFFFF" w:themeFill="background1"/>
          </w:tcPr>
          <w:p w14:paraId="5F1479E5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F9529BC" w14:textId="459ACFDD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35" w:type="pct"/>
            <w:vAlign w:val="bottom"/>
          </w:tcPr>
          <w:p w14:paraId="086EE3DF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21289BEF" w14:textId="1881C22B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 (2,568)</w:t>
            </w:r>
          </w:p>
        </w:tc>
      </w:tr>
      <w:tr w:rsidR="00DA7581" w14:paraId="51D2176E" w14:textId="77777777" w:rsidTr="00DA7581">
        <w:tc>
          <w:tcPr>
            <w:tcW w:w="2598" w:type="pct"/>
          </w:tcPr>
          <w:p w14:paraId="515C72A7" w14:textId="77777777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2A74719" w14:textId="5F2538E9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(3,786)</w:t>
            </w:r>
          </w:p>
        </w:tc>
        <w:tc>
          <w:tcPr>
            <w:tcW w:w="150" w:type="pct"/>
            <w:shd w:val="clear" w:color="auto" w:fill="FFFFFF" w:themeFill="background1"/>
          </w:tcPr>
          <w:p w14:paraId="465F64BF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54A8C4FC" w14:textId="32052481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(3,786)</w:t>
            </w:r>
          </w:p>
        </w:tc>
        <w:tc>
          <w:tcPr>
            <w:tcW w:w="135" w:type="pct"/>
            <w:vAlign w:val="bottom"/>
          </w:tcPr>
          <w:p w14:paraId="6999C9F7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4BE60171" w14:textId="1F0A7A52" w:rsidR="00DA7581" w:rsidRPr="00512887" w:rsidRDefault="006256AB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A7581" w:rsidRPr="007A7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766B7" w14:paraId="629D50B7" w14:textId="77777777" w:rsidTr="00DA7581">
        <w:tc>
          <w:tcPr>
            <w:tcW w:w="2598" w:type="pct"/>
            <w:vAlign w:val="bottom"/>
          </w:tcPr>
          <w:p w14:paraId="490D46F3" w14:textId="72AE2C9E" w:rsidR="00F766B7" w:rsidRPr="00512887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735" w:type="pct"/>
            <w:shd w:val="clear" w:color="auto" w:fill="FFFFFF" w:themeFill="background1"/>
          </w:tcPr>
          <w:p w14:paraId="1D67C573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310E9935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18184439" w14:textId="77777777" w:rsidR="00F766B7" w:rsidRPr="00DA7581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5FDFA7F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2B7FD864" w14:textId="77777777" w:rsidR="00F766B7" w:rsidRPr="0051288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A7581" w14:paraId="57799151" w14:textId="77777777" w:rsidTr="00DA7581">
        <w:tc>
          <w:tcPr>
            <w:tcW w:w="2598" w:type="pct"/>
            <w:vAlign w:val="bottom"/>
          </w:tcPr>
          <w:p w14:paraId="6C8BD351" w14:textId="1EF28F27" w:rsidR="00DA7581" w:rsidRPr="00512887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36BA98" w14:textId="7C1115FD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(10,954)</w:t>
            </w:r>
          </w:p>
        </w:tc>
        <w:tc>
          <w:tcPr>
            <w:tcW w:w="150" w:type="pct"/>
            <w:shd w:val="clear" w:color="auto" w:fill="FFFFFF" w:themeFill="background1"/>
          </w:tcPr>
          <w:p w14:paraId="0DA12FEA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BB7DD8D" w14:textId="3685960E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DA7581">
              <w:rPr>
                <w:rFonts w:ascii="Angsana New" w:hAnsi="Angsana New"/>
                <w:sz w:val="30"/>
                <w:szCs w:val="30"/>
              </w:rPr>
              <w:t>(10,954)</w:t>
            </w:r>
          </w:p>
        </w:tc>
        <w:tc>
          <w:tcPr>
            <w:tcW w:w="135" w:type="pct"/>
            <w:vAlign w:val="bottom"/>
          </w:tcPr>
          <w:p w14:paraId="57BB573E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490ECA74" w14:textId="10B272DA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</w:rPr>
              <w:t>(3,484)</w:t>
            </w:r>
          </w:p>
        </w:tc>
      </w:tr>
      <w:tr w:rsidR="00F766B7" w14:paraId="6166B8C1" w14:textId="77777777" w:rsidTr="00DA7581">
        <w:tc>
          <w:tcPr>
            <w:tcW w:w="2598" w:type="pct"/>
            <w:vAlign w:val="bottom"/>
          </w:tcPr>
          <w:p w14:paraId="32BAAB7E" w14:textId="77777777" w:rsidR="00F766B7" w:rsidRPr="00ED18CC" w:rsidRDefault="00F766B7" w:rsidP="00F766B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E51D97D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65116CA5" w14:textId="77777777" w:rsidR="00F766B7" w:rsidRPr="00DA7581" w:rsidRDefault="00F766B7" w:rsidP="00F766B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881E6C8" w14:textId="77777777" w:rsidR="00F766B7" w:rsidRPr="00DA7581" w:rsidRDefault="00F766B7" w:rsidP="00144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A7F75A0" w14:textId="77777777" w:rsidR="00F766B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66D05556" w14:textId="77777777" w:rsidR="00F766B7" w:rsidRPr="00512887" w:rsidRDefault="00F766B7" w:rsidP="00F7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A7581" w14:paraId="2CB42209" w14:textId="77777777" w:rsidTr="00DA7581">
        <w:tc>
          <w:tcPr>
            <w:tcW w:w="2598" w:type="pct"/>
            <w:vAlign w:val="bottom"/>
          </w:tcPr>
          <w:p w14:paraId="4B75D87F" w14:textId="158A8206" w:rsidR="00DA7581" w:rsidRPr="00ED18CC" w:rsidRDefault="00DA7581" w:rsidP="00DA758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02FF4B72" w14:textId="0CF57972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lightGray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99,528</w:t>
            </w:r>
          </w:p>
        </w:tc>
        <w:tc>
          <w:tcPr>
            <w:tcW w:w="150" w:type="pct"/>
            <w:shd w:val="clear" w:color="auto" w:fill="FFFFFF" w:themeFill="background1"/>
          </w:tcPr>
          <w:p w14:paraId="16FDF696" w14:textId="77777777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7E98561" w14:textId="4040C71B" w:rsidR="00DA7581" w:rsidRP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581">
              <w:rPr>
                <w:rFonts w:ascii="Angsana New" w:hAnsi="Angsana New"/>
                <w:b/>
                <w:bCs/>
                <w:sz w:val="30"/>
                <w:szCs w:val="30"/>
              </w:rPr>
              <w:t>99,527</w:t>
            </w:r>
          </w:p>
        </w:tc>
        <w:tc>
          <w:tcPr>
            <w:tcW w:w="135" w:type="pct"/>
            <w:vAlign w:val="bottom"/>
          </w:tcPr>
          <w:p w14:paraId="44AE9D26" w14:textId="77777777" w:rsidR="00DA7581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double" w:sz="4" w:space="0" w:color="auto"/>
            </w:tcBorders>
            <w:vAlign w:val="bottom"/>
          </w:tcPr>
          <w:p w14:paraId="79CF9C82" w14:textId="28ECD1BD" w:rsidR="00DA7581" w:rsidRPr="00512887" w:rsidRDefault="00DA7581" w:rsidP="00DA7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A7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103,488</w:t>
            </w:r>
          </w:p>
        </w:tc>
      </w:tr>
    </w:tbl>
    <w:p w14:paraId="3479B6D1" w14:textId="3C67499E" w:rsidR="00A644B4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617FF622" w14:textId="77777777" w:rsidR="00A644B4" w:rsidRDefault="00A644B4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14:paraId="1774288E" w14:textId="77777777" w:rsidR="00551EC1" w:rsidRDefault="0055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15BADE54" w14:textId="25D27F8E" w:rsidR="00F06466" w:rsidRPr="00B22FF9" w:rsidRDefault="00174113" w:rsidP="00237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2FF9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ผลประโยชน์พนักงานระยะยาวอื่น</w:t>
      </w:r>
    </w:p>
    <w:p w14:paraId="5CF34824" w14:textId="4D6E4145" w:rsidR="00F06466" w:rsidRDefault="00F0646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8E13E5" w14:paraId="65322FF9" w14:textId="77777777" w:rsidTr="001C6986">
        <w:trPr>
          <w:tblHeader/>
        </w:trPr>
        <w:tc>
          <w:tcPr>
            <w:tcW w:w="2598" w:type="pct"/>
          </w:tcPr>
          <w:p w14:paraId="182345B1" w14:textId="09C40AA0" w:rsidR="008E13E5" w:rsidRPr="00203976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มูลค่าปัจจุบันของภาระผูกพันของ</w:t>
            </w:r>
          </w:p>
        </w:tc>
        <w:tc>
          <w:tcPr>
            <w:tcW w:w="735" w:type="pct"/>
          </w:tcPr>
          <w:p w14:paraId="1C354D2D" w14:textId="0B6E772A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3DE81D4" w14:textId="77777777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4A276A9F" w14:textId="528F9C38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13E5" w14:paraId="03FC15D8" w14:textId="77777777" w:rsidTr="001C6986">
        <w:trPr>
          <w:tblHeader/>
        </w:trPr>
        <w:tc>
          <w:tcPr>
            <w:tcW w:w="2598" w:type="pct"/>
            <w:vAlign w:val="bottom"/>
          </w:tcPr>
          <w:p w14:paraId="4B039BBD" w14:textId="43B50753" w:rsidR="008E13E5" w:rsidRPr="00203976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22F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ผลประโยชน์พนักงานระยะยาวอื่น</w:t>
            </w:r>
          </w:p>
        </w:tc>
        <w:tc>
          <w:tcPr>
            <w:tcW w:w="735" w:type="pct"/>
            <w:hideMark/>
          </w:tcPr>
          <w:p w14:paraId="647A840A" w14:textId="37243E0A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B28606E" w14:textId="77777777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67082BE8" w14:textId="5C959B5B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3F895C37" w14:textId="77777777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13A38A44" w14:textId="2EF62761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E13E5" w14:paraId="4024C507" w14:textId="77777777" w:rsidTr="001C6986">
        <w:trPr>
          <w:tblHeader/>
        </w:trPr>
        <w:tc>
          <w:tcPr>
            <w:tcW w:w="2598" w:type="pct"/>
            <w:vAlign w:val="bottom"/>
          </w:tcPr>
          <w:p w14:paraId="78DEA95A" w14:textId="77777777" w:rsidR="008E13E5" w:rsidRDefault="008E13E5" w:rsidP="008E1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1113D025" w14:textId="77777777" w:rsidR="008E13E5" w:rsidRDefault="008E13E5" w:rsidP="008E13E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8FE" w14:paraId="5D3A81D5" w14:textId="77777777" w:rsidTr="001C6986">
        <w:tc>
          <w:tcPr>
            <w:tcW w:w="2598" w:type="pct"/>
            <w:vAlign w:val="bottom"/>
            <w:hideMark/>
          </w:tcPr>
          <w:p w14:paraId="5DA7701D" w14:textId="77777777" w:rsidR="003408FE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D1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pct"/>
          </w:tcPr>
          <w:p w14:paraId="7B84E8D1" w14:textId="5CDF723F" w:rsidR="003408FE" w:rsidRPr="007D6628" w:rsidRDefault="007D6628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7D6628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150" w:type="pct"/>
          </w:tcPr>
          <w:p w14:paraId="34E4836D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3D92BCD9" w14:textId="08270B0C" w:rsidR="003408FE" w:rsidRDefault="007D6628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2C2AF2">
              <w:rPr>
                <w:rFonts w:asciiTheme="majorBidi" w:hAnsiTheme="majorBidi" w:cstheme="majorBidi"/>
                <w:sz w:val="30"/>
                <w:szCs w:val="30"/>
              </w:rPr>
              <w:t>7,982</w:t>
            </w:r>
          </w:p>
        </w:tc>
        <w:tc>
          <w:tcPr>
            <w:tcW w:w="135" w:type="pct"/>
            <w:vAlign w:val="bottom"/>
          </w:tcPr>
          <w:p w14:paraId="416398EA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  <w:hideMark/>
          </w:tcPr>
          <w:p w14:paraId="24EE18CF" w14:textId="62ACB4B4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8,848</w:t>
            </w:r>
          </w:p>
        </w:tc>
      </w:tr>
      <w:tr w:rsidR="003408FE" w14:paraId="39067DFD" w14:textId="77777777" w:rsidTr="001C6986">
        <w:tc>
          <w:tcPr>
            <w:tcW w:w="2598" w:type="pct"/>
            <w:vAlign w:val="bottom"/>
          </w:tcPr>
          <w:p w14:paraId="2893B0E8" w14:textId="77777777" w:rsidR="003408FE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35" w:type="pct"/>
          </w:tcPr>
          <w:p w14:paraId="44F676AB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3E33556A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52608E6F" w14:textId="77777777" w:rsidR="003408FE" w:rsidRDefault="003408FE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5D452ABD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41857C83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08FE" w14:paraId="6E8D2A94" w14:textId="77777777" w:rsidTr="001C6986">
        <w:tc>
          <w:tcPr>
            <w:tcW w:w="2598" w:type="pct"/>
            <w:vAlign w:val="bottom"/>
          </w:tcPr>
          <w:p w14:paraId="491C28ED" w14:textId="77777777" w:rsidR="003408FE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735" w:type="pct"/>
          </w:tcPr>
          <w:p w14:paraId="585AFA04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35365733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00BC2103" w14:textId="77777777" w:rsidR="003408FE" w:rsidRDefault="003408FE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C4B2FA1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7B6F0E86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1069" w14:paraId="35FCD651" w14:textId="77777777" w:rsidTr="00CB1069">
        <w:tc>
          <w:tcPr>
            <w:tcW w:w="2598" w:type="pct"/>
            <w:vAlign w:val="bottom"/>
          </w:tcPr>
          <w:p w14:paraId="38A7725E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35" w:type="pct"/>
            <w:shd w:val="clear" w:color="auto" w:fill="FFFFFF" w:themeFill="background1"/>
          </w:tcPr>
          <w:p w14:paraId="0ADB4AB5" w14:textId="4657F54B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50" w:type="pct"/>
            <w:shd w:val="clear" w:color="auto" w:fill="FFFFFF" w:themeFill="background1"/>
          </w:tcPr>
          <w:p w14:paraId="19CDAAF8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02249BD4" w14:textId="376A1EFB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35" w:type="pct"/>
            <w:vAlign w:val="bottom"/>
          </w:tcPr>
          <w:p w14:paraId="517ABC2D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6C91F1F9" w14:textId="291A5B92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CB1069" w14:paraId="74AA10F5" w14:textId="77777777" w:rsidTr="00CB1069">
        <w:tc>
          <w:tcPr>
            <w:tcW w:w="2598" w:type="pct"/>
            <w:vAlign w:val="bottom"/>
          </w:tcPr>
          <w:p w14:paraId="3FB6BAD1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29B226" w14:textId="7D3349C3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50" w:type="pct"/>
            <w:shd w:val="clear" w:color="auto" w:fill="FFFFFF" w:themeFill="background1"/>
          </w:tcPr>
          <w:p w14:paraId="3AA44DEC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C4E22B6" w14:textId="33A1C21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35" w:type="pct"/>
            <w:vAlign w:val="bottom"/>
          </w:tcPr>
          <w:p w14:paraId="6C9680FF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64DFB184" w14:textId="3DB31523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CB1069" w14:paraId="1062944A" w14:textId="77777777" w:rsidTr="00CB1069">
        <w:tc>
          <w:tcPr>
            <w:tcW w:w="2598" w:type="pct"/>
            <w:vAlign w:val="bottom"/>
          </w:tcPr>
          <w:p w14:paraId="3B597872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26E878D" w14:textId="5F9FB6C2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150" w:type="pct"/>
            <w:shd w:val="clear" w:color="auto" w:fill="FFFFFF" w:themeFill="background1"/>
          </w:tcPr>
          <w:p w14:paraId="155319C5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3010639F" w14:textId="0D33187B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135" w:type="pct"/>
            <w:vAlign w:val="bottom"/>
          </w:tcPr>
          <w:p w14:paraId="7FCAA86B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</w:tcPr>
          <w:p w14:paraId="1CAC1306" w14:textId="70F46A31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</w:tr>
      <w:tr w:rsidR="003408FE" w14:paraId="25C38D0B" w14:textId="77777777" w:rsidTr="00CB1069">
        <w:tc>
          <w:tcPr>
            <w:tcW w:w="2598" w:type="pct"/>
            <w:vAlign w:val="bottom"/>
          </w:tcPr>
          <w:p w14:paraId="30DF9CD2" w14:textId="77777777" w:rsidR="003408FE" w:rsidRPr="00512887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35" w:type="pct"/>
            <w:shd w:val="clear" w:color="auto" w:fill="FFFFFF" w:themeFill="background1"/>
          </w:tcPr>
          <w:p w14:paraId="0D8FF823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672F1401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141F5A89" w14:textId="77777777" w:rsidR="003408FE" w:rsidRPr="00CB1069" w:rsidRDefault="003408FE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11E0EA07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7C7EC11E" w14:textId="77777777" w:rsidR="003408FE" w:rsidRPr="00512887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12405" w14:paraId="0E059C2E" w14:textId="77777777" w:rsidTr="00CB1069">
        <w:tc>
          <w:tcPr>
            <w:tcW w:w="2598" w:type="pct"/>
            <w:vAlign w:val="bottom"/>
          </w:tcPr>
          <w:p w14:paraId="6445D21B" w14:textId="77777777" w:rsidR="00C12405" w:rsidRDefault="00C12405" w:rsidP="00C1240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ED18C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</w:t>
            </w: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</w:t>
            </w:r>
          </w:p>
          <w:p w14:paraId="5A069D43" w14:textId="659A4E37" w:rsidR="00C12405" w:rsidRPr="00512887" w:rsidRDefault="00C12405" w:rsidP="00C12405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735" w:type="pct"/>
            <w:shd w:val="clear" w:color="auto" w:fill="FFFFFF" w:themeFill="background1"/>
          </w:tcPr>
          <w:p w14:paraId="4ACBEB01" w14:textId="77777777" w:rsidR="00C12405" w:rsidRPr="00CB1069" w:rsidRDefault="00C12405" w:rsidP="00C12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0C037323" w14:textId="77777777" w:rsidR="00C12405" w:rsidRPr="00CB1069" w:rsidRDefault="00C12405" w:rsidP="00C12405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7B64BD29" w14:textId="77777777" w:rsidR="00C12405" w:rsidRPr="00CB1069" w:rsidRDefault="00C12405" w:rsidP="00C12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62B9B79E" w14:textId="77777777" w:rsidR="00C12405" w:rsidRDefault="00C12405" w:rsidP="00C12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09C60DA1" w14:textId="77777777" w:rsidR="00C12405" w:rsidRPr="00512887" w:rsidRDefault="00C12405" w:rsidP="00C12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B1069" w14:paraId="46D3160F" w14:textId="77777777" w:rsidTr="00CB1069">
        <w:tc>
          <w:tcPr>
            <w:tcW w:w="2598" w:type="pct"/>
          </w:tcPr>
          <w:p w14:paraId="08453727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735" w:type="pct"/>
            <w:shd w:val="clear" w:color="auto" w:fill="FFFFFF" w:themeFill="background1"/>
          </w:tcPr>
          <w:p w14:paraId="62618D9C" w14:textId="6892B0DA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50" w:type="pct"/>
            <w:shd w:val="clear" w:color="auto" w:fill="FFFFFF" w:themeFill="background1"/>
          </w:tcPr>
          <w:p w14:paraId="53828D96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527E8D41" w14:textId="5E97837E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5" w:type="pct"/>
            <w:vAlign w:val="bottom"/>
          </w:tcPr>
          <w:p w14:paraId="5BFDE7AE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36ADDBB9" w14:textId="2A041FA7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260 </w:t>
            </w:r>
          </w:p>
        </w:tc>
      </w:tr>
      <w:tr w:rsidR="00CB1069" w14:paraId="58F798C4" w14:textId="77777777" w:rsidTr="00CB1069">
        <w:tc>
          <w:tcPr>
            <w:tcW w:w="2598" w:type="pct"/>
          </w:tcPr>
          <w:p w14:paraId="2B020CBA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ข้อสมมติทางการเงิน</w:t>
            </w:r>
            <w:r w:rsidRPr="00ED18C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35" w:type="pct"/>
            <w:shd w:val="clear" w:color="auto" w:fill="FFFFFF" w:themeFill="background1"/>
          </w:tcPr>
          <w:p w14:paraId="08AEF5CB" w14:textId="759C72FB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150" w:type="pct"/>
            <w:shd w:val="clear" w:color="auto" w:fill="FFFFFF" w:themeFill="background1"/>
          </w:tcPr>
          <w:p w14:paraId="3B182564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285F5375" w14:textId="0DF3EAD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(351)</w:t>
            </w:r>
          </w:p>
        </w:tc>
        <w:tc>
          <w:tcPr>
            <w:tcW w:w="135" w:type="pct"/>
            <w:vAlign w:val="bottom"/>
          </w:tcPr>
          <w:p w14:paraId="6C117915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755F02B4" w14:textId="3E36DB70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E95BE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B1069" w14:paraId="3DD6BE8F" w14:textId="77777777" w:rsidTr="00CB1069">
        <w:tc>
          <w:tcPr>
            <w:tcW w:w="2598" w:type="pct"/>
          </w:tcPr>
          <w:p w14:paraId="2DAC8E44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ED18CC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FDA923B" w14:textId="6185040F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150" w:type="pct"/>
            <w:shd w:val="clear" w:color="auto" w:fill="FFFFFF" w:themeFill="background1"/>
          </w:tcPr>
          <w:p w14:paraId="0F28BEDF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92F37E5" w14:textId="46F99801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(784)</w:t>
            </w:r>
          </w:p>
        </w:tc>
        <w:tc>
          <w:tcPr>
            <w:tcW w:w="135" w:type="pct"/>
            <w:vAlign w:val="bottom"/>
          </w:tcPr>
          <w:p w14:paraId="13801F97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35489DB3" w14:textId="160B783D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5BE1">
              <w:rPr>
                <w:rFonts w:asciiTheme="majorBidi" w:hAnsiTheme="majorBidi" w:cstheme="majorBidi"/>
                <w:sz w:val="30"/>
                <w:szCs w:val="30"/>
              </w:rPr>
              <w:t xml:space="preserve"> (919)</w:t>
            </w:r>
          </w:p>
        </w:tc>
      </w:tr>
      <w:tr w:rsidR="00CB1069" w14:paraId="356AACF1" w14:textId="77777777" w:rsidTr="00CB1069">
        <w:tc>
          <w:tcPr>
            <w:tcW w:w="2598" w:type="pct"/>
          </w:tcPr>
          <w:p w14:paraId="72594851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6638397E" w14:textId="70492F0F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(1,136)</w:t>
            </w:r>
          </w:p>
        </w:tc>
        <w:tc>
          <w:tcPr>
            <w:tcW w:w="150" w:type="pct"/>
            <w:shd w:val="clear" w:color="auto" w:fill="FFFFFF" w:themeFill="background1"/>
          </w:tcPr>
          <w:p w14:paraId="16029089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B6F919C" w14:textId="429F445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(1,136)</w:t>
            </w:r>
          </w:p>
        </w:tc>
        <w:tc>
          <w:tcPr>
            <w:tcW w:w="135" w:type="pct"/>
            <w:vAlign w:val="bottom"/>
          </w:tcPr>
          <w:p w14:paraId="02321692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56988D1E" w14:textId="008BBB63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(799)</w:t>
            </w:r>
          </w:p>
        </w:tc>
      </w:tr>
      <w:tr w:rsidR="003408FE" w14:paraId="4B44176A" w14:textId="77777777" w:rsidTr="00CB1069">
        <w:tc>
          <w:tcPr>
            <w:tcW w:w="2598" w:type="pct"/>
            <w:vAlign w:val="bottom"/>
          </w:tcPr>
          <w:p w14:paraId="58795963" w14:textId="77777777" w:rsidR="003408FE" w:rsidRPr="00512887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735" w:type="pct"/>
            <w:shd w:val="clear" w:color="auto" w:fill="FFFFFF" w:themeFill="background1"/>
          </w:tcPr>
          <w:p w14:paraId="426721E0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098B7255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45ADE631" w14:textId="77777777" w:rsidR="003408FE" w:rsidRPr="00CB1069" w:rsidRDefault="003408FE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B64D24C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25E4880D" w14:textId="77777777" w:rsidR="003408FE" w:rsidRPr="00512887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B1069" w14:paraId="5BEF2A21" w14:textId="77777777" w:rsidTr="00CB1069">
        <w:tc>
          <w:tcPr>
            <w:tcW w:w="2598" w:type="pct"/>
            <w:vAlign w:val="bottom"/>
          </w:tcPr>
          <w:p w14:paraId="0E431C4C" w14:textId="77777777" w:rsidR="00CB1069" w:rsidRPr="00512887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18C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FA13A78" w14:textId="0BCCEC5A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50" w:type="pct"/>
            <w:shd w:val="clear" w:color="auto" w:fill="FFFFFF" w:themeFill="background1"/>
          </w:tcPr>
          <w:p w14:paraId="274CE38A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BC1E5B8" w14:textId="4F93F4A3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sz w:val="30"/>
                <w:szCs w:val="30"/>
              </w:rPr>
              <w:t>(825)</w:t>
            </w:r>
          </w:p>
        </w:tc>
        <w:tc>
          <w:tcPr>
            <w:tcW w:w="135" w:type="pct"/>
            <w:vAlign w:val="bottom"/>
          </w:tcPr>
          <w:p w14:paraId="6896B3B6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  <w:vAlign w:val="bottom"/>
          </w:tcPr>
          <w:p w14:paraId="78792E39" w14:textId="27EE4511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(705)</w:t>
            </w:r>
          </w:p>
        </w:tc>
      </w:tr>
      <w:tr w:rsidR="003408FE" w14:paraId="48F7FAFE" w14:textId="77777777" w:rsidTr="00CB1069">
        <w:tc>
          <w:tcPr>
            <w:tcW w:w="2598" w:type="pct"/>
            <w:vAlign w:val="bottom"/>
          </w:tcPr>
          <w:p w14:paraId="013023B6" w14:textId="77777777" w:rsidR="003408FE" w:rsidRPr="00ED18CC" w:rsidRDefault="003408FE" w:rsidP="003408F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2ED6A9ED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  <w:shd w:val="clear" w:color="auto" w:fill="FFFFFF" w:themeFill="background1"/>
          </w:tcPr>
          <w:p w14:paraId="7C41B466" w14:textId="77777777" w:rsidR="003408FE" w:rsidRPr="00CB1069" w:rsidRDefault="003408FE" w:rsidP="003408FE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FFFFF" w:themeFill="background1"/>
          </w:tcPr>
          <w:p w14:paraId="7FB2A772" w14:textId="77777777" w:rsidR="003408FE" w:rsidRPr="00CB1069" w:rsidRDefault="003408FE" w:rsidP="002C2A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03CEC8B6" w14:textId="77777777" w:rsidR="003408FE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vAlign w:val="bottom"/>
          </w:tcPr>
          <w:p w14:paraId="2EF6B12E" w14:textId="77777777" w:rsidR="003408FE" w:rsidRPr="00512887" w:rsidRDefault="003408FE" w:rsidP="0034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B1069" w14:paraId="741DAB2B" w14:textId="77777777" w:rsidTr="00CB1069">
        <w:tc>
          <w:tcPr>
            <w:tcW w:w="2598" w:type="pct"/>
            <w:vAlign w:val="bottom"/>
          </w:tcPr>
          <w:p w14:paraId="6C64AE79" w14:textId="77777777" w:rsidR="00CB1069" w:rsidRPr="00ED18CC" w:rsidRDefault="00CB1069" w:rsidP="00CB1069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65C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6D864DBE" w14:textId="17A394F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6,967</w:t>
            </w:r>
          </w:p>
        </w:tc>
        <w:tc>
          <w:tcPr>
            <w:tcW w:w="150" w:type="pct"/>
            <w:shd w:val="clear" w:color="auto" w:fill="FFFFFF" w:themeFill="background1"/>
          </w:tcPr>
          <w:p w14:paraId="5461608B" w14:textId="77777777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36C18B57" w14:textId="79968B50" w:rsidR="00CB1069" w:rsidRP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0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6,967</w:t>
            </w:r>
          </w:p>
        </w:tc>
        <w:tc>
          <w:tcPr>
            <w:tcW w:w="135" w:type="pct"/>
            <w:vAlign w:val="bottom"/>
          </w:tcPr>
          <w:p w14:paraId="3A0B5016" w14:textId="77777777" w:rsidR="00CB1069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double" w:sz="4" w:space="0" w:color="auto"/>
            </w:tcBorders>
            <w:vAlign w:val="bottom"/>
          </w:tcPr>
          <w:p w14:paraId="5F0C40C5" w14:textId="7693B8C6" w:rsidR="00CB1069" w:rsidRPr="00512887" w:rsidRDefault="00CB1069" w:rsidP="00CB1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0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7,982</w:t>
            </w:r>
          </w:p>
        </w:tc>
      </w:tr>
    </w:tbl>
    <w:p w14:paraId="19CADF11" w14:textId="0FFC46F4" w:rsidR="00F155EA" w:rsidRDefault="00F155EA" w:rsidP="002C2A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56"/>
        </w:tabs>
        <w:spacing w:after="0" w:line="380" w:lineRule="exact"/>
        <w:ind w:left="-108" w:right="-136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2D1DB6" w14:paraId="2BEC86AF" w14:textId="77777777" w:rsidTr="001C6986">
        <w:trPr>
          <w:tblHeader/>
        </w:trPr>
        <w:tc>
          <w:tcPr>
            <w:tcW w:w="2598" w:type="pct"/>
          </w:tcPr>
          <w:p w14:paraId="5A4708FD" w14:textId="7E7797A3" w:rsidR="002D1DB6" w:rsidRPr="002D1DB6" w:rsidRDefault="002D1DB6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735" w:type="pct"/>
          </w:tcPr>
          <w:p w14:paraId="7230A60D" w14:textId="77777777" w:rsidR="002D1DB6" w:rsidRDefault="002D1DB6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F5F4040" w14:textId="77777777" w:rsidR="002D1DB6" w:rsidRDefault="002D1DB6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1430B716" w14:textId="77777777" w:rsidR="002D1DB6" w:rsidRDefault="002D1DB6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DB6" w14:paraId="2D1C5BB8" w14:textId="77777777" w:rsidTr="001C6986">
        <w:trPr>
          <w:tblHeader/>
        </w:trPr>
        <w:tc>
          <w:tcPr>
            <w:tcW w:w="2598" w:type="pct"/>
            <w:vAlign w:val="bottom"/>
          </w:tcPr>
          <w:p w14:paraId="2BF7AA30" w14:textId="4965B07A" w:rsidR="002D1DB6" w:rsidRPr="0020397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735" w:type="pct"/>
            <w:hideMark/>
          </w:tcPr>
          <w:p w14:paraId="5748B945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1BF870FF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2513B3D1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7FE60FD8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37FAD724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D1DB6" w14:paraId="4DD31A0E" w14:textId="77777777" w:rsidTr="001C6986">
        <w:trPr>
          <w:tblHeader/>
        </w:trPr>
        <w:tc>
          <w:tcPr>
            <w:tcW w:w="2598" w:type="pct"/>
            <w:vAlign w:val="bottom"/>
          </w:tcPr>
          <w:p w14:paraId="33F75AF1" w14:textId="77777777" w:rsidR="002D1DB6" w:rsidRDefault="002D1DB6" w:rsidP="002D1DB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336892C3" w14:textId="77777777" w:rsidR="002D1DB6" w:rsidRDefault="002D1DB6" w:rsidP="002D1DB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1D4D" w14:paraId="53F9753E" w14:textId="77777777" w:rsidTr="00595E65">
        <w:tc>
          <w:tcPr>
            <w:tcW w:w="2598" w:type="pct"/>
            <w:vAlign w:val="bottom"/>
            <w:hideMark/>
          </w:tcPr>
          <w:p w14:paraId="369B7569" w14:textId="46B4684E" w:rsidR="00DE1D4D" w:rsidRDefault="00DE1D4D" w:rsidP="00DE1D4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35" w:type="pct"/>
            <w:shd w:val="clear" w:color="auto" w:fill="FFFFFF" w:themeFill="background1"/>
          </w:tcPr>
          <w:p w14:paraId="04F40D52" w14:textId="44646AAC" w:rsidR="00DE1D4D" w:rsidRP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2.71</w:t>
            </w:r>
          </w:p>
        </w:tc>
        <w:tc>
          <w:tcPr>
            <w:tcW w:w="150" w:type="pct"/>
            <w:shd w:val="clear" w:color="auto" w:fill="FFFFFF" w:themeFill="background1"/>
          </w:tcPr>
          <w:p w14:paraId="21AFC3E7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6EFB48D6" w14:textId="5B5D1030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2.71</w:t>
            </w:r>
          </w:p>
        </w:tc>
        <w:tc>
          <w:tcPr>
            <w:tcW w:w="135" w:type="pct"/>
            <w:vAlign w:val="bottom"/>
          </w:tcPr>
          <w:p w14:paraId="3926245E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  <w:hideMark/>
          </w:tcPr>
          <w:p w14:paraId="074DEFE9" w14:textId="7BCE69F1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1.82</w:t>
            </w:r>
          </w:p>
        </w:tc>
      </w:tr>
      <w:tr w:rsidR="00DE1D4D" w14:paraId="5E2D2CB8" w14:textId="77777777" w:rsidTr="00595E65">
        <w:tc>
          <w:tcPr>
            <w:tcW w:w="2598" w:type="pct"/>
            <w:vAlign w:val="bottom"/>
          </w:tcPr>
          <w:p w14:paraId="24139CD3" w14:textId="121262E3" w:rsidR="00DE1D4D" w:rsidRDefault="00DE1D4D" w:rsidP="00DE1D4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735" w:type="pct"/>
            <w:shd w:val="clear" w:color="auto" w:fill="FFFFFF" w:themeFill="background1"/>
          </w:tcPr>
          <w:p w14:paraId="1F740134" w14:textId="1C42FB20" w:rsidR="00DE1D4D" w:rsidRP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50" w:type="pct"/>
            <w:shd w:val="clear" w:color="auto" w:fill="FFFFFF" w:themeFill="background1"/>
          </w:tcPr>
          <w:p w14:paraId="405EE45C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136B674E" w14:textId="50A8AD80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  <w:tc>
          <w:tcPr>
            <w:tcW w:w="135" w:type="pct"/>
            <w:vAlign w:val="bottom"/>
          </w:tcPr>
          <w:p w14:paraId="1A66D290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75A88CC4" w14:textId="38C33C9C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</w:t>
            </w:r>
          </w:p>
        </w:tc>
      </w:tr>
      <w:tr w:rsidR="00DE1D4D" w14:paraId="680F8029" w14:textId="77777777" w:rsidTr="00595E65">
        <w:tc>
          <w:tcPr>
            <w:tcW w:w="2598" w:type="pct"/>
            <w:vAlign w:val="bottom"/>
          </w:tcPr>
          <w:p w14:paraId="06196FE1" w14:textId="4CCB88D3" w:rsidR="00DE1D4D" w:rsidRDefault="00DE1D4D" w:rsidP="00DE1D4D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1548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35" w:type="pct"/>
            <w:shd w:val="clear" w:color="auto" w:fill="FFFFFF" w:themeFill="background1"/>
          </w:tcPr>
          <w:p w14:paraId="18E5C6D5" w14:textId="7214EE26" w:rsidR="00DE1D4D" w:rsidRP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50" w:type="pct"/>
            <w:shd w:val="clear" w:color="auto" w:fill="FFFFFF" w:themeFill="background1"/>
          </w:tcPr>
          <w:p w14:paraId="4209A6C8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 w:themeFill="background1"/>
          </w:tcPr>
          <w:p w14:paraId="0750127D" w14:textId="2801222A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DE1D4D">
              <w:rPr>
                <w:rFonts w:asciiTheme="majorBidi" w:hAnsiTheme="majorBidi" w:cstheme="majorBidi"/>
                <w:sz w:val="30"/>
                <w:szCs w:val="30"/>
              </w:rPr>
              <w:t>2.0 - 23.0</w:t>
            </w:r>
          </w:p>
        </w:tc>
        <w:tc>
          <w:tcPr>
            <w:tcW w:w="135" w:type="pct"/>
            <w:vAlign w:val="bottom"/>
          </w:tcPr>
          <w:p w14:paraId="25E1F1FF" w14:textId="777777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</w:tcPr>
          <w:p w14:paraId="680D7A08" w14:textId="34F90277" w:rsidR="00DE1D4D" w:rsidRDefault="00DE1D4D" w:rsidP="00DE1D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.0 - 2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1548E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</w:tr>
    </w:tbl>
    <w:p w14:paraId="0830FC2D" w14:textId="77777777" w:rsidR="002D1DB6" w:rsidRDefault="002D1DB6" w:rsidP="00883C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6260F8A7" w14:textId="395ADC4B" w:rsidR="00883CF2" w:rsidRPr="0051548E" w:rsidRDefault="00883CF2" w:rsidP="00883CF2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FC51ECE" w14:textId="77777777" w:rsidR="00303344" w:rsidRDefault="00303344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613DF9" w14:textId="71EC9025" w:rsidR="002E3768" w:rsidRDefault="00883CF2" w:rsidP="00240282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548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A30B4">
        <w:rPr>
          <w:rFonts w:asciiTheme="majorBidi" w:hAnsiTheme="majorBidi" w:cstheme="majorBidi"/>
          <w:sz w:val="30"/>
          <w:szCs w:val="30"/>
        </w:rPr>
        <w:t xml:space="preserve">31 </w:t>
      </w:r>
      <w:r w:rsidR="002A30B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A30B4">
        <w:rPr>
          <w:rFonts w:asciiTheme="majorBidi" w:hAnsiTheme="majorBidi" w:cstheme="majorBidi"/>
          <w:sz w:val="30"/>
          <w:szCs w:val="30"/>
        </w:rPr>
        <w:t>2566</w:t>
      </w:r>
      <w:r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633488"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="00BD024C">
        <w:rPr>
          <w:rFonts w:asciiTheme="majorBidi" w:hAnsiTheme="majorBidi" w:cstheme="majorBidi"/>
          <w:sz w:val="30"/>
          <w:szCs w:val="30"/>
        </w:rPr>
        <w:t>15.19</w:t>
      </w:r>
      <w:r w:rsidRPr="0051548E">
        <w:rPr>
          <w:rFonts w:asciiTheme="majorBidi" w:hAnsiTheme="majorBidi" w:cstheme="majorBidi"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7A8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1548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62386">
        <w:rPr>
          <w:rFonts w:asciiTheme="majorBidi" w:hAnsiTheme="majorBidi" w:cstheme="majorBidi"/>
          <w:i/>
          <w:iCs/>
          <w:sz w:val="30"/>
          <w:szCs w:val="30"/>
        </w:rPr>
        <w:t>15.23</w:t>
      </w:r>
      <w:r w:rsidRPr="0051548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1548E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7803E0BF" w14:textId="4C8F0FE2" w:rsidR="004E782D" w:rsidRPr="00490D91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90D9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5FDC634A" w14:textId="3C658E47" w:rsidR="004E782D" w:rsidRPr="00490D91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90D91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B725E23" w14:textId="5AE66E42" w:rsidR="004E782D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2251"/>
        <w:gridCol w:w="268"/>
        <w:gridCol w:w="2251"/>
      </w:tblGrid>
      <w:tr w:rsidR="006160C5" w:rsidRPr="00490D91" w14:paraId="64FCF474" w14:textId="77777777" w:rsidTr="001C6986">
        <w:trPr>
          <w:trHeight w:hRule="exact" w:val="403"/>
        </w:trPr>
        <w:tc>
          <w:tcPr>
            <w:tcW w:w="2402" w:type="pct"/>
            <w:vAlign w:val="bottom"/>
          </w:tcPr>
          <w:p w14:paraId="00A78C75" w14:textId="752A45A9" w:rsidR="006160C5" w:rsidRPr="00490D91" w:rsidRDefault="006160C5" w:rsidP="006160C5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ผลกระทบต่อภาระผูกพันของโครงการที่กำหนดไว้ผลประโยชน์</w:t>
            </w:r>
          </w:p>
        </w:tc>
        <w:tc>
          <w:tcPr>
            <w:tcW w:w="2598" w:type="pct"/>
            <w:gridSpan w:val="3"/>
            <w:vAlign w:val="bottom"/>
          </w:tcPr>
          <w:p w14:paraId="36C4106A" w14:textId="5C51D210" w:rsidR="006160C5" w:rsidRDefault="006160C5" w:rsidP="006160C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AB676EC" w14:textId="77777777" w:rsidR="006160C5" w:rsidRPr="00490D91" w:rsidRDefault="006160C5" w:rsidP="006160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160C5" w:rsidRPr="00490D91" w14:paraId="33DB5D73" w14:textId="77777777" w:rsidTr="001C6986">
        <w:trPr>
          <w:trHeight w:hRule="exact" w:val="403"/>
        </w:trPr>
        <w:tc>
          <w:tcPr>
            <w:tcW w:w="2402" w:type="pct"/>
            <w:vAlign w:val="bottom"/>
          </w:tcPr>
          <w:p w14:paraId="71BF5370" w14:textId="30F1457C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A541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53F0D105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573AF33C" w14:textId="588F84DB" w:rsidR="006160C5" w:rsidRPr="00490D91" w:rsidRDefault="006160C5" w:rsidP="006160C5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226" w:type="pct"/>
            <w:vAlign w:val="bottom"/>
          </w:tcPr>
          <w:p w14:paraId="0B92309F" w14:textId="77777777" w:rsidR="006160C5" w:rsidRPr="00490D91" w:rsidRDefault="006160C5" w:rsidP="006160C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026005DA" w14:textId="77777777" w:rsidR="006160C5" w:rsidRPr="00490D91" w:rsidRDefault="006160C5" w:rsidP="006160C5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38CD379D" w14:textId="77777777" w:rsidR="006160C5" w:rsidRPr="00490D91" w:rsidRDefault="006160C5" w:rsidP="006160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6160C5" w:rsidRPr="00490D91" w14:paraId="0944C440" w14:textId="77777777" w:rsidTr="001C6986">
        <w:trPr>
          <w:trHeight w:hRule="exact" w:val="403"/>
        </w:trPr>
        <w:tc>
          <w:tcPr>
            <w:tcW w:w="2402" w:type="pct"/>
            <w:vAlign w:val="bottom"/>
          </w:tcPr>
          <w:p w14:paraId="26571306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3"/>
            <w:vAlign w:val="bottom"/>
          </w:tcPr>
          <w:p w14:paraId="7581A285" w14:textId="77777777" w:rsidR="006160C5" w:rsidRPr="00490D91" w:rsidRDefault="006160C5" w:rsidP="006160C5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160C5" w:rsidRPr="00490D91" w14:paraId="3B904DE5" w14:textId="77777777" w:rsidTr="004A090B">
        <w:trPr>
          <w:trHeight w:hRule="exact" w:val="403"/>
        </w:trPr>
        <w:tc>
          <w:tcPr>
            <w:tcW w:w="2402" w:type="pct"/>
            <w:vAlign w:val="bottom"/>
          </w:tcPr>
          <w:p w14:paraId="2E298F83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6" w:type="pct"/>
            <w:shd w:val="clear" w:color="auto" w:fill="FFFFFF" w:themeFill="background1"/>
          </w:tcPr>
          <w:p w14:paraId="361232A7" w14:textId="3174CEC7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(7,840)</w:t>
            </w:r>
          </w:p>
        </w:tc>
        <w:tc>
          <w:tcPr>
            <w:tcW w:w="146" w:type="pct"/>
            <w:shd w:val="clear" w:color="auto" w:fill="FFFFFF" w:themeFill="background1"/>
          </w:tcPr>
          <w:p w14:paraId="732E0D34" w14:textId="77777777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4630072E" w14:textId="692D632F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8,994 </w:t>
            </w:r>
          </w:p>
        </w:tc>
      </w:tr>
      <w:tr w:rsidR="006160C5" w:rsidRPr="00490D91" w14:paraId="46D94A19" w14:textId="77777777" w:rsidTr="004A090B">
        <w:trPr>
          <w:trHeight w:hRule="exact" w:val="407"/>
        </w:trPr>
        <w:tc>
          <w:tcPr>
            <w:tcW w:w="2402" w:type="pct"/>
            <w:vAlign w:val="bottom"/>
          </w:tcPr>
          <w:p w14:paraId="2A093065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26" w:type="pct"/>
            <w:shd w:val="clear" w:color="auto" w:fill="FFFFFF" w:themeFill="background1"/>
          </w:tcPr>
          <w:p w14:paraId="7F48E136" w14:textId="0D42F970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7,623 </w:t>
            </w:r>
          </w:p>
        </w:tc>
        <w:tc>
          <w:tcPr>
            <w:tcW w:w="146" w:type="pct"/>
            <w:shd w:val="clear" w:color="auto" w:fill="FFFFFF" w:themeFill="background1"/>
          </w:tcPr>
          <w:p w14:paraId="29F4C11D" w14:textId="77777777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4BE90E60" w14:textId="5D67FEB9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(6,820)</w:t>
            </w:r>
          </w:p>
        </w:tc>
      </w:tr>
      <w:tr w:rsidR="006160C5" w:rsidRPr="00490D91" w14:paraId="09B8855D" w14:textId="77777777" w:rsidTr="004A090B">
        <w:trPr>
          <w:trHeight w:hRule="exact" w:val="407"/>
        </w:trPr>
        <w:tc>
          <w:tcPr>
            <w:tcW w:w="2402" w:type="pct"/>
            <w:vAlign w:val="bottom"/>
          </w:tcPr>
          <w:p w14:paraId="18FC7707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26" w:type="pct"/>
            <w:shd w:val="clear" w:color="auto" w:fill="FFFFFF" w:themeFill="background1"/>
          </w:tcPr>
          <w:p w14:paraId="4827B7AA" w14:textId="79A3F285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(8,200)</w:t>
            </w:r>
          </w:p>
        </w:tc>
        <w:tc>
          <w:tcPr>
            <w:tcW w:w="146" w:type="pct"/>
            <w:shd w:val="clear" w:color="auto" w:fill="FFFFFF" w:themeFill="background1"/>
          </w:tcPr>
          <w:p w14:paraId="36BDDE2F" w14:textId="77777777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5365F6C3" w14:textId="219BC710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2,200 </w:t>
            </w:r>
          </w:p>
        </w:tc>
      </w:tr>
      <w:tr w:rsidR="006160C5" w:rsidRPr="00490D91" w14:paraId="31071CDA" w14:textId="77777777" w:rsidTr="004A090B">
        <w:trPr>
          <w:trHeight w:hRule="exact" w:val="407"/>
        </w:trPr>
        <w:tc>
          <w:tcPr>
            <w:tcW w:w="2402" w:type="pct"/>
            <w:vAlign w:val="bottom"/>
          </w:tcPr>
          <w:p w14:paraId="06E0F131" w14:textId="77777777" w:rsidR="006160C5" w:rsidRPr="00490D91" w:rsidRDefault="006160C5" w:rsidP="006160C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226" w:type="pct"/>
            <w:shd w:val="clear" w:color="auto" w:fill="FFFFFF" w:themeFill="background1"/>
          </w:tcPr>
          <w:p w14:paraId="27668099" w14:textId="70307645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(456) </w:t>
            </w:r>
          </w:p>
        </w:tc>
        <w:tc>
          <w:tcPr>
            <w:tcW w:w="146" w:type="pct"/>
            <w:shd w:val="clear" w:color="auto" w:fill="FFFFFF" w:themeFill="background1"/>
          </w:tcPr>
          <w:p w14:paraId="22603045" w14:textId="77777777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2CC2320E" w14:textId="0E361D85" w:rsidR="006160C5" w:rsidRPr="004A090B" w:rsidRDefault="006160C5" w:rsidP="0061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090B">
              <w:rPr>
                <w:rFonts w:asciiTheme="majorBidi" w:hAnsiTheme="majorBidi" w:cstheme="majorBidi"/>
                <w:sz w:val="30"/>
                <w:szCs w:val="30"/>
              </w:rPr>
              <w:t xml:space="preserve"> 453</w:t>
            </w:r>
          </w:p>
        </w:tc>
      </w:tr>
    </w:tbl>
    <w:p w14:paraId="5520D382" w14:textId="00904EF6" w:rsidR="0088470E" w:rsidRDefault="0088470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9"/>
        <w:gridCol w:w="2251"/>
        <w:gridCol w:w="268"/>
        <w:gridCol w:w="2251"/>
      </w:tblGrid>
      <w:tr w:rsidR="009C16D7" w:rsidRPr="00490D91" w14:paraId="2C0FBB9C" w14:textId="77777777" w:rsidTr="009C16D7">
        <w:trPr>
          <w:trHeight w:val="471"/>
        </w:trPr>
        <w:tc>
          <w:tcPr>
            <w:tcW w:w="2402" w:type="pct"/>
            <w:vAlign w:val="bottom"/>
          </w:tcPr>
          <w:p w14:paraId="1037EF59" w14:textId="578A58F2" w:rsidR="009C16D7" w:rsidRPr="009B30B5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ผลกระทบต่อภาระผูกพันของผลประโยชน์</w:t>
            </w:r>
          </w:p>
        </w:tc>
        <w:tc>
          <w:tcPr>
            <w:tcW w:w="2598" w:type="pct"/>
            <w:gridSpan w:val="3"/>
            <w:vAlign w:val="bottom"/>
          </w:tcPr>
          <w:p w14:paraId="17AEE83A" w14:textId="7F7B6B3B" w:rsidR="009C16D7" w:rsidRPr="009C16D7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C16D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9C16D7" w:rsidRPr="00490D91" w14:paraId="3F48F962" w14:textId="77777777" w:rsidTr="00AD287A">
        <w:trPr>
          <w:trHeight w:val="471"/>
        </w:trPr>
        <w:tc>
          <w:tcPr>
            <w:tcW w:w="2402" w:type="pct"/>
            <w:vAlign w:val="bottom"/>
          </w:tcPr>
          <w:p w14:paraId="1FA68AB5" w14:textId="0ACCF3F1" w:rsidR="009C16D7" w:rsidRPr="009B30B5" w:rsidRDefault="009C16D7" w:rsidP="009C16D7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พนักงานระยะยาวอื่น</w:t>
            </w:r>
          </w:p>
        </w:tc>
        <w:tc>
          <w:tcPr>
            <w:tcW w:w="1226" w:type="pct"/>
            <w:vAlign w:val="bottom"/>
          </w:tcPr>
          <w:p w14:paraId="5324112D" w14:textId="73B72D74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29B3D9DE" w14:textId="77777777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73B9F06A" w14:textId="5557B13A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C16D7" w:rsidRPr="00490D91" w14:paraId="6AFE0441" w14:textId="77777777" w:rsidTr="001C6986">
        <w:trPr>
          <w:trHeight w:hRule="exact" w:val="403"/>
        </w:trPr>
        <w:tc>
          <w:tcPr>
            <w:tcW w:w="2402" w:type="pct"/>
            <w:vAlign w:val="bottom"/>
          </w:tcPr>
          <w:p w14:paraId="093B0D77" w14:textId="654E0B49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261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  <w:p w14:paraId="39804C6C" w14:textId="77777777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0A009BF0" w14:textId="77777777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1226" w:type="pct"/>
            <w:vAlign w:val="bottom"/>
          </w:tcPr>
          <w:p w14:paraId="24D3B922" w14:textId="58D897D1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6972143B" w14:textId="77777777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E5CD903" w14:textId="7E13CE27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16D7" w:rsidRPr="00490D91" w14:paraId="7CC984B1" w14:textId="77777777" w:rsidTr="001C6986">
        <w:trPr>
          <w:trHeight w:hRule="exact" w:val="403"/>
        </w:trPr>
        <w:tc>
          <w:tcPr>
            <w:tcW w:w="2402" w:type="pct"/>
            <w:vAlign w:val="bottom"/>
          </w:tcPr>
          <w:p w14:paraId="2DF62C59" w14:textId="77777777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3"/>
            <w:vAlign w:val="bottom"/>
          </w:tcPr>
          <w:p w14:paraId="58101A30" w14:textId="77777777" w:rsidR="009C16D7" w:rsidRPr="00490D91" w:rsidRDefault="009C16D7" w:rsidP="009C16D7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16D7" w:rsidRPr="00490D91" w14:paraId="0BFF43AE" w14:textId="77777777" w:rsidTr="001850FA">
        <w:trPr>
          <w:trHeight w:hRule="exact" w:val="403"/>
        </w:trPr>
        <w:tc>
          <w:tcPr>
            <w:tcW w:w="2402" w:type="pct"/>
            <w:vAlign w:val="bottom"/>
          </w:tcPr>
          <w:p w14:paraId="59F471A9" w14:textId="23A20525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26" w:type="pct"/>
            <w:shd w:val="clear" w:color="auto" w:fill="FFFFFF" w:themeFill="background1"/>
          </w:tcPr>
          <w:p w14:paraId="11B947E0" w14:textId="0D927B69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0FA">
              <w:rPr>
                <w:rFonts w:asciiTheme="majorBidi" w:hAnsiTheme="majorBidi" w:cstheme="majorBidi"/>
                <w:sz w:val="30"/>
                <w:szCs w:val="30"/>
              </w:rPr>
              <w:t xml:space="preserve"> (358)</w:t>
            </w:r>
          </w:p>
        </w:tc>
        <w:tc>
          <w:tcPr>
            <w:tcW w:w="146" w:type="pct"/>
            <w:shd w:val="clear" w:color="auto" w:fill="FFFFFF" w:themeFill="background1"/>
          </w:tcPr>
          <w:p w14:paraId="0C0709EF" w14:textId="77777777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0514DA16" w14:textId="47952A4F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0FA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</w:tr>
      <w:tr w:rsidR="009C16D7" w:rsidRPr="00490D91" w14:paraId="31926384" w14:textId="77777777" w:rsidTr="001850FA">
        <w:trPr>
          <w:trHeight w:hRule="exact" w:val="407"/>
        </w:trPr>
        <w:tc>
          <w:tcPr>
            <w:tcW w:w="2402" w:type="pct"/>
            <w:vAlign w:val="bottom"/>
          </w:tcPr>
          <w:p w14:paraId="5AD41AD7" w14:textId="7A66EAF8" w:rsidR="009C16D7" w:rsidRPr="00490D91" w:rsidRDefault="009C16D7" w:rsidP="009C16D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26" w:type="pct"/>
            <w:shd w:val="clear" w:color="auto" w:fill="FFFFFF" w:themeFill="background1"/>
          </w:tcPr>
          <w:p w14:paraId="16167F87" w14:textId="4084F742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0FA">
              <w:rPr>
                <w:rFonts w:asciiTheme="majorBidi" w:hAnsiTheme="majorBidi" w:cstheme="majorBidi"/>
                <w:sz w:val="30"/>
                <w:szCs w:val="30"/>
              </w:rPr>
              <w:t xml:space="preserve"> (347)</w:t>
            </w:r>
          </w:p>
        </w:tc>
        <w:tc>
          <w:tcPr>
            <w:tcW w:w="146" w:type="pct"/>
            <w:shd w:val="clear" w:color="auto" w:fill="FFFFFF" w:themeFill="background1"/>
          </w:tcPr>
          <w:p w14:paraId="78271437" w14:textId="77777777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6" w:type="pct"/>
            <w:shd w:val="clear" w:color="auto" w:fill="FFFFFF" w:themeFill="background1"/>
          </w:tcPr>
          <w:p w14:paraId="0E3F6856" w14:textId="480E81A8" w:rsidR="009C16D7" w:rsidRPr="001850FA" w:rsidRDefault="009C16D7" w:rsidP="009C1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50FA">
              <w:rPr>
                <w:rFonts w:asciiTheme="majorBidi" w:hAnsiTheme="majorBidi" w:cstheme="majorBidi"/>
                <w:sz w:val="30"/>
                <w:szCs w:val="30"/>
              </w:rPr>
              <w:t xml:space="preserve"> 244</w:t>
            </w:r>
          </w:p>
        </w:tc>
      </w:tr>
    </w:tbl>
    <w:p w14:paraId="3B31D66F" w14:textId="530DCD41" w:rsidR="002229CE" w:rsidRDefault="002229CE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F54297" w:rsidRPr="00490D91" w14:paraId="1304C04F" w14:textId="77777777" w:rsidTr="00F54297">
        <w:trPr>
          <w:trHeight w:hRule="exact" w:val="403"/>
        </w:trPr>
        <w:tc>
          <w:tcPr>
            <w:tcW w:w="2402" w:type="pct"/>
            <w:vAlign w:val="bottom"/>
          </w:tcPr>
          <w:p w14:paraId="7A4EEAE5" w14:textId="77777777" w:rsidR="00F54297" w:rsidRPr="00490D91" w:rsidRDefault="00F54297" w:rsidP="00D53079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017636E7" w14:textId="7F2BEC1B" w:rsidR="00F54297" w:rsidRDefault="00F54297" w:rsidP="00F5429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20FFDE6D" w14:textId="77777777" w:rsidR="00F54297" w:rsidRPr="00490D91" w:rsidRDefault="00F54297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E5C5A" w:rsidRPr="00490D91" w14:paraId="2DD2C40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25EC13C" w14:textId="0066F942" w:rsidR="00CE5C5A" w:rsidRPr="00490D91" w:rsidRDefault="00CE5C5A" w:rsidP="00D53079">
            <w:pPr>
              <w:tabs>
                <w:tab w:val="clear" w:pos="351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="00D53079"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ที่กำหนดไว้</w:t>
            </w:r>
            <w:r w:rsidRPr="00490D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226" w:type="pct"/>
            <w:gridSpan w:val="3"/>
            <w:vAlign w:val="bottom"/>
          </w:tcPr>
          <w:p w14:paraId="70F5411E" w14:textId="108826A4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E013D"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3D78F5C2" w14:textId="77777777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2DB2577B" w14:textId="5BC0CD1B" w:rsidR="00CE5C5A" w:rsidRPr="00490D91" w:rsidRDefault="00CE5C5A" w:rsidP="00CE5C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90D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4E013D" w:rsidRPr="00490D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75292" w:rsidRPr="00490D91" w14:paraId="6B97AC0C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77CFE558" w14:textId="34D508CB" w:rsidR="00575292" w:rsidRPr="00490D91" w:rsidRDefault="00575292" w:rsidP="0057529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7D9E6B82" w14:textId="65CE50BA" w:rsidR="00575292" w:rsidRPr="00490D91" w:rsidRDefault="00575292" w:rsidP="0057529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5A31F6F0" w14:textId="7564A790" w:rsidR="00575292" w:rsidRPr="00490D91" w:rsidRDefault="00575292" w:rsidP="0057529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90D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9DB4A0A" w14:textId="3A173716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7CB4328D" w14:textId="77777777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28045205" w14:textId="1F1274E8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vAlign w:val="bottom"/>
          </w:tcPr>
          <w:p w14:paraId="48CB5AF7" w14:textId="77777777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C6D84B5" w14:textId="05A99D1B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5088D876" w14:textId="77777777" w:rsidR="00575292" w:rsidRPr="00490D91" w:rsidRDefault="00575292" w:rsidP="0057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CE5165D" w14:textId="398E3659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575292" w:rsidRPr="00490D91" w14:paraId="2B1A4227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5C9B5F57" w14:textId="77777777" w:rsidR="00575292" w:rsidRPr="00490D91" w:rsidRDefault="00575292" w:rsidP="00575292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018A20D5" w14:textId="5A09ACBD" w:rsidR="00575292" w:rsidRPr="00490D91" w:rsidRDefault="00575292" w:rsidP="00575292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0D91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220A7" w:rsidRPr="00490D91" w14:paraId="0BFD3B5C" w14:textId="77777777" w:rsidTr="002220A7">
        <w:trPr>
          <w:trHeight w:hRule="exact" w:val="403"/>
        </w:trPr>
        <w:tc>
          <w:tcPr>
            <w:tcW w:w="2402" w:type="pct"/>
            <w:vAlign w:val="bottom"/>
          </w:tcPr>
          <w:p w14:paraId="09B813AC" w14:textId="443696EA" w:rsidR="002220A7" w:rsidRPr="00490D91" w:rsidRDefault="002220A7" w:rsidP="002220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shd w:val="clear" w:color="auto" w:fill="FFFFFF" w:themeFill="background1"/>
          </w:tcPr>
          <w:p w14:paraId="4862F3BF" w14:textId="1EEC28F9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(7,840)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172DBD28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50BE680B" w14:textId="620B09E3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(8,821)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0BB12B12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75D76501" w14:textId="4ECF9976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8,994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34AC80E" w14:textId="6F46DB3C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6E9A21E" w14:textId="713DA74A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10,186</w:t>
            </w:r>
          </w:p>
        </w:tc>
      </w:tr>
      <w:tr w:rsidR="002220A7" w:rsidRPr="00490D91" w14:paraId="676CC837" w14:textId="77777777" w:rsidTr="002220A7">
        <w:trPr>
          <w:trHeight w:hRule="exact" w:val="407"/>
        </w:trPr>
        <w:tc>
          <w:tcPr>
            <w:tcW w:w="2402" w:type="pct"/>
            <w:vAlign w:val="bottom"/>
          </w:tcPr>
          <w:p w14:paraId="0CDADF77" w14:textId="4F9547A5" w:rsidR="002220A7" w:rsidRPr="00490D91" w:rsidRDefault="002220A7" w:rsidP="002220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38" w:type="pct"/>
            <w:shd w:val="clear" w:color="auto" w:fill="FFFFFF" w:themeFill="background1"/>
          </w:tcPr>
          <w:p w14:paraId="28D4746C" w14:textId="64EC9885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7,623 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798315EB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34ECCB89" w14:textId="47C6D47B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10,838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48EDF8C3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3BB7DB2" w14:textId="0D3F2D85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(6,820)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AD1E89D" w14:textId="0C5578C6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1D5856F" w14:textId="0AFC651E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(9,554)</w:t>
            </w:r>
          </w:p>
        </w:tc>
      </w:tr>
      <w:tr w:rsidR="002220A7" w:rsidRPr="00490D91" w14:paraId="75EF7D0F" w14:textId="77777777" w:rsidTr="002220A7">
        <w:trPr>
          <w:trHeight w:hRule="exact" w:val="407"/>
        </w:trPr>
        <w:tc>
          <w:tcPr>
            <w:tcW w:w="2402" w:type="pct"/>
            <w:vAlign w:val="bottom"/>
          </w:tcPr>
          <w:p w14:paraId="5349DE77" w14:textId="3839F9B2" w:rsidR="002220A7" w:rsidRPr="00490D91" w:rsidRDefault="002220A7" w:rsidP="002220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shd w:val="clear" w:color="auto" w:fill="FFFFFF" w:themeFill="background1"/>
          </w:tcPr>
          <w:p w14:paraId="40830630" w14:textId="63A40BC4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(8,200)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7D913514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46AE31B5" w14:textId="6D1ED338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(9,157)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342A99F4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53E85811" w14:textId="4BC1FF23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2,200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387600A" w14:textId="4606EDAA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4B7C2DA2" w14:textId="527C6946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2,798</w:t>
            </w:r>
          </w:p>
        </w:tc>
      </w:tr>
      <w:tr w:rsidR="002220A7" w:rsidRPr="00490D91" w14:paraId="3C4816C0" w14:textId="77777777" w:rsidTr="002220A7">
        <w:trPr>
          <w:trHeight w:hRule="exact" w:val="407"/>
        </w:trPr>
        <w:tc>
          <w:tcPr>
            <w:tcW w:w="2402" w:type="pct"/>
            <w:vAlign w:val="bottom"/>
          </w:tcPr>
          <w:p w14:paraId="7F9DA726" w14:textId="78AE2387" w:rsidR="002220A7" w:rsidRPr="00490D91" w:rsidRDefault="002220A7" w:rsidP="002220A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0D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538" w:type="pct"/>
            <w:shd w:val="clear" w:color="auto" w:fill="FFFFFF" w:themeFill="background1"/>
          </w:tcPr>
          <w:p w14:paraId="0F9C0660" w14:textId="27645C29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(456) 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6FAD59C7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685A1D61" w14:textId="77641216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(496)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5CE61504" w14:textId="77777777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5E226300" w14:textId="6C65C7EA" w:rsidR="002220A7" w:rsidRPr="002220A7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220A7">
              <w:rPr>
                <w:rFonts w:asciiTheme="majorBidi" w:hAnsiTheme="majorBidi" w:cstheme="majorBidi"/>
                <w:sz w:val="30"/>
                <w:szCs w:val="30"/>
              </w:rPr>
              <w:t xml:space="preserve"> 453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83CDD20" w14:textId="12D87345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1FC0492" w14:textId="60AEB235" w:rsidR="002220A7" w:rsidRPr="00490D91" w:rsidRDefault="002220A7" w:rsidP="00222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493</w:t>
            </w:r>
          </w:p>
        </w:tc>
      </w:tr>
    </w:tbl>
    <w:p w14:paraId="349DA90E" w14:textId="126D7FFB" w:rsidR="004E782D" w:rsidRPr="00402D35" w:rsidRDefault="004E782D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DD38858" w14:textId="6990EABD" w:rsidR="00402D35" w:rsidRDefault="00402D35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778A4E91" w14:textId="220B3BE5" w:rsidR="00402D35" w:rsidRDefault="00402D35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405843A" w14:textId="77777777" w:rsidR="00CF0496" w:rsidRPr="00402D35" w:rsidRDefault="00CF0496" w:rsidP="004E7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8"/>
        <w:gridCol w:w="268"/>
        <w:gridCol w:w="995"/>
        <w:gridCol w:w="268"/>
        <w:gridCol w:w="989"/>
        <w:gridCol w:w="268"/>
        <w:gridCol w:w="993"/>
      </w:tblGrid>
      <w:tr w:rsidR="00B26414" w:rsidRPr="009B30B5" w14:paraId="7CD8AB5F" w14:textId="77777777" w:rsidTr="00B26414">
        <w:tc>
          <w:tcPr>
            <w:tcW w:w="2402" w:type="pct"/>
            <w:vAlign w:val="bottom"/>
          </w:tcPr>
          <w:p w14:paraId="6CFB72E6" w14:textId="77543A84" w:rsidR="00B26414" w:rsidRPr="00B26414" w:rsidRDefault="00B26414" w:rsidP="00B26414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ผลกระทบต่อภาระผูกพันของผลประโยชน์</w:t>
            </w:r>
          </w:p>
        </w:tc>
        <w:tc>
          <w:tcPr>
            <w:tcW w:w="2598" w:type="pct"/>
            <w:gridSpan w:val="7"/>
            <w:vAlign w:val="bottom"/>
          </w:tcPr>
          <w:p w14:paraId="4A7B7231" w14:textId="0DEA0D59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414" w:rsidRPr="009B30B5" w14:paraId="4B4CC393" w14:textId="77777777" w:rsidTr="00B26414">
        <w:tc>
          <w:tcPr>
            <w:tcW w:w="2402" w:type="pct"/>
            <w:vAlign w:val="bottom"/>
          </w:tcPr>
          <w:p w14:paraId="524D01E9" w14:textId="5F864BC5" w:rsidR="00B26414" w:rsidRPr="009B30B5" w:rsidRDefault="00B26414" w:rsidP="00B26414">
            <w:pPr>
              <w:tabs>
                <w:tab w:val="clear" w:pos="351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B30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พนักงานระยะยาวอื่น</w:t>
            </w:r>
          </w:p>
        </w:tc>
        <w:tc>
          <w:tcPr>
            <w:tcW w:w="1226" w:type="pct"/>
            <w:gridSpan w:val="3"/>
            <w:vAlign w:val="bottom"/>
          </w:tcPr>
          <w:p w14:paraId="6F4F21C8" w14:textId="4A1FDE92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9B30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  <w:vAlign w:val="bottom"/>
          </w:tcPr>
          <w:p w14:paraId="49CFE333" w14:textId="77777777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6" w:type="pct"/>
            <w:gridSpan w:val="3"/>
            <w:shd w:val="clear" w:color="auto" w:fill="auto"/>
            <w:vAlign w:val="bottom"/>
          </w:tcPr>
          <w:p w14:paraId="474C0AF2" w14:textId="43AA71D0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9B30B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9B30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26414" w:rsidRPr="009B30B5" w14:paraId="526572AE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F335918" w14:textId="69FADAC6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14:paraId="0FEDB1AF" w14:textId="1F0D2404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ภาระผูกพันของโครงการผลประโยชน์ </w:t>
            </w:r>
          </w:p>
          <w:p w14:paraId="2CC63063" w14:textId="5A32309F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B30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2558</w:t>
            </w:r>
          </w:p>
        </w:tc>
        <w:tc>
          <w:tcPr>
            <w:tcW w:w="538" w:type="pct"/>
            <w:vAlign w:val="bottom"/>
          </w:tcPr>
          <w:p w14:paraId="4A3B0714" w14:textId="64D368ED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558B5E2F" w14:textId="77777777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2" w:type="pct"/>
            <w:vAlign w:val="bottom"/>
          </w:tcPr>
          <w:p w14:paraId="5EA91BB2" w14:textId="03D8C5E0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  <w:vAlign w:val="bottom"/>
          </w:tcPr>
          <w:p w14:paraId="189867B7" w14:textId="77777777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9CF881C" w14:textId="753ED95F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  <w:vAlign w:val="bottom"/>
          </w:tcPr>
          <w:p w14:paraId="19A56F98" w14:textId="77777777" w:rsidR="00B26414" w:rsidRPr="009B30B5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7AB6D063" w14:textId="59A51542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26414" w:rsidRPr="009B30B5" w14:paraId="66BFF815" w14:textId="77777777" w:rsidTr="00267F5C">
        <w:trPr>
          <w:trHeight w:hRule="exact" w:val="403"/>
        </w:trPr>
        <w:tc>
          <w:tcPr>
            <w:tcW w:w="2402" w:type="pct"/>
            <w:vAlign w:val="bottom"/>
          </w:tcPr>
          <w:p w14:paraId="18ED5BD9" w14:textId="77777777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  <w:vAlign w:val="bottom"/>
          </w:tcPr>
          <w:p w14:paraId="64E9571E" w14:textId="77777777" w:rsidR="00B26414" w:rsidRPr="009B30B5" w:rsidRDefault="00B26414" w:rsidP="00B26414">
            <w:pPr>
              <w:pStyle w:val="acctfourfigures"/>
              <w:tabs>
                <w:tab w:val="clear" w:pos="765"/>
              </w:tabs>
              <w:spacing w:line="240" w:lineRule="atLeast"/>
              <w:ind w:left="-109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B30B5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26414" w:rsidRPr="009B30B5" w14:paraId="4950A3B0" w14:textId="77777777" w:rsidTr="006E2246">
        <w:trPr>
          <w:trHeight w:hRule="exact" w:val="403"/>
        </w:trPr>
        <w:tc>
          <w:tcPr>
            <w:tcW w:w="2402" w:type="pct"/>
            <w:vAlign w:val="bottom"/>
          </w:tcPr>
          <w:p w14:paraId="6D9D23D4" w14:textId="77777777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38" w:type="pct"/>
            <w:shd w:val="clear" w:color="auto" w:fill="FFFFFF" w:themeFill="background1"/>
          </w:tcPr>
          <w:p w14:paraId="407472ED" w14:textId="7D99016E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</w:rPr>
              <w:t xml:space="preserve"> (358)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4E69D220" w14:textId="77777777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4CAF0245" w14:textId="7EAA368B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22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(479)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70F6F970" w14:textId="77777777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4DCC3EDD" w14:textId="35C7EEBA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9483D2" w14:textId="77777777" w:rsidR="00B26414" w:rsidRPr="009B30B5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6F91D977" w14:textId="26F7ACB0" w:rsidR="00B26414" w:rsidRPr="009B30B5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534</w:t>
            </w:r>
          </w:p>
        </w:tc>
      </w:tr>
      <w:tr w:rsidR="00B26414" w:rsidRPr="009B30B5" w14:paraId="3226B5EE" w14:textId="77777777" w:rsidTr="006E2246">
        <w:trPr>
          <w:trHeight w:hRule="exact" w:val="407"/>
        </w:trPr>
        <w:tc>
          <w:tcPr>
            <w:tcW w:w="2402" w:type="pct"/>
            <w:vAlign w:val="bottom"/>
          </w:tcPr>
          <w:p w14:paraId="39D94D91" w14:textId="77777777" w:rsidR="00B26414" w:rsidRPr="009B30B5" w:rsidRDefault="00B26414" w:rsidP="00B2641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30B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38" w:type="pct"/>
            <w:shd w:val="clear" w:color="auto" w:fill="FFFFFF" w:themeFill="background1"/>
          </w:tcPr>
          <w:p w14:paraId="60817443" w14:textId="71D8DF9B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</w:rPr>
              <w:t xml:space="preserve"> (347)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61561E35" w14:textId="77777777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FFFFFF" w:themeFill="background1"/>
            <w:vAlign w:val="bottom"/>
          </w:tcPr>
          <w:p w14:paraId="3FD1B85C" w14:textId="6357EF9A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E22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(467)</w:t>
            </w:r>
          </w:p>
        </w:tc>
        <w:tc>
          <w:tcPr>
            <w:tcW w:w="146" w:type="pct"/>
            <w:shd w:val="clear" w:color="auto" w:fill="FFFFFF" w:themeFill="background1"/>
            <w:vAlign w:val="bottom"/>
          </w:tcPr>
          <w:p w14:paraId="6B9A8AD8" w14:textId="77777777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FFFFFF" w:themeFill="background1"/>
          </w:tcPr>
          <w:p w14:paraId="22CD701D" w14:textId="521E363A" w:rsidR="00B26414" w:rsidRPr="006E2246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E2246">
              <w:rPr>
                <w:rFonts w:asciiTheme="majorBidi" w:hAnsiTheme="majorBidi" w:cstheme="majorBidi"/>
                <w:sz w:val="30"/>
                <w:szCs w:val="30"/>
              </w:rPr>
              <w:t xml:space="preserve"> 244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E52D4E3" w14:textId="77777777" w:rsidR="00B26414" w:rsidRPr="009B30B5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ABDE5D4" w14:textId="0E3EC867" w:rsidR="00B26414" w:rsidRPr="009B30B5" w:rsidRDefault="00B26414" w:rsidP="00B26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338</w:t>
            </w:r>
          </w:p>
        </w:tc>
      </w:tr>
    </w:tbl>
    <w:p w14:paraId="02EEF6FF" w14:textId="3559AB44" w:rsidR="00E849BF" w:rsidRDefault="00E84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4DC6300" w14:textId="57B9834D" w:rsidR="00036B89" w:rsidRPr="009B30B5" w:rsidRDefault="0005088D" w:rsidP="005919CB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9B30B5">
        <w:rPr>
          <w:rFonts w:asciiTheme="majorBidi" w:hAnsiTheme="majorBidi" w:cstheme="majorBidi"/>
          <w:cs/>
        </w:rPr>
        <w:t>ประมาณการหนี้สินสำหรับการบำรุงรักษาทางยกระดับ</w:t>
      </w:r>
    </w:p>
    <w:p w14:paraId="65CEB411" w14:textId="41BE2767" w:rsidR="00036B89" w:rsidRPr="008C010E" w:rsidRDefault="00036B89" w:rsidP="005919C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F7E7624" w14:textId="77777777" w:rsidR="0036363E" w:rsidRPr="009B30B5" w:rsidRDefault="0036363E" w:rsidP="005919CB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B30B5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189209E" w14:textId="26F2F261" w:rsidR="00D032BD" w:rsidRPr="009B30B5" w:rsidRDefault="00D032BD" w:rsidP="0059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B30B5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ประมาณการหนี้สินจะรับรู้ก็ต่อเมื่อ</w:t>
      </w:r>
      <w:r w:rsidR="002F6DC9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Pr="009B30B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EA2E5E" w:rsidRPr="009B30B5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9B30B5">
        <w:rPr>
          <w:rFonts w:asciiTheme="majorBidi" w:hAnsiTheme="majorBidi" w:cstheme="majorBidi"/>
          <w:color w:val="000000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D29EBDD" w14:textId="1BE6A8BD" w:rsidR="00E0038F" w:rsidRDefault="00E0038F" w:rsidP="00163C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301435" w14:paraId="60569CB7" w14:textId="77777777" w:rsidTr="001C6986">
        <w:trPr>
          <w:tblHeader/>
        </w:trPr>
        <w:tc>
          <w:tcPr>
            <w:tcW w:w="2598" w:type="pct"/>
          </w:tcPr>
          <w:p w14:paraId="2C754539" w14:textId="77777777" w:rsidR="00301435" w:rsidRPr="002D1DB6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735" w:type="pct"/>
          </w:tcPr>
          <w:p w14:paraId="29ED59F9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1A17D20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7B49FC07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435" w14:paraId="0B7A71F1" w14:textId="77777777" w:rsidTr="001C6986">
        <w:trPr>
          <w:tblHeader/>
        </w:trPr>
        <w:tc>
          <w:tcPr>
            <w:tcW w:w="2598" w:type="pct"/>
            <w:vAlign w:val="bottom"/>
          </w:tcPr>
          <w:p w14:paraId="75C70234" w14:textId="77777777" w:rsidR="00301435" w:rsidRPr="00203976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548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735" w:type="pct"/>
            <w:hideMark/>
          </w:tcPr>
          <w:p w14:paraId="6EAC6A0B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676D0A3A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5D2E3201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50412F86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6FC8F561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01435" w14:paraId="7C62C5A6" w14:textId="77777777" w:rsidTr="001C6986">
        <w:trPr>
          <w:tblHeader/>
        </w:trPr>
        <w:tc>
          <w:tcPr>
            <w:tcW w:w="2598" w:type="pct"/>
            <w:vAlign w:val="bottom"/>
          </w:tcPr>
          <w:p w14:paraId="7371ED02" w14:textId="77777777" w:rsidR="00301435" w:rsidRDefault="00301435" w:rsidP="001C6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749E6A59" w14:textId="77777777" w:rsidR="00301435" w:rsidRDefault="00301435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7E1" w14:paraId="2B0BD974" w14:textId="77777777" w:rsidTr="00904481">
        <w:tc>
          <w:tcPr>
            <w:tcW w:w="2598" w:type="pct"/>
            <w:vAlign w:val="bottom"/>
            <w:hideMark/>
          </w:tcPr>
          <w:p w14:paraId="7445721B" w14:textId="3B72E3D8" w:rsidR="00AC47E1" w:rsidRDefault="00AC47E1" w:rsidP="00AC47E1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35" w:type="pct"/>
          </w:tcPr>
          <w:p w14:paraId="273758F1" w14:textId="6C7A8F07" w:rsidR="00AC47E1" w:rsidRPr="00AC47E1" w:rsidRDefault="00AC47E1" w:rsidP="00AC4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AC47E1">
              <w:rPr>
                <w:rFonts w:asciiTheme="majorBidi" w:hAnsiTheme="majorBidi" w:cstheme="majorBidi"/>
                <w:sz w:val="30"/>
                <w:szCs w:val="30"/>
              </w:rPr>
              <w:t>321,363</w:t>
            </w:r>
          </w:p>
        </w:tc>
        <w:tc>
          <w:tcPr>
            <w:tcW w:w="150" w:type="pct"/>
          </w:tcPr>
          <w:p w14:paraId="115BD505" w14:textId="77777777" w:rsidR="00AC47E1" w:rsidRPr="00AC47E1" w:rsidRDefault="00AC47E1" w:rsidP="00AC47E1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B07CE87" w14:textId="6070AC79" w:rsidR="00AC47E1" w:rsidRPr="00AC47E1" w:rsidRDefault="00AC47E1" w:rsidP="00AC4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AC47E1">
              <w:rPr>
                <w:rFonts w:asciiTheme="majorBidi" w:hAnsiTheme="majorBidi" w:cstheme="majorBidi"/>
                <w:sz w:val="30"/>
                <w:szCs w:val="30"/>
              </w:rPr>
              <w:t>321,363</w:t>
            </w:r>
          </w:p>
        </w:tc>
        <w:tc>
          <w:tcPr>
            <w:tcW w:w="135" w:type="pct"/>
            <w:vAlign w:val="bottom"/>
          </w:tcPr>
          <w:p w14:paraId="458ABCE0" w14:textId="77777777" w:rsidR="00AC47E1" w:rsidRDefault="00AC47E1" w:rsidP="00AC4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767CC12D" w14:textId="31A33DE4" w:rsidR="00AC47E1" w:rsidRDefault="00AC47E1" w:rsidP="00AC4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E10609">
              <w:rPr>
                <w:rFonts w:asciiTheme="majorBidi" w:hAnsiTheme="majorBidi" w:cstheme="majorBidi"/>
                <w:sz w:val="30"/>
                <w:szCs w:val="30"/>
              </w:rPr>
              <w:t>426,417</w:t>
            </w:r>
          </w:p>
        </w:tc>
      </w:tr>
      <w:tr w:rsidR="002A5D06" w14:paraId="2423784E" w14:textId="77777777" w:rsidTr="002A5D06">
        <w:tc>
          <w:tcPr>
            <w:tcW w:w="2598" w:type="pct"/>
            <w:vAlign w:val="bottom"/>
          </w:tcPr>
          <w:p w14:paraId="00A20598" w14:textId="09991E4B" w:rsidR="002A5D06" w:rsidRDefault="002A5D06" w:rsidP="002A5D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735" w:type="pct"/>
            <w:shd w:val="clear" w:color="auto" w:fill="auto"/>
          </w:tcPr>
          <w:p w14:paraId="62BD5283" w14:textId="5929A3F4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2A5D06">
              <w:rPr>
                <w:rFonts w:asciiTheme="majorBidi" w:hAnsiTheme="majorBidi" w:cstheme="majorBidi"/>
                <w:sz w:val="30"/>
                <w:szCs w:val="30"/>
              </w:rPr>
              <w:t>49,297</w:t>
            </w:r>
          </w:p>
        </w:tc>
        <w:tc>
          <w:tcPr>
            <w:tcW w:w="150" w:type="pct"/>
            <w:shd w:val="clear" w:color="auto" w:fill="auto"/>
          </w:tcPr>
          <w:p w14:paraId="14135192" w14:textId="77777777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442D1525" w14:textId="2D839B1D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2A5D06">
              <w:rPr>
                <w:rFonts w:asciiTheme="majorBidi" w:hAnsiTheme="majorBidi" w:cstheme="majorBidi"/>
                <w:sz w:val="30"/>
                <w:szCs w:val="30"/>
              </w:rPr>
              <w:t>50,748</w:t>
            </w:r>
          </w:p>
        </w:tc>
        <w:tc>
          <w:tcPr>
            <w:tcW w:w="135" w:type="pct"/>
            <w:vAlign w:val="bottom"/>
          </w:tcPr>
          <w:p w14:paraId="109114BF" w14:textId="77777777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28D590DF" w14:textId="76152A25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2C1156">
              <w:rPr>
                <w:rFonts w:asciiTheme="majorBidi" w:hAnsiTheme="majorBidi" w:cstheme="majorBidi"/>
                <w:sz w:val="30"/>
                <w:szCs w:val="30"/>
              </w:rPr>
              <w:t>53,12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A5D06" w14:paraId="6C764D95" w14:textId="77777777" w:rsidTr="002A5D06">
        <w:tc>
          <w:tcPr>
            <w:tcW w:w="2598" w:type="pct"/>
            <w:vAlign w:val="bottom"/>
          </w:tcPr>
          <w:p w14:paraId="7FCB1223" w14:textId="76CDC965" w:rsidR="002A5D06" w:rsidRDefault="002A5D06" w:rsidP="002A5D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C83C5B2" w14:textId="2CE2685A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2A5D06">
              <w:rPr>
                <w:rFonts w:asciiTheme="majorBidi" w:hAnsiTheme="majorBidi" w:cstheme="majorBidi"/>
                <w:sz w:val="30"/>
                <w:szCs w:val="30"/>
              </w:rPr>
              <w:t>(106,737)</w:t>
            </w:r>
          </w:p>
        </w:tc>
        <w:tc>
          <w:tcPr>
            <w:tcW w:w="150" w:type="pct"/>
            <w:shd w:val="clear" w:color="auto" w:fill="auto"/>
          </w:tcPr>
          <w:p w14:paraId="5644169A" w14:textId="77777777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D240317" w14:textId="04C9FCBF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2A5D06">
              <w:rPr>
                <w:rFonts w:asciiTheme="majorBidi" w:hAnsiTheme="majorBidi" w:cstheme="majorBidi"/>
                <w:sz w:val="30"/>
                <w:szCs w:val="30"/>
              </w:rPr>
              <w:t>(108,188)</w:t>
            </w:r>
          </w:p>
        </w:tc>
        <w:tc>
          <w:tcPr>
            <w:tcW w:w="135" w:type="pct"/>
            <w:vAlign w:val="bottom"/>
          </w:tcPr>
          <w:p w14:paraId="39974779" w14:textId="77777777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7B9DB6AF" w14:textId="5AFC491A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83E99">
              <w:rPr>
                <w:rFonts w:asciiTheme="majorBidi" w:hAnsiTheme="majorBidi" w:cstheme="majorBidi"/>
                <w:sz w:val="30"/>
                <w:szCs w:val="30"/>
              </w:rPr>
              <w:t>(158,17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C83E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A5D06" w14:paraId="45B9CA51" w14:textId="77777777" w:rsidTr="002A5D06">
        <w:tc>
          <w:tcPr>
            <w:tcW w:w="2598" w:type="pct"/>
            <w:vAlign w:val="bottom"/>
          </w:tcPr>
          <w:p w14:paraId="6A62EF52" w14:textId="4FB41191" w:rsidR="002A5D06" w:rsidRPr="0051548E" w:rsidRDefault="002A5D06" w:rsidP="002A5D06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41904" w14:textId="003C1EC1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</w:pPr>
            <w:r w:rsidRPr="002A5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263,923</w:t>
            </w:r>
          </w:p>
        </w:tc>
        <w:tc>
          <w:tcPr>
            <w:tcW w:w="150" w:type="pct"/>
            <w:shd w:val="clear" w:color="auto" w:fill="auto"/>
          </w:tcPr>
          <w:p w14:paraId="16C0B4CD" w14:textId="77777777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4EA2C" w14:textId="1BE4F022" w:rsidR="002A5D06" w:rsidRP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5D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263,923</w:t>
            </w:r>
          </w:p>
        </w:tc>
        <w:tc>
          <w:tcPr>
            <w:tcW w:w="135" w:type="pct"/>
            <w:vAlign w:val="bottom"/>
          </w:tcPr>
          <w:p w14:paraId="5DF881AF" w14:textId="77777777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2193FF67" w14:textId="1B8D58E4" w:rsidR="002A5D06" w:rsidRDefault="002A5D06" w:rsidP="002A5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321,363</w:t>
            </w:r>
          </w:p>
        </w:tc>
      </w:tr>
      <w:tr w:rsidR="00E16A33" w14:paraId="7B794FA2" w14:textId="77777777" w:rsidTr="00301435">
        <w:tc>
          <w:tcPr>
            <w:tcW w:w="2598" w:type="pct"/>
            <w:vAlign w:val="bottom"/>
          </w:tcPr>
          <w:p w14:paraId="2EEBA24F" w14:textId="77777777" w:rsidR="00E16A33" w:rsidRPr="0051548E" w:rsidRDefault="00E16A33" w:rsidP="00E16A3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20BE71D0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45210C7B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1FE8B54F" w14:textId="77777777" w:rsidR="00E16A33" w:rsidRPr="005045A9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D805D62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double" w:sz="4" w:space="0" w:color="auto"/>
            </w:tcBorders>
          </w:tcPr>
          <w:p w14:paraId="008B4F99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A33" w14:paraId="154941B6" w14:textId="77777777" w:rsidTr="00904481">
        <w:tc>
          <w:tcPr>
            <w:tcW w:w="2598" w:type="pct"/>
            <w:vAlign w:val="bottom"/>
          </w:tcPr>
          <w:p w14:paraId="6D8F8351" w14:textId="4A12B47A" w:rsidR="00E16A33" w:rsidRPr="0051548E" w:rsidRDefault="00E16A33" w:rsidP="00E16A3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35" w:type="pct"/>
          </w:tcPr>
          <w:p w14:paraId="35ADA5E0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50" w:type="pct"/>
          </w:tcPr>
          <w:p w14:paraId="61C14822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4EF91E50" w14:textId="77777777" w:rsidR="00E16A33" w:rsidRPr="005045A9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60CB45C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70700A55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A33" w14:paraId="3925C9BE" w14:textId="77777777" w:rsidTr="00904481">
        <w:tc>
          <w:tcPr>
            <w:tcW w:w="2598" w:type="pct"/>
            <w:vAlign w:val="bottom"/>
          </w:tcPr>
          <w:p w14:paraId="2FE06B6E" w14:textId="4AA28D21" w:rsidR="00E16A33" w:rsidRPr="0051548E" w:rsidRDefault="00E16A33" w:rsidP="00E16A3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35" w:type="pct"/>
          </w:tcPr>
          <w:p w14:paraId="4F8614CE" w14:textId="5A1709F2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5045A9">
              <w:rPr>
                <w:rFonts w:asciiTheme="majorBidi" w:hAnsiTheme="majorBidi" w:cstheme="majorBidi"/>
                <w:sz w:val="30"/>
                <w:szCs w:val="30"/>
              </w:rPr>
              <w:t>75,442</w:t>
            </w:r>
          </w:p>
        </w:tc>
        <w:tc>
          <w:tcPr>
            <w:tcW w:w="150" w:type="pct"/>
          </w:tcPr>
          <w:p w14:paraId="65D9055D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</w:tcPr>
          <w:p w14:paraId="51AFBB84" w14:textId="40D4B652" w:rsidR="00E16A33" w:rsidRPr="005045A9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045A9">
              <w:rPr>
                <w:rFonts w:asciiTheme="majorBidi" w:hAnsiTheme="majorBidi" w:cstheme="majorBidi"/>
                <w:sz w:val="30"/>
                <w:szCs w:val="30"/>
              </w:rPr>
              <w:t>75,442</w:t>
            </w:r>
          </w:p>
        </w:tc>
        <w:tc>
          <w:tcPr>
            <w:tcW w:w="135" w:type="pct"/>
            <w:vAlign w:val="bottom"/>
          </w:tcPr>
          <w:p w14:paraId="5DB9A505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</w:tcPr>
          <w:p w14:paraId="35FCAA80" w14:textId="1897F2A1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74614">
              <w:rPr>
                <w:rFonts w:asciiTheme="majorBidi" w:hAnsiTheme="majorBidi" w:cstheme="majorBidi"/>
                <w:sz w:val="30"/>
                <w:szCs w:val="30"/>
              </w:rPr>
              <w:t>142,23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16A33" w14:paraId="36E607FF" w14:textId="77777777" w:rsidTr="00301435">
        <w:tc>
          <w:tcPr>
            <w:tcW w:w="2598" w:type="pct"/>
            <w:vAlign w:val="bottom"/>
          </w:tcPr>
          <w:p w14:paraId="7C1E0F86" w14:textId="590CF88A" w:rsidR="00E16A33" w:rsidRPr="0051548E" w:rsidRDefault="00E16A33" w:rsidP="00E16A3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84681AA" w14:textId="40E57D34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C955B4">
              <w:rPr>
                <w:rFonts w:asciiTheme="majorBidi" w:hAnsiTheme="majorBidi" w:cstheme="majorBidi"/>
                <w:sz w:val="30"/>
                <w:szCs w:val="30"/>
              </w:rPr>
              <w:t>188,481</w:t>
            </w:r>
          </w:p>
        </w:tc>
        <w:tc>
          <w:tcPr>
            <w:tcW w:w="150" w:type="pct"/>
          </w:tcPr>
          <w:p w14:paraId="33E92582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1250C266" w14:textId="1C6CE9F0" w:rsidR="00E16A33" w:rsidRPr="005045A9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C955B4">
              <w:rPr>
                <w:rFonts w:asciiTheme="majorBidi" w:hAnsiTheme="majorBidi" w:cstheme="majorBidi"/>
                <w:sz w:val="30"/>
                <w:szCs w:val="30"/>
              </w:rPr>
              <w:t>188,481</w:t>
            </w:r>
          </w:p>
        </w:tc>
        <w:tc>
          <w:tcPr>
            <w:tcW w:w="135" w:type="pct"/>
            <w:vAlign w:val="bottom"/>
          </w:tcPr>
          <w:p w14:paraId="3F3E722F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14:paraId="59AF5894" w14:textId="1843CF20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74614">
              <w:rPr>
                <w:rFonts w:asciiTheme="majorBidi" w:hAnsiTheme="majorBidi" w:cstheme="majorBidi"/>
                <w:sz w:val="30"/>
                <w:szCs w:val="30"/>
              </w:rPr>
              <w:t>179,124</w:t>
            </w:r>
          </w:p>
        </w:tc>
      </w:tr>
      <w:tr w:rsidR="00E16A33" w14:paraId="5B734715" w14:textId="77777777" w:rsidTr="00301435">
        <w:tc>
          <w:tcPr>
            <w:tcW w:w="2598" w:type="pct"/>
            <w:vAlign w:val="bottom"/>
          </w:tcPr>
          <w:p w14:paraId="3A510B66" w14:textId="61A79FE5" w:rsidR="00E16A33" w:rsidRPr="0051548E" w:rsidRDefault="00E16A33" w:rsidP="00E16A33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D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22F2677" w14:textId="3F010A22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B2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263,923</w:t>
            </w:r>
          </w:p>
        </w:tc>
        <w:tc>
          <w:tcPr>
            <w:tcW w:w="150" w:type="pct"/>
          </w:tcPr>
          <w:p w14:paraId="75E377F9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327E7602" w14:textId="0804FF11" w:rsidR="00E16A33" w:rsidRPr="00B2231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263,923</w:t>
            </w:r>
          </w:p>
        </w:tc>
        <w:tc>
          <w:tcPr>
            <w:tcW w:w="135" w:type="pct"/>
            <w:vAlign w:val="bottom"/>
          </w:tcPr>
          <w:p w14:paraId="3881E998" w14:textId="77777777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tcBorders>
              <w:top w:val="single" w:sz="4" w:space="0" w:color="auto"/>
              <w:bottom w:val="double" w:sz="4" w:space="0" w:color="auto"/>
            </w:tcBorders>
          </w:tcPr>
          <w:p w14:paraId="6AEB2EE7" w14:textId="7C6DC0C9" w:rsidR="00E16A33" w:rsidRDefault="00E16A33" w:rsidP="00E16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321,363</w:t>
            </w:r>
          </w:p>
        </w:tc>
      </w:tr>
    </w:tbl>
    <w:p w14:paraId="61559D02" w14:textId="77777777" w:rsidR="00301435" w:rsidRPr="008C010E" w:rsidRDefault="00301435" w:rsidP="00163CDC">
      <w:pPr>
        <w:rPr>
          <w:rFonts w:asciiTheme="majorBidi" w:hAnsiTheme="majorBidi" w:cstheme="majorBidi"/>
          <w:sz w:val="28"/>
          <w:szCs w:val="28"/>
        </w:rPr>
      </w:pPr>
    </w:p>
    <w:p w14:paraId="407673F9" w14:textId="505459EC" w:rsidR="00D42FB6" w:rsidRDefault="00D42FB6" w:rsidP="00990339">
      <w:pPr>
        <w:spacing w:line="240" w:lineRule="auto"/>
        <w:rPr>
          <w:rFonts w:ascii="Angsana New" w:hAnsi="Angsana New"/>
          <w:sz w:val="28"/>
          <w:szCs w:val="28"/>
        </w:rPr>
      </w:pPr>
    </w:p>
    <w:p w14:paraId="4F0A9291" w14:textId="77777777" w:rsidR="00090E6B" w:rsidRPr="008C010E" w:rsidRDefault="00090E6B" w:rsidP="00990339">
      <w:pPr>
        <w:spacing w:line="240" w:lineRule="auto"/>
        <w:rPr>
          <w:rFonts w:ascii="Angsana New" w:hAnsi="Angsana New"/>
          <w:sz w:val="28"/>
          <w:szCs w:val="28"/>
        </w:rPr>
      </w:pPr>
    </w:p>
    <w:p w14:paraId="5092CD36" w14:textId="178ABCB7" w:rsidR="00036B89" w:rsidRPr="002610A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61D2B">
        <w:rPr>
          <w:rFonts w:asciiTheme="majorBidi" w:hAnsiTheme="majorBidi" w:cstheme="majorBidi"/>
          <w:sz w:val="30"/>
          <w:szCs w:val="30"/>
          <w:cs/>
        </w:rPr>
        <w:lastRenderedPageBreak/>
        <w:t>ประมาณ</w:t>
      </w:r>
      <w:r w:rsidRPr="002610AE">
        <w:rPr>
          <w:rFonts w:asciiTheme="majorBidi" w:hAnsiTheme="majorBidi" w:cstheme="majorBidi"/>
          <w:sz w:val="30"/>
          <w:szCs w:val="30"/>
          <w:cs/>
        </w:rPr>
        <w:t>การหนี้สินสำหรับการบำรุงรักษาทางยกระดับ</w:t>
      </w:r>
      <w:r w:rsidR="001E691D" w:rsidRPr="002610AE">
        <w:rPr>
          <w:rFonts w:asciiTheme="majorBidi" w:hAnsiTheme="majorBidi" w:cstheme="majorBidi"/>
          <w:sz w:val="30"/>
          <w:szCs w:val="30"/>
          <w:cs/>
        </w:rPr>
        <w:t>เป็นไปตามเงื่อนไข</w:t>
      </w:r>
      <w:r w:rsidR="008207DB" w:rsidRPr="002610AE">
        <w:rPr>
          <w:rFonts w:asciiTheme="majorBidi" w:hAnsiTheme="majorBidi" w:cstheme="majorBidi"/>
          <w:sz w:val="30"/>
          <w:szCs w:val="30"/>
          <w:cs/>
        </w:rPr>
        <w:t>ของ</w:t>
      </w:r>
      <w:r w:rsidR="0035072E" w:rsidRPr="002610AE">
        <w:rPr>
          <w:rFonts w:asciiTheme="majorBidi" w:hAnsiTheme="majorBidi" w:cstheme="majorBidi"/>
          <w:sz w:val="30"/>
          <w:szCs w:val="30"/>
          <w:cs/>
        </w:rPr>
        <w:t>สัญญา</w:t>
      </w:r>
      <w:r w:rsidR="001E691D" w:rsidRPr="002610AE">
        <w:rPr>
          <w:rFonts w:asciiTheme="majorBidi" w:hAnsiTheme="majorBidi" w:cstheme="majorBidi"/>
          <w:sz w:val="30"/>
          <w:szCs w:val="30"/>
          <w:cs/>
        </w:rPr>
        <w:t>สัมปทาน</w:t>
      </w:r>
      <w:r w:rsidR="00C62A1F" w:rsidRPr="002610AE">
        <w:rPr>
          <w:rFonts w:asciiTheme="majorBidi" w:hAnsiTheme="majorBidi" w:cstheme="majorBidi"/>
          <w:sz w:val="30"/>
          <w:szCs w:val="30"/>
          <w:cs/>
        </w:rPr>
        <w:t>ในเรื่องการบำรุงรักษาทางยกระดับ</w:t>
      </w:r>
    </w:p>
    <w:p w14:paraId="7C4AB9B2" w14:textId="0CDD1543" w:rsidR="003E26A9" w:rsidRPr="002610AE" w:rsidRDefault="003E26A9" w:rsidP="00990339">
      <w:pPr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488E18AD" w14:textId="3B33D3FA" w:rsidR="00036B89" w:rsidRPr="002610A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2610A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</w:t>
      </w:r>
      <w:r w:rsidR="001B7EB0" w:rsidRPr="002610A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ประมาณการหนี้สินสำหรับการบำรุงรักษาทางยกระดับ</w:t>
      </w:r>
    </w:p>
    <w:p w14:paraId="6E4C37E1" w14:textId="77777777" w:rsidR="001B7EB0" w:rsidRPr="002610AE" w:rsidRDefault="001B7EB0" w:rsidP="00990339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E557D91" w14:textId="6FFA6102" w:rsidR="00036B89" w:rsidRPr="002610A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2610AE">
        <w:rPr>
          <w:rFonts w:asciiTheme="majorBidi" w:hAnsiTheme="majorBidi" w:cstheme="majorBidi"/>
          <w:sz w:val="30"/>
          <w:szCs w:val="30"/>
          <w:cs/>
        </w:rPr>
        <w:t>ข้อสมมติหลัก ณ วันที่รายงาน</w:t>
      </w:r>
      <w:r w:rsidRPr="002610AE">
        <w:rPr>
          <w:rFonts w:asciiTheme="majorBidi" w:hAnsiTheme="majorBidi" w:cstheme="majorBidi"/>
          <w:sz w:val="30"/>
          <w:szCs w:val="30"/>
        </w:rPr>
        <w:t xml:space="preserve"> </w:t>
      </w:r>
      <w:r w:rsidRPr="002610AE">
        <w:rPr>
          <w:rFonts w:asciiTheme="majorBidi" w:hAnsiTheme="majorBidi" w:cstheme="majorBidi"/>
          <w:sz w:val="30"/>
          <w:szCs w:val="30"/>
          <w:cs/>
        </w:rPr>
        <w:t>ได้แก่</w:t>
      </w:r>
    </w:p>
    <w:p w14:paraId="00BED98E" w14:textId="61B93F08" w:rsidR="00036B89" w:rsidRDefault="00036B89" w:rsidP="0099033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49"/>
        <w:gridCol w:w="275"/>
        <w:gridCol w:w="1256"/>
        <w:gridCol w:w="248"/>
        <w:gridCol w:w="1282"/>
      </w:tblGrid>
      <w:tr w:rsidR="007A14A1" w14:paraId="3254DA8D" w14:textId="77777777" w:rsidTr="001C6986">
        <w:trPr>
          <w:tblHeader/>
        </w:trPr>
        <w:tc>
          <w:tcPr>
            <w:tcW w:w="2598" w:type="pct"/>
          </w:tcPr>
          <w:p w14:paraId="06686863" w14:textId="4C7DF273" w:rsidR="007A14A1" w:rsidRPr="002D1DB6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</w:tcPr>
          <w:p w14:paraId="6E795170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F362DB9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7" w:type="pct"/>
            <w:gridSpan w:val="3"/>
            <w:vAlign w:val="bottom"/>
          </w:tcPr>
          <w:p w14:paraId="1C84EBC0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14A1" w14:paraId="04129491" w14:textId="77777777" w:rsidTr="001C6986">
        <w:trPr>
          <w:tblHeader/>
        </w:trPr>
        <w:tc>
          <w:tcPr>
            <w:tcW w:w="2598" w:type="pct"/>
            <w:vAlign w:val="bottom"/>
          </w:tcPr>
          <w:p w14:paraId="7C5116BB" w14:textId="16CB02D7" w:rsidR="007A14A1" w:rsidRPr="00203976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35" w:type="pct"/>
            <w:hideMark/>
          </w:tcPr>
          <w:p w14:paraId="4DE1F706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70CE7B04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hideMark/>
          </w:tcPr>
          <w:p w14:paraId="3C52407D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3A80D4F3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" w:type="pct"/>
            <w:hideMark/>
          </w:tcPr>
          <w:p w14:paraId="7B764A70" w14:textId="77777777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A14A1" w14:paraId="2169BF86" w14:textId="77777777" w:rsidTr="001C6986">
        <w:trPr>
          <w:tblHeader/>
        </w:trPr>
        <w:tc>
          <w:tcPr>
            <w:tcW w:w="2598" w:type="pct"/>
            <w:vAlign w:val="bottom"/>
          </w:tcPr>
          <w:p w14:paraId="57DA251D" w14:textId="77777777" w:rsidR="007A14A1" w:rsidRDefault="007A14A1" w:rsidP="001C69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2" w:type="pct"/>
            <w:gridSpan w:val="5"/>
            <w:hideMark/>
          </w:tcPr>
          <w:p w14:paraId="66CEAA57" w14:textId="4882F0F5" w:rsidR="007A14A1" w:rsidRDefault="007A14A1" w:rsidP="001C6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E14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40AE7" w14:paraId="3C98ED5F" w14:textId="77777777" w:rsidTr="007B7176">
        <w:tc>
          <w:tcPr>
            <w:tcW w:w="2598" w:type="pct"/>
            <w:hideMark/>
          </w:tcPr>
          <w:p w14:paraId="70E52B14" w14:textId="097E4732" w:rsidR="00E40AE7" w:rsidRDefault="00E40AE7" w:rsidP="00E40AE7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6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35" w:type="pct"/>
            <w:shd w:val="clear" w:color="auto" w:fill="auto"/>
          </w:tcPr>
          <w:p w14:paraId="22B28F56" w14:textId="229CD5BD" w:rsidR="00E40AE7" w:rsidRPr="00E40AE7" w:rsidRDefault="00E40AE7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  <w:r w:rsidRPr="00E40AE7">
              <w:rPr>
                <w:rFonts w:asciiTheme="majorBidi" w:hAnsiTheme="majorBidi" w:cstheme="majorBidi"/>
                <w:sz w:val="30"/>
                <w:szCs w:val="30"/>
              </w:rPr>
              <w:t>2.45 - 2.94</w:t>
            </w:r>
          </w:p>
        </w:tc>
        <w:tc>
          <w:tcPr>
            <w:tcW w:w="150" w:type="pct"/>
            <w:shd w:val="clear" w:color="auto" w:fill="auto"/>
          </w:tcPr>
          <w:p w14:paraId="37318D77" w14:textId="77777777" w:rsidR="00E40AE7" w:rsidRPr="00E40AE7" w:rsidRDefault="00E40AE7" w:rsidP="00E40AE7">
            <w:pPr>
              <w:pStyle w:val="BodyText"/>
              <w:tabs>
                <w:tab w:val="clear" w:pos="227"/>
                <w:tab w:val="clear" w:pos="454"/>
                <w:tab w:val="decimal" w:pos="61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030CE30E" w14:textId="75C06F86" w:rsidR="00E40AE7" w:rsidRPr="00E40AE7" w:rsidRDefault="00E40AE7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0AE7">
              <w:rPr>
                <w:rFonts w:asciiTheme="majorBidi" w:hAnsiTheme="majorBidi" w:cstheme="majorBidi"/>
                <w:sz w:val="30"/>
                <w:szCs w:val="30"/>
              </w:rPr>
              <w:t>2.45 - 2.94</w:t>
            </w:r>
          </w:p>
        </w:tc>
        <w:tc>
          <w:tcPr>
            <w:tcW w:w="135" w:type="pct"/>
            <w:vAlign w:val="bottom"/>
          </w:tcPr>
          <w:p w14:paraId="206F34E1" w14:textId="77777777" w:rsidR="00E40AE7" w:rsidRDefault="00E40AE7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8" w:type="pct"/>
            <w:vAlign w:val="bottom"/>
            <w:hideMark/>
          </w:tcPr>
          <w:p w14:paraId="654C5655" w14:textId="6CFEBA6E" w:rsidR="00E40AE7" w:rsidRDefault="00E40AE7" w:rsidP="00E40A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380" w:lineRule="exact"/>
              <w:ind w:left="-108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5678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1.21 - 3.1</w:t>
            </w:r>
          </w:p>
        </w:tc>
      </w:tr>
    </w:tbl>
    <w:p w14:paraId="1AB3FFC8" w14:textId="77777777" w:rsidR="007A14A1" w:rsidRDefault="007A14A1" w:rsidP="00990339">
      <w:pPr>
        <w:spacing w:line="240" w:lineRule="auto"/>
        <w:rPr>
          <w:rFonts w:ascii="Angsana New" w:hAnsi="Angsana New"/>
          <w:sz w:val="30"/>
          <w:szCs w:val="30"/>
        </w:rPr>
      </w:pPr>
    </w:p>
    <w:p w14:paraId="37F9A094" w14:textId="7AD8173A" w:rsidR="00325A4C" w:rsidRPr="0063773A" w:rsidRDefault="0063773A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="Angsana New"/>
        </w:rPr>
      </w:pPr>
      <w:r w:rsidRPr="0063773A">
        <w:rPr>
          <w:rFonts w:asciiTheme="majorBidi" w:hAnsiTheme="majorBidi" w:cs="Angsana New"/>
          <w:cs/>
        </w:rPr>
        <w:t>ส่วนเกินมูลค่าหุ้น</w:t>
      </w:r>
    </w:p>
    <w:p w14:paraId="4F0018DC" w14:textId="51C69573" w:rsidR="0063773A" w:rsidRPr="00754122" w:rsidRDefault="0063773A" w:rsidP="0075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56CDC" w14:textId="77777777" w:rsidR="00754122" w:rsidRPr="00754122" w:rsidRDefault="00754122" w:rsidP="00754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5412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54122">
        <w:rPr>
          <w:rFonts w:asciiTheme="majorBidi" w:hAnsiTheme="majorBidi" w:cstheme="majorBidi"/>
          <w:sz w:val="30"/>
          <w:szCs w:val="30"/>
        </w:rPr>
        <w:t>2535</w:t>
      </w:r>
      <w:r w:rsidRPr="0075412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54122">
        <w:rPr>
          <w:rFonts w:asciiTheme="majorBidi" w:hAnsiTheme="majorBidi" w:cstheme="majorBidi"/>
          <w:sz w:val="30"/>
          <w:szCs w:val="30"/>
        </w:rPr>
        <w:t>51</w:t>
      </w:r>
      <w:r w:rsidRPr="00754122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54122">
        <w:rPr>
          <w:rFonts w:asciiTheme="majorBidi" w:hAnsiTheme="majorBidi" w:cstheme="majorBidi"/>
          <w:sz w:val="30"/>
          <w:szCs w:val="30"/>
        </w:rPr>
        <w:t>“</w:t>
      </w:r>
      <w:r w:rsidRPr="00754122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754122">
        <w:rPr>
          <w:rFonts w:asciiTheme="majorBidi" w:hAnsiTheme="majorBidi" w:cstheme="majorBidi"/>
          <w:sz w:val="30"/>
          <w:szCs w:val="30"/>
        </w:rPr>
        <w:t>”</w:t>
      </w:r>
      <w:r w:rsidRPr="00754122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CE8240A" w14:textId="77777777" w:rsidR="0063773A" w:rsidRPr="0063773A" w:rsidRDefault="0063773A" w:rsidP="0063773A">
      <w:pPr>
        <w:rPr>
          <w:sz w:val="30"/>
          <w:szCs w:val="30"/>
        </w:rPr>
      </w:pPr>
    </w:p>
    <w:p w14:paraId="18F0B6E9" w14:textId="606C5B5B" w:rsidR="00036B89" w:rsidRPr="0063773A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3773A">
        <w:rPr>
          <w:rFonts w:asciiTheme="majorBidi" w:hAnsiTheme="majorBidi" w:cstheme="majorBidi"/>
          <w:cs/>
        </w:rPr>
        <w:t>สำรอง</w:t>
      </w:r>
      <w:r w:rsidR="00C672C4" w:rsidRPr="0063773A">
        <w:rPr>
          <w:rFonts w:asciiTheme="majorBidi" w:hAnsiTheme="majorBidi" w:cstheme="majorBidi"/>
          <w:cs/>
        </w:rPr>
        <w:t>ตามกฎหมาย</w:t>
      </w:r>
    </w:p>
    <w:p w14:paraId="65A5BA05" w14:textId="398D88D1" w:rsidR="00036B89" w:rsidRPr="005C338C" w:rsidRDefault="00036B89" w:rsidP="00163CDC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F2A96B5" w14:textId="77777777" w:rsidR="00CC6A76" w:rsidRPr="00C705DE" w:rsidRDefault="00CC6A76" w:rsidP="00CC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705D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705DE">
        <w:rPr>
          <w:rFonts w:asciiTheme="majorBidi" w:hAnsiTheme="majorBidi" w:cstheme="majorBidi"/>
          <w:sz w:val="30"/>
          <w:szCs w:val="30"/>
        </w:rPr>
        <w:t>2535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C705DE">
        <w:rPr>
          <w:rFonts w:asciiTheme="majorBidi" w:hAnsiTheme="majorBidi" w:cstheme="majorBidi"/>
          <w:sz w:val="30"/>
          <w:szCs w:val="30"/>
        </w:rPr>
        <w:t>116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C705DE">
        <w:rPr>
          <w:rFonts w:asciiTheme="majorBidi" w:hAnsiTheme="majorBidi" w:cstheme="majorBidi"/>
          <w:sz w:val="30"/>
          <w:szCs w:val="30"/>
        </w:rPr>
        <w:t>“</w:t>
      </w:r>
      <w:r w:rsidRPr="00C705D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C705DE">
        <w:rPr>
          <w:rFonts w:asciiTheme="majorBidi" w:hAnsiTheme="majorBidi" w:cstheme="majorBidi"/>
          <w:sz w:val="30"/>
          <w:szCs w:val="30"/>
        </w:rPr>
        <w:t>”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5 </w:t>
      </w:r>
      <w:r w:rsidRPr="00C705DE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C705DE">
        <w:rPr>
          <w:rFonts w:asciiTheme="majorBidi" w:hAnsiTheme="majorBidi" w:cstheme="majorBidi"/>
          <w:sz w:val="30"/>
          <w:szCs w:val="30"/>
        </w:rPr>
        <w:t xml:space="preserve">10 </w:t>
      </w:r>
      <w:r w:rsidRPr="00C705DE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5C68B01" w14:textId="2CCF4702" w:rsidR="00CC6A76" w:rsidRDefault="00CC6A76" w:rsidP="00163CDC">
      <w:pPr>
        <w:ind w:left="540"/>
        <w:rPr>
          <w:rFonts w:ascii="Angsana New" w:hAnsi="Angsana New"/>
          <w:sz w:val="30"/>
          <w:szCs w:val="30"/>
        </w:rPr>
      </w:pPr>
    </w:p>
    <w:p w14:paraId="1E716BA0" w14:textId="77777777" w:rsidR="006754E1" w:rsidRDefault="0067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47BDFAA" w14:textId="79F74726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633F54" w:rsidRPr="00F37125">
        <w:rPr>
          <w:rFonts w:asciiTheme="majorBidi" w:hAnsiTheme="majorBidi" w:cstheme="majorBidi"/>
          <w:cs/>
        </w:rPr>
        <w:t>และการจำแนกรายได้</w:t>
      </w:r>
    </w:p>
    <w:p w14:paraId="2F406EE0" w14:textId="1942D22E" w:rsidR="00036B89" w:rsidRPr="00371DBE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2D363" w14:textId="77777777" w:rsidR="00A75240" w:rsidRPr="00371DBE" w:rsidRDefault="00A75240" w:rsidP="00A75240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371DBE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119A631" w14:textId="3E4DEA87" w:rsidR="00F44BB7" w:rsidRPr="00371DBE" w:rsidRDefault="00775A11" w:rsidP="00FE7D6E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การรับรู้รายได้</w:t>
      </w:r>
    </w:p>
    <w:p w14:paraId="7E119BDC" w14:textId="393AFF62" w:rsidR="00D3020F" w:rsidRPr="00371DBE" w:rsidRDefault="00D3020F" w:rsidP="00D3020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="00E929C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71DBE">
        <w:rPr>
          <w:rFonts w:asciiTheme="majorBidi" w:hAnsiTheme="majorBidi" w:cstheme="majorBidi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9825B9" w:rsidRPr="00371DBE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359FE876" w14:textId="77777777" w:rsidR="00B30695" w:rsidRPr="00371DBE" w:rsidRDefault="00B30695" w:rsidP="00B3069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2D7620" w14:textId="6D845990" w:rsidR="00B30695" w:rsidRPr="00371DBE" w:rsidRDefault="00BA3119" w:rsidP="00BA31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C67906" w:rsidRPr="00371DBE">
        <w:rPr>
          <w:rFonts w:asciiTheme="majorBidi" w:hAnsiTheme="majorBidi" w:cstheme="majorBidi"/>
          <w:sz w:val="30"/>
          <w:szCs w:val="30"/>
          <w:cs/>
        </w:rPr>
        <w:t>ทางยกระดับ</w:t>
      </w:r>
      <w:r w:rsidRPr="00371DB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371DBE">
        <w:rPr>
          <w:rFonts w:asciiTheme="majorBidi" w:hAnsiTheme="majorBidi" w:cstheme="majorBidi"/>
          <w:sz w:val="30"/>
          <w:szCs w:val="30"/>
        </w:rPr>
        <w:t xml:space="preserve"> </w:t>
      </w:r>
      <w:r w:rsidRPr="00371DBE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  <w:r w:rsidR="00B30695" w:rsidRPr="00371DBE">
        <w:rPr>
          <w:rFonts w:asciiTheme="majorBidi" w:hAnsiTheme="majorBidi" w:cstheme="majorBidi"/>
          <w:sz w:val="30"/>
          <w:szCs w:val="30"/>
          <w:cs/>
        </w:rPr>
        <w:t>เมื่อใด้ให้บริการ ต้นทุนที่เกี่ยวข้องรับรู้ในกำไรหรือขาดทุนเมื่อเกิดขึ้น</w:t>
      </w:r>
    </w:p>
    <w:p w14:paraId="0AF6F648" w14:textId="3B2F9374" w:rsidR="00430A61" w:rsidRDefault="00430A61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416626E8" w14:textId="6C30ECC2" w:rsidR="00E64F72" w:rsidRPr="00371DBE" w:rsidRDefault="00E64F72" w:rsidP="009A03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1DB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</w:t>
      </w:r>
      <w:r w:rsidR="009A03DA" w:rsidRPr="009A03DA">
        <w:rPr>
          <w:rFonts w:asciiTheme="majorBidi" w:hAnsiTheme="majorBidi"/>
          <w:sz w:val="30"/>
          <w:szCs w:val="30"/>
          <w:cs/>
        </w:rPr>
        <w:t>ซ่อมแซมโครงสร้างพื้นฐาน</w:t>
      </w:r>
      <w:r w:rsidR="009A03DA" w:rsidRPr="00371DBE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371DBE">
        <w:rPr>
          <w:rFonts w:asciiTheme="majorBidi" w:hAnsiTheme="majorBidi" w:cstheme="majorBidi"/>
          <w:sz w:val="30"/>
          <w:szCs w:val="30"/>
        </w:rPr>
        <w:t xml:space="preserve"> </w:t>
      </w:r>
      <w:r w:rsidR="009A03DA" w:rsidRPr="009A03DA">
        <w:rPr>
          <w:rFonts w:asciiTheme="majorBidi" w:hAnsiTheme="majorBidi"/>
          <w:sz w:val="30"/>
          <w:szCs w:val="30"/>
          <w:cs/>
        </w:rPr>
        <w:t>ตลอดช่วงเวลาหนึ่งโดยอ้างอิงกับขั้นความสำเร็จของงาน</w:t>
      </w:r>
      <w:r w:rsidR="002C4963">
        <w:rPr>
          <w:rFonts w:asciiTheme="majorBidi" w:hAnsiTheme="majorBidi" w:hint="cs"/>
          <w:sz w:val="30"/>
          <w:szCs w:val="30"/>
          <w:cs/>
        </w:rPr>
        <w:t xml:space="preserve"> </w:t>
      </w:r>
      <w:r w:rsidR="009A03DA" w:rsidRPr="009A03DA">
        <w:rPr>
          <w:rFonts w:asciiTheme="majorBidi" w:hAnsiTheme="majorBidi"/>
          <w:sz w:val="30"/>
          <w:szCs w:val="30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2B3892DF" w14:textId="346744A9" w:rsidR="00E64F72" w:rsidRDefault="00E64F72" w:rsidP="0006647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49314310" w14:textId="43CBA4EC" w:rsidR="00430A61" w:rsidRPr="00371DBE" w:rsidRDefault="00430A61" w:rsidP="007B5737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contextualSpacing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33C947B" w14:textId="0D827171" w:rsidR="009A03DA" w:rsidRPr="00DC18E2" w:rsidRDefault="009A03DA" w:rsidP="009A03DA">
      <w:pPr>
        <w:shd w:val="clear" w:color="auto" w:fill="FFFFFF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936557">
        <w:rPr>
          <w:rFonts w:asciiTheme="majorBidi" w:hAnsiTheme="majorBidi" w:cstheme="majorBidi"/>
          <w:sz w:val="30"/>
          <w:szCs w:val="30"/>
        </w:rPr>
        <w:t>2</w:t>
      </w:r>
      <w:r w:rsidRPr="00DC18E2">
        <w:rPr>
          <w:rFonts w:asciiTheme="majorBidi" w:hAnsiTheme="majorBidi" w:cstheme="majorBidi"/>
          <w:sz w:val="30"/>
          <w:szCs w:val="30"/>
        </w:rPr>
        <w:t xml:space="preserve"> </w:t>
      </w:r>
      <w:r w:rsidRPr="00DC18E2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6190481" w14:textId="77777777" w:rsidR="009A03DA" w:rsidRPr="00DC18E2" w:rsidRDefault="009A03DA" w:rsidP="009A03DA">
      <w:pPr>
        <w:shd w:val="clear" w:color="auto" w:fill="FFFFFF"/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EB030" w14:textId="10031265" w:rsidR="009A03DA" w:rsidRPr="00DC18E2" w:rsidRDefault="009A03DA" w:rsidP="009A03DA">
      <w:pPr>
        <w:pStyle w:val="ListParagraph"/>
        <w:numPr>
          <w:ilvl w:val="0"/>
          <w:numId w:val="46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00"/>
          <w:tab w:val="left" w:pos="1980"/>
        </w:tabs>
        <w:spacing w:line="240" w:lineRule="auto"/>
        <w:ind w:left="1980" w:hanging="14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DC18E2">
        <w:rPr>
          <w:rFonts w:asciiTheme="majorBidi" w:hAnsiTheme="majorBidi" w:cstheme="majorBidi"/>
          <w:sz w:val="30"/>
          <w:szCs w:val="30"/>
          <w:cs/>
        </w:rPr>
        <w:tab/>
      </w:r>
      <w:r w:rsidR="001B39DE" w:rsidRPr="001B39DE">
        <w:rPr>
          <w:rFonts w:asciiTheme="majorBidi" w:hAnsiTheme="majorBidi"/>
          <w:sz w:val="30"/>
          <w:szCs w:val="30"/>
          <w:cs/>
        </w:rPr>
        <w:t>บริการทางยกระดับ</w:t>
      </w:r>
    </w:p>
    <w:p w14:paraId="5C4A0DC8" w14:textId="56B706E2" w:rsidR="009A03DA" w:rsidRPr="00DC18E2" w:rsidRDefault="009A03DA" w:rsidP="009A03DA">
      <w:pPr>
        <w:pStyle w:val="ListParagraph"/>
        <w:numPr>
          <w:ilvl w:val="0"/>
          <w:numId w:val="46"/>
        </w:numPr>
        <w:shd w:val="clear" w:color="auto" w:fill="FFFFFF"/>
        <w:tabs>
          <w:tab w:val="clear" w:pos="227"/>
          <w:tab w:val="clear" w:pos="340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ind w:left="1980" w:hanging="14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DC18E2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DC18E2">
        <w:rPr>
          <w:rFonts w:asciiTheme="majorBidi" w:hAnsiTheme="majorBidi" w:cstheme="majorBidi"/>
          <w:sz w:val="30"/>
          <w:szCs w:val="30"/>
          <w:cs/>
        </w:rPr>
        <w:tab/>
      </w:r>
      <w:r w:rsidR="001B39DE" w:rsidRPr="001B39DE">
        <w:rPr>
          <w:rFonts w:asciiTheme="majorBidi" w:hAnsiTheme="majorBidi"/>
          <w:sz w:val="30"/>
          <w:szCs w:val="30"/>
          <w:cs/>
        </w:rPr>
        <w:t>บริการซ่อมแซมโครงสร้างพื้นฐาน</w:t>
      </w:r>
    </w:p>
    <w:p w14:paraId="0E14FE13" w14:textId="77777777" w:rsidR="009A03DA" w:rsidRPr="00DC18E2" w:rsidRDefault="009A03DA" w:rsidP="009A03DA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D90E97" w14:textId="77777777" w:rsidR="009A03DA" w:rsidRDefault="009A03DA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 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7763608" w14:textId="77777777" w:rsidR="00876972" w:rsidRDefault="00876972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F783EB1" w14:textId="77777777" w:rsidR="00876972" w:rsidRDefault="00876972" w:rsidP="000231B6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86"/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sectPr w:rsidR="00876972" w:rsidSect="00E72AA2"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  <w:bookmarkStart w:id="1" w:name="_Hlk79077674"/>
    </w:p>
    <w:tbl>
      <w:tblPr>
        <w:tblW w:w="457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5489"/>
        <w:gridCol w:w="1961"/>
        <w:gridCol w:w="237"/>
        <w:gridCol w:w="1833"/>
        <w:gridCol w:w="237"/>
        <w:gridCol w:w="1655"/>
        <w:gridCol w:w="237"/>
        <w:gridCol w:w="1655"/>
      </w:tblGrid>
      <w:tr w:rsidR="001066AC" w:rsidRPr="00DC18E2" w14:paraId="4E4A89D5" w14:textId="77777777" w:rsidTr="0036394A">
        <w:trPr>
          <w:tblHeader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3A293" w14:textId="77777777" w:rsidR="00876972" w:rsidRPr="00311845" w:rsidRDefault="00876972" w:rsidP="00311845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E128" w14:textId="77777777" w:rsidR="00876972" w:rsidRPr="00311845" w:rsidRDefault="00876972" w:rsidP="00311845">
            <w:pPr>
              <w:spacing w:line="240" w:lineRule="auto"/>
              <w:ind w:left="-98" w:right="-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1184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010BE" w:rsidRPr="00DC18E2" w14:paraId="57881A67" w14:textId="77777777" w:rsidTr="0036394A">
        <w:trPr>
          <w:tblHeader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E6D37" w14:textId="77777777" w:rsidR="002A1375" w:rsidRDefault="002A1375" w:rsidP="0036394A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1C96831A" w14:textId="4983F40A" w:rsidR="003914B6" w:rsidRPr="000E05BB" w:rsidRDefault="0035613A" w:rsidP="002A1375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1F3B" w14:textId="011C7168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FEB6E" w14:textId="77777777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10B89" w14:textId="77777777" w:rsidR="00904544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บริการซ่อมแซม</w:t>
            </w:r>
          </w:p>
          <w:p w14:paraId="2E5836BD" w14:textId="15AB4635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884D" w14:textId="77777777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F723B" w14:textId="77777777" w:rsidR="002010BE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ตัดรายการ</w:t>
            </w:r>
          </w:p>
          <w:p w14:paraId="6583EAC1" w14:textId="008BB79B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E6D3" w14:textId="77777777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0F807" w14:textId="77777777" w:rsidR="0035613A" w:rsidRPr="00064488" w:rsidRDefault="0035613A" w:rsidP="0036394A">
            <w:pPr>
              <w:spacing w:line="320" w:lineRule="exact"/>
              <w:ind w:left="-98" w:right="-9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6448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35613A" w:rsidRPr="00DC18E2" w14:paraId="52936A8D" w14:textId="77777777" w:rsidTr="0036394A">
        <w:trPr>
          <w:tblHeader/>
        </w:trPr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59F6E" w14:textId="4A794ABC" w:rsidR="0035613A" w:rsidRPr="00497AD0" w:rsidRDefault="0035613A" w:rsidP="00497AD0">
            <w:pPr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37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13ED" w14:textId="77777777" w:rsidR="0035613A" w:rsidRPr="00497AD0" w:rsidRDefault="0035613A" w:rsidP="00497A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497AD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010BE" w:rsidRPr="00DC18E2" w14:paraId="0FAA0872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B7BEF" w14:textId="77777777" w:rsidR="00904544" w:rsidRPr="000E05BB" w:rsidRDefault="00904544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vAlign w:val="bottom"/>
          </w:tcPr>
          <w:p w14:paraId="60B559BD" w14:textId="77777777" w:rsidR="00904544" w:rsidRPr="000E05BB" w:rsidRDefault="00904544" w:rsidP="0036394A">
            <w:pPr>
              <w:tabs>
                <w:tab w:val="decimal" w:pos="767"/>
              </w:tabs>
              <w:spacing w:line="240" w:lineRule="auto"/>
              <w:ind w:left="-106" w:right="-2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A41E" w14:textId="77777777" w:rsidR="00904544" w:rsidRPr="000E05BB" w:rsidRDefault="00904544" w:rsidP="0036394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4D480C7" w14:textId="77777777" w:rsidR="00904544" w:rsidRPr="000E05BB" w:rsidRDefault="00904544" w:rsidP="0036394A">
            <w:pPr>
              <w:tabs>
                <w:tab w:val="decimal" w:pos="651"/>
              </w:tabs>
              <w:spacing w:line="240" w:lineRule="auto"/>
              <w:ind w:right="-1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08AC2" w14:textId="77777777" w:rsidR="00904544" w:rsidRPr="000E05BB" w:rsidRDefault="00904544" w:rsidP="0036394A">
            <w:pPr>
              <w:tabs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C5506F" w14:textId="77777777" w:rsidR="00904544" w:rsidRPr="000E05BB" w:rsidRDefault="00904544" w:rsidP="0036394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  <w:vAlign w:val="bottom"/>
          </w:tcPr>
          <w:p w14:paraId="25AB899E" w14:textId="77777777" w:rsidR="00904544" w:rsidRPr="000E05BB" w:rsidRDefault="00904544" w:rsidP="0036394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vAlign w:val="bottom"/>
          </w:tcPr>
          <w:p w14:paraId="26832187" w14:textId="77777777" w:rsidR="00904544" w:rsidRPr="000E05BB" w:rsidRDefault="00904544" w:rsidP="0036394A">
            <w:pPr>
              <w:tabs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E05BB" w:rsidRPr="00DC18E2" w14:paraId="2D3580E1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12AD12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74D5B6" w14:textId="6E18932A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2A378D05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EF9907" w14:textId="65AF788E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F938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  <w:noWrap/>
          </w:tcPr>
          <w:p w14:paraId="29A752B6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21DE2A" w14:textId="466ED358" w:rsidR="000E05BB" w:rsidRPr="000E05BB" w:rsidRDefault="000E05BB" w:rsidP="00D97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0754AD34" w14:textId="77777777" w:rsidR="000E05BB" w:rsidRPr="000E05BB" w:rsidRDefault="000E05BB" w:rsidP="0036394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2ABA30" w14:textId="5C462C6E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2,325,057 </w:t>
            </w:r>
          </w:p>
        </w:tc>
      </w:tr>
      <w:tr w:rsidR="000E05BB" w:rsidRPr="00DC18E2" w14:paraId="1AE42E19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E0F7A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A82D8E" w14:textId="6883EEEC" w:rsidR="000E05BB" w:rsidRPr="000E05BB" w:rsidRDefault="000E05BB" w:rsidP="00883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31E879FA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69E683" w14:textId="2F726BAA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1,450 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  <w:noWrap/>
          </w:tcPr>
          <w:p w14:paraId="292754C2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002B49" w14:textId="37B283B2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5D898A2D" w14:textId="77777777" w:rsidR="000E05BB" w:rsidRPr="000E05BB" w:rsidRDefault="000E05BB" w:rsidP="0036394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D7CD1A" w14:textId="159F394F" w:rsidR="000E05BB" w:rsidRPr="000E05BB" w:rsidRDefault="000E05BB" w:rsidP="00D97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05BB" w:rsidRPr="00DC18E2" w14:paraId="1B3C28EC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5A6B1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B33AC" w14:textId="298365A1" w:rsidR="000E05BB" w:rsidRPr="008832F9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55AA2DD7" w14:textId="77777777" w:rsidR="000E05BB" w:rsidRPr="008832F9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D9119DC" w14:textId="736A0963" w:rsidR="000E05BB" w:rsidRPr="008832F9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1,53</w:t>
            </w:r>
            <w:r w:rsidR="00F93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883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718C24" w14:textId="77777777" w:rsidR="000E05BB" w:rsidRPr="008832F9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57E5A8E" w14:textId="2C3539D4" w:rsidR="000E05BB" w:rsidRPr="008832F9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B64A664" w14:textId="77777777" w:rsidR="000E05BB" w:rsidRPr="008832F9" w:rsidRDefault="000E05BB" w:rsidP="0036394A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013ADF" w14:textId="1DD336FB" w:rsidR="000E05BB" w:rsidRPr="008832F9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2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2,325,057 </w:t>
            </w:r>
          </w:p>
        </w:tc>
      </w:tr>
      <w:tr w:rsidR="000E05BB" w:rsidRPr="00DC18E2" w14:paraId="222FF046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AAA24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A5377A" w14:textId="77777777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694E3F2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E37B59" w14:textId="77777777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63FC9C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D414284" w14:textId="77777777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4BA1BF75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8868FA" w14:textId="77777777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BB" w:rsidRPr="00DC18E2" w14:paraId="4300AB07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2182C6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7EFBC8" w14:textId="77777777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128E06E5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4209C1" w14:textId="77777777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0E5A1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C18EEA" w14:textId="77777777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00947B28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1F083E4" w14:textId="77777777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BB" w:rsidRPr="00DC18E2" w14:paraId="551F40DF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E0649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21A8F3" w14:textId="77777777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0A5B3A23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9BF785" w14:textId="77777777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D3CE6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35D590" w14:textId="77777777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744EED7F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70815A" w14:textId="77777777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BB" w:rsidRPr="00DC18E2" w14:paraId="220B970C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8897F" w14:textId="5390FB35" w:rsidR="000E05BB" w:rsidRPr="000E05BB" w:rsidRDefault="00A329BD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329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บริการทางยกระดับ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94B906E" w14:textId="18E690B9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42F0AF17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5679C0" w14:textId="3079FD20" w:rsidR="000E05BB" w:rsidRPr="000E05BB" w:rsidRDefault="000E05BB" w:rsidP="00D97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16ED06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05823B" w14:textId="6D7FEBF9" w:rsidR="000E05BB" w:rsidRPr="000E05BB" w:rsidRDefault="000E05BB" w:rsidP="00D97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1E6212E9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493F3A" w14:textId="33BFF232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2,324,968 </w:t>
            </w:r>
          </w:p>
        </w:tc>
      </w:tr>
      <w:tr w:rsidR="000E05BB" w:rsidRPr="00DC18E2" w14:paraId="78D028D3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E6E51" w14:textId="0E7BC7B3" w:rsidR="000E05BB" w:rsidRPr="000E05BB" w:rsidRDefault="00A329BD" w:rsidP="00984C6C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329BD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บริการซ่อมแซมโครงสร้างพื้นฐาน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56FA680" w14:textId="5770851E" w:rsidR="000E05BB" w:rsidRPr="000E05BB" w:rsidRDefault="000E05BB" w:rsidP="00883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67534D58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314AF9" w14:textId="2FDAC069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1,53</w:t>
            </w:r>
            <w:r w:rsidR="00F938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9D6834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67F604" w14:textId="78158FE2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6555CAC5" w14:textId="77777777" w:rsidR="000E05BB" w:rsidRPr="000E05BB" w:rsidRDefault="000E05BB" w:rsidP="0036394A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3EA86D" w14:textId="55BC5C5D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F938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E05BB" w:rsidRPr="00DC18E2" w14:paraId="3CBE1BA7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D2692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B95F6A" w14:textId="21F45B08" w:rsidR="000E05BB" w:rsidRPr="007572B2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208E5AC6" w14:textId="77777777" w:rsidR="000E05BB" w:rsidRPr="007572B2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3E7AA8D" w14:textId="01D23D26" w:rsidR="000E05BB" w:rsidRPr="007572B2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1,53</w:t>
            </w:r>
            <w:r w:rsidR="00F93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6553D9" w14:textId="77777777" w:rsidR="000E05BB" w:rsidRPr="007572B2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0DF8E5F" w14:textId="51EA612B" w:rsidR="000E05BB" w:rsidRPr="007572B2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B65C91F" w14:textId="77777777" w:rsidR="000E05BB" w:rsidRPr="007572B2" w:rsidRDefault="000E05BB" w:rsidP="0036394A">
            <w:pPr>
              <w:tabs>
                <w:tab w:val="decimal" w:pos="80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7BF6F6" w14:textId="0AFC64FA" w:rsidR="000E05BB" w:rsidRPr="007572B2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2,325,057 </w:t>
            </w:r>
          </w:p>
        </w:tc>
      </w:tr>
      <w:tr w:rsidR="000E05BB" w:rsidRPr="00DC18E2" w14:paraId="70D5F3D4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798CD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344BB4" w14:textId="77777777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6248FD06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7D1D055E" w14:textId="77777777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6D1327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FE3CC60" w14:textId="77777777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1247471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6994416" w14:textId="77777777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BB" w:rsidRPr="00DC18E2" w14:paraId="7088D402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F80553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792D014" w14:textId="77777777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36457A7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0F102C" w14:textId="77777777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066E47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F9D9B5" w14:textId="77777777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1921D6C3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032AAD" w14:textId="77777777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05BB" w:rsidRPr="00DC18E2" w14:paraId="23E62F39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A5486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7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B4A3406" w14:textId="031E3DAB" w:rsidR="000E05BB" w:rsidRPr="000E05BB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78BA94BB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4B2E13" w14:textId="7364D184" w:rsidR="000E05BB" w:rsidRPr="000E05BB" w:rsidRDefault="000E05BB" w:rsidP="00567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1AD954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C032AB" w14:textId="4C57034F" w:rsidR="000E05BB" w:rsidRPr="000E05BB" w:rsidRDefault="000E05BB" w:rsidP="00047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7164829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D5A150C" w14:textId="0B09250C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2,324,968 </w:t>
            </w:r>
          </w:p>
        </w:tc>
      </w:tr>
      <w:tr w:rsidR="000E05BB" w:rsidRPr="00DC18E2" w14:paraId="5AC38A7E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E6A95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CBE42" w14:textId="199C6C82" w:rsidR="000E05BB" w:rsidRPr="000E05BB" w:rsidRDefault="000E05BB" w:rsidP="008832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</w:tcPr>
          <w:p w14:paraId="0DABB129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8C5431" w14:textId="28EC6EA9" w:rsidR="000E05BB" w:rsidRPr="000E05BB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1,53</w:t>
            </w:r>
            <w:r w:rsidR="00F9389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336FF9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35472A" w14:textId="26935F46" w:rsidR="000E05BB" w:rsidRPr="000E05BB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3FF7EB4D" w14:textId="77777777" w:rsidR="000E05BB" w:rsidRPr="000E05BB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F671D" w14:textId="71219CD5" w:rsidR="000E05BB" w:rsidRPr="000E05BB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F9389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E05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E05BB" w:rsidRPr="00DC18E2" w14:paraId="02FED3BE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A4DE24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056916" w14:textId="051FC8AF" w:rsidR="000E05BB" w:rsidRPr="007572B2" w:rsidRDefault="000E05BB" w:rsidP="00CA75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2,324,968 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</w:tcPr>
          <w:p w14:paraId="1E9D4A75" w14:textId="77777777" w:rsidR="000E05BB" w:rsidRPr="007572B2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AC788BF" w14:textId="5EDD1B9F" w:rsidR="000E05BB" w:rsidRPr="007572B2" w:rsidRDefault="000E05BB" w:rsidP="005E36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1,53</w:t>
            </w:r>
            <w:r w:rsidR="00F93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89" w:type="pct"/>
            <w:tcBorders>
              <w:top w:val="nil"/>
              <w:left w:val="nil"/>
              <w:right w:val="nil"/>
            </w:tcBorders>
            <w:noWrap/>
          </w:tcPr>
          <w:p w14:paraId="2FEDE43F" w14:textId="77777777" w:rsidR="000E05BB" w:rsidRPr="007572B2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706EA9" w14:textId="43DBED56" w:rsidR="000E05BB" w:rsidRPr="007572B2" w:rsidRDefault="000E05BB" w:rsidP="00B93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1452080A" w14:textId="77777777" w:rsidR="000E05BB" w:rsidRPr="007572B2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D122C" w14:textId="3670F4AC" w:rsidR="000E05BB" w:rsidRPr="007572B2" w:rsidRDefault="000E05BB" w:rsidP="00CD3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7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2,325,057</w:t>
            </w:r>
          </w:p>
        </w:tc>
      </w:tr>
      <w:tr w:rsidR="000E05BB" w:rsidRPr="00DC18E2" w14:paraId="1B8C58FE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F51A" w14:textId="77777777" w:rsidR="000E05BB" w:rsidRPr="005F33C3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03DD500D" w14:textId="03557061" w:rsidR="000E05BB" w:rsidRPr="005F33C3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CB99CE" w14:textId="77777777" w:rsidR="000E05BB" w:rsidRPr="005F33C3" w:rsidRDefault="000E05BB" w:rsidP="0036394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4D85CA9" w14:textId="77777777" w:rsidR="000E05BB" w:rsidRPr="005F33C3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68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04B9088" w14:textId="77777777" w:rsidR="000E05BB" w:rsidRPr="005F33C3" w:rsidRDefault="000E05BB" w:rsidP="0036394A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4DF495BC" w14:textId="77777777" w:rsidR="000E05BB" w:rsidRPr="005F33C3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F660837" w14:textId="77777777" w:rsidR="000E05BB" w:rsidRPr="005F33C3" w:rsidRDefault="000E05BB" w:rsidP="0036394A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38561DCB" w14:textId="77777777" w:rsidR="000E05BB" w:rsidRPr="005F33C3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2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77B983E" w14:textId="77777777" w:rsidR="000E05BB" w:rsidRPr="005F33C3" w:rsidRDefault="000E05BB" w:rsidP="0036394A">
            <w:pPr>
              <w:pStyle w:val="acctfourfigures"/>
              <w:tabs>
                <w:tab w:val="clear" w:pos="765"/>
                <w:tab w:val="decimal" w:pos="543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DF2027" w:rsidRPr="00DC18E2" w14:paraId="54FF68E4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8D38EA6" w14:textId="4D97EA45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10A5CF9C" w14:textId="059BD1DC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1,254,641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41A5CCD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57BED9F1" w14:textId="21E190EB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(2,966)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4FBBD05C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1BEF472" w14:textId="2C84486F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5B4BEA3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02781D0F" w14:textId="26759C20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1,251,675 </w:t>
            </w:r>
          </w:p>
        </w:tc>
      </w:tr>
      <w:tr w:rsidR="00DF2027" w:rsidRPr="00DC18E2" w14:paraId="64AEE8E6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C2E777" w14:textId="59926E48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037FCAC3" w14:textId="78C59CB1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22,969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8925D26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44011355" w14:textId="73627D35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784F7FE3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84265F1" w14:textId="1F70686D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64DC982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5D6E1F2D" w14:textId="0D007DC5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22,970 </w:t>
            </w:r>
          </w:p>
        </w:tc>
      </w:tr>
      <w:tr w:rsidR="00DF2027" w:rsidRPr="00DC18E2" w14:paraId="2F083E33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82905E" w14:textId="619DA981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65109833" w14:textId="125B339C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22,416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8ABCC05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58A1C609" w14:textId="20DA4AC7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164 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51373C15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3B838A25" w14:textId="736F2197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40577765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1EB8B519" w14:textId="0A5F9B69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22,580 </w:t>
            </w:r>
          </w:p>
        </w:tc>
      </w:tr>
      <w:tr w:rsidR="00DF2027" w:rsidRPr="00DC18E2" w14:paraId="1CD7D575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CDCC01" w14:textId="787CA289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755A879F" w14:textId="0DDFBB03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28,242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D11E57C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C8A3DA" w14:textId="183F0791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43</w:t>
            </w:r>
            <w:r w:rsidR="00B70C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664288DB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A56D96" w14:textId="38BB6379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6369D474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5AC04304" w14:textId="4D737E77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28,676 </w:t>
            </w:r>
          </w:p>
        </w:tc>
      </w:tr>
      <w:tr w:rsidR="00DF2027" w:rsidRPr="00DC18E2" w14:paraId="3509665D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63810B" w14:textId="59430B0A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ค่าตัดจำหน่ายต้นทุนสัมปทานในการใช้ทางยกระดับ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3918E933" w14:textId="17FFEF6E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BB72624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CE3F3F1" w14:textId="68D1D4EE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40122118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6A241445" w14:textId="16A9E910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52A8911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4DBF0AAD" w14:textId="4296F8F5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</w:tr>
      <w:tr w:rsidR="00DF2027" w:rsidRPr="00DC18E2" w14:paraId="5933DEE0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3A6074" w14:textId="19BA81D7" w:rsidR="00DF2027" w:rsidRPr="000E05BB" w:rsidRDefault="00DF2027" w:rsidP="00DF2027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ค่าซ่อมแซมบำรุงรักษาทางยกระดับ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61621583" w14:textId="1D7714E9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50,748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0AE032C3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4EB4129B" w14:textId="06D21CE4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6D3AA8B6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363D0EE1" w14:textId="4FAB4D81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(1,450)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5F709E82" w14:textId="77777777" w:rsidR="00DF2027" w:rsidRPr="00DF2027" w:rsidRDefault="00DF2027" w:rsidP="00DF2027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363638F5" w14:textId="36B9E268" w:rsidR="00DF2027" w:rsidRPr="00DF2027" w:rsidRDefault="00DF2027" w:rsidP="00DF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DF2027">
              <w:rPr>
                <w:rFonts w:asciiTheme="majorBidi" w:hAnsiTheme="majorBidi" w:cstheme="majorBidi"/>
                <w:sz w:val="30"/>
                <w:szCs w:val="30"/>
              </w:rPr>
              <w:t xml:space="preserve"> 49,297 </w:t>
            </w:r>
          </w:p>
        </w:tc>
      </w:tr>
      <w:tr w:rsidR="000E05BB" w:rsidRPr="00DC18E2" w14:paraId="266205C6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DDFA34" w14:textId="77777777" w:rsidR="000E05BB" w:rsidRPr="000E05BB" w:rsidRDefault="000E05BB" w:rsidP="0036394A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381F3FC3" w14:textId="77777777" w:rsidR="000E05BB" w:rsidRPr="00DF2027" w:rsidRDefault="000E05BB" w:rsidP="006B0B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1DDDF94" w14:textId="77777777" w:rsidR="000E05BB" w:rsidRPr="00DF2027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EC8C2F" w14:textId="77777777" w:rsidR="000E05BB" w:rsidRPr="00DF2027" w:rsidRDefault="000E05BB" w:rsidP="00424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4DCAB5F9" w14:textId="77777777" w:rsidR="000E05BB" w:rsidRPr="00DF2027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93212A4" w14:textId="77777777" w:rsidR="000E05BB" w:rsidRPr="00DF2027" w:rsidRDefault="000E05BB" w:rsidP="0036394A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101FFBB" w14:textId="77777777" w:rsidR="000E05BB" w:rsidRPr="00DF2027" w:rsidRDefault="000E05BB" w:rsidP="0036394A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73CD4F24" w14:textId="77777777" w:rsidR="000E05BB" w:rsidRPr="00DF2027" w:rsidRDefault="000E05BB" w:rsidP="00D02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6F25" w:rsidRPr="00DC18E2" w14:paraId="25509273" w14:textId="77777777" w:rsidTr="00AA6F25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1D9377" w14:textId="5A6D46F5" w:rsidR="00AA6F25" w:rsidRPr="000E05BB" w:rsidRDefault="00AA6F25" w:rsidP="00AA6F25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46698239" w14:textId="1FB340EB" w:rsidR="00AA6F25" w:rsidRPr="00AA6F25" w:rsidRDefault="00AA6F25" w:rsidP="00AA6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AA6F25">
              <w:rPr>
                <w:rFonts w:asciiTheme="majorBidi" w:hAnsiTheme="majorBidi" w:cstheme="majorBidi"/>
                <w:sz w:val="30"/>
                <w:szCs w:val="30"/>
              </w:rPr>
              <w:t xml:space="preserve"> 56,124 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58B592A2" w14:textId="77777777" w:rsidR="00AA6F25" w:rsidRPr="00AA6F25" w:rsidRDefault="00AA6F25" w:rsidP="00AA6F2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94E419" w14:textId="3ACE3DBB" w:rsidR="00AA6F25" w:rsidRPr="00AA6F25" w:rsidRDefault="00AA6F25" w:rsidP="00AA6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AA6F25">
              <w:rPr>
                <w:rFonts w:asciiTheme="majorBidi" w:hAnsiTheme="majorBidi" w:cstheme="majorBidi"/>
                <w:sz w:val="30"/>
                <w:szCs w:val="30"/>
              </w:rPr>
              <w:t xml:space="preserve"> 609 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8FF4F53" w14:textId="77777777" w:rsidR="00AA6F25" w:rsidRPr="00AA6F25" w:rsidRDefault="00AA6F25" w:rsidP="00AA6F2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06FC1E" w14:textId="2BBBA934" w:rsidR="00AA6F25" w:rsidRPr="00AA6F25" w:rsidRDefault="00AA6F25" w:rsidP="00AA6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F2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89" w:type="pct"/>
            <w:tcBorders>
              <w:left w:val="nil"/>
              <w:right w:val="nil"/>
            </w:tcBorders>
            <w:shd w:val="clear" w:color="auto" w:fill="auto"/>
          </w:tcPr>
          <w:p w14:paraId="6702E09D" w14:textId="77777777" w:rsidR="00AA6F25" w:rsidRPr="00AA6F25" w:rsidRDefault="00AA6F25" w:rsidP="00AA6F25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4A51204A" w14:textId="798DA2B2" w:rsidR="00AA6F25" w:rsidRPr="00AA6F25" w:rsidRDefault="00AA6F25" w:rsidP="00AA6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AA6F25">
              <w:rPr>
                <w:rFonts w:asciiTheme="majorBidi" w:hAnsiTheme="majorBidi" w:cstheme="majorBidi"/>
                <w:sz w:val="30"/>
                <w:szCs w:val="30"/>
              </w:rPr>
              <w:t xml:space="preserve"> 56,733 </w:t>
            </w:r>
          </w:p>
        </w:tc>
      </w:tr>
      <w:tr w:rsidR="009D1E09" w:rsidRPr="00DC18E2" w14:paraId="280EA2EA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0F6A5B2" w14:textId="2D480F54" w:rsidR="009D1E09" w:rsidRPr="000E05BB" w:rsidRDefault="009D1E09" w:rsidP="009D1E09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79CABDA9" w14:textId="67AB1885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4E72">
              <w:rPr>
                <w:rFonts w:asciiTheme="majorBidi" w:hAnsiTheme="majorBidi" w:cstheme="majorBidi"/>
                <w:sz w:val="30"/>
                <w:szCs w:val="30"/>
              </w:rPr>
              <w:t xml:space="preserve"> 10,022,328 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1DAE391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9F58B4" w14:textId="72A225BA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4E72">
              <w:rPr>
                <w:rFonts w:asciiTheme="majorBidi" w:hAnsiTheme="majorBidi" w:cstheme="majorBidi"/>
                <w:sz w:val="30"/>
                <w:szCs w:val="30"/>
              </w:rPr>
              <w:t xml:space="preserve"> 43,422 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331AB367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14EAB45" w14:textId="1128EAA3" w:rsidR="009D1E09" w:rsidRPr="004171E8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1E8">
              <w:rPr>
                <w:rFonts w:ascii="Angsana New" w:hAnsi="Angsana New"/>
                <w:sz w:val="30"/>
                <w:szCs w:val="30"/>
              </w:rPr>
              <w:t xml:space="preserve"> (28,952)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20D6F86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112A8A77" w14:textId="2DD0312D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D1E09">
              <w:rPr>
                <w:rFonts w:asciiTheme="majorBidi" w:hAnsiTheme="majorBidi" w:cstheme="majorBidi"/>
                <w:sz w:val="30"/>
                <w:szCs w:val="30"/>
              </w:rPr>
              <w:t xml:space="preserve"> 10,036,798 </w:t>
            </w:r>
          </w:p>
        </w:tc>
      </w:tr>
      <w:tr w:rsidR="009D1E09" w:rsidRPr="00DC18E2" w14:paraId="792DD28B" w14:textId="77777777" w:rsidTr="0036394A">
        <w:tc>
          <w:tcPr>
            <w:tcW w:w="206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C2613B" w14:textId="4080D9B0" w:rsidR="009D1E09" w:rsidRPr="000E05BB" w:rsidRDefault="009D1E09" w:rsidP="009D1E09">
            <w:pPr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05B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37" w:type="pct"/>
            <w:tcBorders>
              <w:left w:val="nil"/>
              <w:right w:val="nil"/>
            </w:tcBorders>
            <w:shd w:val="clear" w:color="auto" w:fill="auto"/>
          </w:tcPr>
          <w:p w14:paraId="167F4D7F" w14:textId="7C18FDC1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BE73FA">
              <w:rPr>
                <w:rFonts w:asciiTheme="majorBidi" w:hAnsiTheme="majorBidi" w:cstheme="majorBidi"/>
                <w:sz w:val="30"/>
                <w:szCs w:val="30"/>
              </w:rPr>
              <w:t>1,529,581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2CCCBEBB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89" w:type="pct"/>
            <w:tcBorders>
              <w:left w:val="nil"/>
              <w:right w:val="nil"/>
            </w:tcBorders>
            <w:shd w:val="clear" w:color="auto" w:fill="auto"/>
            <w:noWrap/>
          </w:tcPr>
          <w:p w14:paraId="19ECB60B" w14:textId="4EDA35C6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8C4E72">
              <w:rPr>
                <w:rFonts w:asciiTheme="majorBidi" w:hAnsiTheme="majorBidi" w:cstheme="majorBidi"/>
                <w:sz w:val="30"/>
                <w:szCs w:val="30"/>
              </w:rPr>
              <w:t xml:space="preserve"> 6,38</w:t>
            </w:r>
            <w:r w:rsidR="00E722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9" w:type="pct"/>
            <w:tcBorders>
              <w:left w:val="nil"/>
              <w:right w:val="nil"/>
            </w:tcBorders>
            <w:noWrap/>
          </w:tcPr>
          <w:p w14:paraId="291080B1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  <w:noWrap/>
          </w:tcPr>
          <w:p w14:paraId="3B3BA1E8" w14:textId="3D76BB49" w:rsidR="009D1E09" w:rsidRPr="004171E8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71E8">
              <w:rPr>
                <w:rFonts w:ascii="Angsana New" w:hAnsi="Angsana New"/>
                <w:sz w:val="30"/>
                <w:szCs w:val="30"/>
              </w:rPr>
              <w:t xml:space="preserve"> (1,552)</w:t>
            </w:r>
          </w:p>
        </w:tc>
        <w:tc>
          <w:tcPr>
            <w:tcW w:w="89" w:type="pct"/>
            <w:tcBorders>
              <w:left w:val="nil"/>
              <w:right w:val="nil"/>
            </w:tcBorders>
          </w:tcPr>
          <w:p w14:paraId="79BF01DE" w14:textId="77777777" w:rsidR="009D1E09" w:rsidRPr="008C4E72" w:rsidRDefault="009D1E09" w:rsidP="009D1E09">
            <w:pPr>
              <w:tabs>
                <w:tab w:val="decimal" w:pos="74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left w:val="nil"/>
              <w:right w:val="nil"/>
            </w:tcBorders>
            <w:shd w:val="clear" w:color="auto" w:fill="auto"/>
          </w:tcPr>
          <w:p w14:paraId="7B3346BE" w14:textId="1326CDFA" w:rsidR="009D1E09" w:rsidRPr="008C4E72" w:rsidRDefault="009D1E09" w:rsidP="009D1E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0"/>
              </w:tabs>
              <w:spacing w:after="0" w:line="380" w:lineRule="exact"/>
              <w:ind w:left="-108" w:right="-136"/>
              <w:rPr>
                <w:rFonts w:asciiTheme="majorBidi" w:hAnsiTheme="majorBidi" w:cstheme="majorBidi"/>
                <w:sz w:val="30"/>
                <w:szCs w:val="30"/>
              </w:rPr>
            </w:pPr>
            <w:r w:rsidRPr="009D1E09">
              <w:rPr>
                <w:rFonts w:asciiTheme="majorBidi" w:hAnsiTheme="majorBidi" w:cstheme="majorBidi"/>
                <w:sz w:val="30"/>
                <w:szCs w:val="30"/>
              </w:rPr>
              <w:t xml:space="preserve"> 1,534,416 </w:t>
            </w:r>
          </w:p>
        </w:tc>
      </w:tr>
      <w:bookmarkEnd w:id="1"/>
    </w:tbl>
    <w:p w14:paraId="7CFAB34F" w14:textId="77777777" w:rsidR="00876972" w:rsidRDefault="00876972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63D0CE" w14:textId="69019695" w:rsidR="001066AC" w:rsidRPr="00DC18E2" w:rsidRDefault="001066AC" w:rsidP="009A03D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066AC" w:rsidRPr="00DC18E2" w:rsidSect="00CA518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BDCED29" w14:textId="30B5E347" w:rsidR="00CE6B99" w:rsidRPr="00371DBE" w:rsidRDefault="00CE6B99" w:rsidP="00CE6B99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contextualSpacing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371DBE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735A4036" w14:textId="70C0229E" w:rsidR="00CE6B99" w:rsidRPr="00371DBE" w:rsidRDefault="009736B3" w:rsidP="00CE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E6B99" w:rsidRPr="00371DBE">
        <w:rPr>
          <w:rFonts w:asciiTheme="majorBidi" w:hAnsiTheme="majorBidi" w:cstheme="majorBidi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4EB16AE" w14:textId="24F8ADDB" w:rsidR="006754E1" w:rsidRPr="005B4B4C" w:rsidRDefault="0067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491963DD" w14:textId="003AA57B" w:rsidR="00036B89" w:rsidRPr="00F37125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37125">
        <w:rPr>
          <w:rFonts w:asciiTheme="majorBidi" w:hAnsiTheme="majorBidi" w:cstheme="majorBidi"/>
          <w:cs/>
        </w:rPr>
        <w:t>ค่าใช้จ่ายตามลักษณะ</w:t>
      </w:r>
    </w:p>
    <w:p w14:paraId="3A5D244A" w14:textId="08B5841A" w:rsidR="0055714D" w:rsidRPr="005B4B4C" w:rsidRDefault="0055714D" w:rsidP="0055714D">
      <w:pPr>
        <w:rPr>
          <w:rFonts w:asciiTheme="majorBidi" w:hAnsiTheme="majorBidi" w:cstheme="majorBidi"/>
          <w:sz w:val="22"/>
          <w:szCs w:val="22"/>
        </w:rPr>
      </w:pPr>
    </w:p>
    <w:p w14:paraId="633F05B0" w14:textId="77777777" w:rsidR="00A619B1" w:rsidRPr="00D24189" w:rsidRDefault="00A619B1" w:rsidP="00A61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418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699850E" w14:textId="3FCEE8AD" w:rsidR="004E240F" w:rsidRPr="00D24189" w:rsidRDefault="00C4797C" w:rsidP="00554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5451A" w:rsidRPr="00D24189">
        <w:rPr>
          <w:rFonts w:asciiTheme="majorBidi" w:hAnsiTheme="majorBidi" w:cstheme="majorBidi"/>
          <w:sz w:val="30"/>
          <w:szCs w:val="30"/>
          <w:cs/>
        </w:rPr>
        <w:t>บริษัทรับรู้รายการค่าใช้จ่ายตามที่เ</w:t>
      </w:r>
      <w:r w:rsidR="0055451A" w:rsidRPr="008076EA">
        <w:rPr>
          <w:rFonts w:asciiTheme="majorBidi" w:hAnsiTheme="majorBidi" w:cstheme="majorBidi"/>
          <w:sz w:val="30"/>
          <w:szCs w:val="30"/>
          <w:cs/>
        </w:rPr>
        <w:t xml:space="preserve">ปิดเผยในหมายเหตุข้อ </w:t>
      </w:r>
      <w:r w:rsidR="008C307B" w:rsidRPr="008076EA">
        <w:rPr>
          <w:rFonts w:asciiTheme="majorBidi" w:hAnsiTheme="majorBidi" w:cstheme="majorBidi"/>
          <w:sz w:val="30"/>
          <w:szCs w:val="30"/>
        </w:rPr>
        <w:t xml:space="preserve">6 - </w:t>
      </w:r>
      <w:r w:rsidR="00AA1FC1">
        <w:rPr>
          <w:rFonts w:asciiTheme="majorBidi" w:hAnsiTheme="majorBidi" w:cstheme="majorBidi"/>
          <w:sz w:val="30"/>
          <w:szCs w:val="30"/>
        </w:rPr>
        <w:t>10</w:t>
      </w:r>
      <w:r w:rsidR="00145FAF" w:rsidRPr="008076EA">
        <w:rPr>
          <w:rFonts w:asciiTheme="majorBidi" w:hAnsiTheme="majorBidi" w:cstheme="majorBidi"/>
          <w:sz w:val="30"/>
          <w:szCs w:val="30"/>
        </w:rPr>
        <w:t xml:space="preserve"> </w:t>
      </w:r>
      <w:r w:rsidR="00145FAF" w:rsidRPr="008076E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C307B" w:rsidRPr="008076EA">
        <w:rPr>
          <w:rFonts w:asciiTheme="majorBidi" w:hAnsiTheme="majorBidi" w:cstheme="majorBidi"/>
          <w:sz w:val="30"/>
          <w:szCs w:val="30"/>
        </w:rPr>
        <w:t xml:space="preserve"> </w:t>
      </w:r>
      <w:r w:rsidR="00145FAF" w:rsidRPr="008076EA">
        <w:rPr>
          <w:rFonts w:asciiTheme="majorBidi" w:hAnsiTheme="majorBidi" w:cstheme="majorBidi"/>
          <w:sz w:val="30"/>
          <w:szCs w:val="30"/>
        </w:rPr>
        <w:t>1</w:t>
      </w:r>
      <w:r w:rsidR="00B438D3">
        <w:rPr>
          <w:rFonts w:asciiTheme="majorBidi" w:hAnsiTheme="majorBidi" w:cstheme="majorBidi"/>
          <w:sz w:val="30"/>
          <w:szCs w:val="30"/>
        </w:rPr>
        <w:t>8</w:t>
      </w:r>
    </w:p>
    <w:p w14:paraId="16A0FFA7" w14:textId="77777777" w:rsidR="004E240F" w:rsidRPr="005B4B4C" w:rsidRDefault="004E240F" w:rsidP="0055714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843"/>
        <w:gridCol w:w="990"/>
        <w:gridCol w:w="1264"/>
        <w:gridCol w:w="266"/>
        <w:gridCol w:w="1264"/>
        <w:gridCol w:w="269"/>
        <w:gridCol w:w="1257"/>
      </w:tblGrid>
      <w:tr w:rsidR="00171C18" w:rsidRPr="00D24189" w14:paraId="14A1E402" w14:textId="77777777" w:rsidTr="0092063A">
        <w:tc>
          <w:tcPr>
            <w:tcW w:w="3843" w:type="dxa"/>
            <w:shd w:val="clear" w:color="auto" w:fill="FFFFFF"/>
          </w:tcPr>
          <w:p w14:paraId="4CA8FB29" w14:textId="77777777" w:rsidR="00171C18" w:rsidRPr="00D24189" w:rsidRDefault="00171C18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9B82E56" w14:textId="51B86E04" w:rsidR="00171C18" w:rsidRPr="00D24189" w:rsidRDefault="00171C18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14:paraId="735D5CDA" w14:textId="055BADE8" w:rsidR="00171C18" w:rsidRPr="00171C18" w:rsidRDefault="00171C18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0EA76BE9" w14:textId="508CBBF8" w:rsidR="00171C18" w:rsidRPr="00D24189" w:rsidRDefault="00171C18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D781F9" w14:textId="66774C68" w:rsidR="00171C18" w:rsidRPr="00171C18" w:rsidRDefault="00171C18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80" w:lineRule="exact"/>
              <w:ind w:left="-108" w:right="-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CCA" w:rsidRPr="00D24189" w14:paraId="3EF4A382" w14:textId="77777777" w:rsidTr="0092063A">
        <w:tc>
          <w:tcPr>
            <w:tcW w:w="3843" w:type="dxa"/>
            <w:shd w:val="clear" w:color="auto" w:fill="FFFFFF"/>
          </w:tcPr>
          <w:p w14:paraId="6C9DF29E" w14:textId="77777777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2719BA7" w14:textId="4C3F34DC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14:paraId="5B6CF9B5" w14:textId="02A6AF21" w:rsidR="00205CCA" w:rsidRPr="00D24189" w:rsidRDefault="00205CCA" w:rsidP="0020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C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7EB47CC1" w14:textId="77777777" w:rsidR="00205CCA" w:rsidRPr="00D24189" w:rsidRDefault="00205CCA" w:rsidP="0020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D22ED73" w14:textId="4614C804" w:rsidR="00205CCA" w:rsidRPr="00D24189" w:rsidRDefault="00205CCA" w:rsidP="0020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C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FFC3FFF" w14:textId="77777777" w:rsidR="00205CCA" w:rsidRPr="00D24189" w:rsidRDefault="00205CCA" w:rsidP="0020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B301724" w14:textId="01933A1D" w:rsidR="00205CCA" w:rsidRPr="00D24189" w:rsidRDefault="00205CCA" w:rsidP="0020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C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05CCA" w:rsidRPr="00D24189" w14:paraId="271F98F3" w14:textId="77777777" w:rsidTr="0092063A">
        <w:tc>
          <w:tcPr>
            <w:tcW w:w="3843" w:type="dxa"/>
            <w:shd w:val="clear" w:color="auto" w:fill="FFFFFF"/>
          </w:tcPr>
          <w:p w14:paraId="21B4DD32" w14:textId="77777777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296910B" w14:textId="77777777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shd w:val="clear" w:color="auto" w:fill="FFFFFF"/>
          </w:tcPr>
          <w:p w14:paraId="55473095" w14:textId="47E391BA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B9E" w:rsidRPr="00D24189" w14:paraId="42AAC42B" w14:textId="77777777" w:rsidTr="00DA4062">
        <w:tc>
          <w:tcPr>
            <w:tcW w:w="3843" w:type="dxa"/>
          </w:tcPr>
          <w:p w14:paraId="5FB6BB0C" w14:textId="77777777" w:rsidR="005D3B9E" w:rsidRDefault="005D3B9E" w:rsidP="00DA406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ค่าตัดจำหน่ายต้นทุนสัมปทานใน</w:t>
            </w:r>
          </w:p>
          <w:p w14:paraId="0032B4F9" w14:textId="77777777" w:rsidR="005D3B9E" w:rsidRPr="00D24189" w:rsidRDefault="005D3B9E" w:rsidP="00DA4062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การใช้ทางยกระดับ</w:t>
            </w:r>
          </w:p>
        </w:tc>
        <w:tc>
          <w:tcPr>
            <w:tcW w:w="990" w:type="dxa"/>
            <w:shd w:val="clear" w:color="auto" w:fill="auto"/>
          </w:tcPr>
          <w:p w14:paraId="3455605E" w14:textId="77777777" w:rsidR="005D3B9E" w:rsidRDefault="005D3B9E" w:rsidP="00DA406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4A5EBA8F" w14:textId="77777777" w:rsidR="005D3B9E" w:rsidRPr="00D24189" w:rsidRDefault="005D3B9E" w:rsidP="00DA406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4" w:type="dxa"/>
          </w:tcPr>
          <w:p w14:paraId="2F27E1F5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143DF6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  <w:tc>
          <w:tcPr>
            <w:tcW w:w="266" w:type="dxa"/>
          </w:tcPr>
          <w:p w14:paraId="2B99C48F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51672A6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3915D6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500,878</w:t>
            </w:r>
          </w:p>
        </w:tc>
        <w:tc>
          <w:tcPr>
            <w:tcW w:w="269" w:type="dxa"/>
          </w:tcPr>
          <w:p w14:paraId="6E0769D0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D733DCF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1701BF" w14:textId="77777777" w:rsidR="005D3B9E" w:rsidRPr="00083C95" w:rsidRDefault="005D3B9E" w:rsidP="00DA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340,114</w:t>
            </w:r>
          </w:p>
        </w:tc>
      </w:tr>
      <w:tr w:rsidR="0093748E" w:rsidRPr="00D24189" w14:paraId="208647D2" w14:textId="77777777" w:rsidTr="0092063A">
        <w:tc>
          <w:tcPr>
            <w:tcW w:w="3843" w:type="dxa"/>
          </w:tcPr>
          <w:p w14:paraId="447CD20B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14:paraId="0392C50B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ED76128" w14:textId="12D97815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294,850</w:t>
            </w:r>
          </w:p>
        </w:tc>
        <w:tc>
          <w:tcPr>
            <w:tcW w:w="266" w:type="dxa"/>
          </w:tcPr>
          <w:p w14:paraId="16E60CF8" w14:textId="36767B31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09DFC28" w14:textId="2AB67D9F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294,502</w:t>
            </w:r>
          </w:p>
        </w:tc>
        <w:tc>
          <w:tcPr>
            <w:tcW w:w="269" w:type="dxa"/>
            <w:vAlign w:val="bottom"/>
          </w:tcPr>
          <w:p w14:paraId="37DF571C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E1D9914" w14:textId="1BE3D4D8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255,301</w:t>
            </w:r>
          </w:p>
        </w:tc>
      </w:tr>
      <w:tr w:rsidR="0093748E" w:rsidRPr="00D24189" w14:paraId="440DBA73" w14:textId="77777777" w:rsidTr="0092063A">
        <w:tc>
          <w:tcPr>
            <w:tcW w:w="3843" w:type="dxa"/>
          </w:tcPr>
          <w:p w14:paraId="0F8E4AF7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990" w:type="dxa"/>
            <w:shd w:val="clear" w:color="auto" w:fill="auto"/>
          </w:tcPr>
          <w:p w14:paraId="60DEA139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67A90AC" w14:textId="00BE8BE8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76,06</w:t>
            </w:r>
            <w:r w:rsidR="00132F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14C8EABD" w14:textId="12C25472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7DBEA16" w14:textId="7F6FD0EB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77,399</w:t>
            </w:r>
          </w:p>
        </w:tc>
        <w:tc>
          <w:tcPr>
            <w:tcW w:w="269" w:type="dxa"/>
          </w:tcPr>
          <w:p w14:paraId="2AB03ACA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5CC2755" w14:textId="5228893C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71,301</w:t>
            </w:r>
          </w:p>
        </w:tc>
      </w:tr>
      <w:tr w:rsidR="0093748E" w:rsidRPr="00D24189" w14:paraId="46B54A91" w14:textId="77777777" w:rsidTr="0092063A">
        <w:tc>
          <w:tcPr>
            <w:tcW w:w="3843" w:type="dxa"/>
          </w:tcPr>
          <w:p w14:paraId="509D5057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3E1FF877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FF4BC51" w14:textId="6FF73B0A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33,192</w:t>
            </w:r>
          </w:p>
        </w:tc>
        <w:tc>
          <w:tcPr>
            <w:tcW w:w="266" w:type="dxa"/>
          </w:tcPr>
          <w:p w14:paraId="4AE0A996" w14:textId="43450A9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B8BC56B" w14:textId="0964EB99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33,162</w:t>
            </w:r>
          </w:p>
        </w:tc>
        <w:tc>
          <w:tcPr>
            <w:tcW w:w="269" w:type="dxa"/>
          </w:tcPr>
          <w:p w14:paraId="6C21920E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EED0A69" w14:textId="54A921CA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31,114</w:t>
            </w:r>
          </w:p>
        </w:tc>
      </w:tr>
      <w:tr w:rsidR="0093748E" w:rsidRPr="00D24189" w14:paraId="0CA22411" w14:textId="77777777" w:rsidTr="00937728">
        <w:tc>
          <w:tcPr>
            <w:tcW w:w="3843" w:type="dxa"/>
          </w:tcPr>
          <w:p w14:paraId="5FB2F151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6EE0AB28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C130B9A" w14:textId="78D8832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28,676</w:t>
            </w:r>
          </w:p>
        </w:tc>
        <w:tc>
          <w:tcPr>
            <w:tcW w:w="266" w:type="dxa"/>
          </w:tcPr>
          <w:p w14:paraId="41B0E657" w14:textId="7777777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A8177D0" w14:textId="3138899C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28,242</w:t>
            </w:r>
          </w:p>
        </w:tc>
        <w:tc>
          <w:tcPr>
            <w:tcW w:w="269" w:type="dxa"/>
          </w:tcPr>
          <w:p w14:paraId="13DE4919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1A6F216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23,949</w:t>
            </w:r>
          </w:p>
        </w:tc>
      </w:tr>
      <w:tr w:rsidR="0093748E" w:rsidRPr="00D24189" w14:paraId="5F8CB31A" w14:textId="77777777" w:rsidTr="0092063A">
        <w:tc>
          <w:tcPr>
            <w:tcW w:w="3843" w:type="dxa"/>
          </w:tcPr>
          <w:p w14:paraId="5638D5FC" w14:textId="4BF8F5C8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90" w:type="dxa"/>
          </w:tcPr>
          <w:p w14:paraId="5D761337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41E3506E" w14:textId="6F9F4B15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26,182</w:t>
            </w:r>
          </w:p>
        </w:tc>
        <w:tc>
          <w:tcPr>
            <w:tcW w:w="266" w:type="dxa"/>
          </w:tcPr>
          <w:p w14:paraId="7528F12F" w14:textId="79E61408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15CC09B0" w14:textId="04DA2084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25,207</w:t>
            </w:r>
          </w:p>
        </w:tc>
        <w:tc>
          <w:tcPr>
            <w:tcW w:w="269" w:type="dxa"/>
          </w:tcPr>
          <w:p w14:paraId="4F9C5D35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3CB0A3E7" w14:textId="48C39999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30,863</w:t>
            </w:r>
          </w:p>
        </w:tc>
      </w:tr>
      <w:tr w:rsidR="0093748E" w:rsidRPr="00D24189" w14:paraId="258CB571" w14:textId="77777777" w:rsidTr="0092063A">
        <w:tc>
          <w:tcPr>
            <w:tcW w:w="3843" w:type="dxa"/>
          </w:tcPr>
          <w:p w14:paraId="597789D6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990" w:type="dxa"/>
          </w:tcPr>
          <w:p w14:paraId="59EFC170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D646D82" w14:textId="036DA159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18,749</w:t>
            </w:r>
          </w:p>
        </w:tc>
        <w:tc>
          <w:tcPr>
            <w:tcW w:w="266" w:type="dxa"/>
          </w:tcPr>
          <w:p w14:paraId="13057B74" w14:textId="24C07798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5DDCD8B3" w14:textId="12C1CF89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18,749</w:t>
            </w:r>
          </w:p>
        </w:tc>
        <w:tc>
          <w:tcPr>
            <w:tcW w:w="269" w:type="dxa"/>
          </w:tcPr>
          <w:p w14:paraId="7C724442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B19422" w14:textId="4D35B3CA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21,584</w:t>
            </w:r>
          </w:p>
        </w:tc>
      </w:tr>
      <w:tr w:rsidR="0093748E" w:rsidRPr="00D24189" w14:paraId="5378A383" w14:textId="77777777" w:rsidTr="007620DE">
        <w:tc>
          <w:tcPr>
            <w:tcW w:w="3843" w:type="dxa"/>
          </w:tcPr>
          <w:p w14:paraId="05028BED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990" w:type="dxa"/>
            <w:shd w:val="clear" w:color="auto" w:fill="auto"/>
          </w:tcPr>
          <w:p w14:paraId="4DBEB23A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7C83E94" w14:textId="276D471A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18,133</w:t>
            </w:r>
          </w:p>
        </w:tc>
        <w:tc>
          <w:tcPr>
            <w:tcW w:w="266" w:type="dxa"/>
          </w:tcPr>
          <w:p w14:paraId="48156FA2" w14:textId="7777777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796878B5" w14:textId="04CAE635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18,133</w:t>
            </w:r>
          </w:p>
        </w:tc>
        <w:tc>
          <w:tcPr>
            <w:tcW w:w="269" w:type="dxa"/>
          </w:tcPr>
          <w:p w14:paraId="37EBB64F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68BDC698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12,088</w:t>
            </w:r>
          </w:p>
        </w:tc>
      </w:tr>
      <w:tr w:rsidR="0093748E" w:rsidRPr="00D24189" w14:paraId="609CBBC1" w14:textId="77777777" w:rsidTr="00B364BA">
        <w:tc>
          <w:tcPr>
            <w:tcW w:w="3843" w:type="dxa"/>
          </w:tcPr>
          <w:p w14:paraId="5B5C1B92" w14:textId="77777777" w:rsidR="0093748E" w:rsidRPr="00B364BA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364B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779A8BAC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EED4B4E" w14:textId="2C7E91B3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266" w:type="dxa"/>
          </w:tcPr>
          <w:p w14:paraId="706ED90F" w14:textId="7777777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789F9AD" w14:textId="6A44BA10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11,763</w:t>
            </w:r>
          </w:p>
        </w:tc>
        <w:tc>
          <w:tcPr>
            <w:tcW w:w="269" w:type="dxa"/>
          </w:tcPr>
          <w:p w14:paraId="333C4AF9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B15063A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8,280</w:t>
            </w:r>
          </w:p>
        </w:tc>
      </w:tr>
      <w:tr w:rsidR="0093748E" w:rsidRPr="00D24189" w14:paraId="5D1EDC4F" w14:textId="77777777" w:rsidTr="0092063A">
        <w:tc>
          <w:tcPr>
            <w:tcW w:w="3843" w:type="dxa"/>
          </w:tcPr>
          <w:p w14:paraId="7DE5A2BB" w14:textId="012835FA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515E2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ค่าใช้จ่ายในการพัฒนาองค์กร</w:t>
            </w:r>
          </w:p>
        </w:tc>
        <w:tc>
          <w:tcPr>
            <w:tcW w:w="990" w:type="dxa"/>
          </w:tcPr>
          <w:p w14:paraId="6DA0CB01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</w:tcPr>
          <w:p w14:paraId="4C65E35E" w14:textId="27AAB5D3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9,200</w:t>
            </w:r>
          </w:p>
        </w:tc>
        <w:tc>
          <w:tcPr>
            <w:tcW w:w="266" w:type="dxa"/>
          </w:tcPr>
          <w:p w14:paraId="2F1E329C" w14:textId="7A3B7B82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C98D4EE" w14:textId="46906432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8,960</w:t>
            </w:r>
          </w:p>
        </w:tc>
        <w:tc>
          <w:tcPr>
            <w:tcW w:w="269" w:type="dxa"/>
          </w:tcPr>
          <w:p w14:paraId="1E2D9A23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67EE4DD" w14:textId="7E2D0AD2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16,289</w:t>
            </w:r>
          </w:p>
        </w:tc>
      </w:tr>
      <w:tr w:rsidR="0093748E" w:rsidRPr="00D24189" w14:paraId="27768888" w14:textId="77777777" w:rsidTr="00B364BA">
        <w:tc>
          <w:tcPr>
            <w:tcW w:w="3843" w:type="dxa"/>
          </w:tcPr>
          <w:p w14:paraId="0FC6DFB6" w14:textId="77777777" w:rsidR="0093748E" w:rsidRPr="00B364BA" w:rsidRDefault="0093748E" w:rsidP="0093748E">
            <w:pPr>
              <w:ind w:left="-18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B364BA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</w:t>
            </w:r>
            <w:r w:rsidRPr="00B364B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ใช้จ่ายในการเดินทาง</w:t>
            </w:r>
          </w:p>
        </w:tc>
        <w:tc>
          <w:tcPr>
            <w:tcW w:w="990" w:type="dxa"/>
            <w:shd w:val="clear" w:color="auto" w:fill="auto"/>
          </w:tcPr>
          <w:p w14:paraId="5B80F746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</w:tcPr>
          <w:p w14:paraId="7D9B0E12" w14:textId="11800D63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266" w:type="dxa"/>
          </w:tcPr>
          <w:p w14:paraId="4077B9FB" w14:textId="77777777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4C26AC52" w14:textId="04D6F7E2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6,548</w:t>
            </w:r>
          </w:p>
        </w:tc>
        <w:tc>
          <w:tcPr>
            <w:tcW w:w="269" w:type="dxa"/>
          </w:tcPr>
          <w:p w14:paraId="02ADB357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5CC5B325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6,352</w:t>
            </w:r>
          </w:p>
        </w:tc>
      </w:tr>
      <w:tr w:rsidR="0093748E" w:rsidRPr="00D24189" w14:paraId="489ABB3A" w14:textId="77777777" w:rsidTr="0092063A">
        <w:tc>
          <w:tcPr>
            <w:tcW w:w="3843" w:type="dxa"/>
          </w:tcPr>
          <w:p w14:paraId="5E7DACEB" w14:textId="5B7EDF69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ค่าภาษีโรงเรือนและภาษีอื่นๆ</w:t>
            </w:r>
          </w:p>
        </w:tc>
        <w:tc>
          <w:tcPr>
            <w:tcW w:w="990" w:type="dxa"/>
            <w:shd w:val="clear" w:color="auto" w:fill="auto"/>
          </w:tcPr>
          <w:p w14:paraId="165F893E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03C079F9" w14:textId="2C8EB445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  <w:tc>
          <w:tcPr>
            <w:tcW w:w="266" w:type="dxa"/>
          </w:tcPr>
          <w:p w14:paraId="12369CF3" w14:textId="1FFA1BD0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6A20C924" w14:textId="04723390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5,115</w:t>
            </w:r>
          </w:p>
        </w:tc>
        <w:tc>
          <w:tcPr>
            <w:tcW w:w="269" w:type="dxa"/>
          </w:tcPr>
          <w:p w14:paraId="06D15E12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1292E9" w14:textId="2D6384F0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</w:tr>
      <w:tr w:rsidR="0093748E" w:rsidRPr="00D24189" w14:paraId="19C569E2" w14:textId="77777777" w:rsidTr="0092063A">
        <w:tc>
          <w:tcPr>
            <w:tcW w:w="3843" w:type="dxa"/>
          </w:tcPr>
          <w:p w14:paraId="40C5433F" w14:textId="19374EF4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0" w:type="dxa"/>
            <w:shd w:val="clear" w:color="auto" w:fill="auto"/>
          </w:tcPr>
          <w:p w14:paraId="6AB195CF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hanging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E1D7256" w14:textId="68F55BFB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  <w:tc>
          <w:tcPr>
            <w:tcW w:w="266" w:type="dxa"/>
          </w:tcPr>
          <w:p w14:paraId="5CFEA017" w14:textId="28962B54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</w:tcPr>
          <w:p w14:paraId="39CD22CE" w14:textId="7086704F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269" w:type="dxa"/>
          </w:tcPr>
          <w:p w14:paraId="0DBD154D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</w:tcPr>
          <w:p w14:paraId="29E6E3FF" w14:textId="6F075BAA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</w:tr>
      <w:tr w:rsidR="0093748E" w:rsidRPr="00D24189" w14:paraId="230FEEB4" w14:textId="77777777" w:rsidTr="00A77A41">
        <w:trPr>
          <w:trHeight w:val="209"/>
        </w:trPr>
        <w:tc>
          <w:tcPr>
            <w:tcW w:w="3843" w:type="dxa"/>
          </w:tcPr>
          <w:p w14:paraId="54B6187A" w14:textId="77777777" w:rsidR="0093748E" w:rsidRPr="00D24189" w:rsidRDefault="0093748E" w:rsidP="0093748E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68D5E7B8" w14:textId="77777777" w:rsidR="0093748E" w:rsidRPr="00D24189" w:rsidRDefault="0093748E" w:rsidP="0093748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136D68C" w14:textId="142E2D95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51,48</w:t>
            </w:r>
            <w:r w:rsidR="009A275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3FFF5609" w14:textId="06B3B4DE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71277128" w14:textId="6B1FED96" w:rsidR="0093748E" w:rsidRPr="0093748E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3748E">
              <w:rPr>
                <w:rFonts w:asciiTheme="majorBidi" w:hAnsiTheme="majorBidi" w:cstheme="majorBidi"/>
                <w:sz w:val="30"/>
                <w:szCs w:val="30"/>
              </w:rPr>
              <w:t>49,313</w:t>
            </w:r>
          </w:p>
        </w:tc>
        <w:tc>
          <w:tcPr>
            <w:tcW w:w="269" w:type="dxa"/>
          </w:tcPr>
          <w:p w14:paraId="112CFA47" w14:textId="7777777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58A3B41" w14:textId="7C85DF07" w:rsidR="0093748E" w:rsidRPr="00083C95" w:rsidRDefault="0093748E" w:rsidP="0093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3C95">
              <w:rPr>
                <w:rFonts w:asciiTheme="majorBidi" w:hAnsiTheme="majorBidi" w:cstheme="majorBidi"/>
                <w:sz w:val="30"/>
                <w:szCs w:val="30"/>
              </w:rPr>
              <w:t>42,452</w:t>
            </w:r>
          </w:p>
        </w:tc>
      </w:tr>
      <w:tr w:rsidR="00205CCA" w:rsidRPr="00D24189" w14:paraId="5B99087B" w14:textId="77777777" w:rsidTr="00A77A41">
        <w:trPr>
          <w:trHeight w:val="209"/>
        </w:trPr>
        <w:tc>
          <w:tcPr>
            <w:tcW w:w="3843" w:type="dxa"/>
          </w:tcPr>
          <w:p w14:paraId="67BA3FD8" w14:textId="77777777" w:rsidR="00205CCA" w:rsidRDefault="00205CCA" w:rsidP="00205CC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รวมต้นทุนการให้บริการทางยกระดับ</w:t>
            </w: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4968C2FE" w14:textId="5FB9C551" w:rsidR="00205CCA" w:rsidRPr="00D24189" w:rsidRDefault="00205CCA" w:rsidP="00205CC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</w:p>
          <w:p w14:paraId="3988229D" w14:textId="56F99291" w:rsidR="00205CCA" w:rsidRPr="00D24189" w:rsidRDefault="00205CCA" w:rsidP="00205CCA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990" w:type="dxa"/>
          </w:tcPr>
          <w:p w14:paraId="36A4AB97" w14:textId="77777777" w:rsidR="00205CCA" w:rsidRPr="00D24189" w:rsidRDefault="00205CCA" w:rsidP="00205CC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B012F0F" w14:textId="77777777" w:rsidR="00F43B43" w:rsidRDefault="00F43B43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5AFF84" w14:textId="77777777" w:rsidR="00F43B43" w:rsidRDefault="00F43B43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2ED517" w14:textId="2C818A8F" w:rsidR="00205CCA" w:rsidRDefault="003C670F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6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1,082,26</w:t>
            </w:r>
            <w:r w:rsidR="009A27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787EBCED" w14:textId="0B51499E" w:rsidR="00205CCA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AAB6B" w14:textId="77777777" w:rsidR="00F43B43" w:rsidRDefault="00F43B43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103778" w14:textId="77777777" w:rsidR="00F43B43" w:rsidRDefault="00F43B43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26450E" w14:textId="6B6EC88A" w:rsidR="00205CCA" w:rsidRPr="00D24189" w:rsidRDefault="00F43B43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3B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1,079,378</w:t>
            </w:r>
          </w:p>
        </w:tc>
        <w:tc>
          <w:tcPr>
            <w:tcW w:w="269" w:type="dxa"/>
          </w:tcPr>
          <w:p w14:paraId="7F33F89B" w14:textId="77777777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44F9C8A" w14:textId="77777777" w:rsidR="00205CCA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2C15A3" w14:textId="77777777" w:rsidR="0092063A" w:rsidRDefault="0092063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DC258B" w14:textId="3E1DB16A" w:rsidR="00205CCA" w:rsidRPr="00D24189" w:rsidRDefault="00205CCA" w:rsidP="0020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866,925</w:t>
            </w:r>
          </w:p>
        </w:tc>
      </w:tr>
    </w:tbl>
    <w:p w14:paraId="3FB8CB1B" w14:textId="77777777" w:rsidR="00067976" w:rsidRDefault="00067976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963675" w14:textId="77777777" w:rsidR="00067976" w:rsidRDefault="00067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170B529" w14:textId="36E6B09A" w:rsidR="00E82E99" w:rsidRPr="00D24189" w:rsidRDefault="00E82E99" w:rsidP="00E8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18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 </w:t>
      </w:r>
      <w:r w:rsidR="00463A1B" w:rsidRPr="00D24189">
        <w:rPr>
          <w:rFonts w:asciiTheme="majorBidi" w:hAnsiTheme="majorBidi" w:cstheme="majorBidi"/>
          <w:sz w:val="30"/>
          <w:szCs w:val="30"/>
        </w:rPr>
        <w:t>256</w:t>
      </w:r>
      <w:r w:rsidR="00582185">
        <w:rPr>
          <w:rFonts w:asciiTheme="majorBidi" w:hAnsiTheme="majorBidi" w:cstheme="majorBidi"/>
          <w:sz w:val="30"/>
          <w:szCs w:val="30"/>
        </w:rPr>
        <w:t>6</w:t>
      </w:r>
      <w:r w:rsidRPr="00D24189">
        <w:rPr>
          <w:rFonts w:asciiTheme="majorBidi" w:hAnsiTheme="majorBidi" w:cstheme="majorBidi"/>
          <w:sz w:val="30"/>
          <w:szCs w:val="30"/>
        </w:rPr>
        <w:t xml:space="preserve"> </w:t>
      </w:r>
      <w:r w:rsidR="00DA236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5004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D24189">
        <w:rPr>
          <w:rFonts w:asciiTheme="majorBidi" w:hAnsiTheme="majorBidi" w:cstheme="majorBidi"/>
          <w:sz w:val="30"/>
          <w:szCs w:val="30"/>
          <w:cs/>
        </w:rPr>
        <w:t>จ่ายเงินสมทบกองทุนสำรองเลี้ยงชีพสำหรับพนักงานของ</w:t>
      </w:r>
      <w:r w:rsidR="004509A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24189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E755C7">
        <w:rPr>
          <w:rFonts w:asciiTheme="majorBidi" w:hAnsiTheme="majorBidi" w:cstheme="majorBidi"/>
          <w:sz w:val="30"/>
          <w:szCs w:val="30"/>
        </w:rPr>
        <w:t>7.37</w:t>
      </w:r>
      <w:r w:rsidRPr="00D24189">
        <w:rPr>
          <w:rFonts w:asciiTheme="majorBidi" w:hAnsiTheme="majorBidi" w:cstheme="majorBidi"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711FDD">
        <w:rPr>
          <w:rFonts w:asciiTheme="majorBidi" w:hAnsiTheme="majorBidi" w:cstheme="majorBidi"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63A1B" w:rsidRPr="00D2418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7538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D2418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875385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E3E52" w:rsidRPr="00D2418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75385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3962E0" w:rsidRPr="00D24189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2418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2418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D24189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</w:p>
    <w:p w14:paraId="56EB6798" w14:textId="1E2A2209" w:rsidR="006754E1" w:rsidRPr="00B074A9" w:rsidRDefault="00675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7A767CBE" w14:textId="49B2441A" w:rsidR="00036B89" w:rsidRPr="00D24189" w:rsidRDefault="00036B89" w:rsidP="00646CE1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24189">
        <w:rPr>
          <w:rFonts w:asciiTheme="majorBidi" w:hAnsiTheme="majorBidi" w:cstheme="majorBidi"/>
          <w:cs/>
        </w:rPr>
        <w:t>ภาษีเงินได้</w:t>
      </w:r>
    </w:p>
    <w:p w14:paraId="7DC24906" w14:textId="547CFB06" w:rsidR="00036B89" w:rsidRPr="00B074A9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510C835" w14:textId="2981B843" w:rsidR="00B504B7" w:rsidRPr="00D24189" w:rsidRDefault="00B504B7" w:rsidP="00B504B7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24189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FDD88F8" w14:textId="7B4FAED9" w:rsidR="00B504B7" w:rsidRPr="00D2418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418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</w:t>
      </w:r>
      <w:r w:rsidR="0098427E" w:rsidRPr="00D24189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0DC8BA0" w14:textId="77777777" w:rsidR="00B504B7" w:rsidRPr="00B074A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FABB461" w14:textId="77777777" w:rsidR="00D12C6C" w:rsidRPr="00363F03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7E56AF1" w14:textId="71DE7E99" w:rsidR="00B504B7" w:rsidRPr="00B074A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2"/>
          <w:szCs w:val="22"/>
        </w:rPr>
      </w:pPr>
      <w:r w:rsidRPr="00363F0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87348B1" w14:textId="1149F3C9" w:rsidR="00B504B7" w:rsidRPr="00363F03" w:rsidRDefault="00B504B7" w:rsidP="00B504B7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9B87D33" w14:textId="77777777" w:rsidR="00B504B7" w:rsidRPr="00B074A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5A7F1A1" w14:textId="161C8A51" w:rsidR="00B504B7" w:rsidRPr="00363F03" w:rsidRDefault="00B504B7" w:rsidP="00B504B7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3B6D38">
        <w:rPr>
          <w:rFonts w:asciiTheme="majorBidi" w:hAnsiTheme="majorBidi" w:cstheme="majorBidi"/>
          <w:sz w:val="30"/>
          <w:szCs w:val="30"/>
        </w:rPr>
        <w:t xml:space="preserve">           </w:t>
      </w:r>
      <w:r w:rsidR="003B6D3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63F03">
        <w:rPr>
          <w:rFonts w:asciiTheme="majorBidi" w:hAnsiTheme="majorBidi" w:cstheme="majorBidi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363F0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63F0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363F03">
        <w:rPr>
          <w:rFonts w:asciiTheme="majorBidi" w:hAnsiTheme="majorBidi" w:cstheme="majorBidi"/>
          <w:sz w:val="30"/>
          <w:szCs w:val="30"/>
        </w:rPr>
        <w:t xml:space="preserve"> </w:t>
      </w:r>
      <w:r w:rsidRPr="00363F03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46EDA11A" w14:textId="77777777" w:rsidR="00B504B7" w:rsidRPr="00B074A9" w:rsidRDefault="00B504B7" w:rsidP="00B50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254A46C7" w14:textId="069EABBC" w:rsidR="00B504B7" w:rsidRPr="00363F03" w:rsidRDefault="00B504B7" w:rsidP="00B504B7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63F0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9DAAC4C" w14:textId="77777777" w:rsidR="00B504B7" w:rsidRPr="00B074A9" w:rsidRDefault="00B504B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9"/>
        <w:gridCol w:w="1270"/>
        <w:gridCol w:w="241"/>
        <w:gridCol w:w="1280"/>
        <w:gridCol w:w="237"/>
        <w:gridCol w:w="1293"/>
      </w:tblGrid>
      <w:tr w:rsidR="00C75106" w:rsidRPr="00363F03" w14:paraId="4010C2D0" w14:textId="77777777" w:rsidTr="008E2725">
        <w:tc>
          <w:tcPr>
            <w:tcW w:w="2647" w:type="pct"/>
          </w:tcPr>
          <w:p w14:paraId="3E3A98BF" w14:textId="77777777" w:rsidR="00C75106" w:rsidRPr="00363F03" w:rsidRDefault="00C75106" w:rsidP="00C75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902AB87" w14:textId="0517E5D2" w:rsidR="00C75106" w:rsidRPr="00363F03" w:rsidRDefault="00C75106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67B5993" w14:textId="77777777" w:rsidR="00C75106" w:rsidRPr="00363F03" w:rsidRDefault="00C75106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pct"/>
            <w:gridSpan w:val="3"/>
          </w:tcPr>
          <w:p w14:paraId="2D556502" w14:textId="67F64056" w:rsidR="00C75106" w:rsidRPr="00363F03" w:rsidRDefault="00C75106" w:rsidP="00C751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005C" w:rsidRPr="00363F03" w14:paraId="437CBF4E" w14:textId="77777777" w:rsidTr="007E420F">
        <w:tc>
          <w:tcPr>
            <w:tcW w:w="2647" w:type="pct"/>
          </w:tcPr>
          <w:p w14:paraId="2178726D" w14:textId="500BF95C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692" w:type="pct"/>
          </w:tcPr>
          <w:p w14:paraId="43250C03" w14:textId="56BE9D1E" w:rsidR="0008005C" w:rsidRPr="00363F03" w:rsidRDefault="0008005C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6CA5294B" w14:textId="1816F0EA" w:rsidR="0008005C" w:rsidRPr="00363F03" w:rsidRDefault="0008005C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</w:tcPr>
          <w:p w14:paraId="0AA3F86A" w14:textId="7B89B301" w:rsidR="0008005C" w:rsidRPr="00363F03" w:rsidRDefault="0008005C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4F7DC177" w14:textId="77777777" w:rsidR="0008005C" w:rsidRPr="00363F03" w:rsidRDefault="0008005C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2673CC99" w14:textId="5020BA60" w:rsidR="0008005C" w:rsidRPr="00363F03" w:rsidRDefault="0008005C" w:rsidP="00080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14D41" w:rsidRPr="00363F03" w14:paraId="4174EE04" w14:textId="77777777" w:rsidTr="007E420F">
        <w:tc>
          <w:tcPr>
            <w:tcW w:w="2647" w:type="pct"/>
          </w:tcPr>
          <w:p w14:paraId="23C3F63E" w14:textId="77777777" w:rsidR="00F14D41" w:rsidRPr="00363F03" w:rsidRDefault="00F14D41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3" w:type="pct"/>
            <w:gridSpan w:val="5"/>
          </w:tcPr>
          <w:p w14:paraId="059F0AFB" w14:textId="172E0CDF" w:rsidR="00F14D41" w:rsidRPr="00363F03" w:rsidRDefault="00F14D41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8005C" w:rsidRPr="00363F03" w14:paraId="042E812D" w14:textId="77777777" w:rsidTr="007E420F">
        <w:tc>
          <w:tcPr>
            <w:tcW w:w="2647" w:type="pct"/>
            <w:tcBorders>
              <w:bottom w:val="nil"/>
            </w:tcBorders>
          </w:tcPr>
          <w:p w14:paraId="3DDBD716" w14:textId="77777777" w:rsidR="0008005C" w:rsidRPr="00363F03" w:rsidRDefault="0008005C" w:rsidP="0008005C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692" w:type="pct"/>
            <w:tcBorders>
              <w:bottom w:val="nil"/>
            </w:tcBorders>
          </w:tcPr>
          <w:p w14:paraId="5EA8D5BE" w14:textId="77777777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632EF57" w14:textId="62B541C4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  <w:vAlign w:val="bottom"/>
          </w:tcPr>
          <w:p w14:paraId="1BD99455" w14:textId="7C153F86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51C40CC" w14:textId="77777777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  <w:vAlign w:val="bottom"/>
          </w:tcPr>
          <w:p w14:paraId="27EE8344" w14:textId="77777777" w:rsidR="0008005C" w:rsidRPr="00363F03" w:rsidRDefault="0008005C" w:rsidP="00080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E2725" w:rsidRPr="00363F03" w14:paraId="75D75BF6" w14:textId="77777777" w:rsidTr="007E420F">
        <w:tc>
          <w:tcPr>
            <w:tcW w:w="2647" w:type="pct"/>
            <w:tcBorders>
              <w:bottom w:val="nil"/>
            </w:tcBorders>
          </w:tcPr>
          <w:p w14:paraId="071E5B0A" w14:textId="77777777" w:rsidR="008E2725" w:rsidRPr="00363F03" w:rsidRDefault="008E2725" w:rsidP="008E27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692" w:type="pct"/>
            <w:tcBorders>
              <w:bottom w:val="nil"/>
            </w:tcBorders>
          </w:tcPr>
          <w:p w14:paraId="7E8612F2" w14:textId="6BC2270B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256,417</w:t>
            </w:r>
          </w:p>
        </w:tc>
        <w:tc>
          <w:tcPr>
            <w:tcW w:w="131" w:type="pct"/>
            <w:tcBorders>
              <w:bottom w:val="nil"/>
            </w:tcBorders>
          </w:tcPr>
          <w:p w14:paraId="6520BFA7" w14:textId="0E1CB630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</w:tcPr>
          <w:p w14:paraId="7214A3B8" w14:textId="23D6CADA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256,417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CD9AEC6" w14:textId="77777777" w:rsidR="008E2725" w:rsidRPr="00363F03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6612AF2E" w14:textId="5FF1CD38" w:rsidR="008E2725" w:rsidRPr="00363F03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168,469</w:t>
            </w:r>
          </w:p>
        </w:tc>
      </w:tr>
      <w:tr w:rsidR="008E2725" w:rsidRPr="00363F03" w14:paraId="35459BBA" w14:textId="77777777" w:rsidTr="007E420F">
        <w:tc>
          <w:tcPr>
            <w:tcW w:w="2647" w:type="pct"/>
            <w:tcBorders>
              <w:bottom w:val="nil"/>
            </w:tcBorders>
          </w:tcPr>
          <w:p w14:paraId="61EFEDEB" w14:textId="7198BCDA" w:rsidR="008E2725" w:rsidRPr="00363F03" w:rsidRDefault="008E2725" w:rsidP="008E27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</w:t>
            </w:r>
            <w:r w:rsidRPr="00363F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ที่บันทึก</w:t>
            </w:r>
            <w:r w:rsidR="00135CB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35CB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0790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มากไป</w:t>
            </w:r>
            <w:r w:rsidR="00135CBE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0790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ต่ำไป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0AA61D35" w14:textId="2398B571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131" w:type="pct"/>
            <w:tcBorders>
              <w:bottom w:val="nil"/>
            </w:tcBorders>
          </w:tcPr>
          <w:p w14:paraId="2E990458" w14:textId="7891C100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8C16768" w14:textId="1AAE0A39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2EA8F7FE" w14:textId="77777777" w:rsidR="008E2725" w:rsidRPr="00363F03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233EA4D1" w14:textId="67ECD851" w:rsidR="008E2725" w:rsidRPr="00363F03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8E2725" w:rsidRPr="00363F03" w14:paraId="1A48F82B" w14:textId="77777777" w:rsidTr="007E420F">
        <w:tc>
          <w:tcPr>
            <w:tcW w:w="2647" w:type="pct"/>
            <w:tcBorders>
              <w:bottom w:val="nil"/>
            </w:tcBorders>
          </w:tcPr>
          <w:p w14:paraId="4A73F215" w14:textId="77777777" w:rsidR="008E2725" w:rsidRPr="00363F03" w:rsidRDefault="008E2725" w:rsidP="008E272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239FBE93" w14:textId="01B91DB6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256,294</w:t>
            </w:r>
          </w:p>
        </w:tc>
        <w:tc>
          <w:tcPr>
            <w:tcW w:w="131" w:type="pct"/>
            <w:tcBorders>
              <w:bottom w:val="nil"/>
            </w:tcBorders>
          </w:tcPr>
          <w:p w14:paraId="59C78E9D" w14:textId="21BB25A4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nil"/>
            </w:tcBorders>
          </w:tcPr>
          <w:p w14:paraId="6A8468E5" w14:textId="10908530" w:rsidR="008E2725" w:rsidRPr="008E2725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E2725">
              <w:rPr>
                <w:rFonts w:ascii="Angsana New" w:hAnsi="Angsana New"/>
                <w:sz w:val="30"/>
                <w:szCs w:val="30"/>
              </w:rPr>
              <w:t>256,294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4B91139" w14:textId="77777777" w:rsidR="008E2725" w:rsidRPr="008C505E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nil"/>
            </w:tcBorders>
          </w:tcPr>
          <w:p w14:paraId="7AD6B775" w14:textId="4A3CA8CA" w:rsidR="008E2725" w:rsidRPr="008C505E" w:rsidRDefault="008E2725" w:rsidP="008E2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505E">
              <w:rPr>
                <w:rFonts w:asciiTheme="majorBidi" w:hAnsiTheme="majorBidi" w:cstheme="majorBidi"/>
                <w:sz w:val="30"/>
                <w:szCs w:val="30"/>
              </w:rPr>
              <w:t>169,309</w:t>
            </w:r>
          </w:p>
        </w:tc>
      </w:tr>
      <w:tr w:rsidR="005370F0" w:rsidRPr="00363F03" w14:paraId="76EB200A" w14:textId="77777777" w:rsidTr="007E420F">
        <w:tc>
          <w:tcPr>
            <w:tcW w:w="2647" w:type="pct"/>
            <w:tcBorders>
              <w:bottom w:val="nil"/>
            </w:tcBorders>
          </w:tcPr>
          <w:p w14:paraId="7C655C6A" w14:textId="77777777" w:rsidR="005370F0" w:rsidRPr="00363F03" w:rsidRDefault="005370F0" w:rsidP="005370F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92" w:type="pct"/>
            <w:tcBorders>
              <w:bottom w:val="nil"/>
            </w:tcBorders>
          </w:tcPr>
          <w:p w14:paraId="4B7E625A" w14:textId="77777777" w:rsidR="005370F0" w:rsidRPr="004D2B98" w:rsidRDefault="005370F0" w:rsidP="005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2282B188" w14:textId="425ED782" w:rsidR="005370F0" w:rsidRPr="004D2B98" w:rsidRDefault="005370F0" w:rsidP="005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</w:tcPr>
          <w:p w14:paraId="610CE0CC" w14:textId="57B6FFDD" w:rsidR="005370F0" w:rsidRPr="004D2B98" w:rsidRDefault="005370F0" w:rsidP="005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4618E9D8" w14:textId="77777777" w:rsidR="005370F0" w:rsidRPr="00363F03" w:rsidRDefault="005370F0" w:rsidP="005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44CFE759" w14:textId="77777777" w:rsidR="005370F0" w:rsidRPr="00363F03" w:rsidRDefault="005370F0" w:rsidP="005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D0454" w:rsidRPr="00363F03" w14:paraId="439E10F4" w14:textId="77777777" w:rsidTr="007E420F">
        <w:tc>
          <w:tcPr>
            <w:tcW w:w="2647" w:type="pct"/>
            <w:tcBorders>
              <w:bottom w:val="nil"/>
            </w:tcBorders>
          </w:tcPr>
          <w:p w14:paraId="35391040" w14:textId="77777777" w:rsidR="004D0454" w:rsidRPr="00363F03" w:rsidRDefault="004D0454" w:rsidP="004D045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1230653C" w14:textId="2FCB6BF4" w:rsidR="004D0454" w:rsidRPr="004D2B98" w:rsidRDefault="004D0454" w:rsidP="004D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2B98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  <w:tc>
          <w:tcPr>
            <w:tcW w:w="131" w:type="pct"/>
            <w:tcBorders>
              <w:bottom w:val="nil"/>
            </w:tcBorders>
          </w:tcPr>
          <w:p w14:paraId="0404A650" w14:textId="4A900584" w:rsidR="004D0454" w:rsidRPr="004D2B98" w:rsidRDefault="004D0454" w:rsidP="004D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</w:tcPr>
          <w:p w14:paraId="21A66083" w14:textId="29F9486F" w:rsidR="004D0454" w:rsidRPr="004D2B98" w:rsidRDefault="004D0454" w:rsidP="004D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2B98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6D14A80" w14:textId="77777777" w:rsidR="004D0454" w:rsidRPr="00363F03" w:rsidRDefault="004D0454" w:rsidP="004D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2623B9DD" w14:textId="4BE191C8" w:rsidR="004D0454" w:rsidRPr="00363F03" w:rsidRDefault="004D0454" w:rsidP="004D0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2649C">
              <w:rPr>
                <w:rFonts w:asciiTheme="majorBidi" w:hAnsiTheme="majorBidi" w:cstheme="majorBidi"/>
                <w:sz w:val="30"/>
                <w:szCs w:val="30"/>
              </w:rPr>
              <w:t>27,149</w:t>
            </w:r>
          </w:p>
        </w:tc>
      </w:tr>
      <w:tr w:rsidR="00C92449" w:rsidRPr="00363F03" w14:paraId="76153671" w14:textId="77777777" w:rsidTr="007E420F">
        <w:tc>
          <w:tcPr>
            <w:tcW w:w="2647" w:type="pct"/>
            <w:tcBorders>
              <w:bottom w:val="nil"/>
            </w:tcBorders>
            <w:vAlign w:val="bottom"/>
          </w:tcPr>
          <w:p w14:paraId="21FD26ED" w14:textId="77777777" w:rsidR="00C92449" w:rsidRPr="00363F03" w:rsidRDefault="00C92449" w:rsidP="00C92449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74AAF0E" w14:textId="108AF7D6" w:rsidR="00C92449" w:rsidRPr="0034255C" w:rsidRDefault="00C92449" w:rsidP="00C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  <w:tc>
          <w:tcPr>
            <w:tcW w:w="131" w:type="pct"/>
            <w:tcBorders>
              <w:bottom w:val="nil"/>
            </w:tcBorders>
          </w:tcPr>
          <w:p w14:paraId="0B3A5F28" w14:textId="65A85ED3" w:rsidR="00C92449" w:rsidRPr="0034255C" w:rsidRDefault="00C92449" w:rsidP="00C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</w:tcPr>
          <w:p w14:paraId="14CF50FD" w14:textId="00B9D73D" w:rsidR="00C92449" w:rsidRPr="0034255C" w:rsidRDefault="00C92449" w:rsidP="00C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25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062B314" w14:textId="77777777" w:rsidR="00C92449" w:rsidRPr="00363F03" w:rsidRDefault="00C92449" w:rsidP="00C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157CF6D0" w14:textId="2049D994" w:rsidR="00C92449" w:rsidRPr="00363F03" w:rsidRDefault="00C92449" w:rsidP="00C92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77F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196,458</w:t>
            </w:r>
          </w:p>
        </w:tc>
      </w:tr>
    </w:tbl>
    <w:p w14:paraId="0C85415F" w14:textId="09293427" w:rsidR="00835EDE" w:rsidRPr="00BA2AE9" w:rsidRDefault="00835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4782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080"/>
        <w:gridCol w:w="180"/>
        <w:gridCol w:w="1622"/>
        <w:gridCol w:w="180"/>
        <w:gridCol w:w="1084"/>
      </w:tblGrid>
      <w:tr w:rsidR="00C152DD" w:rsidRPr="00980E07" w14:paraId="7EDE6E0C" w14:textId="77777777" w:rsidTr="00C152DD">
        <w:trPr>
          <w:cantSplit/>
          <w:tblHeader/>
        </w:trPr>
        <w:tc>
          <w:tcPr>
            <w:tcW w:w="2743" w:type="pct"/>
          </w:tcPr>
          <w:p w14:paraId="07606E32" w14:textId="293AB429" w:rsidR="00C152DD" w:rsidRPr="00980E07" w:rsidRDefault="00C152DD" w:rsidP="00C15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pct"/>
            <w:gridSpan w:val="5"/>
          </w:tcPr>
          <w:p w14:paraId="197028EB" w14:textId="77777777" w:rsidR="00C152DD" w:rsidRPr="00980E07" w:rsidRDefault="00C152DD" w:rsidP="00C152D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52DD" w:rsidRPr="00980E07" w14:paraId="1C0BB49B" w14:textId="77777777" w:rsidTr="00C152DD">
        <w:trPr>
          <w:cantSplit/>
          <w:tblHeader/>
        </w:trPr>
        <w:tc>
          <w:tcPr>
            <w:tcW w:w="2743" w:type="pct"/>
          </w:tcPr>
          <w:p w14:paraId="3630C8C8" w14:textId="0881B256" w:rsidR="00C152DD" w:rsidRPr="00980E07" w:rsidRDefault="00C152DD" w:rsidP="00C15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ภาษีเงินได้รับรู้ในกำไรขาดทุนเบ็ดเสร็จอื่น</w:t>
            </w:r>
          </w:p>
        </w:tc>
        <w:tc>
          <w:tcPr>
            <w:tcW w:w="2255" w:type="pct"/>
            <w:gridSpan w:val="5"/>
          </w:tcPr>
          <w:p w14:paraId="08937567" w14:textId="77777777" w:rsidR="00C152DD" w:rsidRPr="00980E07" w:rsidRDefault="00C152DD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C152DD" w:rsidRPr="00980E07" w14:paraId="792B7181" w14:textId="77777777" w:rsidTr="00C152DD">
        <w:trPr>
          <w:cantSplit/>
          <w:trHeight w:val="853"/>
          <w:tblHeader/>
        </w:trPr>
        <w:tc>
          <w:tcPr>
            <w:tcW w:w="2743" w:type="pct"/>
          </w:tcPr>
          <w:p w14:paraId="081C5D07" w14:textId="2B5DCF29" w:rsidR="00C152DD" w:rsidRPr="00980E07" w:rsidRDefault="00C152DD" w:rsidP="00C152DD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3298A4B" w14:textId="77777777" w:rsidR="00C152DD" w:rsidRPr="00980E07" w:rsidRDefault="00C152DD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BAB344B" w14:textId="77777777" w:rsidR="00C152DD" w:rsidRPr="00980E07" w:rsidRDefault="00C152DD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6201DAF0" w14:textId="77777777" w:rsidR="00C152DD" w:rsidRPr="00980E07" w:rsidRDefault="00C152DD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FFFFFF" w:themeFill="background1"/>
            <w:vAlign w:val="bottom"/>
          </w:tcPr>
          <w:p w14:paraId="04B5A1E6" w14:textId="521C9DB8" w:rsidR="00C152DD" w:rsidRDefault="00C152DD" w:rsidP="00C152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7E32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รายได้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Pr="007E32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 xml:space="preserve">(ค่าใช้จ่าย) </w:t>
            </w:r>
          </w:p>
          <w:p w14:paraId="7C392424" w14:textId="6C90A923" w:rsidR="00C152DD" w:rsidRPr="007E32F1" w:rsidRDefault="00C152DD" w:rsidP="00C152D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E32F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372C7C0E" w14:textId="77777777" w:rsidR="00C152DD" w:rsidRPr="00980E07" w:rsidRDefault="00C152DD" w:rsidP="00C152D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09FEC0B" w14:textId="77777777" w:rsidR="00C152DD" w:rsidRPr="00980E07" w:rsidRDefault="00C152DD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522F3C5C" w14:textId="77777777" w:rsidR="00C152DD" w:rsidRPr="00980E07" w:rsidRDefault="00C152DD" w:rsidP="00C152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152DD" w:rsidRPr="00980E07" w14:paraId="5E1D25FD" w14:textId="77777777" w:rsidTr="00C152DD">
        <w:trPr>
          <w:cantSplit/>
          <w:tblHeader/>
        </w:trPr>
        <w:tc>
          <w:tcPr>
            <w:tcW w:w="2743" w:type="pct"/>
          </w:tcPr>
          <w:p w14:paraId="12AE6B23" w14:textId="77777777" w:rsidR="00C152DD" w:rsidRPr="00980E07" w:rsidRDefault="00C152DD" w:rsidP="00C152D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pct"/>
            <w:gridSpan w:val="5"/>
          </w:tcPr>
          <w:p w14:paraId="4850C833" w14:textId="77777777" w:rsidR="00C152DD" w:rsidRPr="00980E07" w:rsidRDefault="00C152DD" w:rsidP="00C152DD">
            <w:pPr>
              <w:pStyle w:val="acctfourfigures"/>
              <w:tabs>
                <w:tab w:val="clear" w:pos="765"/>
                <w:tab w:val="left" w:pos="2370"/>
                <w:tab w:val="center" w:pos="3212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152DD" w:rsidRPr="00CB2214" w14:paraId="457EB24B" w14:textId="77777777" w:rsidTr="00C152DD">
        <w:trPr>
          <w:cantSplit/>
        </w:trPr>
        <w:tc>
          <w:tcPr>
            <w:tcW w:w="2743" w:type="pct"/>
            <w:shd w:val="clear" w:color="auto" w:fill="FFFFFF" w:themeFill="background1"/>
          </w:tcPr>
          <w:p w14:paraId="1F475678" w14:textId="77777777" w:rsidR="00C152DD" w:rsidRDefault="00C152DD" w:rsidP="00C152DD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ECD013B" w14:textId="77777777" w:rsidR="00C152DD" w:rsidRPr="00980E07" w:rsidRDefault="00C152DD" w:rsidP="00C152DD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588" w:type="pct"/>
            <w:shd w:val="clear" w:color="auto" w:fill="FFFFFF" w:themeFill="background1"/>
          </w:tcPr>
          <w:p w14:paraId="69B4DA6C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2C3E98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(7,700)</w:t>
            </w:r>
          </w:p>
        </w:tc>
        <w:tc>
          <w:tcPr>
            <w:tcW w:w="98" w:type="pct"/>
            <w:shd w:val="clear" w:color="auto" w:fill="FFFFFF" w:themeFill="background1"/>
          </w:tcPr>
          <w:p w14:paraId="6E6A337E" w14:textId="77777777" w:rsidR="00C152DD" w:rsidRPr="00CB2214" w:rsidRDefault="00C152DD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pct"/>
            <w:shd w:val="clear" w:color="auto" w:fill="FFFFFF" w:themeFill="background1"/>
          </w:tcPr>
          <w:p w14:paraId="7B4666A6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DCF480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98" w:type="pct"/>
            <w:shd w:val="clear" w:color="auto" w:fill="FFFFFF" w:themeFill="background1"/>
          </w:tcPr>
          <w:p w14:paraId="759CB8A0" w14:textId="77777777" w:rsidR="00C152DD" w:rsidRPr="00CB2214" w:rsidRDefault="00C152DD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FFFFFF" w:themeFill="background1"/>
          </w:tcPr>
          <w:p w14:paraId="1863C212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8EE67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(6,160)</w:t>
            </w:r>
          </w:p>
        </w:tc>
      </w:tr>
      <w:tr w:rsidR="00C152DD" w:rsidRPr="00CB2214" w14:paraId="270FB054" w14:textId="77777777" w:rsidTr="00C152DD">
        <w:trPr>
          <w:cantSplit/>
        </w:trPr>
        <w:tc>
          <w:tcPr>
            <w:tcW w:w="2743" w:type="pct"/>
          </w:tcPr>
          <w:p w14:paraId="288ACF06" w14:textId="20CD8772" w:rsidR="00C152DD" w:rsidRPr="00980E07" w:rsidRDefault="00C152DD" w:rsidP="00C152DD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34E29B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98" w:type="pct"/>
            <w:shd w:val="clear" w:color="auto" w:fill="FFFFFF" w:themeFill="background1"/>
          </w:tcPr>
          <w:p w14:paraId="37E654D0" w14:textId="77777777" w:rsidR="00C152DD" w:rsidRPr="00CB2214" w:rsidRDefault="00C152DD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5076D2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98" w:type="pct"/>
            <w:shd w:val="clear" w:color="auto" w:fill="FFFFFF" w:themeFill="background1"/>
          </w:tcPr>
          <w:p w14:paraId="1BEB262A" w14:textId="77777777" w:rsidR="00C152DD" w:rsidRPr="00CB2214" w:rsidRDefault="00C152DD" w:rsidP="00C15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723E4DD" w14:textId="77777777" w:rsidR="00C152DD" w:rsidRPr="00CB2214" w:rsidRDefault="00C152DD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B2214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</w:tr>
      <w:tr w:rsidR="00C152DD" w:rsidRPr="00614ADB" w14:paraId="5682318F" w14:textId="77777777" w:rsidTr="00C152DD">
        <w:trPr>
          <w:cantSplit/>
        </w:trPr>
        <w:tc>
          <w:tcPr>
            <w:tcW w:w="2743" w:type="pct"/>
          </w:tcPr>
          <w:p w14:paraId="1FEC4947" w14:textId="77777777" w:rsidR="00C152DD" w:rsidRPr="00980E07" w:rsidRDefault="00C152DD" w:rsidP="00C152D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C3FC90" w14:textId="77777777" w:rsidR="00C152DD" w:rsidRPr="00614ADB" w:rsidRDefault="00C152DD" w:rsidP="003B169D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4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(2,777)</w:t>
            </w:r>
          </w:p>
        </w:tc>
        <w:tc>
          <w:tcPr>
            <w:tcW w:w="98" w:type="pct"/>
            <w:shd w:val="clear" w:color="auto" w:fill="FFFFFF" w:themeFill="background1"/>
          </w:tcPr>
          <w:p w14:paraId="67BCFCFF" w14:textId="77777777" w:rsidR="00C152DD" w:rsidRPr="00614ADB" w:rsidRDefault="00C152DD" w:rsidP="00C152DD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42B6ED" w14:textId="77777777" w:rsidR="00C152DD" w:rsidRPr="00614ADB" w:rsidRDefault="00C152DD" w:rsidP="003B169D">
            <w:pPr>
              <w:pStyle w:val="acctfourfigures"/>
              <w:tabs>
                <w:tab w:val="clear" w:pos="765"/>
                <w:tab w:val="decimal" w:pos="12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4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98" w:type="pct"/>
            <w:shd w:val="clear" w:color="auto" w:fill="FFFFFF" w:themeFill="background1"/>
          </w:tcPr>
          <w:p w14:paraId="12707858" w14:textId="77777777" w:rsidR="00C152DD" w:rsidRPr="00614ADB" w:rsidRDefault="00C152DD" w:rsidP="00C152DD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FC57E10" w14:textId="77777777" w:rsidR="00C152DD" w:rsidRPr="00614ADB" w:rsidRDefault="00C152DD" w:rsidP="003B169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4A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(2,222)</w:t>
            </w:r>
          </w:p>
        </w:tc>
      </w:tr>
    </w:tbl>
    <w:p w14:paraId="32CD41C2" w14:textId="77777777" w:rsidR="00BA2AE9" w:rsidRDefault="00BA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01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324576" w:rsidRPr="00980E07" w14:paraId="384860A7" w14:textId="77777777" w:rsidTr="0007144F">
        <w:trPr>
          <w:cantSplit/>
          <w:tblHeader/>
        </w:trPr>
        <w:tc>
          <w:tcPr>
            <w:tcW w:w="2520" w:type="dxa"/>
          </w:tcPr>
          <w:p w14:paraId="7DF755DC" w14:textId="77777777" w:rsidR="00324576" w:rsidRPr="00980E07" w:rsidRDefault="00324576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1"/>
          </w:tcPr>
          <w:p w14:paraId="14A5D0CF" w14:textId="4AE68D96" w:rsidR="00324576" w:rsidRPr="00980E07" w:rsidRDefault="00324576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4576" w:rsidRPr="00980E07" w14:paraId="600FEB39" w14:textId="77777777" w:rsidTr="0007144F">
        <w:trPr>
          <w:cantSplit/>
          <w:tblHeader/>
        </w:trPr>
        <w:tc>
          <w:tcPr>
            <w:tcW w:w="2520" w:type="dxa"/>
          </w:tcPr>
          <w:p w14:paraId="4BB0BD23" w14:textId="3A5FB002" w:rsidR="00324576" w:rsidRPr="0008001F" w:rsidRDefault="0008001F" w:rsidP="0008001F">
            <w:pPr>
              <w:spacing w:line="240" w:lineRule="auto"/>
              <w:ind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ภาษีเงินได้รับรู้ในกำไร</w:t>
            </w:r>
          </w:p>
        </w:tc>
        <w:tc>
          <w:tcPr>
            <w:tcW w:w="3341" w:type="dxa"/>
            <w:gridSpan w:val="5"/>
          </w:tcPr>
          <w:p w14:paraId="5654B2B8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0A590FDE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5C27505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324576" w:rsidRPr="00980E07" w14:paraId="4160D46F" w14:textId="77777777" w:rsidTr="0065376C">
        <w:trPr>
          <w:cantSplit/>
          <w:trHeight w:val="853"/>
          <w:tblHeader/>
        </w:trPr>
        <w:tc>
          <w:tcPr>
            <w:tcW w:w="2520" w:type="dxa"/>
          </w:tcPr>
          <w:p w14:paraId="2563ADFE" w14:textId="77777777" w:rsidR="00324576" w:rsidRPr="00980E07" w:rsidRDefault="00324576" w:rsidP="0007144F">
            <w:pPr>
              <w:spacing w:line="240" w:lineRule="auto"/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001" w:type="dxa"/>
            <w:vAlign w:val="bottom"/>
          </w:tcPr>
          <w:p w14:paraId="7C16B087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D7F2149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12C92E8" w14:textId="77777777" w:rsidR="00324576" w:rsidRPr="00980E07" w:rsidRDefault="00324576" w:rsidP="000714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24674A5" w14:textId="7CCC3EBA" w:rsidR="00324576" w:rsidRPr="00980E07" w:rsidRDefault="008D7043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D704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53F5B276" w14:textId="77777777" w:rsidR="00324576" w:rsidRPr="00980E07" w:rsidRDefault="00324576" w:rsidP="000714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CC2E83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B2122AC" w14:textId="77777777" w:rsidR="00324576" w:rsidRPr="00980E07" w:rsidRDefault="00324576" w:rsidP="000714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3BD41C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F4515C8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616ACE" w14:textId="77777777" w:rsidR="00324576" w:rsidRPr="00980E07" w:rsidRDefault="00324576" w:rsidP="000714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4B2FD0" w14:textId="4FE5A586" w:rsidR="00324576" w:rsidRPr="00980E07" w:rsidRDefault="008D7043" w:rsidP="0007144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D7043">
              <w:rPr>
                <w:rFonts w:asciiTheme="majorBidi" w:hAnsiTheme="majorBidi" w:cs="Angsana New"/>
                <w:sz w:val="30"/>
                <w:szCs w:val="30"/>
                <w:cs/>
                <w:lang w:eastAsia="en-GB"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B760346" w14:textId="77777777" w:rsidR="00324576" w:rsidRPr="00980E07" w:rsidRDefault="00324576" w:rsidP="0007144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685D8F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DA1B93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324576" w:rsidRPr="00980E07" w14:paraId="0AD66EC0" w14:textId="77777777" w:rsidTr="0007144F">
        <w:trPr>
          <w:cantSplit/>
          <w:tblHeader/>
        </w:trPr>
        <w:tc>
          <w:tcPr>
            <w:tcW w:w="2520" w:type="dxa"/>
          </w:tcPr>
          <w:p w14:paraId="3AC26DBB" w14:textId="77777777" w:rsidR="00324576" w:rsidRPr="00980E07" w:rsidRDefault="00324576" w:rsidP="0007144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1"/>
          </w:tcPr>
          <w:p w14:paraId="4FF87CBE" w14:textId="77777777" w:rsidR="00324576" w:rsidRPr="00980E07" w:rsidRDefault="00324576" w:rsidP="0007144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4576" w:rsidRPr="00980E07" w14:paraId="3A5EB050" w14:textId="77777777" w:rsidTr="00A63D9A">
        <w:trPr>
          <w:cantSplit/>
        </w:trPr>
        <w:tc>
          <w:tcPr>
            <w:tcW w:w="2520" w:type="dxa"/>
            <w:shd w:val="clear" w:color="auto" w:fill="FFFFFF" w:themeFill="background1"/>
          </w:tcPr>
          <w:p w14:paraId="5F637A8A" w14:textId="615939E5" w:rsidR="00324576" w:rsidRPr="00980E07" w:rsidRDefault="00F9425F" w:rsidP="0007144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32457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</w:t>
            </w:r>
            <w:r w:rsidR="00324576"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01" w:type="dxa"/>
            <w:shd w:val="clear" w:color="auto" w:fill="FFFFFF" w:themeFill="background1"/>
            <w:vAlign w:val="bottom"/>
          </w:tcPr>
          <w:p w14:paraId="0660E238" w14:textId="5AE3A455" w:rsidR="00324576" w:rsidRPr="00A63D9A" w:rsidRDefault="00C2557B" w:rsidP="000714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(7,700)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4DD328E7" w14:textId="77777777" w:rsidR="00324576" w:rsidRPr="00A63D9A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8D5065A" w14:textId="5CEBAC46" w:rsidR="00324576" w:rsidRPr="00A63D9A" w:rsidRDefault="00D00B7A" w:rsidP="0007144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5F617BC4" w14:textId="77777777" w:rsidR="00324576" w:rsidRPr="00A63D9A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9D5FC93" w14:textId="049BFFD1" w:rsidR="00324576" w:rsidRPr="00A63D9A" w:rsidRDefault="00A63D9A" w:rsidP="0007144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E2EE5" w:rsidRPr="00A63D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6,160</w:t>
            </w:r>
            <w:r w:rsidRPr="00A63D9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1475C3B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AA328E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2,100</w:t>
            </w:r>
          </w:p>
        </w:tc>
        <w:tc>
          <w:tcPr>
            <w:tcW w:w="180" w:type="dxa"/>
            <w:vAlign w:val="bottom"/>
          </w:tcPr>
          <w:p w14:paraId="6162335F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59AFC9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180" w:type="dxa"/>
            <w:vAlign w:val="bottom"/>
          </w:tcPr>
          <w:p w14:paraId="7EB9778D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2C4BA4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1,680</w:t>
            </w:r>
          </w:p>
        </w:tc>
      </w:tr>
      <w:tr w:rsidR="00324576" w:rsidRPr="00980E07" w14:paraId="05BE92D9" w14:textId="77777777" w:rsidTr="00A63D9A">
        <w:trPr>
          <w:cantSplit/>
          <w:trHeight w:val="724"/>
        </w:trPr>
        <w:tc>
          <w:tcPr>
            <w:tcW w:w="2520" w:type="dxa"/>
          </w:tcPr>
          <w:p w14:paraId="5D9ECFD1" w14:textId="77777777" w:rsidR="00324576" w:rsidRPr="00980E07" w:rsidRDefault="00324576" w:rsidP="0007144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 หลักคณิตศาสตร์ประกันภัย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976E34" w14:textId="10ED5411" w:rsidR="00324576" w:rsidRPr="00A63D9A" w:rsidRDefault="00A63D9A" w:rsidP="0007144F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</w:rPr>
              <w:t>4,923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3C6B7C3C" w14:textId="77777777" w:rsidR="00324576" w:rsidRPr="00A63D9A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047045" w14:textId="77777777" w:rsidR="00A63D9A" w:rsidRPr="00A63D9A" w:rsidRDefault="00A63D9A" w:rsidP="00A63D9A">
            <w:pPr>
              <w:pStyle w:val="acctfourfigures"/>
              <w:tabs>
                <w:tab w:val="decimal" w:pos="720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9DE3F" w14:textId="6A53FD14" w:rsidR="00324576" w:rsidRPr="00A63D9A" w:rsidRDefault="00A63D9A" w:rsidP="00A63D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7E1FBF32" w14:textId="77777777" w:rsidR="00324576" w:rsidRPr="00A63D9A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830219" w14:textId="77777777" w:rsidR="00A63D9A" w:rsidRPr="00A63D9A" w:rsidRDefault="00A63D9A" w:rsidP="00A63D9A">
            <w:pPr>
              <w:pStyle w:val="acctfourfigures"/>
              <w:tabs>
                <w:tab w:val="decimal" w:pos="720"/>
              </w:tabs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6D6BB" w14:textId="7FF43BD7" w:rsidR="00324576" w:rsidRPr="00A63D9A" w:rsidRDefault="00A63D9A" w:rsidP="00A63D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  <w:tc>
          <w:tcPr>
            <w:tcW w:w="180" w:type="dxa"/>
          </w:tcPr>
          <w:p w14:paraId="72988E2F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93A180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8,361</w:t>
            </w:r>
          </w:p>
        </w:tc>
        <w:tc>
          <w:tcPr>
            <w:tcW w:w="180" w:type="dxa"/>
            <w:vAlign w:val="bottom"/>
          </w:tcPr>
          <w:p w14:paraId="77A79239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A19608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(1,672)</w:t>
            </w:r>
          </w:p>
        </w:tc>
        <w:tc>
          <w:tcPr>
            <w:tcW w:w="180" w:type="dxa"/>
            <w:vAlign w:val="bottom"/>
          </w:tcPr>
          <w:p w14:paraId="3C059E87" w14:textId="77777777" w:rsidR="00324576" w:rsidRPr="00980E07" w:rsidRDefault="00324576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9F70FE" w14:textId="77777777" w:rsidR="00324576" w:rsidRPr="00980E07" w:rsidRDefault="00324576" w:rsidP="000714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sz w:val="30"/>
                <w:szCs w:val="30"/>
              </w:rPr>
              <w:t>6,689</w:t>
            </w:r>
          </w:p>
        </w:tc>
      </w:tr>
      <w:tr w:rsidR="00A63D9A" w:rsidRPr="00980E07" w14:paraId="457CE014" w14:textId="77777777" w:rsidTr="00A63D9A">
        <w:trPr>
          <w:cantSplit/>
        </w:trPr>
        <w:tc>
          <w:tcPr>
            <w:tcW w:w="2520" w:type="dxa"/>
          </w:tcPr>
          <w:p w14:paraId="7B1448C0" w14:textId="77777777" w:rsidR="00A63D9A" w:rsidRPr="00980E07" w:rsidRDefault="00A63D9A" w:rsidP="00A63D9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437D740" w14:textId="5870EC25" w:rsidR="00A63D9A" w:rsidRPr="00A63D9A" w:rsidRDefault="00A63D9A" w:rsidP="00A63D9A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(2,777)</w:t>
            </w:r>
          </w:p>
        </w:tc>
        <w:tc>
          <w:tcPr>
            <w:tcW w:w="180" w:type="dxa"/>
            <w:shd w:val="clear" w:color="auto" w:fill="FFFFFF" w:themeFill="background1"/>
          </w:tcPr>
          <w:p w14:paraId="7D49827F" w14:textId="77777777" w:rsidR="00A63D9A" w:rsidRPr="00A63D9A" w:rsidRDefault="00A63D9A" w:rsidP="00A63D9A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203096" w14:textId="7F201E6E" w:rsidR="00A63D9A" w:rsidRPr="00A63D9A" w:rsidRDefault="00A63D9A" w:rsidP="00A63D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80" w:type="dxa"/>
            <w:shd w:val="clear" w:color="auto" w:fill="FFFFFF" w:themeFill="background1"/>
          </w:tcPr>
          <w:p w14:paraId="55F49414" w14:textId="77777777" w:rsidR="00A63D9A" w:rsidRPr="00A63D9A" w:rsidRDefault="00A63D9A" w:rsidP="00A63D9A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2E195D7" w14:textId="0E3C5DBF" w:rsidR="00A63D9A" w:rsidRPr="00A63D9A" w:rsidRDefault="00A63D9A" w:rsidP="00A63D9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3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(2,222)</w:t>
            </w:r>
          </w:p>
        </w:tc>
        <w:tc>
          <w:tcPr>
            <w:tcW w:w="180" w:type="dxa"/>
            <w:vAlign w:val="bottom"/>
          </w:tcPr>
          <w:p w14:paraId="433E1306" w14:textId="77777777" w:rsidR="00A63D9A" w:rsidRPr="00980E07" w:rsidRDefault="00A63D9A" w:rsidP="00A63D9A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6CB6AE" w14:textId="77777777" w:rsidR="00A63D9A" w:rsidRPr="00980E07" w:rsidRDefault="00A63D9A" w:rsidP="00A63D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10,461</w:t>
            </w:r>
          </w:p>
        </w:tc>
        <w:tc>
          <w:tcPr>
            <w:tcW w:w="180" w:type="dxa"/>
          </w:tcPr>
          <w:p w14:paraId="48A90175" w14:textId="77777777" w:rsidR="00A63D9A" w:rsidRPr="00980E07" w:rsidRDefault="00A63D9A" w:rsidP="00A63D9A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A9D3F3" w14:textId="77777777" w:rsidR="00A63D9A" w:rsidRPr="00980E07" w:rsidRDefault="00A63D9A" w:rsidP="00A63D9A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80" w:type="dxa"/>
          </w:tcPr>
          <w:p w14:paraId="0C34E114" w14:textId="77777777" w:rsidR="00A63D9A" w:rsidRPr="00980E07" w:rsidRDefault="00A63D9A" w:rsidP="00A63D9A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AB80E6" w14:textId="77777777" w:rsidR="00A63D9A" w:rsidRPr="00980E07" w:rsidRDefault="00A63D9A" w:rsidP="00A63D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1A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8,369</w:t>
            </w:r>
          </w:p>
        </w:tc>
      </w:tr>
    </w:tbl>
    <w:p w14:paraId="389537C0" w14:textId="4F888BE7" w:rsidR="00324576" w:rsidRDefault="0032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6BFDE0" w14:textId="09D2986D" w:rsidR="00324576" w:rsidRDefault="00324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2E3468" w14:textId="5A9D7D6E" w:rsidR="007C4786" w:rsidRDefault="007C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E1C458" w14:textId="7E364692" w:rsidR="007C4786" w:rsidRDefault="007C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33E50BE" w14:textId="08AC4CB0" w:rsidR="007C4786" w:rsidRDefault="007C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06B03D" w14:textId="7CA3FCBF" w:rsidR="007C4786" w:rsidRDefault="007C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24322F" w14:textId="718F3EBD" w:rsidR="007C4786" w:rsidRDefault="007C4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66CE4D" w14:textId="77777777" w:rsidR="00C152DD" w:rsidRDefault="00C15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"/>
        <w:gridCol w:w="891"/>
        <w:gridCol w:w="270"/>
        <w:gridCol w:w="1091"/>
      </w:tblGrid>
      <w:tr w:rsidR="0014439D" w:rsidRPr="00980E07" w14:paraId="7371A0EF" w14:textId="77777777" w:rsidTr="0014439D">
        <w:tc>
          <w:tcPr>
            <w:tcW w:w="4293" w:type="dxa"/>
          </w:tcPr>
          <w:p w14:paraId="172C78B9" w14:textId="08A34DF9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9" w:type="dxa"/>
            <w:gridSpan w:val="5"/>
          </w:tcPr>
          <w:p w14:paraId="67FB7939" w14:textId="395FA5BE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296DC6D5" w14:textId="11D4A160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4439D" w:rsidRPr="00980E07" w14:paraId="312F7429" w14:textId="77777777" w:rsidTr="00FA2EDA">
        <w:tc>
          <w:tcPr>
            <w:tcW w:w="4293" w:type="dxa"/>
          </w:tcPr>
          <w:p w14:paraId="3940BD4B" w14:textId="100106A7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3AAC901" w14:textId="1023C02C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DEE46" w14:textId="77777777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4"/>
          </w:tcPr>
          <w:p w14:paraId="47DAD523" w14:textId="6A11504A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4439D" w:rsidRPr="00980E07" w14:paraId="1A7CDC31" w14:textId="77777777" w:rsidTr="007F1036">
        <w:tc>
          <w:tcPr>
            <w:tcW w:w="4293" w:type="dxa"/>
          </w:tcPr>
          <w:p w14:paraId="04881793" w14:textId="77777777" w:rsidR="0014439D" w:rsidRPr="00980E07" w:rsidRDefault="0014439D" w:rsidP="001443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4FCC6" w14:textId="20A40D91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D821B0F" w14:textId="77777777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293BFE" w14:textId="469015E0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EF5597" w14:textId="77777777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5B3654A" w14:textId="77777777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E417CDB" w14:textId="77777777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415FC782" w14:textId="77777777" w:rsidR="0014439D" w:rsidRPr="00980E07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127599ED" w14:textId="77777777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9EC874" w14:textId="77777777" w:rsidR="0014439D" w:rsidRPr="00980E07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39D" w:rsidRPr="00980E07" w14:paraId="5E349CCA" w14:textId="77777777" w:rsidTr="007F1036">
        <w:tc>
          <w:tcPr>
            <w:tcW w:w="4293" w:type="dxa"/>
            <w:shd w:val="clear" w:color="auto" w:fill="auto"/>
          </w:tcPr>
          <w:p w14:paraId="4317F34E" w14:textId="77777777" w:rsidR="0014439D" w:rsidRPr="00980E07" w:rsidRDefault="0014439D" w:rsidP="0014439D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08DDD753" w14:textId="77777777" w:rsidR="0014439D" w:rsidRPr="008D53B8" w:rsidRDefault="0014439D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9A326A" w14:textId="77777777" w:rsidR="0014439D" w:rsidRPr="008D53B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22037890" w14:textId="6FCD2464" w:rsidR="0014439D" w:rsidRPr="008D53B8" w:rsidRDefault="0014439D" w:rsidP="001443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762A1B" w14:textId="77777777" w:rsidR="0014439D" w:rsidRPr="008D53B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03A2BB2" w14:textId="77777777" w:rsidR="0014439D" w:rsidRPr="008D53B8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B15FE" w14:textId="77777777" w:rsidR="0014439D" w:rsidRPr="008D53B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06720589" w14:textId="170DA394" w:rsidR="0014439D" w:rsidRPr="008D53B8" w:rsidRDefault="00BF1811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F1811">
              <w:rPr>
                <w:rFonts w:asciiTheme="majorBidi" w:hAnsiTheme="majorBidi" w:cstheme="majorBidi"/>
                <w:sz w:val="30"/>
                <w:szCs w:val="30"/>
              </w:rPr>
              <w:t>1,251,675</w:t>
            </w:r>
          </w:p>
        </w:tc>
      </w:tr>
      <w:tr w:rsidR="0014439D" w:rsidRPr="00980E07" w14:paraId="16BF4044" w14:textId="77777777" w:rsidTr="007F1036">
        <w:tc>
          <w:tcPr>
            <w:tcW w:w="4293" w:type="dxa"/>
            <w:shd w:val="clear" w:color="auto" w:fill="auto"/>
          </w:tcPr>
          <w:p w14:paraId="236FE526" w14:textId="77777777" w:rsidR="0014439D" w:rsidRPr="00980E07" w:rsidRDefault="0014439D" w:rsidP="00144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6B6AEA3" w14:textId="338FA0C6" w:rsidR="0014439D" w:rsidRPr="008D53B8" w:rsidRDefault="0014439D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564FCB" w14:textId="77777777" w:rsidR="0014439D" w:rsidRPr="008D53B8" w:rsidRDefault="0014439D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4021DE" w14:textId="2BFA11F5" w:rsidR="0014439D" w:rsidRPr="008D53B8" w:rsidRDefault="0014439D" w:rsidP="001443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603D0E" w14:textId="77777777" w:rsidR="0014439D" w:rsidRPr="008D53B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9132238" w14:textId="42F31A9F" w:rsidR="0014439D" w:rsidRPr="008D53B8" w:rsidRDefault="006C38AB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2E1499E8" w14:textId="77777777" w:rsidR="0014439D" w:rsidRPr="008D53B8" w:rsidRDefault="0014439D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76131C5" w14:textId="5B74F16C" w:rsidR="0014439D" w:rsidRPr="008D53B8" w:rsidRDefault="00966477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250,335</w:t>
            </w:r>
          </w:p>
        </w:tc>
      </w:tr>
      <w:tr w:rsidR="00192A6B" w:rsidRPr="00980E07" w14:paraId="4C1FBDA5" w14:textId="77777777" w:rsidTr="00101EA9">
        <w:tc>
          <w:tcPr>
            <w:tcW w:w="4293" w:type="dxa"/>
            <w:shd w:val="clear" w:color="auto" w:fill="auto"/>
          </w:tcPr>
          <w:p w14:paraId="4211212F" w14:textId="77777777" w:rsidR="00192A6B" w:rsidRPr="00980E07" w:rsidRDefault="00192A6B" w:rsidP="00192A6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632CF8F" w14:textId="77777777" w:rsidR="00192A6B" w:rsidRPr="008D53B8" w:rsidRDefault="00192A6B" w:rsidP="00192A6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515F5E" w14:textId="77777777" w:rsidR="00192A6B" w:rsidRPr="008D53B8" w:rsidRDefault="00192A6B" w:rsidP="00192A6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C45862" w14:textId="28178B52" w:rsidR="00192A6B" w:rsidRPr="008D53B8" w:rsidRDefault="00192A6B" w:rsidP="00192A6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7FB37E" w14:textId="77777777" w:rsidR="00192A6B" w:rsidRPr="008D53B8" w:rsidRDefault="00192A6B" w:rsidP="00192A6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1315C769" w14:textId="77777777" w:rsidR="00192A6B" w:rsidRPr="008D53B8" w:rsidRDefault="00192A6B" w:rsidP="00192A6B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8FCA6E" w14:textId="77777777" w:rsidR="00192A6B" w:rsidRPr="008D53B8" w:rsidRDefault="00192A6B" w:rsidP="00192A6B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855BC26" w14:textId="6C2AF079" w:rsidR="00192A6B" w:rsidRPr="00FC5F24" w:rsidRDefault="00192A6B" w:rsidP="00192A6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FC5F24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810012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 w:rsidRPr="00FC5F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92A6B" w:rsidRPr="00980E07" w14:paraId="59C6EFBB" w14:textId="77777777" w:rsidTr="00101EA9">
        <w:tc>
          <w:tcPr>
            <w:tcW w:w="4293" w:type="dxa"/>
            <w:shd w:val="clear" w:color="auto" w:fill="auto"/>
          </w:tcPr>
          <w:p w14:paraId="78BB337C" w14:textId="480EBAA8" w:rsidR="00192A6B" w:rsidRPr="00980E07" w:rsidRDefault="00192A6B" w:rsidP="00192A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40B3265D" w14:textId="77777777" w:rsidR="00192A6B" w:rsidRPr="008D53B8" w:rsidRDefault="00192A6B" w:rsidP="00192A6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D3A39D" w14:textId="77777777" w:rsidR="00192A6B" w:rsidRPr="008D53B8" w:rsidRDefault="00192A6B" w:rsidP="001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5938921A" w14:textId="2A4895E4" w:rsidR="00192A6B" w:rsidRPr="008D53B8" w:rsidRDefault="00192A6B" w:rsidP="00192A6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49E801" w14:textId="77777777" w:rsidR="00192A6B" w:rsidRPr="008D53B8" w:rsidRDefault="00192A6B" w:rsidP="001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3056522B" w14:textId="77777777" w:rsidR="00192A6B" w:rsidRPr="008D53B8" w:rsidRDefault="00192A6B" w:rsidP="00192A6B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9B135C" w14:textId="77777777" w:rsidR="00192A6B" w:rsidRPr="008D53B8" w:rsidRDefault="00192A6B" w:rsidP="0019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2A42A529" w14:textId="71A00848" w:rsidR="00192A6B" w:rsidRPr="00FC5F24" w:rsidRDefault="00192A6B" w:rsidP="00192A6B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FC5F24">
              <w:rPr>
                <w:rFonts w:asciiTheme="majorBidi" w:hAnsiTheme="majorBidi" w:cstheme="majorBidi"/>
                <w:sz w:val="30"/>
                <w:szCs w:val="30"/>
              </w:rPr>
              <w:t xml:space="preserve"> (770)</w:t>
            </w:r>
          </w:p>
        </w:tc>
      </w:tr>
      <w:tr w:rsidR="005F741E" w:rsidRPr="00980E07" w14:paraId="111649DD" w14:textId="77777777" w:rsidTr="00FC5F24">
        <w:tc>
          <w:tcPr>
            <w:tcW w:w="4293" w:type="dxa"/>
            <w:shd w:val="clear" w:color="auto" w:fill="auto"/>
          </w:tcPr>
          <w:p w14:paraId="560202CB" w14:textId="77777777" w:rsidR="00DB6CAA" w:rsidRDefault="00F668FD" w:rsidP="0014439D">
            <w:pPr>
              <w:rPr>
                <w:rFonts w:asciiTheme="majorBidi" w:hAnsiTheme="majorBidi"/>
                <w:sz w:val="30"/>
                <w:szCs w:val="30"/>
              </w:rPr>
            </w:pPr>
            <w:r w:rsidRPr="00F668FD">
              <w:rPr>
                <w:rFonts w:asciiTheme="majorBidi" w:hAnsi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3F9ACEED" w14:textId="2C05032C" w:rsidR="005F741E" w:rsidRPr="00980E07" w:rsidRDefault="00DB6CAA" w:rsidP="00DB6CA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="00F668FD" w:rsidRPr="00F668FD">
              <w:rPr>
                <w:rFonts w:asciiTheme="majorBidi" w:hAnsi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1014386" w14:textId="77777777" w:rsidR="005F741E" w:rsidRPr="008D53B8" w:rsidRDefault="005F741E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8834F6" w14:textId="77777777" w:rsidR="005F741E" w:rsidRPr="008D53B8" w:rsidRDefault="005F741E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C648D92" w14:textId="77777777" w:rsidR="005F741E" w:rsidRPr="008D53B8" w:rsidRDefault="005F741E" w:rsidP="0014439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97E976" w14:textId="77777777" w:rsidR="005F741E" w:rsidRPr="008D53B8" w:rsidRDefault="005F741E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6E44262" w14:textId="77777777" w:rsidR="005F741E" w:rsidRPr="008D53B8" w:rsidRDefault="005F741E" w:rsidP="0014439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D3A6CF" w14:textId="77777777" w:rsidR="005F741E" w:rsidRPr="008D53B8" w:rsidRDefault="005F741E" w:rsidP="00144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D69B062" w14:textId="77777777" w:rsidR="00FC5F24" w:rsidRPr="00FC5F24" w:rsidRDefault="00FC5F24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B31AC2" w14:textId="461136A2" w:rsidR="005F741E" w:rsidRPr="00FC5F24" w:rsidRDefault="00FC5F24" w:rsidP="0014439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FC5F24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FC5F24" w:rsidRPr="00980E07" w14:paraId="1F4B639F" w14:textId="77777777" w:rsidTr="00FC5F24">
        <w:tc>
          <w:tcPr>
            <w:tcW w:w="4293" w:type="dxa"/>
            <w:shd w:val="clear" w:color="auto" w:fill="auto"/>
          </w:tcPr>
          <w:p w14:paraId="3FE7D0F8" w14:textId="11D75872" w:rsidR="00FC5F24" w:rsidRPr="00980E07" w:rsidRDefault="00FC5F24" w:rsidP="00FC5F2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มากไป</w:t>
            </w:r>
          </w:p>
        </w:tc>
        <w:tc>
          <w:tcPr>
            <w:tcW w:w="990" w:type="dxa"/>
            <w:shd w:val="clear" w:color="auto" w:fill="auto"/>
          </w:tcPr>
          <w:p w14:paraId="3B48937C" w14:textId="77777777" w:rsidR="00FC5F24" w:rsidRPr="008D53B8" w:rsidRDefault="00FC5F24" w:rsidP="00FC5F2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4ECA45" w14:textId="77777777" w:rsidR="00FC5F24" w:rsidRPr="008D53B8" w:rsidRDefault="00FC5F24" w:rsidP="00FC5F2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B2AB2E" w14:textId="3DAB2225" w:rsidR="00FC5F24" w:rsidRPr="008D53B8" w:rsidRDefault="00FC5F24" w:rsidP="00FC5F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5DF60D" w14:textId="77777777" w:rsidR="00FC5F24" w:rsidRPr="008D53B8" w:rsidRDefault="00FC5F24" w:rsidP="00FC5F24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FB531C1" w14:textId="77777777" w:rsidR="00FC5F24" w:rsidRPr="008D53B8" w:rsidRDefault="00FC5F24" w:rsidP="00FC5F24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429B92" w14:textId="77777777" w:rsidR="00FC5F24" w:rsidRPr="008D53B8" w:rsidRDefault="00FC5F24" w:rsidP="00FC5F24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56FD97" w14:textId="7A65D789" w:rsidR="00FC5F24" w:rsidRPr="00FC5F24" w:rsidRDefault="001F7FA8" w:rsidP="00FC5F2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5F24" w:rsidRPr="00FC5F24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C5F24" w:rsidRPr="00980E07" w14:paraId="1468C96E" w14:textId="77777777" w:rsidTr="00FC5F24">
        <w:tc>
          <w:tcPr>
            <w:tcW w:w="4293" w:type="dxa"/>
            <w:shd w:val="clear" w:color="auto" w:fill="auto"/>
          </w:tcPr>
          <w:p w14:paraId="2A399578" w14:textId="77777777" w:rsidR="00FC5F24" w:rsidRPr="00980E07" w:rsidRDefault="00FC5F24" w:rsidP="00FC5F24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7E27D3BD" w14:textId="4EABEE46" w:rsidR="00FC5F24" w:rsidRPr="008D53B8" w:rsidRDefault="00FC5F24" w:rsidP="00FC5F2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F2EDDF" w14:textId="77777777" w:rsidR="00FC5F24" w:rsidRPr="008D53B8" w:rsidRDefault="00FC5F24" w:rsidP="00FC5F2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A9C79B9" w14:textId="6949C8DE" w:rsidR="00FC5F24" w:rsidRPr="008D53B8" w:rsidRDefault="00FC5F24" w:rsidP="00FC5F2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F695C2" w14:textId="77777777" w:rsidR="00FC5F24" w:rsidRPr="008D53B8" w:rsidRDefault="00FC5F24" w:rsidP="00FC5F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0E85" w14:textId="5CD9C48D" w:rsidR="00FC5F24" w:rsidRPr="008D53B8" w:rsidRDefault="00FC5F24" w:rsidP="00FC5F24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20.10</w:t>
            </w:r>
          </w:p>
        </w:tc>
        <w:tc>
          <w:tcPr>
            <w:tcW w:w="270" w:type="dxa"/>
            <w:shd w:val="clear" w:color="auto" w:fill="auto"/>
          </w:tcPr>
          <w:p w14:paraId="4225AC07" w14:textId="77777777" w:rsidR="00FC5F24" w:rsidRPr="008D53B8" w:rsidRDefault="00FC5F24" w:rsidP="00FC5F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56CB9" w14:textId="0B43E0BC" w:rsidR="00FC5F24" w:rsidRPr="00FC5F24" w:rsidRDefault="00FC5F24" w:rsidP="00FC5F24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251,592</w:t>
            </w:r>
          </w:p>
        </w:tc>
      </w:tr>
    </w:tbl>
    <w:p w14:paraId="0E9F1DDF" w14:textId="4821A2D0" w:rsidR="00EC3AAD" w:rsidRDefault="00EC3AAD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93"/>
        <w:gridCol w:w="990"/>
        <w:gridCol w:w="236"/>
        <w:gridCol w:w="1024"/>
        <w:gridCol w:w="270"/>
        <w:gridCol w:w="900"/>
        <w:gridCol w:w="270"/>
        <w:gridCol w:w="1091"/>
      </w:tblGrid>
      <w:tr w:rsidR="00C25027" w:rsidRPr="00980E07" w14:paraId="269877F9" w14:textId="77777777" w:rsidTr="0007144F">
        <w:tc>
          <w:tcPr>
            <w:tcW w:w="4293" w:type="dxa"/>
          </w:tcPr>
          <w:p w14:paraId="5697C49D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781" w:type="dxa"/>
            <w:gridSpan w:val="7"/>
          </w:tcPr>
          <w:p w14:paraId="175EB027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027" w:rsidRPr="00980E07" w14:paraId="26E6CA58" w14:textId="77777777" w:rsidTr="0007144F">
        <w:tc>
          <w:tcPr>
            <w:tcW w:w="4293" w:type="dxa"/>
          </w:tcPr>
          <w:p w14:paraId="423F60F3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4772DC9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2433E3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76E76A52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1" w:right="-124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25027" w:rsidRPr="00980E07" w14:paraId="6B9AB847" w14:textId="77777777" w:rsidTr="0007144F">
        <w:tc>
          <w:tcPr>
            <w:tcW w:w="4293" w:type="dxa"/>
          </w:tcPr>
          <w:p w14:paraId="7EED63DD" w14:textId="77777777" w:rsidR="00C25027" w:rsidRPr="00980E07" w:rsidRDefault="00C25027" w:rsidP="0007144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D0394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1F2CFE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F0DD939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534E73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F57D9A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137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7BE03F07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DEF7B0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8D0F66C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38A851E" w14:textId="77777777" w:rsidR="00C25027" w:rsidRPr="00980E07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21C1B7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115FF3" w14:textId="77777777" w:rsidR="00C25027" w:rsidRPr="00980E07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8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25027" w:rsidRPr="00980E07" w14:paraId="0681BE02" w14:textId="77777777" w:rsidTr="0007144F">
        <w:tc>
          <w:tcPr>
            <w:tcW w:w="4293" w:type="dxa"/>
            <w:shd w:val="clear" w:color="auto" w:fill="auto"/>
          </w:tcPr>
          <w:p w14:paraId="299C752E" w14:textId="77777777" w:rsidR="00C25027" w:rsidRPr="00980E07" w:rsidRDefault="00C25027" w:rsidP="0007144F">
            <w:pPr>
              <w:ind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72482313" w14:textId="77777777" w:rsidR="00C25027" w:rsidRPr="008D53B8" w:rsidRDefault="00C25027" w:rsidP="0007144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76870A" w14:textId="77777777" w:rsidR="00C25027" w:rsidRPr="008D53B8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62275D47" w14:textId="72B8991E" w:rsidR="00C25027" w:rsidRPr="008D53B8" w:rsidRDefault="005123D5" w:rsidP="001F69FB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123D5">
              <w:rPr>
                <w:rFonts w:asciiTheme="majorBidi" w:hAnsiTheme="majorBidi" w:cstheme="majorBidi"/>
                <w:sz w:val="30"/>
                <w:szCs w:val="30"/>
              </w:rPr>
              <w:t>1,254,</w:t>
            </w:r>
            <w:r w:rsidRPr="001F69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B32540C" w14:textId="77777777" w:rsidR="00C25027" w:rsidRPr="008D53B8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4CF0F5F" w14:textId="77777777" w:rsidR="00C25027" w:rsidRPr="008D53B8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DA67F" w14:textId="77777777" w:rsidR="00C25027" w:rsidRPr="008D53B8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339410F" w14:textId="77777777" w:rsidR="00C25027" w:rsidRPr="008D53B8" w:rsidRDefault="00C25027" w:rsidP="0007144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977,033</w:t>
            </w:r>
          </w:p>
        </w:tc>
      </w:tr>
      <w:tr w:rsidR="00C25027" w:rsidRPr="00980E07" w14:paraId="53CD8BC6" w14:textId="77777777" w:rsidTr="0007144F">
        <w:tc>
          <w:tcPr>
            <w:tcW w:w="4293" w:type="dxa"/>
            <w:shd w:val="clear" w:color="auto" w:fill="auto"/>
          </w:tcPr>
          <w:p w14:paraId="3A63193C" w14:textId="77777777" w:rsidR="00C25027" w:rsidRPr="00980E07" w:rsidRDefault="00C25027" w:rsidP="0007144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6CBE9B8" w14:textId="2F556418" w:rsidR="00C25027" w:rsidRPr="008D53B8" w:rsidRDefault="006C38AB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57D1DFEE" w14:textId="77777777" w:rsidR="00C25027" w:rsidRPr="008D53B8" w:rsidRDefault="00C25027" w:rsidP="0007144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29888E1F" w14:textId="0D0D8152" w:rsidR="00C25027" w:rsidRPr="008D53B8" w:rsidRDefault="00421414" w:rsidP="0007144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250,928</w:t>
            </w:r>
          </w:p>
        </w:tc>
        <w:tc>
          <w:tcPr>
            <w:tcW w:w="270" w:type="dxa"/>
            <w:shd w:val="clear" w:color="auto" w:fill="auto"/>
          </w:tcPr>
          <w:p w14:paraId="76C0FADF" w14:textId="77777777" w:rsidR="00C25027" w:rsidRPr="008D53B8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4654561" w14:textId="77777777" w:rsidR="00C25027" w:rsidRPr="008D53B8" w:rsidRDefault="00C25027" w:rsidP="0007144F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C238A8F" w14:textId="77777777" w:rsidR="00C25027" w:rsidRPr="008D53B8" w:rsidRDefault="00C25027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1A874E24" w14:textId="77777777" w:rsidR="00C25027" w:rsidRPr="008D53B8" w:rsidRDefault="00C25027" w:rsidP="0007144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>195,407</w:t>
            </w:r>
          </w:p>
        </w:tc>
      </w:tr>
      <w:tr w:rsidR="00344A0D" w:rsidRPr="00980E07" w14:paraId="7C85217E" w14:textId="77777777" w:rsidTr="00B2368E">
        <w:tc>
          <w:tcPr>
            <w:tcW w:w="4293" w:type="dxa"/>
            <w:shd w:val="clear" w:color="auto" w:fill="auto"/>
          </w:tcPr>
          <w:p w14:paraId="0F781CD3" w14:textId="77777777" w:rsidR="00344A0D" w:rsidRPr="00980E07" w:rsidRDefault="00344A0D" w:rsidP="00344A0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DF681BA" w14:textId="77777777" w:rsidR="00344A0D" w:rsidRPr="008D53B8" w:rsidRDefault="00344A0D" w:rsidP="00344A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DB8374" w14:textId="77777777" w:rsidR="00344A0D" w:rsidRPr="008D53B8" w:rsidRDefault="00344A0D" w:rsidP="00344A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4ECC89" w14:textId="6A526373" w:rsidR="00344A0D" w:rsidRPr="00344A0D" w:rsidRDefault="00344A0D" w:rsidP="00344A0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44A0D">
              <w:rPr>
                <w:rFonts w:asciiTheme="majorBidi" w:hAnsiTheme="majorBidi" w:cstheme="majorBidi"/>
                <w:sz w:val="30"/>
                <w:szCs w:val="30"/>
              </w:rPr>
              <w:t xml:space="preserve"> 1,557 </w:t>
            </w:r>
          </w:p>
        </w:tc>
        <w:tc>
          <w:tcPr>
            <w:tcW w:w="270" w:type="dxa"/>
            <w:shd w:val="clear" w:color="auto" w:fill="auto"/>
          </w:tcPr>
          <w:p w14:paraId="4E0983FA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18F059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C98110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66930E2" w14:textId="77777777" w:rsidR="00344A0D" w:rsidRPr="008D53B8" w:rsidRDefault="00344A0D" w:rsidP="00344A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932 </w:t>
            </w:r>
          </w:p>
        </w:tc>
      </w:tr>
      <w:tr w:rsidR="00344A0D" w:rsidRPr="00980E07" w14:paraId="4267863B" w14:textId="77777777" w:rsidTr="00B2368E">
        <w:tc>
          <w:tcPr>
            <w:tcW w:w="4293" w:type="dxa"/>
            <w:shd w:val="clear" w:color="auto" w:fill="auto"/>
          </w:tcPr>
          <w:p w14:paraId="1A62E559" w14:textId="77777777" w:rsidR="00344A0D" w:rsidRPr="00980E07" w:rsidRDefault="00344A0D" w:rsidP="00344A0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ค่าใช้จ่ายเพิ่มเติมทางภาษี</w:t>
            </w:r>
          </w:p>
        </w:tc>
        <w:tc>
          <w:tcPr>
            <w:tcW w:w="990" w:type="dxa"/>
            <w:shd w:val="clear" w:color="auto" w:fill="auto"/>
          </w:tcPr>
          <w:p w14:paraId="5F05437F" w14:textId="77777777" w:rsidR="00344A0D" w:rsidRPr="008D53B8" w:rsidRDefault="00344A0D" w:rsidP="00344A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FB59DE" w14:textId="77777777" w:rsidR="00344A0D" w:rsidRPr="008D53B8" w:rsidRDefault="00344A0D" w:rsidP="0034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right="-9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shd w:val="clear" w:color="auto" w:fill="auto"/>
          </w:tcPr>
          <w:p w14:paraId="30B387B8" w14:textId="1BF041C8" w:rsidR="00344A0D" w:rsidRPr="00B2368E" w:rsidRDefault="00344A0D" w:rsidP="00344A0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44A0D">
              <w:rPr>
                <w:rFonts w:asciiTheme="majorBidi" w:hAnsiTheme="majorBidi" w:cstheme="majorBidi"/>
                <w:sz w:val="30"/>
                <w:szCs w:val="30"/>
              </w:rPr>
              <w:t xml:space="preserve"> (770)</w:t>
            </w:r>
          </w:p>
        </w:tc>
        <w:tc>
          <w:tcPr>
            <w:tcW w:w="270" w:type="dxa"/>
            <w:shd w:val="clear" w:color="auto" w:fill="auto"/>
          </w:tcPr>
          <w:p w14:paraId="726A7129" w14:textId="77777777" w:rsidR="00344A0D" w:rsidRPr="008D53B8" w:rsidRDefault="00344A0D" w:rsidP="0034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884317F" w14:textId="77777777" w:rsidR="00344A0D" w:rsidRPr="008D53B8" w:rsidRDefault="00344A0D" w:rsidP="00344A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BBBDE" w14:textId="77777777" w:rsidR="00344A0D" w:rsidRPr="008D53B8" w:rsidRDefault="00344A0D" w:rsidP="00344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A12E852" w14:textId="77777777" w:rsidR="00344A0D" w:rsidRPr="008D53B8" w:rsidRDefault="00344A0D" w:rsidP="00344A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(721)</w:t>
            </w:r>
          </w:p>
        </w:tc>
      </w:tr>
      <w:tr w:rsidR="00344A0D" w:rsidRPr="00980E07" w14:paraId="4E4F7FBB" w14:textId="77777777" w:rsidTr="00B2368E">
        <w:tc>
          <w:tcPr>
            <w:tcW w:w="4293" w:type="dxa"/>
            <w:shd w:val="clear" w:color="auto" w:fill="auto"/>
          </w:tcPr>
          <w:p w14:paraId="18955A55" w14:textId="50A5653F" w:rsidR="00344A0D" w:rsidRPr="00980E07" w:rsidRDefault="00344A0D" w:rsidP="00344A0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ภาษีงวดก่อนๆ ที่บันทึก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มากไป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980E0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ต่ำไป</w:t>
            </w:r>
          </w:p>
        </w:tc>
        <w:tc>
          <w:tcPr>
            <w:tcW w:w="990" w:type="dxa"/>
            <w:shd w:val="clear" w:color="auto" w:fill="auto"/>
          </w:tcPr>
          <w:p w14:paraId="34B71AA3" w14:textId="77777777" w:rsidR="00344A0D" w:rsidRPr="008D53B8" w:rsidRDefault="00344A0D" w:rsidP="00344A0D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85BC0C" w14:textId="77777777" w:rsidR="00344A0D" w:rsidRPr="008D53B8" w:rsidRDefault="00344A0D" w:rsidP="00344A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88C1A95" w14:textId="200A9462" w:rsidR="00344A0D" w:rsidRPr="00B2368E" w:rsidRDefault="00344A0D" w:rsidP="00344A0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344A0D"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270" w:type="dxa"/>
            <w:shd w:val="clear" w:color="auto" w:fill="auto"/>
          </w:tcPr>
          <w:p w14:paraId="31E4BAA5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D910CD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left="-79" w:right="-135"/>
              <w:rPr>
                <w:rFonts w:asciiTheme="majorBidi" w:hAnsiTheme="majorBidi" w:cstheme="majorBidi"/>
                <w:i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665F8A" w14:textId="77777777" w:rsidR="00344A0D" w:rsidRPr="008D53B8" w:rsidRDefault="00344A0D" w:rsidP="00344A0D">
            <w:pPr>
              <w:pStyle w:val="zreportaddinfoit"/>
              <w:framePr w:wrap="auto" w:hAnchor="text" w:xAlign="left" w:yAlign="inline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A6C0D84" w14:textId="77777777" w:rsidR="00344A0D" w:rsidRPr="008D53B8" w:rsidRDefault="00344A0D" w:rsidP="00344A0D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sz w:val="30"/>
                <w:szCs w:val="30"/>
              </w:rPr>
              <w:t xml:space="preserve"> 840 </w:t>
            </w:r>
          </w:p>
        </w:tc>
      </w:tr>
      <w:tr w:rsidR="0073562A" w:rsidRPr="00980E07" w14:paraId="116E3B15" w14:textId="77777777" w:rsidTr="00B2368E">
        <w:tc>
          <w:tcPr>
            <w:tcW w:w="4293" w:type="dxa"/>
            <w:shd w:val="clear" w:color="auto" w:fill="auto"/>
          </w:tcPr>
          <w:p w14:paraId="5AE40FA9" w14:textId="77777777" w:rsidR="0073562A" w:rsidRPr="00980E07" w:rsidRDefault="0073562A" w:rsidP="0073562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9A15B" w14:textId="3952CDF2" w:rsidR="0073562A" w:rsidRPr="008D53B8" w:rsidRDefault="0073562A" w:rsidP="0073562A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20.05</w:t>
            </w:r>
          </w:p>
        </w:tc>
        <w:tc>
          <w:tcPr>
            <w:tcW w:w="236" w:type="dxa"/>
            <w:shd w:val="clear" w:color="auto" w:fill="auto"/>
          </w:tcPr>
          <w:p w14:paraId="0FF00D88" w14:textId="77777777" w:rsidR="0073562A" w:rsidRPr="008D53B8" w:rsidRDefault="0073562A" w:rsidP="0073562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3DC6C" w14:textId="2DAE7507" w:rsidR="0073562A" w:rsidRPr="00B2368E" w:rsidRDefault="0073562A" w:rsidP="0073562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3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251,592 </w:t>
            </w:r>
          </w:p>
        </w:tc>
        <w:tc>
          <w:tcPr>
            <w:tcW w:w="270" w:type="dxa"/>
            <w:shd w:val="clear" w:color="auto" w:fill="auto"/>
          </w:tcPr>
          <w:p w14:paraId="516BCFAF" w14:textId="77777777" w:rsidR="0073562A" w:rsidRPr="008D53B8" w:rsidRDefault="0073562A" w:rsidP="007356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B4C1C" w14:textId="77777777" w:rsidR="0073562A" w:rsidRPr="008D53B8" w:rsidRDefault="0073562A" w:rsidP="0073562A">
            <w:pPr>
              <w:pStyle w:val="acctfourfigures"/>
              <w:tabs>
                <w:tab w:val="clear" w:pos="765"/>
              </w:tabs>
              <w:spacing w:line="240" w:lineRule="atLeast"/>
              <w:ind w:left="-79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20.11</w:t>
            </w:r>
          </w:p>
        </w:tc>
        <w:tc>
          <w:tcPr>
            <w:tcW w:w="270" w:type="dxa"/>
            <w:shd w:val="clear" w:color="auto" w:fill="auto"/>
          </w:tcPr>
          <w:p w14:paraId="3C73985A" w14:textId="77777777" w:rsidR="0073562A" w:rsidRPr="008D53B8" w:rsidRDefault="0073562A" w:rsidP="007356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887CB" w14:textId="77777777" w:rsidR="0073562A" w:rsidRPr="008D53B8" w:rsidRDefault="0073562A" w:rsidP="0073562A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53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196,458</w:t>
            </w:r>
          </w:p>
        </w:tc>
      </w:tr>
    </w:tbl>
    <w:p w14:paraId="4D6FEB94" w14:textId="72448F85" w:rsidR="00C25027" w:rsidRDefault="00C25027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9"/>
        <w:gridCol w:w="1270"/>
        <w:gridCol w:w="241"/>
        <w:gridCol w:w="1280"/>
        <w:gridCol w:w="237"/>
        <w:gridCol w:w="1293"/>
      </w:tblGrid>
      <w:tr w:rsidR="00AF1B7D" w:rsidRPr="00363F03" w14:paraId="11B42298" w14:textId="77777777" w:rsidTr="0007144F">
        <w:tc>
          <w:tcPr>
            <w:tcW w:w="2647" w:type="pct"/>
          </w:tcPr>
          <w:p w14:paraId="49C7EE0F" w14:textId="77777777" w:rsidR="00AF1B7D" w:rsidRPr="00363F03" w:rsidRDefault="00AF1B7D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16049330" w14:textId="77777777" w:rsidR="00AF1B7D" w:rsidRPr="00363F03" w:rsidRDefault="00AF1B7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88F54D4" w14:textId="77777777" w:rsidR="00AF1B7D" w:rsidRPr="00363F03" w:rsidRDefault="00AF1B7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pct"/>
            <w:gridSpan w:val="3"/>
          </w:tcPr>
          <w:p w14:paraId="3DB6324A" w14:textId="77777777" w:rsidR="00AF1B7D" w:rsidRPr="00363F03" w:rsidRDefault="00AF1B7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B7D" w:rsidRPr="00363F03" w14:paraId="1A761C9B" w14:textId="77777777" w:rsidTr="00ED6B79">
        <w:tc>
          <w:tcPr>
            <w:tcW w:w="2647" w:type="pct"/>
            <w:vAlign w:val="bottom"/>
          </w:tcPr>
          <w:p w14:paraId="469FCF4D" w14:textId="62D65C60" w:rsidR="00AF1B7D" w:rsidRPr="00363F03" w:rsidRDefault="00AF1B7D" w:rsidP="00AF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2" w:type="pct"/>
          </w:tcPr>
          <w:p w14:paraId="7BE08BA5" w14:textId="77777777" w:rsidR="00AF1B7D" w:rsidRPr="00363F03" w:rsidRDefault="00AF1B7D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705A2E80" w14:textId="77777777" w:rsidR="00AF1B7D" w:rsidRPr="00363F03" w:rsidRDefault="00AF1B7D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</w:tcPr>
          <w:p w14:paraId="4EB6E48D" w14:textId="77777777" w:rsidR="00AF1B7D" w:rsidRPr="00363F03" w:rsidRDefault="00AF1B7D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596ADF65" w14:textId="77777777" w:rsidR="00AF1B7D" w:rsidRPr="00363F03" w:rsidRDefault="00AF1B7D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74090E4A" w14:textId="77777777" w:rsidR="00AF1B7D" w:rsidRPr="00363F03" w:rsidRDefault="00AF1B7D" w:rsidP="00AF1B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F1B7D" w:rsidRPr="00363F03" w14:paraId="7788CA4F" w14:textId="77777777" w:rsidTr="0007144F">
        <w:tc>
          <w:tcPr>
            <w:tcW w:w="2647" w:type="pct"/>
          </w:tcPr>
          <w:p w14:paraId="40341331" w14:textId="77777777" w:rsidR="00AF1B7D" w:rsidRPr="00363F03" w:rsidRDefault="00AF1B7D" w:rsidP="00AF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3" w:type="pct"/>
            <w:gridSpan w:val="5"/>
          </w:tcPr>
          <w:p w14:paraId="28D11113" w14:textId="77777777" w:rsidR="00AF1B7D" w:rsidRPr="00363F03" w:rsidRDefault="00AF1B7D" w:rsidP="00AF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72158" w:rsidRPr="00363F03" w14:paraId="56B2FA0F" w14:textId="77777777" w:rsidTr="00AE27FC">
        <w:tc>
          <w:tcPr>
            <w:tcW w:w="2647" w:type="pct"/>
            <w:tcBorders>
              <w:bottom w:val="nil"/>
            </w:tcBorders>
          </w:tcPr>
          <w:p w14:paraId="55C632AE" w14:textId="03D8307C" w:rsidR="00172158" w:rsidRPr="00363F03" w:rsidRDefault="00172158" w:rsidP="00172158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2" w:type="pct"/>
            <w:tcBorders>
              <w:bottom w:val="nil"/>
            </w:tcBorders>
            <w:shd w:val="clear" w:color="auto" w:fill="FFFFFF" w:themeFill="background1"/>
          </w:tcPr>
          <w:p w14:paraId="2F933253" w14:textId="2CEA761F" w:rsidR="00172158" w:rsidRPr="00172158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2158">
              <w:rPr>
                <w:rFonts w:asciiTheme="majorBidi" w:hAnsiTheme="majorBidi" w:cstheme="majorBidi"/>
                <w:sz w:val="30"/>
                <w:szCs w:val="30"/>
              </w:rPr>
              <w:t>229,574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FFFFFF" w:themeFill="background1"/>
          </w:tcPr>
          <w:p w14:paraId="3CFE7052" w14:textId="77777777" w:rsidR="00172158" w:rsidRPr="00172158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  <w:shd w:val="clear" w:color="auto" w:fill="FFFFFF" w:themeFill="background1"/>
          </w:tcPr>
          <w:p w14:paraId="0827CF49" w14:textId="39C24FFD" w:rsidR="00172158" w:rsidRPr="00172158" w:rsidRDefault="00172158" w:rsidP="00921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2158">
              <w:rPr>
                <w:rFonts w:asciiTheme="majorBidi" w:hAnsiTheme="majorBidi" w:cstheme="majorBidi"/>
                <w:sz w:val="30"/>
                <w:szCs w:val="30"/>
              </w:rPr>
              <w:t>229,574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A47E0A8" w14:textId="77777777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328295A0" w14:textId="356D75BD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sz w:val="30"/>
                <w:szCs w:val="30"/>
              </w:rPr>
              <w:t xml:space="preserve"> 224,317 </w:t>
            </w:r>
          </w:p>
        </w:tc>
      </w:tr>
      <w:tr w:rsidR="00172158" w:rsidRPr="00363F03" w14:paraId="2AE62D42" w14:textId="77777777" w:rsidTr="00AE27FC">
        <w:tc>
          <w:tcPr>
            <w:tcW w:w="2647" w:type="pct"/>
            <w:tcBorders>
              <w:bottom w:val="nil"/>
            </w:tcBorders>
          </w:tcPr>
          <w:p w14:paraId="2B2FF09C" w14:textId="0CB48353" w:rsidR="00172158" w:rsidRPr="00363F03" w:rsidRDefault="00172158" w:rsidP="0017215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92E5E5F" w14:textId="446F756C" w:rsidR="00172158" w:rsidRPr="00172158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2158">
              <w:rPr>
                <w:rFonts w:asciiTheme="majorBidi" w:hAnsiTheme="majorBidi" w:cstheme="majorBidi"/>
                <w:sz w:val="30"/>
                <w:szCs w:val="30"/>
              </w:rPr>
              <w:t xml:space="preserve"> (1,839)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FFFFFF" w:themeFill="background1"/>
          </w:tcPr>
          <w:p w14:paraId="32E74A37" w14:textId="77777777" w:rsidR="00172158" w:rsidRPr="00172158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  <w:shd w:val="clear" w:color="auto" w:fill="FFFFFF" w:themeFill="background1"/>
          </w:tcPr>
          <w:p w14:paraId="6E16E270" w14:textId="13CA4D18" w:rsidR="00172158" w:rsidRPr="00172158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72158">
              <w:rPr>
                <w:rFonts w:asciiTheme="majorBidi" w:hAnsiTheme="majorBidi" w:cstheme="majorBidi"/>
                <w:sz w:val="30"/>
                <w:szCs w:val="30"/>
              </w:rPr>
              <w:t xml:space="preserve"> (1,839)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7EF9E74F" w14:textId="77777777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542BAF05" w14:textId="1EFB06B2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sz w:val="30"/>
                <w:szCs w:val="30"/>
              </w:rPr>
              <w:t xml:space="preserve"> (1,839)</w:t>
            </w:r>
          </w:p>
        </w:tc>
      </w:tr>
      <w:tr w:rsidR="00172158" w:rsidRPr="00363F03" w14:paraId="2332E33E" w14:textId="77777777" w:rsidTr="00AE27FC">
        <w:tc>
          <w:tcPr>
            <w:tcW w:w="2647" w:type="pct"/>
            <w:tcBorders>
              <w:bottom w:val="nil"/>
            </w:tcBorders>
          </w:tcPr>
          <w:p w14:paraId="1E43F106" w14:textId="5F14AB17" w:rsidR="00172158" w:rsidRPr="00363F03" w:rsidRDefault="00172158" w:rsidP="00172158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0E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F824620" w14:textId="52FC553B" w:rsidR="00172158" w:rsidRPr="00AE27FC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FFFFFF" w:themeFill="background1"/>
          </w:tcPr>
          <w:p w14:paraId="33C91663" w14:textId="77777777" w:rsidR="00172158" w:rsidRPr="00AE27FC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46CA8DC" w14:textId="355E9C2A" w:rsidR="00172158" w:rsidRPr="00AE27FC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7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796D20C" w14:textId="77777777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1004CCD6" w14:textId="75C057B9" w:rsidR="00172158" w:rsidRPr="00363F03" w:rsidRDefault="00172158" w:rsidP="0017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D15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</w:tr>
    </w:tbl>
    <w:p w14:paraId="4D70D297" w14:textId="6D771B73" w:rsidR="002E0234" w:rsidRDefault="002E0234" w:rsidP="00EC4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172DA5" w:rsidRPr="00A2381D" w14:paraId="3980D2A9" w14:textId="77777777" w:rsidTr="00C30344">
        <w:trPr>
          <w:cantSplit/>
          <w:trHeight w:val="249"/>
        </w:trPr>
        <w:tc>
          <w:tcPr>
            <w:tcW w:w="3465" w:type="dxa"/>
          </w:tcPr>
          <w:p w14:paraId="45E18A89" w14:textId="77777777" w:rsidR="00172DA5" w:rsidRPr="00A2381D" w:rsidRDefault="00172DA5" w:rsidP="00C31C9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2ABF272" w14:textId="60830936" w:rsidR="00172DA5" w:rsidRPr="00A2381D" w:rsidRDefault="00172DA5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1F13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1F13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1C93" w:rsidRPr="00A2381D" w14:paraId="1D7A3BD1" w14:textId="77777777" w:rsidTr="00172DA5">
        <w:trPr>
          <w:cantSplit/>
          <w:trHeight w:val="249"/>
        </w:trPr>
        <w:tc>
          <w:tcPr>
            <w:tcW w:w="3465" w:type="dxa"/>
          </w:tcPr>
          <w:p w14:paraId="369AB18A" w14:textId="77777777" w:rsidR="00C31C93" w:rsidRPr="00A2381D" w:rsidRDefault="00C31C93" w:rsidP="00C31C9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9CCBA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124FF45C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205E1968" w14:textId="196A1BAF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55017628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41ED265" w14:textId="77777777" w:rsidR="00C31C93" w:rsidRPr="00A2381D" w:rsidRDefault="00C31C93" w:rsidP="00C31C9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64F" w:rsidRPr="00A2381D" w14:paraId="19541051" w14:textId="77777777" w:rsidTr="00485425">
        <w:trPr>
          <w:cantSplit/>
          <w:trHeight w:val="249"/>
        </w:trPr>
        <w:tc>
          <w:tcPr>
            <w:tcW w:w="3465" w:type="dxa"/>
          </w:tcPr>
          <w:p w14:paraId="75559392" w14:textId="77777777" w:rsidR="0024164F" w:rsidRPr="00A2381D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B2F4A" w14:textId="22D459E6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1B220F6A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4B60DC8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73B74F1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1F021FBD" w14:textId="6F051699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F885580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C44E00D" w14:textId="3198FAFF" w:rsidR="0024164F" w:rsidRPr="00A2381D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4164F" w:rsidRPr="00A2381D" w14:paraId="1E2D77C3" w14:textId="77777777" w:rsidTr="00485425">
        <w:trPr>
          <w:cantSplit/>
          <w:trHeight w:val="249"/>
        </w:trPr>
        <w:tc>
          <w:tcPr>
            <w:tcW w:w="3465" w:type="dxa"/>
          </w:tcPr>
          <w:p w14:paraId="4902B2BD" w14:textId="77777777" w:rsidR="0024164F" w:rsidRPr="00A2381D" w:rsidRDefault="0024164F" w:rsidP="0024164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FE929" w14:textId="2D6A0B7B" w:rsidR="001E5027" w:rsidRPr="00A2381D" w:rsidRDefault="004E013D" w:rsidP="001E5027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64F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4164F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" w:type="dxa"/>
          </w:tcPr>
          <w:p w14:paraId="36F07DF8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31D762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C4A6E9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E816814" w14:textId="3272B16F" w:rsidR="0024164F" w:rsidRPr="00A2381D" w:rsidRDefault="001E5027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35829D36" w14:textId="77777777" w:rsidR="0024164F" w:rsidRPr="00A2381D" w:rsidRDefault="0024164F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6ED5E134" w14:textId="68115A20" w:rsidR="0024164F" w:rsidRPr="00A2381D" w:rsidRDefault="004E013D" w:rsidP="0024164F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1E5027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E5027"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F5133" w:rsidRPr="00A2381D" w14:paraId="4560CE8E" w14:textId="77777777" w:rsidTr="00485425">
        <w:trPr>
          <w:cantSplit/>
          <w:trHeight w:val="249"/>
        </w:trPr>
        <w:tc>
          <w:tcPr>
            <w:tcW w:w="3465" w:type="dxa"/>
            <w:vAlign w:val="bottom"/>
          </w:tcPr>
          <w:p w14:paraId="51582EA8" w14:textId="59C3174D" w:rsidR="00EF5133" w:rsidRPr="00A2381D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3F02D36D" w14:textId="148A6D44" w:rsidR="00EF5133" w:rsidRPr="00A2381D" w:rsidRDefault="00463A1B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603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2" w:type="dxa"/>
          </w:tcPr>
          <w:p w14:paraId="6A75C1C1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296FC0E" w14:textId="117AD1AE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355070FD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A0B73D2" w14:textId="59F6EC1A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54673E4B" w14:textId="77777777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7CD9884" w14:textId="7F9B9169" w:rsidR="00EF5133" w:rsidRPr="00A2381D" w:rsidRDefault="00463A1B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F603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F5133" w:rsidRPr="00A2381D" w14:paraId="72D21626" w14:textId="77777777" w:rsidTr="00485425">
        <w:trPr>
          <w:cantSplit/>
          <w:trHeight w:val="249"/>
        </w:trPr>
        <w:tc>
          <w:tcPr>
            <w:tcW w:w="3465" w:type="dxa"/>
          </w:tcPr>
          <w:p w14:paraId="2DE0E5D1" w14:textId="77777777" w:rsidR="00EF5133" w:rsidRPr="00A2381D" w:rsidRDefault="00EF5133" w:rsidP="00EF513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7DD60AA" w14:textId="38F30B0C" w:rsidR="00EF5133" w:rsidRPr="00A2381D" w:rsidRDefault="00EF5133" w:rsidP="00EF5133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F5133" w:rsidRPr="00A2381D" w14:paraId="0C782129" w14:textId="77777777" w:rsidTr="00485425">
        <w:trPr>
          <w:cantSplit/>
          <w:trHeight w:val="249"/>
        </w:trPr>
        <w:tc>
          <w:tcPr>
            <w:tcW w:w="3465" w:type="dxa"/>
          </w:tcPr>
          <w:p w14:paraId="00A89915" w14:textId="206A9930" w:rsidR="00EF5133" w:rsidRPr="00A2381D" w:rsidRDefault="00EF5133" w:rsidP="00EF513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F05760C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F8E85C5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9AED2F2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2DF7BD5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29E8620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8C5B1B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19000B7" w14:textId="77777777" w:rsidR="00EF5133" w:rsidRPr="00A2381D" w:rsidRDefault="00EF5133" w:rsidP="00EF513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275" w:rsidRPr="00A2381D" w14:paraId="538B474D" w14:textId="77777777" w:rsidTr="00367A37">
        <w:trPr>
          <w:cantSplit/>
          <w:trHeight w:val="80"/>
        </w:trPr>
        <w:tc>
          <w:tcPr>
            <w:tcW w:w="3465" w:type="dxa"/>
          </w:tcPr>
          <w:p w14:paraId="081CE214" w14:textId="77777777" w:rsidR="00D24275" w:rsidRPr="00A2381D" w:rsidRDefault="00D24275" w:rsidP="00D24275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61AD5A5E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D821" w14:textId="5270BC10" w:rsidR="00D24275" w:rsidRPr="00367A37" w:rsidRDefault="00D24275" w:rsidP="00D242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182" w:type="dxa"/>
            <w:shd w:val="clear" w:color="auto" w:fill="FFFFFF" w:themeFill="background1"/>
          </w:tcPr>
          <w:p w14:paraId="1585530A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FFFFFF" w:themeFill="background1"/>
          </w:tcPr>
          <w:p w14:paraId="4028E740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6CF736F" w14:textId="7C3C4F46" w:rsidR="00E71AE3" w:rsidRPr="00367A37" w:rsidRDefault="00E71AE3" w:rsidP="00D24275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FFFFFF" w:themeFill="background1"/>
          </w:tcPr>
          <w:p w14:paraId="4F8C4A22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70561AB4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4C7E7" w14:textId="0D417CBF" w:rsidR="00E71AE3" w:rsidRPr="00367A37" w:rsidRDefault="00E71AE3" w:rsidP="00D24275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78" w:type="dxa"/>
            <w:shd w:val="clear" w:color="auto" w:fill="FFFFFF" w:themeFill="background1"/>
          </w:tcPr>
          <w:p w14:paraId="5675C2AE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3CDE265A" w14:textId="77777777" w:rsidR="00D24275" w:rsidRPr="00367A37" w:rsidRDefault="00D24275" w:rsidP="00D242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A7E46" w14:textId="343C35D3" w:rsidR="00A52C5A" w:rsidRPr="00367A37" w:rsidRDefault="00A52C5A" w:rsidP="00D242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4,288</w:t>
            </w:r>
          </w:p>
        </w:tc>
      </w:tr>
      <w:tr w:rsidR="00367A37" w:rsidRPr="00A2381D" w14:paraId="10D552A0" w14:textId="77777777" w:rsidTr="00367A37">
        <w:trPr>
          <w:cantSplit/>
          <w:trHeight w:val="249"/>
        </w:trPr>
        <w:tc>
          <w:tcPr>
            <w:tcW w:w="3465" w:type="dxa"/>
          </w:tcPr>
          <w:p w14:paraId="779CC99B" w14:textId="3AD107C0" w:rsidR="00367A37" w:rsidRPr="00A2381D" w:rsidRDefault="00367A37" w:rsidP="00367A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54EF2EFD" w14:textId="6C56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64,272</w:t>
            </w:r>
          </w:p>
        </w:tc>
        <w:tc>
          <w:tcPr>
            <w:tcW w:w="182" w:type="dxa"/>
            <w:shd w:val="clear" w:color="auto" w:fill="FFFFFF" w:themeFill="background1"/>
          </w:tcPr>
          <w:p w14:paraId="76EA82E3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FFFFFF" w:themeFill="background1"/>
          </w:tcPr>
          <w:p w14:paraId="1DAC3CA6" w14:textId="3880AB04" w:rsidR="00367A37" w:rsidRPr="00367A37" w:rsidRDefault="00367A37" w:rsidP="00367A3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(11,487)</w:t>
            </w:r>
          </w:p>
        </w:tc>
        <w:tc>
          <w:tcPr>
            <w:tcW w:w="181" w:type="dxa"/>
            <w:shd w:val="clear" w:color="auto" w:fill="FFFFFF" w:themeFill="background1"/>
          </w:tcPr>
          <w:p w14:paraId="739F5B48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437DD516" w14:textId="19592505" w:rsidR="00367A37" w:rsidRPr="00367A37" w:rsidRDefault="00367A37" w:rsidP="00367A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FFFFFF" w:themeFill="background1"/>
          </w:tcPr>
          <w:p w14:paraId="4D64979D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27194E15" w14:textId="0442DE5F" w:rsidR="00367A37" w:rsidRPr="00367A37" w:rsidRDefault="00367A37" w:rsidP="00367A3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52,785</w:t>
            </w:r>
          </w:p>
        </w:tc>
      </w:tr>
      <w:tr w:rsidR="00367A37" w:rsidRPr="00A2381D" w14:paraId="2AD66019" w14:textId="77777777" w:rsidTr="00367A37">
        <w:trPr>
          <w:cantSplit/>
          <w:trHeight w:val="249"/>
        </w:trPr>
        <w:tc>
          <w:tcPr>
            <w:tcW w:w="3465" w:type="dxa"/>
          </w:tcPr>
          <w:p w14:paraId="62CF732E" w14:textId="72DFE08A" w:rsidR="00367A37" w:rsidRPr="00A2381D" w:rsidRDefault="00367A37" w:rsidP="00367A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4B82883F" w14:textId="383A1DA9" w:rsidR="00367A37" w:rsidRPr="00367A37" w:rsidRDefault="00367A37" w:rsidP="00367A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22,294</w:t>
            </w:r>
          </w:p>
        </w:tc>
        <w:tc>
          <w:tcPr>
            <w:tcW w:w="182" w:type="dxa"/>
            <w:shd w:val="clear" w:color="auto" w:fill="FFFFFF" w:themeFill="background1"/>
          </w:tcPr>
          <w:p w14:paraId="69B1BF3D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FFFFFF" w:themeFill="background1"/>
          </w:tcPr>
          <w:p w14:paraId="630265A5" w14:textId="46A7A908" w:rsidR="00367A37" w:rsidRPr="00367A37" w:rsidRDefault="00367A37" w:rsidP="00367A3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1" w:type="dxa"/>
            <w:shd w:val="clear" w:color="auto" w:fill="FFFFFF" w:themeFill="background1"/>
          </w:tcPr>
          <w:p w14:paraId="6E0246A7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685D5B18" w14:textId="290C6D1A" w:rsidR="00367A37" w:rsidRPr="00367A37" w:rsidRDefault="00367A37" w:rsidP="00367A3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178" w:type="dxa"/>
            <w:shd w:val="clear" w:color="auto" w:fill="FFFFFF" w:themeFill="background1"/>
          </w:tcPr>
          <w:p w14:paraId="607C8D3F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25438873" w14:textId="14599145" w:rsidR="00367A37" w:rsidRPr="00367A37" w:rsidRDefault="00367A37" w:rsidP="00367A3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21,298</w:t>
            </w:r>
          </w:p>
        </w:tc>
      </w:tr>
      <w:tr w:rsidR="00367A37" w:rsidRPr="00A2381D" w14:paraId="088587AC" w14:textId="77777777" w:rsidTr="00367A37">
        <w:trPr>
          <w:cantSplit/>
          <w:trHeight w:val="249"/>
        </w:trPr>
        <w:tc>
          <w:tcPr>
            <w:tcW w:w="3465" w:type="dxa"/>
          </w:tcPr>
          <w:p w14:paraId="7D315B05" w14:textId="19ADF8BE" w:rsidR="00367A37" w:rsidRPr="00A2381D" w:rsidRDefault="00367A37" w:rsidP="00367A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  <w:shd w:val="clear" w:color="auto" w:fill="FFFFFF" w:themeFill="background1"/>
          </w:tcPr>
          <w:p w14:paraId="697DDB01" w14:textId="51169FB4" w:rsidR="00367A37" w:rsidRPr="00367A37" w:rsidRDefault="00367A37" w:rsidP="00367A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135,003</w:t>
            </w:r>
          </w:p>
        </w:tc>
        <w:tc>
          <w:tcPr>
            <w:tcW w:w="182" w:type="dxa"/>
            <w:shd w:val="clear" w:color="auto" w:fill="FFFFFF" w:themeFill="background1"/>
          </w:tcPr>
          <w:p w14:paraId="1C47AFE0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FFFFFF" w:themeFill="background1"/>
          </w:tcPr>
          <w:p w14:paraId="0532D72E" w14:textId="1C0B55AB" w:rsidR="00367A37" w:rsidRPr="00367A37" w:rsidRDefault="00367A37" w:rsidP="00367A3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16,200</w:t>
            </w:r>
          </w:p>
        </w:tc>
        <w:tc>
          <w:tcPr>
            <w:tcW w:w="181" w:type="dxa"/>
            <w:shd w:val="clear" w:color="auto" w:fill="FFFFFF" w:themeFill="background1"/>
          </w:tcPr>
          <w:p w14:paraId="0A75B909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61484005" w14:textId="55D2F6F6" w:rsidR="00367A37" w:rsidRPr="00367A37" w:rsidRDefault="00367A37" w:rsidP="00367A37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FFFFFF" w:themeFill="background1"/>
          </w:tcPr>
          <w:p w14:paraId="2BCCF109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7047AB5A" w14:textId="29560A69" w:rsidR="00367A37" w:rsidRPr="00367A37" w:rsidRDefault="00367A37" w:rsidP="00367A3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sz w:val="30"/>
                <w:szCs w:val="30"/>
              </w:rPr>
              <w:t>151,203</w:t>
            </w:r>
          </w:p>
        </w:tc>
      </w:tr>
      <w:tr w:rsidR="00367A37" w:rsidRPr="00A2381D" w14:paraId="50ACB8A5" w14:textId="77777777" w:rsidTr="00367A37">
        <w:trPr>
          <w:cantSplit/>
          <w:trHeight w:val="249"/>
        </w:trPr>
        <w:tc>
          <w:tcPr>
            <w:tcW w:w="3465" w:type="dxa"/>
          </w:tcPr>
          <w:p w14:paraId="74AF7AFD" w14:textId="45082610" w:rsidR="00367A37" w:rsidRPr="00A2381D" w:rsidRDefault="00367A37" w:rsidP="00367A37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E22F1" w14:textId="61CB7E2E" w:rsidR="00367A37" w:rsidRPr="00367A37" w:rsidRDefault="00367A37" w:rsidP="00367A37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224,317</w:t>
            </w:r>
          </w:p>
        </w:tc>
        <w:tc>
          <w:tcPr>
            <w:tcW w:w="182" w:type="dxa"/>
            <w:shd w:val="clear" w:color="auto" w:fill="FFFFFF" w:themeFill="background1"/>
          </w:tcPr>
          <w:p w14:paraId="385F21BC" w14:textId="77777777" w:rsidR="00367A37" w:rsidRPr="00367A3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49E0D41" w14:textId="7E09C58C" w:rsidR="00367A37" w:rsidRPr="001D4017" w:rsidRDefault="00367A37" w:rsidP="00367A37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4,702</w:t>
            </w:r>
          </w:p>
        </w:tc>
        <w:tc>
          <w:tcPr>
            <w:tcW w:w="181" w:type="dxa"/>
            <w:shd w:val="clear" w:color="auto" w:fill="FFFFFF" w:themeFill="background1"/>
          </w:tcPr>
          <w:p w14:paraId="2E6F35EE" w14:textId="77777777" w:rsidR="00367A37" w:rsidRPr="001D4017" w:rsidRDefault="00367A37" w:rsidP="00367A37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B74B197" w14:textId="57EC78E1" w:rsidR="00367A37" w:rsidRPr="001D4017" w:rsidRDefault="00367A37" w:rsidP="00367A37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78" w:type="dxa"/>
            <w:shd w:val="clear" w:color="auto" w:fill="FFFFFF" w:themeFill="background1"/>
          </w:tcPr>
          <w:p w14:paraId="46CDEEA8" w14:textId="77777777" w:rsidR="00367A37" w:rsidRPr="001D4017" w:rsidRDefault="00367A37" w:rsidP="00367A3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5498629" w14:textId="64DA14C4" w:rsidR="00367A37" w:rsidRPr="001D4017" w:rsidRDefault="00367A37" w:rsidP="00367A37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229,574</w:t>
            </w:r>
          </w:p>
        </w:tc>
      </w:tr>
      <w:tr w:rsidR="00D24275" w:rsidRPr="00A2381D" w14:paraId="433FDE04" w14:textId="77777777" w:rsidTr="00164773">
        <w:trPr>
          <w:cantSplit/>
          <w:trHeight w:val="249"/>
        </w:trPr>
        <w:tc>
          <w:tcPr>
            <w:tcW w:w="3465" w:type="dxa"/>
          </w:tcPr>
          <w:p w14:paraId="1F2182F4" w14:textId="77777777" w:rsidR="00D24275" w:rsidRPr="00A2381D" w:rsidRDefault="00D24275" w:rsidP="00D24275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3A99C89" w14:textId="4D61A30A" w:rsidR="00D24275" w:rsidRPr="00A2381D" w:rsidRDefault="00D24275" w:rsidP="00D242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CE72210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A12A80A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8C55495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54AC6DF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0BC44AF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1A3C816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275" w:rsidRPr="00A2381D" w14:paraId="6EDBF284" w14:textId="77777777" w:rsidTr="00964819">
        <w:trPr>
          <w:cantSplit/>
          <w:trHeight w:val="249"/>
        </w:trPr>
        <w:tc>
          <w:tcPr>
            <w:tcW w:w="3465" w:type="dxa"/>
          </w:tcPr>
          <w:p w14:paraId="1B24BDE8" w14:textId="77777777" w:rsidR="00D24275" w:rsidRPr="00A2381D" w:rsidRDefault="00D24275" w:rsidP="00D242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6B961EE2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92BA761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AC12801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F287A43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EE75C9E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D8F20B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9CA3EE7" w14:textId="77777777" w:rsidR="00D24275" w:rsidRPr="00A2381D" w:rsidRDefault="00D24275" w:rsidP="00D24275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ABC" w:rsidRPr="00A2381D" w14:paraId="56409D17" w14:textId="77777777" w:rsidTr="00964819">
        <w:trPr>
          <w:cantSplit/>
          <w:trHeight w:val="200"/>
        </w:trPr>
        <w:tc>
          <w:tcPr>
            <w:tcW w:w="3465" w:type="dxa"/>
          </w:tcPr>
          <w:p w14:paraId="06F3A08D" w14:textId="77777777" w:rsidR="00FD1ABC" w:rsidRPr="00A2381D" w:rsidRDefault="00FD1ABC" w:rsidP="00FD1ABC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62F898" w14:textId="7D2EEE10" w:rsidR="00FD1ABC" w:rsidRPr="00A2381D" w:rsidRDefault="00FD1ABC" w:rsidP="00FD1AB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  <w:tc>
          <w:tcPr>
            <w:tcW w:w="182" w:type="dxa"/>
          </w:tcPr>
          <w:p w14:paraId="2EE7C1FA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0C0956BC" w14:textId="5CF73E8B" w:rsidR="00FD1ABC" w:rsidRPr="0084701E" w:rsidRDefault="00FD1ABC" w:rsidP="00FD1A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D5125A3" w14:textId="77777777" w:rsidR="00FD1ABC" w:rsidRPr="0084701E" w:rsidRDefault="00FD1ABC" w:rsidP="00FD1AB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0D1DD907" w14:textId="4356C7A4" w:rsidR="00FD1ABC" w:rsidRPr="0084701E" w:rsidRDefault="00FD1ABC" w:rsidP="00FD1ABC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1B89DB" w14:textId="77777777" w:rsidR="00FD1ABC" w:rsidRPr="0084701E" w:rsidRDefault="00FD1ABC" w:rsidP="00FD1AB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48465C2" w14:textId="02F2965A" w:rsidR="00FD1ABC" w:rsidRPr="0084701E" w:rsidRDefault="00FD1ABC" w:rsidP="00FD1AB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</w:tr>
      <w:tr w:rsidR="00FD1ABC" w:rsidRPr="00A2381D" w14:paraId="54C1F213" w14:textId="77777777" w:rsidTr="00964819">
        <w:trPr>
          <w:cantSplit/>
          <w:trHeight w:val="100"/>
        </w:trPr>
        <w:tc>
          <w:tcPr>
            <w:tcW w:w="3465" w:type="dxa"/>
          </w:tcPr>
          <w:p w14:paraId="07D75E7D" w14:textId="77777777" w:rsidR="00FD1ABC" w:rsidRPr="00A2381D" w:rsidRDefault="00FD1ABC" w:rsidP="00FD1AB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50A0CC" w14:textId="393BC3EE" w:rsidR="00FD1ABC" w:rsidRPr="00A2381D" w:rsidRDefault="00FD1ABC" w:rsidP="00FD1AB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  <w:tc>
          <w:tcPr>
            <w:tcW w:w="182" w:type="dxa"/>
          </w:tcPr>
          <w:p w14:paraId="6C35A592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DCECB" w14:textId="142750E3" w:rsidR="00FD1ABC" w:rsidRPr="00FD1ABC" w:rsidRDefault="00FD1ABC" w:rsidP="00FD1ABC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A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F932C38" w14:textId="77777777" w:rsidR="00FD1ABC" w:rsidRPr="0084701E" w:rsidRDefault="00FD1ABC" w:rsidP="00FD1ABC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C143E74" w14:textId="7335BABD" w:rsidR="00FD1ABC" w:rsidRPr="0084701E" w:rsidRDefault="00FD1ABC" w:rsidP="00FD1AB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ACC761" w14:textId="77777777" w:rsidR="00FD1ABC" w:rsidRPr="0084701E" w:rsidRDefault="00FD1ABC" w:rsidP="00FD1AB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9828B" w14:textId="288B0F91" w:rsidR="00FD1ABC" w:rsidRPr="0084701E" w:rsidRDefault="00FD1ABC" w:rsidP="00FD1ABC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</w:tr>
      <w:tr w:rsidR="00FD1ABC" w:rsidRPr="00A2381D" w14:paraId="6638E278" w14:textId="77777777" w:rsidTr="00964819">
        <w:trPr>
          <w:cantSplit/>
          <w:trHeight w:val="100"/>
        </w:trPr>
        <w:tc>
          <w:tcPr>
            <w:tcW w:w="3465" w:type="dxa"/>
          </w:tcPr>
          <w:p w14:paraId="2F70AC2E" w14:textId="77777777" w:rsidR="00FD1ABC" w:rsidRPr="00A2381D" w:rsidRDefault="00FD1ABC" w:rsidP="00FD1ABC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08A1C0F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D631988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7DD74514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68205D4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05266FB5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E98367E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206F3B0B" w14:textId="77777777" w:rsidR="00FD1ABC" w:rsidRPr="00A2381D" w:rsidRDefault="00FD1ABC" w:rsidP="00FD1ABC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B4C46" w:rsidRPr="00A2381D" w14:paraId="1B277BA2" w14:textId="77777777" w:rsidTr="009B4C46">
        <w:trPr>
          <w:cantSplit/>
          <w:trHeight w:val="60"/>
        </w:trPr>
        <w:tc>
          <w:tcPr>
            <w:tcW w:w="3465" w:type="dxa"/>
            <w:vAlign w:val="bottom"/>
          </w:tcPr>
          <w:p w14:paraId="2F550EC1" w14:textId="77777777" w:rsidR="009B4C46" w:rsidRPr="00A2381D" w:rsidRDefault="009B4C46" w:rsidP="009B4C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23D0EF" w14:textId="4EE593D8" w:rsidR="009B4C46" w:rsidRPr="00A2381D" w:rsidRDefault="009B4C46" w:rsidP="009B4C46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  <w:tc>
          <w:tcPr>
            <w:tcW w:w="182" w:type="dxa"/>
          </w:tcPr>
          <w:p w14:paraId="12136454" w14:textId="77777777" w:rsidR="009B4C46" w:rsidRPr="00A2381D" w:rsidRDefault="009B4C46" w:rsidP="009B4C4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CFC959A" w14:textId="21BAFFBA" w:rsidR="009B4C46" w:rsidRPr="009B4C46" w:rsidRDefault="009B4C46" w:rsidP="009B4C46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B4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4,702</w:t>
            </w:r>
          </w:p>
        </w:tc>
        <w:tc>
          <w:tcPr>
            <w:tcW w:w="181" w:type="dxa"/>
            <w:shd w:val="clear" w:color="auto" w:fill="FFFFFF" w:themeFill="background1"/>
          </w:tcPr>
          <w:p w14:paraId="5103F96E" w14:textId="77777777" w:rsidR="009B4C46" w:rsidRPr="009B4C46" w:rsidRDefault="009B4C46" w:rsidP="009B4C46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084CB8D" w14:textId="1DF153CC" w:rsidR="009B4C46" w:rsidRPr="009B4C46" w:rsidRDefault="009B4C46" w:rsidP="009B4C46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4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78" w:type="dxa"/>
            <w:shd w:val="clear" w:color="auto" w:fill="FFFFFF" w:themeFill="background1"/>
          </w:tcPr>
          <w:p w14:paraId="2181AADA" w14:textId="77777777" w:rsidR="009B4C46" w:rsidRPr="009B4C46" w:rsidRDefault="009B4C46" w:rsidP="009B4C4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68443BE" w14:textId="4E2868B0" w:rsidR="009B4C46" w:rsidRPr="009B4C46" w:rsidRDefault="009B4C46" w:rsidP="009B4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4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227,735</w:t>
            </w:r>
          </w:p>
        </w:tc>
      </w:tr>
    </w:tbl>
    <w:p w14:paraId="459BB25B" w14:textId="04D90870" w:rsidR="006E3698" w:rsidRDefault="006E3698">
      <w:pPr>
        <w:rPr>
          <w:rFonts w:asciiTheme="majorBidi" w:hAnsiTheme="majorBidi" w:cstheme="majorBidi"/>
          <w:sz w:val="30"/>
          <w:szCs w:val="30"/>
        </w:rPr>
      </w:pPr>
    </w:p>
    <w:p w14:paraId="15256C55" w14:textId="57B9C2D5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0C7449F0" w14:textId="64452685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4BE3AE35" w14:textId="789F04B0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0783C130" w14:textId="6496FB9E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0F3FCA8C" w14:textId="1D4A10CA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3D72C423" w14:textId="76DB59BD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580E9E7F" w14:textId="43E34B46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01CB8DCE" w14:textId="790BD559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5604BC68" w14:textId="0EBCC31E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7A96077F" w14:textId="68AA9CC7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p w14:paraId="744D720E" w14:textId="77777777" w:rsidR="007E420F" w:rsidRDefault="007E42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95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65"/>
        <w:gridCol w:w="1260"/>
        <w:gridCol w:w="182"/>
        <w:gridCol w:w="1539"/>
        <w:gridCol w:w="181"/>
        <w:gridCol w:w="1445"/>
        <w:gridCol w:w="178"/>
        <w:gridCol w:w="1445"/>
      </w:tblGrid>
      <w:tr w:rsidR="00514EAB" w:rsidRPr="00A2381D" w14:paraId="7E48EBA4" w14:textId="77777777" w:rsidTr="003E213C">
        <w:trPr>
          <w:cantSplit/>
          <w:trHeight w:val="249"/>
        </w:trPr>
        <w:tc>
          <w:tcPr>
            <w:tcW w:w="3465" w:type="dxa"/>
          </w:tcPr>
          <w:p w14:paraId="0579D179" w14:textId="77777777" w:rsidR="00514EAB" w:rsidRPr="00A2381D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711CF0A5" w14:textId="41C676F9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4EAB" w:rsidRPr="00A2381D" w14:paraId="25F6C12E" w14:textId="77777777" w:rsidTr="008A7993">
        <w:trPr>
          <w:cantSplit/>
          <w:trHeight w:val="249"/>
        </w:trPr>
        <w:tc>
          <w:tcPr>
            <w:tcW w:w="3465" w:type="dxa"/>
          </w:tcPr>
          <w:p w14:paraId="35B008D9" w14:textId="77777777" w:rsidR="00514EAB" w:rsidRPr="00A2381D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503B82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A07B96D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5" w:type="dxa"/>
            <w:gridSpan w:val="3"/>
            <w:tcBorders>
              <w:bottom w:val="single" w:sz="4" w:space="0" w:color="auto"/>
            </w:tcBorders>
          </w:tcPr>
          <w:p w14:paraId="25616437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A238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(รายจ่าย) / รายได้ใน</w:t>
            </w:r>
          </w:p>
        </w:tc>
        <w:tc>
          <w:tcPr>
            <w:tcW w:w="178" w:type="dxa"/>
          </w:tcPr>
          <w:p w14:paraId="244E4EC0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6B2FDB23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EAB" w:rsidRPr="00A2381D" w14:paraId="26A48567" w14:textId="77777777" w:rsidTr="0007144F">
        <w:trPr>
          <w:cantSplit/>
          <w:trHeight w:val="249"/>
        </w:trPr>
        <w:tc>
          <w:tcPr>
            <w:tcW w:w="3465" w:type="dxa"/>
          </w:tcPr>
          <w:p w14:paraId="065DD81B" w14:textId="77777777" w:rsidR="00514EAB" w:rsidRPr="00A2381D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3847D8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</w:tcPr>
          <w:p w14:paraId="5F29009C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3094407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558394D6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33F1BCD8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BE681E9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3512A083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14EAB" w:rsidRPr="00A2381D" w14:paraId="46DB1FA8" w14:textId="77777777" w:rsidTr="0007144F">
        <w:trPr>
          <w:cantSplit/>
          <w:trHeight w:val="249"/>
        </w:trPr>
        <w:tc>
          <w:tcPr>
            <w:tcW w:w="3465" w:type="dxa"/>
          </w:tcPr>
          <w:p w14:paraId="109E82A8" w14:textId="77777777" w:rsidR="00514EAB" w:rsidRPr="00A2381D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73063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" w:type="dxa"/>
          </w:tcPr>
          <w:p w14:paraId="2AD81923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3F491F05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337CB58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E80E894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8" w:type="dxa"/>
          </w:tcPr>
          <w:p w14:paraId="7267481C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7F464BE9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14EAB" w:rsidRPr="00A2381D" w14:paraId="73A5E0C6" w14:textId="77777777" w:rsidTr="0007144F">
        <w:trPr>
          <w:cantSplit/>
          <w:trHeight w:val="249"/>
        </w:trPr>
        <w:tc>
          <w:tcPr>
            <w:tcW w:w="3465" w:type="dxa"/>
            <w:vAlign w:val="bottom"/>
          </w:tcPr>
          <w:p w14:paraId="5F5A4D2A" w14:textId="77777777" w:rsidR="00514EAB" w:rsidRPr="00A2381D" w:rsidRDefault="00514EAB" w:rsidP="00514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264F3BFF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2" w:type="dxa"/>
          </w:tcPr>
          <w:p w14:paraId="48BD6327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2491ADE1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right="-173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1" w:type="dxa"/>
          </w:tcPr>
          <w:p w14:paraId="03C85AFF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8579C57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141575D2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</w:tcPr>
          <w:p w14:paraId="1655C651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514EAB" w:rsidRPr="00A2381D" w14:paraId="038DD749" w14:textId="77777777" w:rsidTr="0007144F">
        <w:trPr>
          <w:cantSplit/>
          <w:trHeight w:val="249"/>
        </w:trPr>
        <w:tc>
          <w:tcPr>
            <w:tcW w:w="3465" w:type="dxa"/>
          </w:tcPr>
          <w:p w14:paraId="3DACF37B" w14:textId="77777777" w:rsidR="00514EAB" w:rsidRPr="00A2381D" w:rsidRDefault="00514EAB" w:rsidP="00514EAB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0" w:type="dxa"/>
            <w:gridSpan w:val="7"/>
          </w:tcPr>
          <w:p w14:paraId="2F0590B9" w14:textId="77777777" w:rsidR="00514EAB" w:rsidRPr="00A2381D" w:rsidRDefault="00514EAB" w:rsidP="00514EAB">
            <w:pPr>
              <w:pStyle w:val="acctfourfigures"/>
              <w:tabs>
                <w:tab w:val="clear" w:pos="765"/>
              </w:tabs>
              <w:spacing w:line="240" w:lineRule="atLeast"/>
              <w:ind w:left="-169" w:right="-1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238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14EAB" w:rsidRPr="00A2381D" w14:paraId="6F2E99A2" w14:textId="77777777" w:rsidTr="0007144F">
        <w:trPr>
          <w:cantSplit/>
          <w:trHeight w:val="249"/>
        </w:trPr>
        <w:tc>
          <w:tcPr>
            <w:tcW w:w="3465" w:type="dxa"/>
          </w:tcPr>
          <w:p w14:paraId="7388C955" w14:textId="77777777" w:rsidR="00514EAB" w:rsidRPr="00A2381D" w:rsidRDefault="00514EAB" w:rsidP="00514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1A0BC76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6ADAFF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14606A91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51E4EEF4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6AFDBE8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394483F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5AA4611E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EAB" w:rsidRPr="00A2381D" w14:paraId="34EA4CDF" w14:textId="77777777" w:rsidTr="0007144F">
        <w:trPr>
          <w:cantSplit/>
          <w:trHeight w:val="80"/>
        </w:trPr>
        <w:tc>
          <w:tcPr>
            <w:tcW w:w="3465" w:type="dxa"/>
          </w:tcPr>
          <w:p w14:paraId="69C8BE9B" w14:textId="77777777" w:rsidR="00514EAB" w:rsidRPr="00A2381D" w:rsidRDefault="00514EAB" w:rsidP="00514EAB">
            <w:pPr>
              <w:ind w:left="146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554529BB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5EDA93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3,168</w:t>
            </w:r>
          </w:p>
        </w:tc>
        <w:tc>
          <w:tcPr>
            <w:tcW w:w="182" w:type="dxa"/>
          </w:tcPr>
          <w:p w14:paraId="26F42BF8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shd w:val="clear" w:color="auto" w:fill="auto"/>
          </w:tcPr>
          <w:p w14:paraId="00479886" w14:textId="77777777" w:rsidR="00514EAB" w:rsidRDefault="00514EAB" w:rsidP="00514EA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B2EE79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C736EBA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036BA479" w14:textId="77777777" w:rsidR="00514EAB" w:rsidRDefault="00514EAB" w:rsidP="00514EA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9173B2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(420)</w:t>
            </w:r>
          </w:p>
        </w:tc>
        <w:tc>
          <w:tcPr>
            <w:tcW w:w="178" w:type="dxa"/>
          </w:tcPr>
          <w:p w14:paraId="0E106748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656F30D" w14:textId="77777777" w:rsidR="00514EAB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B6EE8B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</w:tr>
      <w:tr w:rsidR="00514EAB" w:rsidRPr="00A2381D" w14:paraId="47B63FDD" w14:textId="77777777" w:rsidTr="0007144F">
        <w:trPr>
          <w:cantSplit/>
          <w:trHeight w:val="249"/>
        </w:trPr>
        <w:tc>
          <w:tcPr>
            <w:tcW w:w="3465" w:type="dxa"/>
          </w:tcPr>
          <w:p w14:paraId="1B93E2F4" w14:textId="77777777" w:rsidR="00514EAB" w:rsidRPr="00A2381D" w:rsidRDefault="00514EAB" w:rsidP="00514E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13765940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85,032</w:t>
            </w:r>
          </w:p>
        </w:tc>
        <w:tc>
          <w:tcPr>
            <w:tcW w:w="182" w:type="dxa"/>
          </w:tcPr>
          <w:p w14:paraId="3E4A9EFA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4FC1B589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(20,760)</w:t>
            </w:r>
          </w:p>
        </w:tc>
        <w:tc>
          <w:tcPr>
            <w:tcW w:w="181" w:type="dxa"/>
          </w:tcPr>
          <w:p w14:paraId="555E2501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7BE8835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37C21DD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C2BCF23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64,272</w:t>
            </w:r>
          </w:p>
        </w:tc>
      </w:tr>
      <w:tr w:rsidR="00514EAB" w:rsidRPr="00A2381D" w14:paraId="5B17EB48" w14:textId="77777777" w:rsidTr="0007144F">
        <w:trPr>
          <w:cantSplit/>
          <w:trHeight w:val="249"/>
        </w:trPr>
        <w:tc>
          <w:tcPr>
            <w:tcW w:w="3465" w:type="dxa"/>
          </w:tcPr>
          <w:p w14:paraId="35BCEC6F" w14:textId="77777777" w:rsidR="00514EAB" w:rsidRPr="00A2381D" w:rsidRDefault="00514EAB" w:rsidP="00514E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60" w:type="dxa"/>
            <w:vAlign w:val="bottom"/>
          </w:tcPr>
          <w:p w14:paraId="2BC72E6D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22,655</w:t>
            </w:r>
          </w:p>
        </w:tc>
        <w:tc>
          <w:tcPr>
            <w:tcW w:w="182" w:type="dxa"/>
          </w:tcPr>
          <w:p w14:paraId="134CC5BF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034AE211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1,311</w:t>
            </w:r>
          </w:p>
        </w:tc>
        <w:tc>
          <w:tcPr>
            <w:tcW w:w="181" w:type="dxa"/>
          </w:tcPr>
          <w:p w14:paraId="6ACF6A0F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224B105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(1,672)</w:t>
            </w:r>
          </w:p>
        </w:tc>
        <w:tc>
          <w:tcPr>
            <w:tcW w:w="178" w:type="dxa"/>
          </w:tcPr>
          <w:p w14:paraId="44A7E90E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78A48890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22,294</w:t>
            </w:r>
          </w:p>
        </w:tc>
      </w:tr>
      <w:tr w:rsidR="00514EAB" w:rsidRPr="00A2381D" w14:paraId="1EFEDE62" w14:textId="77777777" w:rsidTr="0007144F">
        <w:trPr>
          <w:cantSplit/>
          <w:trHeight w:val="249"/>
        </w:trPr>
        <w:tc>
          <w:tcPr>
            <w:tcW w:w="3465" w:type="dxa"/>
          </w:tcPr>
          <w:p w14:paraId="3FAA0372" w14:textId="77777777" w:rsidR="00514EAB" w:rsidRPr="00A2381D" w:rsidRDefault="00514EAB" w:rsidP="00514E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ต้นทุนสัมปทานในการใช้ทางยกระดับ</w:t>
            </w:r>
          </w:p>
        </w:tc>
        <w:tc>
          <w:tcPr>
            <w:tcW w:w="1260" w:type="dxa"/>
            <w:vAlign w:val="bottom"/>
          </w:tcPr>
          <w:p w14:paraId="78530188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141,424</w:t>
            </w:r>
          </w:p>
        </w:tc>
        <w:tc>
          <w:tcPr>
            <w:tcW w:w="182" w:type="dxa"/>
          </w:tcPr>
          <w:p w14:paraId="236EA56F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66CD63DF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(6,421)</w:t>
            </w:r>
          </w:p>
        </w:tc>
        <w:tc>
          <w:tcPr>
            <w:tcW w:w="181" w:type="dxa"/>
          </w:tcPr>
          <w:p w14:paraId="707D45F7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10F1FA69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20545B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2950E21B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sz w:val="30"/>
                <w:szCs w:val="30"/>
              </w:rPr>
              <w:t>135,003</w:t>
            </w:r>
          </w:p>
        </w:tc>
      </w:tr>
      <w:tr w:rsidR="00514EAB" w:rsidRPr="00A2381D" w14:paraId="3C77ED05" w14:textId="77777777" w:rsidTr="0007144F">
        <w:trPr>
          <w:cantSplit/>
          <w:trHeight w:val="249"/>
        </w:trPr>
        <w:tc>
          <w:tcPr>
            <w:tcW w:w="3465" w:type="dxa"/>
          </w:tcPr>
          <w:p w14:paraId="32A60E66" w14:textId="77777777" w:rsidR="00514EAB" w:rsidRPr="00A2381D" w:rsidRDefault="00514EAB" w:rsidP="00514EA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2CC2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2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252,279</w:t>
            </w:r>
          </w:p>
        </w:tc>
        <w:tc>
          <w:tcPr>
            <w:tcW w:w="182" w:type="dxa"/>
          </w:tcPr>
          <w:p w14:paraId="6E58CFD0" w14:textId="77777777" w:rsidR="00514EAB" w:rsidRPr="002D6253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60294763" w14:textId="77777777" w:rsidR="00514EAB" w:rsidRPr="00C829C5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(25,870)</w:t>
            </w:r>
          </w:p>
        </w:tc>
        <w:tc>
          <w:tcPr>
            <w:tcW w:w="181" w:type="dxa"/>
          </w:tcPr>
          <w:p w14:paraId="2AA47F4D" w14:textId="77777777" w:rsidR="00514EAB" w:rsidRPr="00C829C5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3B47AC1" w14:textId="77777777" w:rsidR="00514EAB" w:rsidRPr="00C829C5" w:rsidRDefault="00514EAB" w:rsidP="00514EA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78" w:type="dxa"/>
          </w:tcPr>
          <w:p w14:paraId="3DD5E00E" w14:textId="77777777" w:rsidR="00514EAB" w:rsidRPr="00C829C5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1015DCA" w14:textId="77777777" w:rsidR="00514EAB" w:rsidRPr="00C829C5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29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224,317</w:t>
            </w:r>
          </w:p>
        </w:tc>
      </w:tr>
      <w:tr w:rsidR="00514EAB" w:rsidRPr="00A2381D" w14:paraId="33B2AEEF" w14:textId="77777777" w:rsidTr="0007144F">
        <w:trPr>
          <w:cantSplit/>
          <w:trHeight w:val="249"/>
        </w:trPr>
        <w:tc>
          <w:tcPr>
            <w:tcW w:w="3465" w:type="dxa"/>
          </w:tcPr>
          <w:p w14:paraId="5FCC9C1A" w14:textId="77777777" w:rsidR="00514EAB" w:rsidRPr="00A2381D" w:rsidRDefault="00514EAB" w:rsidP="00514EA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8D6FA1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80059B1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07DABD9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03687C9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7040FB2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1DB0C29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B6E5B55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EAB" w:rsidRPr="00A2381D" w14:paraId="1A41BDFF" w14:textId="77777777" w:rsidTr="0007144F">
        <w:trPr>
          <w:cantSplit/>
          <w:trHeight w:val="249"/>
        </w:trPr>
        <w:tc>
          <w:tcPr>
            <w:tcW w:w="3465" w:type="dxa"/>
          </w:tcPr>
          <w:p w14:paraId="68EDE59B" w14:textId="77777777" w:rsidR="00514EAB" w:rsidRPr="00A2381D" w:rsidRDefault="00514EAB" w:rsidP="00514EA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98E62E6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3674C123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</w:tcPr>
          <w:p w14:paraId="38221C4E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FA4A5D8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3A7B0A37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D43A30B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</w:tcPr>
          <w:p w14:paraId="46D2A647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4EAB" w:rsidRPr="00A2381D" w14:paraId="1E599441" w14:textId="77777777" w:rsidTr="0007144F">
        <w:trPr>
          <w:cantSplit/>
          <w:trHeight w:val="200"/>
        </w:trPr>
        <w:tc>
          <w:tcPr>
            <w:tcW w:w="3465" w:type="dxa"/>
          </w:tcPr>
          <w:p w14:paraId="6722AF0F" w14:textId="77777777" w:rsidR="00514EAB" w:rsidRPr="00A2381D" w:rsidRDefault="00514EAB" w:rsidP="00514EAB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A2C0F8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sz w:val="30"/>
                <w:szCs w:val="30"/>
              </w:rPr>
              <w:t>(560)</w:t>
            </w:r>
          </w:p>
        </w:tc>
        <w:tc>
          <w:tcPr>
            <w:tcW w:w="182" w:type="dxa"/>
          </w:tcPr>
          <w:p w14:paraId="56D1C0DC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47E09ECC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(1,279)</w:t>
            </w:r>
          </w:p>
        </w:tc>
        <w:tc>
          <w:tcPr>
            <w:tcW w:w="181" w:type="dxa"/>
            <w:shd w:val="clear" w:color="auto" w:fill="auto"/>
          </w:tcPr>
          <w:p w14:paraId="0F38E103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141CEEF5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507EFB1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C83261B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sz w:val="30"/>
                <w:szCs w:val="30"/>
              </w:rPr>
              <w:t>(1,839)</w:t>
            </w:r>
          </w:p>
        </w:tc>
      </w:tr>
      <w:tr w:rsidR="00514EAB" w:rsidRPr="00A2381D" w14:paraId="7175DAD2" w14:textId="77777777" w:rsidTr="0007144F">
        <w:trPr>
          <w:cantSplit/>
          <w:trHeight w:val="100"/>
        </w:trPr>
        <w:tc>
          <w:tcPr>
            <w:tcW w:w="3465" w:type="dxa"/>
          </w:tcPr>
          <w:p w14:paraId="6D994F29" w14:textId="77777777" w:rsidR="00514EAB" w:rsidRPr="00A2381D" w:rsidRDefault="00514EAB" w:rsidP="00514E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7ED806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(560)</w:t>
            </w:r>
          </w:p>
        </w:tc>
        <w:tc>
          <w:tcPr>
            <w:tcW w:w="182" w:type="dxa"/>
          </w:tcPr>
          <w:p w14:paraId="76322908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  <w:tab w:val="decimal" w:pos="1114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D035A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(1,279)</w:t>
            </w:r>
          </w:p>
        </w:tc>
        <w:tc>
          <w:tcPr>
            <w:tcW w:w="181" w:type="dxa"/>
            <w:shd w:val="clear" w:color="auto" w:fill="auto"/>
          </w:tcPr>
          <w:p w14:paraId="74567FD0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357252F6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E57FB4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12283" w14:textId="77777777" w:rsidR="00514EAB" w:rsidRPr="0084701E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70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(1,839)</w:t>
            </w:r>
          </w:p>
        </w:tc>
      </w:tr>
      <w:tr w:rsidR="00514EAB" w:rsidRPr="00A2381D" w14:paraId="738BB776" w14:textId="77777777" w:rsidTr="0007144F">
        <w:trPr>
          <w:cantSplit/>
          <w:trHeight w:val="100"/>
        </w:trPr>
        <w:tc>
          <w:tcPr>
            <w:tcW w:w="3465" w:type="dxa"/>
          </w:tcPr>
          <w:p w14:paraId="5158A552" w14:textId="77777777" w:rsidR="00514EAB" w:rsidRPr="00A2381D" w:rsidRDefault="00514EAB" w:rsidP="00514EAB">
            <w:pPr>
              <w:tabs>
                <w:tab w:val="clear" w:pos="1644"/>
                <w:tab w:val="center" w:pos="1653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0CB1E85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B5EA517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114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shd w:val="clear" w:color="auto" w:fill="auto"/>
          </w:tcPr>
          <w:p w14:paraId="18F035DB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24EC582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657"/>
                <w:tab w:val="center" w:pos="1653"/>
              </w:tabs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32FBF9D9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72"/>
                <w:tab w:val="decimal" w:pos="1079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07ACC9B6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72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  <w:shd w:val="clear" w:color="auto" w:fill="auto"/>
          </w:tcPr>
          <w:p w14:paraId="0AC2F05C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72"/>
                <w:tab w:val="decimal" w:pos="1076"/>
                <w:tab w:val="center" w:pos="1653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14EAB" w:rsidRPr="00A2381D" w14:paraId="637B9CEF" w14:textId="77777777" w:rsidTr="0007144F">
        <w:trPr>
          <w:cantSplit/>
          <w:trHeight w:val="60"/>
        </w:trPr>
        <w:tc>
          <w:tcPr>
            <w:tcW w:w="3465" w:type="dxa"/>
            <w:vAlign w:val="bottom"/>
          </w:tcPr>
          <w:p w14:paraId="520A12FE" w14:textId="77777777" w:rsidR="00514EAB" w:rsidRPr="00A2381D" w:rsidRDefault="00514EAB" w:rsidP="00514E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876E1E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238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251,719</w:t>
            </w:r>
          </w:p>
        </w:tc>
        <w:tc>
          <w:tcPr>
            <w:tcW w:w="182" w:type="dxa"/>
          </w:tcPr>
          <w:p w14:paraId="5198588D" w14:textId="77777777" w:rsidR="00514EAB" w:rsidRPr="00A2381D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double" w:sz="4" w:space="0" w:color="auto"/>
            </w:tcBorders>
            <w:shd w:val="clear" w:color="auto" w:fill="auto"/>
          </w:tcPr>
          <w:p w14:paraId="5C8A0964" w14:textId="77777777" w:rsidR="00514EAB" w:rsidRPr="005D2F17" w:rsidRDefault="00514EAB" w:rsidP="00514EAB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(27,149)</w:t>
            </w:r>
          </w:p>
        </w:tc>
        <w:tc>
          <w:tcPr>
            <w:tcW w:w="181" w:type="dxa"/>
            <w:shd w:val="clear" w:color="auto" w:fill="auto"/>
          </w:tcPr>
          <w:p w14:paraId="369717F2" w14:textId="77777777" w:rsidR="00514EAB" w:rsidRPr="005D2F17" w:rsidRDefault="00514EAB" w:rsidP="00514EAB">
            <w:pPr>
              <w:pStyle w:val="acctfourfigures"/>
              <w:tabs>
                <w:tab w:val="clear" w:pos="765"/>
                <w:tab w:val="decimal" w:pos="657"/>
                <w:tab w:val="decimal" w:pos="938"/>
              </w:tabs>
              <w:spacing w:line="240" w:lineRule="atLeast"/>
              <w:ind w:left="-322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</w:tcPr>
          <w:p w14:paraId="5D7E77DA" w14:textId="77777777" w:rsidR="00514EAB" w:rsidRPr="005D2F17" w:rsidRDefault="00514EAB" w:rsidP="00514EAB">
            <w:pPr>
              <w:pStyle w:val="acctfourfigures"/>
              <w:tabs>
                <w:tab w:val="clear" w:pos="765"/>
                <w:tab w:val="decimal" w:pos="1079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(2,092)</w:t>
            </w:r>
          </w:p>
        </w:tc>
        <w:tc>
          <w:tcPr>
            <w:tcW w:w="178" w:type="dxa"/>
          </w:tcPr>
          <w:p w14:paraId="57C8D756" w14:textId="77777777" w:rsidR="00514EAB" w:rsidRPr="005D2F17" w:rsidRDefault="00514EAB" w:rsidP="00514EAB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5" w:type="dxa"/>
            <w:tcBorders>
              <w:bottom w:val="double" w:sz="4" w:space="0" w:color="auto"/>
            </w:tcBorders>
            <w:shd w:val="clear" w:color="auto" w:fill="auto"/>
          </w:tcPr>
          <w:p w14:paraId="4EF9E2B8" w14:textId="77777777" w:rsidR="00514EAB" w:rsidRPr="005D2F17" w:rsidRDefault="00514EAB" w:rsidP="00514EAB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left="-322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222,478</w:t>
            </w:r>
          </w:p>
        </w:tc>
      </w:tr>
    </w:tbl>
    <w:p w14:paraId="096E7607" w14:textId="725DD3A3" w:rsidR="0061797F" w:rsidRDefault="0061797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478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0"/>
        <w:gridCol w:w="1984"/>
      </w:tblGrid>
      <w:tr w:rsidR="00AA50B1" w:rsidRPr="00363F03" w14:paraId="6ABC5243" w14:textId="77777777" w:rsidTr="00AA50B1">
        <w:tc>
          <w:tcPr>
            <w:tcW w:w="3920" w:type="pct"/>
          </w:tcPr>
          <w:p w14:paraId="1114B7C5" w14:textId="665D5907" w:rsidR="00AA50B1" w:rsidRPr="00363F03" w:rsidRDefault="00EE282A" w:rsidP="00E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E282A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080" w:type="pct"/>
          </w:tcPr>
          <w:p w14:paraId="62DAB29E" w14:textId="77777777" w:rsidR="00AA50B1" w:rsidRPr="00363F03" w:rsidRDefault="00AA50B1" w:rsidP="00EC6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50B1" w:rsidRPr="00363F03" w14:paraId="3E8EE0F4" w14:textId="77777777" w:rsidTr="00AA50B1">
        <w:tc>
          <w:tcPr>
            <w:tcW w:w="3920" w:type="pct"/>
            <w:vAlign w:val="bottom"/>
          </w:tcPr>
          <w:p w14:paraId="55ACC87A" w14:textId="262D4187" w:rsidR="00AA50B1" w:rsidRPr="00363F03" w:rsidRDefault="00AA50B1" w:rsidP="00E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1080" w:type="pct"/>
          </w:tcPr>
          <w:p w14:paraId="6093DEFD" w14:textId="77777777" w:rsidR="00AA50B1" w:rsidRPr="00363F03" w:rsidRDefault="00AA50B1" w:rsidP="00EC6E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E5555" w:rsidRPr="00363F03" w14:paraId="11B20C02" w14:textId="77777777" w:rsidTr="00AA50B1">
        <w:tc>
          <w:tcPr>
            <w:tcW w:w="3920" w:type="pct"/>
          </w:tcPr>
          <w:p w14:paraId="0A58C131" w14:textId="77777777" w:rsidR="00BE5555" w:rsidRPr="00363F03" w:rsidRDefault="00BE5555" w:rsidP="00E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pct"/>
            <w:tcBorders>
              <w:bottom w:val="nil"/>
            </w:tcBorders>
          </w:tcPr>
          <w:p w14:paraId="09F83265" w14:textId="77777777" w:rsidR="00BE5555" w:rsidRPr="00363F03" w:rsidRDefault="00BE5555" w:rsidP="00EC6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A50B1" w:rsidRPr="00363F03" w14:paraId="6259B704" w14:textId="77777777" w:rsidTr="002406E4">
        <w:tc>
          <w:tcPr>
            <w:tcW w:w="3920" w:type="pct"/>
            <w:tcBorders>
              <w:bottom w:val="nil"/>
            </w:tcBorders>
          </w:tcPr>
          <w:p w14:paraId="55EC9AD8" w14:textId="040E9DA8" w:rsidR="00AA50B1" w:rsidRPr="00AA50B1" w:rsidRDefault="00AA1AF9" w:rsidP="00EC6EBD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AA1AF9">
              <w:rPr>
                <w:rFonts w:asciiTheme="majorBidi" w:hAnsi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FD30F9" w14:textId="193EE76A" w:rsidR="00AA50B1" w:rsidRPr="00AE27FC" w:rsidRDefault="00193750" w:rsidP="00AA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</w:p>
        </w:tc>
      </w:tr>
    </w:tbl>
    <w:p w14:paraId="148CF600" w14:textId="7EC6131F" w:rsidR="00A27097" w:rsidRPr="00870F0B" w:rsidRDefault="00A27097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CD44B76" w14:textId="412BD0DE" w:rsidR="00870F0B" w:rsidRPr="00870F0B" w:rsidRDefault="00870F0B" w:rsidP="00870F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870F0B">
        <w:rPr>
          <w:rFonts w:asciiTheme="majorBidi" w:hAnsiTheme="majorBidi" w:cstheme="majorBidi"/>
          <w:b/>
          <w:sz w:val="30"/>
          <w:szCs w:val="30"/>
          <w:cs/>
        </w:rPr>
        <w:t>ขาดทุนทางภาษีจะสิ้นอายุในปี</w:t>
      </w:r>
      <w:r w:rsidR="009B3B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B3B38" w:rsidRPr="009B3B38">
        <w:rPr>
          <w:rFonts w:asciiTheme="majorBidi" w:hAnsiTheme="majorBidi" w:cstheme="majorBidi"/>
          <w:bCs/>
          <w:sz w:val="30"/>
          <w:szCs w:val="30"/>
        </w:rPr>
        <w:t>2571</w:t>
      </w:r>
      <w:r w:rsidRPr="00870F0B">
        <w:rPr>
          <w:rFonts w:asciiTheme="majorBidi" w:hAnsiTheme="majorBidi" w:cstheme="majorBidi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870F0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70F0B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870F0B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FD88426" w14:textId="11FA8F52" w:rsidR="00A27097" w:rsidRDefault="00A27097">
      <w:pPr>
        <w:rPr>
          <w:rFonts w:asciiTheme="majorBidi" w:hAnsiTheme="majorBidi" w:cstheme="majorBidi"/>
          <w:sz w:val="22"/>
          <w:szCs w:val="22"/>
        </w:rPr>
      </w:pPr>
    </w:p>
    <w:p w14:paraId="54590073" w14:textId="77777777" w:rsidR="002F734D" w:rsidRDefault="002F734D">
      <w:pPr>
        <w:rPr>
          <w:rFonts w:asciiTheme="majorBidi" w:hAnsiTheme="majorBidi" w:cstheme="majorBidi"/>
          <w:sz w:val="22"/>
          <w:szCs w:val="22"/>
        </w:rPr>
      </w:pPr>
    </w:p>
    <w:p w14:paraId="75CFC771" w14:textId="77777777" w:rsidR="00A27097" w:rsidRPr="00046A33" w:rsidRDefault="00A27097">
      <w:pPr>
        <w:rPr>
          <w:rFonts w:asciiTheme="majorBidi" w:hAnsiTheme="majorBidi" w:cstheme="majorBidi"/>
          <w:sz w:val="22"/>
          <w:szCs w:val="22"/>
        </w:rPr>
      </w:pPr>
    </w:p>
    <w:p w14:paraId="6470B4D5" w14:textId="37505B87" w:rsidR="00036B89" w:rsidRPr="000C5FD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A2467E">
        <w:rPr>
          <w:rFonts w:asciiTheme="majorBidi" w:hAnsiTheme="majorBidi" w:cstheme="majorBidi"/>
          <w:cs/>
        </w:rPr>
        <w:lastRenderedPageBreak/>
        <w:t>กำไรต่อ</w:t>
      </w:r>
      <w:r w:rsidRPr="000C5FD6">
        <w:rPr>
          <w:rFonts w:asciiTheme="majorBidi" w:hAnsiTheme="majorBidi" w:cstheme="majorBidi"/>
          <w:cs/>
        </w:rPr>
        <w:t>หุ้นขั้นพื้นฐาน</w:t>
      </w:r>
    </w:p>
    <w:p w14:paraId="52D63428" w14:textId="1E0651B1" w:rsidR="00036B89" w:rsidRPr="006438D7" w:rsidRDefault="00036B89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A81FC" w14:textId="2D722C4F" w:rsidR="00505F64" w:rsidRPr="006438D7" w:rsidRDefault="00505F64" w:rsidP="00505F6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438D7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2E984A6" w14:textId="7A2DFD3F" w:rsidR="00505F64" w:rsidRPr="006438D7" w:rsidRDefault="00505F64" w:rsidP="00505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lang w:val="th-TH"/>
        </w:rPr>
      </w:pPr>
      <w:r w:rsidRPr="006438D7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267D87" w:rsidRPr="006438D7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6438D7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117C620F" w14:textId="17F76BB5" w:rsidR="00505F64" w:rsidRPr="006438D7" w:rsidRDefault="00505F64" w:rsidP="00163CD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9"/>
        <w:gridCol w:w="1270"/>
        <w:gridCol w:w="241"/>
        <w:gridCol w:w="1280"/>
        <w:gridCol w:w="237"/>
        <w:gridCol w:w="1293"/>
      </w:tblGrid>
      <w:tr w:rsidR="00C0434D" w:rsidRPr="006438D7" w14:paraId="2A087512" w14:textId="77777777" w:rsidTr="0007144F">
        <w:tc>
          <w:tcPr>
            <w:tcW w:w="2647" w:type="pct"/>
          </w:tcPr>
          <w:p w14:paraId="73CA9FD2" w14:textId="77777777" w:rsidR="00C0434D" w:rsidRPr="006438D7" w:rsidRDefault="00C0434D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3F62252A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3389FFD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pct"/>
            <w:gridSpan w:val="3"/>
          </w:tcPr>
          <w:p w14:paraId="1E5E7DAF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434D" w:rsidRPr="006438D7" w14:paraId="5E06E5A3" w14:textId="77777777" w:rsidTr="0007144F">
        <w:tc>
          <w:tcPr>
            <w:tcW w:w="2647" w:type="pct"/>
            <w:vAlign w:val="bottom"/>
          </w:tcPr>
          <w:p w14:paraId="21800CDB" w14:textId="77777777" w:rsidR="00C0434D" w:rsidRPr="006438D7" w:rsidRDefault="00C0434D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2" w:type="pct"/>
          </w:tcPr>
          <w:p w14:paraId="4879F4D1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14:paraId="09B1C5CE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</w:tcPr>
          <w:p w14:paraId="03FE1514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</w:tcPr>
          <w:p w14:paraId="457B5E4E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28DDBF76" w14:textId="77777777" w:rsidR="00C0434D" w:rsidRPr="006438D7" w:rsidRDefault="00C0434D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57C56" w:rsidRPr="006438D7" w14:paraId="4B7EDDB6" w14:textId="77777777" w:rsidTr="0007144F">
        <w:tc>
          <w:tcPr>
            <w:tcW w:w="2647" w:type="pct"/>
          </w:tcPr>
          <w:p w14:paraId="49A47AE7" w14:textId="77777777" w:rsidR="00857C56" w:rsidRPr="006438D7" w:rsidRDefault="00857C56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3" w:type="pct"/>
            <w:gridSpan w:val="5"/>
          </w:tcPr>
          <w:p w14:paraId="460BBDD8" w14:textId="06AD4987" w:rsidR="00857C56" w:rsidRPr="006438D7" w:rsidRDefault="00857C56" w:rsidP="00857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21B96" w:rsidRPr="006438D7" w14:paraId="6E6F9D93" w14:textId="77777777" w:rsidTr="00887DDB">
        <w:tc>
          <w:tcPr>
            <w:tcW w:w="2647" w:type="pct"/>
            <w:tcBorders>
              <w:bottom w:val="nil"/>
            </w:tcBorders>
          </w:tcPr>
          <w:p w14:paraId="5D0C6B94" w14:textId="7949EC20" w:rsidR="00F21B96" w:rsidRPr="006438D7" w:rsidRDefault="00F21B96" w:rsidP="00F21B96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9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4087EC26" w14:textId="6B1CAF2A" w:rsidR="00F21B96" w:rsidRPr="006438D7" w:rsidRDefault="00D20FF7" w:rsidP="00F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20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1,001,017</w:t>
            </w:r>
          </w:p>
        </w:tc>
        <w:tc>
          <w:tcPr>
            <w:tcW w:w="131" w:type="pct"/>
            <w:tcBorders>
              <w:bottom w:val="nil"/>
            </w:tcBorders>
          </w:tcPr>
          <w:p w14:paraId="397B5069" w14:textId="77777777" w:rsidR="00F21B96" w:rsidRPr="006438D7" w:rsidRDefault="00F21B96" w:rsidP="00F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4AC8A77B" w14:textId="1809EFAC" w:rsidR="00F21B96" w:rsidRPr="006438D7" w:rsidRDefault="00E023E8" w:rsidP="00F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02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1,003,04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ECE03A3" w14:textId="77777777" w:rsidR="00F21B96" w:rsidRPr="006438D7" w:rsidRDefault="00F21B96" w:rsidP="00F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</w:tcPr>
          <w:p w14:paraId="106E318D" w14:textId="41418036" w:rsidR="00F21B96" w:rsidRPr="006438D7" w:rsidRDefault="00F21B96" w:rsidP="00F21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780,575</w:t>
            </w:r>
          </w:p>
        </w:tc>
      </w:tr>
      <w:tr w:rsidR="003B030D" w:rsidRPr="006438D7" w14:paraId="0886CA3B" w14:textId="77777777" w:rsidTr="00FA5215">
        <w:tc>
          <w:tcPr>
            <w:tcW w:w="2647" w:type="pct"/>
            <w:tcBorders>
              <w:bottom w:val="nil"/>
            </w:tcBorders>
          </w:tcPr>
          <w:p w14:paraId="4AFD08D0" w14:textId="74F7D9C2" w:rsidR="003B030D" w:rsidRPr="006438D7" w:rsidRDefault="003B030D" w:rsidP="003B03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847E981" w14:textId="1369A1F8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1,181,233</w:t>
            </w:r>
          </w:p>
        </w:tc>
        <w:tc>
          <w:tcPr>
            <w:tcW w:w="131" w:type="pct"/>
            <w:tcBorders>
              <w:bottom w:val="nil"/>
            </w:tcBorders>
          </w:tcPr>
          <w:p w14:paraId="29D5E0D1" w14:textId="77777777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double" w:sz="4" w:space="0" w:color="auto"/>
            </w:tcBorders>
          </w:tcPr>
          <w:p w14:paraId="0D1E7B6F" w14:textId="5EDF58E1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65720C11" w14:textId="77777777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double" w:sz="4" w:space="0" w:color="auto"/>
            </w:tcBorders>
          </w:tcPr>
          <w:p w14:paraId="6345D199" w14:textId="270594D0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1,181,233</w:t>
            </w:r>
          </w:p>
        </w:tc>
      </w:tr>
      <w:tr w:rsidR="003B030D" w:rsidRPr="006438D7" w14:paraId="737BDEE3" w14:textId="77777777" w:rsidTr="00FA5215">
        <w:trPr>
          <w:trHeight w:val="30"/>
        </w:trPr>
        <w:tc>
          <w:tcPr>
            <w:tcW w:w="2647" w:type="pct"/>
            <w:tcBorders>
              <w:bottom w:val="nil"/>
            </w:tcBorders>
          </w:tcPr>
          <w:p w14:paraId="3608DF46" w14:textId="72346128" w:rsidR="003B030D" w:rsidRPr="006438D7" w:rsidRDefault="003B030D" w:rsidP="003B030D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D6A4FDB" w14:textId="567775B1" w:rsidR="003B030D" w:rsidRPr="006438D7" w:rsidRDefault="003B030D" w:rsidP="00D20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0.85</w:t>
            </w:r>
          </w:p>
        </w:tc>
        <w:tc>
          <w:tcPr>
            <w:tcW w:w="131" w:type="pct"/>
            <w:tcBorders>
              <w:bottom w:val="nil"/>
            </w:tcBorders>
          </w:tcPr>
          <w:p w14:paraId="42864CB7" w14:textId="77777777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double" w:sz="4" w:space="0" w:color="auto"/>
              <w:bottom w:val="double" w:sz="4" w:space="0" w:color="auto"/>
            </w:tcBorders>
          </w:tcPr>
          <w:p w14:paraId="3539DF40" w14:textId="0144E90E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10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08365AC4" w14:textId="77777777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double" w:sz="4" w:space="0" w:color="auto"/>
              <w:bottom w:val="double" w:sz="4" w:space="0" w:color="auto"/>
            </w:tcBorders>
          </w:tcPr>
          <w:p w14:paraId="2844D3BE" w14:textId="2EF657AE" w:rsidR="003B030D" w:rsidRPr="006438D7" w:rsidRDefault="003B030D" w:rsidP="003B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0.66</w:t>
            </w:r>
          </w:p>
        </w:tc>
      </w:tr>
    </w:tbl>
    <w:p w14:paraId="5BCC5349" w14:textId="77777777" w:rsidR="00B21C67" w:rsidRPr="006438D7" w:rsidRDefault="00B21C67" w:rsidP="00B21C67">
      <w:pPr>
        <w:pStyle w:val="Heading9"/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24D8303" w14:textId="5B6F66EC" w:rsidR="00036B89" w:rsidRPr="006438D7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6438D7">
        <w:rPr>
          <w:rFonts w:asciiTheme="majorBidi" w:hAnsiTheme="majorBidi" w:cstheme="majorBidi"/>
          <w:cs/>
        </w:rPr>
        <w:t>เงินปันผล</w:t>
      </w:r>
    </w:p>
    <w:p w14:paraId="3EA872F0" w14:textId="61915B00" w:rsidR="00667D48" w:rsidRPr="006438D7" w:rsidRDefault="00667D48" w:rsidP="00163CDC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76"/>
        <w:gridCol w:w="236"/>
        <w:gridCol w:w="1328"/>
        <w:gridCol w:w="237"/>
        <w:gridCol w:w="1023"/>
        <w:gridCol w:w="229"/>
        <w:gridCol w:w="1031"/>
      </w:tblGrid>
      <w:tr w:rsidR="00C96859" w:rsidRPr="006438D7" w14:paraId="7DB479F5" w14:textId="77777777" w:rsidTr="00C96859">
        <w:trPr>
          <w:tblHeader/>
        </w:trPr>
        <w:tc>
          <w:tcPr>
            <w:tcW w:w="3600" w:type="dxa"/>
            <w:vAlign w:val="bottom"/>
          </w:tcPr>
          <w:p w14:paraId="1C97B5A7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  <w:vAlign w:val="bottom"/>
            <w:hideMark/>
          </w:tcPr>
          <w:p w14:paraId="0320934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13BEA27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  <w:hideMark/>
          </w:tcPr>
          <w:p w14:paraId="136BBEB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7" w:type="dxa"/>
          </w:tcPr>
          <w:p w14:paraId="2780839E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vAlign w:val="bottom"/>
            <w:hideMark/>
          </w:tcPr>
          <w:p w14:paraId="0846180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29" w:type="dxa"/>
          </w:tcPr>
          <w:p w14:paraId="0414469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  <w:vAlign w:val="bottom"/>
            <w:hideMark/>
          </w:tcPr>
          <w:p w14:paraId="18E3FED9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96859" w:rsidRPr="006438D7" w14:paraId="5A1795AD" w14:textId="77777777" w:rsidTr="00C96859">
        <w:trPr>
          <w:tblHeader/>
        </w:trPr>
        <w:tc>
          <w:tcPr>
            <w:tcW w:w="3600" w:type="dxa"/>
          </w:tcPr>
          <w:p w14:paraId="0FB7B5E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5C90E3F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343F6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14:paraId="38706ACB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BBDBF9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496B050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29" w:type="dxa"/>
          </w:tcPr>
          <w:p w14:paraId="29ABBD59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3C8BCBD6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96859" w:rsidRPr="006438D7" w14:paraId="15903ECB" w14:textId="77777777" w:rsidTr="00C96859">
        <w:tc>
          <w:tcPr>
            <w:tcW w:w="3600" w:type="dxa"/>
            <w:hideMark/>
          </w:tcPr>
          <w:p w14:paraId="55D5EBE2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0AC7155F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6" w:type="dxa"/>
          </w:tcPr>
          <w:p w14:paraId="128B8FF1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0F1DCD6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237" w:type="dxa"/>
          </w:tcPr>
          <w:p w14:paraId="055D620E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6A8755B3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64EFB11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1" w:type="dxa"/>
          </w:tcPr>
          <w:p w14:paraId="5A695289" w14:textId="77777777" w:rsidR="00C96859" w:rsidRPr="006438D7" w:rsidRDefault="00C96859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859" w:rsidRPr="006438D7" w14:paraId="028C70CC" w14:textId="77777777" w:rsidTr="00C96859">
        <w:tc>
          <w:tcPr>
            <w:tcW w:w="3600" w:type="dxa"/>
            <w:hideMark/>
          </w:tcPr>
          <w:p w14:paraId="59C5B03C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เงินปันผลสำหรับงวด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เดือนแรก ปี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hideMark/>
          </w:tcPr>
          <w:p w14:paraId="1006DA5F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กุมภาพันธ์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1F4298D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8" w:type="dxa"/>
            <w:hideMark/>
          </w:tcPr>
          <w:p w14:paraId="3EEB0B85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5A25CC8D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772511E3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29" w:type="dxa"/>
          </w:tcPr>
          <w:p w14:paraId="642C3B68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0FEFEE0F" w14:textId="77777777" w:rsidR="00C96859" w:rsidRPr="006438D7" w:rsidRDefault="00C96859" w:rsidP="0018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448.87</w:t>
            </w:r>
          </w:p>
        </w:tc>
      </w:tr>
      <w:tr w:rsidR="00C96859" w:rsidRPr="006438D7" w14:paraId="12F295BD" w14:textId="77777777" w:rsidTr="00C96859">
        <w:tc>
          <w:tcPr>
            <w:tcW w:w="3600" w:type="dxa"/>
            <w:hideMark/>
          </w:tcPr>
          <w:p w14:paraId="60CFF030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76" w:type="dxa"/>
            <w:hideMark/>
          </w:tcPr>
          <w:p w14:paraId="243E567B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6886C87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3AB8213A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237" w:type="dxa"/>
          </w:tcPr>
          <w:p w14:paraId="44DF9206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4FF1D5DB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29" w:type="dxa"/>
          </w:tcPr>
          <w:p w14:paraId="0BA61F0F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7F023685" w14:textId="77777777" w:rsidR="00C96859" w:rsidRPr="006438D7" w:rsidRDefault="00C96859" w:rsidP="0018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590.62</w:t>
            </w:r>
          </w:p>
        </w:tc>
      </w:tr>
      <w:tr w:rsidR="00C96859" w:rsidRPr="006438D7" w14:paraId="5FA94035" w14:textId="77777777" w:rsidTr="00C96859">
        <w:tc>
          <w:tcPr>
            <w:tcW w:w="3600" w:type="dxa"/>
            <w:hideMark/>
          </w:tcPr>
          <w:p w14:paraId="7F672C3A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hideMark/>
          </w:tcPr>
          <w:p w14:paraId="3418B298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2883F12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2FE864D1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1706026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4F254A73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64A603E7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4FF0B053" w14:textId="77777777" w:rsidR="00C96859" w:rsidRPr="006438D7" w:rsidRDefault="00C96859" w:rsidP="0018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C96859" w:rsidRPr="006438D7" w14:paraId="08DEA11C" w14:textId="77777777" w:rsidTr="00432763">
        <w:tc>
          <w:tcPr>
            <w:tcW w:w="3600" w:type="dxa"/>
            <w:hideMark/>
          </w:tcPr>
          <w:p w14:paraId="7B112C35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  <w:hideMark/>
          </w:tcPr>
          <w:p w14:paraId="5CD9F03A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FE1CE64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04B7ACB2" w14:textId="77777777" w:rsidR="00C96859" w:rsidRPr="006438D7" w:rsidRDefault="00C9685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1568DE64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73285EDE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6ECC61DB" w14:textId="77777777" w:rsidR="00C96859" w:rsidRPr="006438D7" w:rsidRDefault="00C968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hideMark/>
          </w:tcPr>
          <w:p w14:paraId="31D30E76" w14:textId="77777777" w:rsidR="00C96859" w:rsidRPr="006438D7" w:rsidRDefault="00C96859" w:rsidP="00186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432763" w:rsidRPr="006438D7" w14:paraId="42C9245A" w14:textId="77777777" w:rsidTr="00C96859">
        <w:tc>
          <w:tcPr>
            <w:tcW w:w="3600" w:type="dxa"/>
          </w:tcPr>
          <w:p w14:paraId="6FDC5C0C" w14:textId="42E9986B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76" w:type="dxa"/>
          </w:tcPr>
          <w:p w14:paraId="73C434AA" w14:textId="6D5E7A3A" w:rsidR="00432763" w:rsidRPr="006438D7" w:rsidRDefault="006C253B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92544C9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5CCA392" w14:textId="4AC1880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06ABD5A2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092F672B" w14:textId="53156DAD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29" w:type="dxa"/>
          </w:tcPr>
          <w:p w14:paraId="7A95A2C0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1A08D" w14:textId="781D71E4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413.43</w:t>
            </w:r>
          </w:p>
        </w:tc>
      </w:tr>
      <w:tr w:rsidR="00432763" w:rsidRPr="006438D7" w14:paraId="47EFC470" w14:textId="77777777" w:rsidTr="00C96859">
        <w:tc>
          <w:tcPr>
            <w:tcW w:w="3600" w:type="dxa"/>
          </w:tcPr>
          <w:p w14:paraId="5FD75349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62A3067D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3CC3A0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D299F46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0D02B93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D249D03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00A86A9D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0EB983" w14:textId="4DB3D831" w:rsidR="00432763" w:rsidRPr="006438D7" w:rsidRDefault="00257E8C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2,279.78</w:t>
            </w:r>
          </w:p>
        </w:tc>
      </w:tr>
      <w:tr w:rsidR="00432763" w:rsidRPr="006438D7" w14:paraId="00873BC3" w14:textId="77777777" w:rsidTr="00C96859">
        <w:tc>
          <w:tcPr>
            <w:tcW w:w="3600" w:type="dxa"/>
          </w:tcPr>
          <w:p w14:paraId="544FC691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13818644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088D28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1C290C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D5F9264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667FE8C8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5412346B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71DF10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63" w:rsidRPr="006438D7" w14:paraId="3DFF66C3" w14:textId="77777777" w:rsidTr="00C96859">
        <w:tc>
          <w:tcPr>
            <w:tcW w:w="3600" w:type="dxa"/>
            <w:hideMark/>
          </w:tcPr>
          <w:p w14:paraId="5F0C5E3C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76" w:type="dxa"/>
          </w:tcPr>
          <w:p w14:paraId="78881F0D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91C39AD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ADD5060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616B5C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7F608541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34E510D7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52C3D641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63" w:rsidRPr="006438D7" w14:paraId="00D97024" w14:textId="77777777" w:rsidTr="00AE3AFA">
        <w:tc>
          <w:tcPr>
            <w:tcW w:w="3600" w:type="dxa"/>
            <w:hideMark/>
          </w:tcPr>
          <w:p w14:paraId="0A1616F1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76" w:type="dxa"/>
            <w:hideMark/>
          </w:tcPr>
          <w:p w14:paraId="0C7AD5B3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F64E5B4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3CCD14A4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229DA0C9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42E0442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29" w:type="dxa"/>
          </w:tcPr>
          <w:p w14:paraId="44660529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hideMark/>
          </w:tcPr>
          <w:p w14:paraId="18E0BDAE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295.30</w:t>
            </w:r>
          </w:p>
        </w:tc>
      </w:tr>
      <w:tr w:rsidR="00432763" w:rsidRPr="006438D7" w14:paraId="730F3EB8" w14:textId="77777777" w:rsidTr="00AE3AFA">
        <w:tc>
          <w:tcPr>
            <w:tcW w:w="3600" w:type="dxa"/>
            <w:hideMark/>
          </w:tcPr>
          <w:p w14:paraId="30AFC3D6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เงินปันผลระหว่างกาลปี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  <w:hideMark/>
          </w:tcPr>
          <w:p w14:paraId="61F8A968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B87D6C2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hideMark/>
          </w:tcPr>
          <w:p w14:paraId="454695B6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3FEA3AAA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  <w:hideMark/>
          </w:tcPr>
          <w:p w14:paraId="17D9538B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8D7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 w:rsidRPr="006438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29" w:type="dxa"/>
          </w:tcPr>
          <w:p w14:paraId="0766AF6D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hideMark/>
          </w:tcPr>
          <w:p w14:paraId="0964975B" w14:textId="77777777" w:rsidR="00432763" w:rsidRPr="006438D7" w:rsidRDefault="00432763" w:rsidP="00432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43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118.12</w:t>
            </w:r>
          </w:p>
        </w:tc>
      </w:tr>
      <w:tr w:rsidR="006B4EC5" w:rsidRPr="006438D7" w14:paraId="33D3FF8F" w14:textId="77777777" w:rsidTr="00AE3AFA">
        <w:tc>
          <w:tcPr>
            <w:tcW w:w="3600" w:type="dxa"/>
          </w:tcPr>
          <w:p w14:paraId="07C9599F" w14:textId="4F8226DE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  <w:r w:rsidRPr="000C5FD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76" w:type="dxa"/>
          </w:tcPr>
          <w:p w14:paraId="527FCD7A" w14:textId="4F19E285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0C5FD6">
              <w:rPr>
                <w:rFonts w:asciiTheme="majorBidi" w:hAnsiTheme="majorBidi"/>
                <w:sz w:val="30"/>
                <w:szCs w:val="30"/>
                <w:cs/>
              </w:rPr>
              <w:t xml:space="preserve">พฤศจิกายน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BFA9B50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825054F" w14:textId="2F13FA49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0C5FD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7" w:type="dxa"/>
          </w:tcPr>
          <w:p w14:paraId="2F4978D9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30ADEBCF" w14:textId="2C758090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29" w:type="dxa"/>
          </w:tcPr>
          <w:p w14:paraId="1B3C28E9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left w:val="nil"/>
              <w:bottom w:val="single" w:sz="4" w:space="0" w:color="auto"/>
              <w:right w:val="nil"/>
            </w:tcBorders>
          </w:tcPr>
          <w:p w14:paraId="6DFA3BC6" w14:textId="32D1D713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sz w:val="30"/>
                <w:szCs w:val="30"/>
              </w:rPr>
              <w:t>177.18</w:t>
            </w:r>
          </w:p>
        </w:tc>
      </w:tr>
      <w:tr w:rsidR="006B4EC5" w:rsidRPr="006438D7" w14:paraId="6E72A175" w14:textId="77777777" w:rsidTr="00C96859">
        <w:tc>
          <w:tcPr>
            <w:tcW w:w="3600" w:type="dxa"/>
          </w:tcPr>
          <w:p w14:paraId="2AE60FAF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6" w:type="dxa"/>
          </w:tcPr>
          <w:p w14:paraId="56F46359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941EB3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56AC345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BD20CDA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3" w:type="dxa"/>
          </w:tcPr>
          <w:p w14:paraId="5443D86B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" w:type="dxa"/>
          </w:tcPr>
          <w:p w14:paraId="49D256D0" w14:textId="77777777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5595084" w14:textId="7EDCEE2B" w:rsidR="006B4EC5" w:rsidRPr="006438D7" w:rsidRDefault="006B4EC5" w:rsidP="006B4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251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590.61</w:t>
            </w:r>
          </w:p>
        </w:tc>
      </w:tr>
    </w:tbl>
    <w:p w14:paraId="5F34F5FD" w14:textId="77777777" w:rsidR="00217985" w:rsidRDefault="00217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488F70B" w14:textId="01C43514" w:rsidR="00036B89" w:rsidRPr="00DE5160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DE5160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378CC8E8" w14:textId="040C5E16" w:rsidR="001560E0" w:rsidRPr="00DE5160" w:rsidRDefault="001560E0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C87EC" w14:textId="02945394" w:rsidR="00B93701" w:rsidRPr="00DE5160" w:rsidRDefault="00B93701" w:rsidP="00B9370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DE5160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13E74C18" w14:textId="77777777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E516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B5EF9A8" w14:textId="219543A8" w:rsidR="00B93701" w:rsidRPr="00DE5160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ตราสารหนี้ที่</w:t>
      </w:r>
      <w:r w:rsidR="007653B2" w:rsidRPr="007653B2">
        <w:rPr>
          <w:rFonts w:asciiTheme="majorBidi" w:hAnsiTheme="majorBidi"/>
          <w:sz w:val="30"/>
          <w:szCs w:val="30"/>
          <w:cs/>
          <w:lang w:val="en-GB"/>
        </w:rPr>
        <w:t>ออกโดย</w:t>
      </w:r>
      <w:r w:rsidR="00C65F9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รับรู้รายการเมื่อเริ่มแรกเมื่อ</w:t>
      </w:r>
      <w:r w:rsidR="00C65F9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บริษัทเป็นคู่สัญญาตามข้อกำหนดของเครื่องมือทางการเงินนั้น</w:t>
      </w:r>
      <w:r w:rsidRPr="00DE516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5160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4E71AA" w:rsidRPr="004E71AA">
        <w:rPr>
          <w:rFonts w:asciiTheme="majorBidi" w:hAnsiTheme="majorBidi"/>
          <w:sz w:val="30"/>
          <w:szCs w:val="30"/>
          <w:cs/>
          <w:lang w:val="en-GB"/>
        </w:rPr>
        <w:t>เมื่อเริ่มแรก</w:t>
      </w:r>
      <w:r w:rsidRPr="00DE516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4E71AA">
        <w:rPr>
          <w:rFonts w:asciiTheme="majorBidi" w:hAnsiTheme="majorBidi" w:cstheme="majorBidi"/>
          <w:sz w:val="30"/>
          <w:szCs w:val="30"/>
        </w:rPr>
        <w:t xml:space="preserve"> </w:t>
      </w:r>
      <w:r w:rsidR="00A43B61" w:rsidRPr="00A43B61">
        <w:rPr>
          <w:rFonts w:asciiTheme="majorBidi" w:hAnsiTheme="majorBidi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Pr="00DE516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A43B61" w:rsidRPr="00A43B61">
        <w:rPr>
          <w:rFonts w:asciiTheme="majorBidi" w:hAnsiTheme="majorBidi"/>
          <w:sz w:val="30"/>
          <w:szCs w:val="30"/>
          <w:cs/>
        </w:rPr>
        <w:t>ด้วย</w:t>
      </w:r>
    </w:p>
    <w:p w14:paraId="27C15CCA" w14:textId="7BF39736" w:rsidR="00046A33" w:rsidRDefault="0004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A2A26A9" w14:textId="2BEFC0BA" w:rsidR="00B93701" w:rsidRPr="00025562" w:rsidRDefault="00B93701" w:rsidP="00B93701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</w:t>
      </w:r>
      <w:r w:rsidR="00C65F9F"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C65F9F" w:rsidRPr="00025562">
        <w:rPr>
          <w:rFonts w:asciiTheme="majorBidi" w:hAnsiTheme="majorBidi" w:cstheme="majorBidi"/>
          <w:sz w:val="30"/>
          <w:szCs w:val="30"/>
        </w:rPr>
        <w:t xml:space="preserve">       </w:t>
      </w:r>
      <w:r w:rsidR="00C65F9F"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E19D3F9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FE5C23D" w14:textId="773222B5" w:rsidR="00B93701" w:rsidRPr="00025562" w:rsidRDefault="00B93701" w:rsidP="00B93701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C595C46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35D987" w14:textId="429F37C9" w:rsidR="00B93701" w:rsidRPr="00025562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</w:p>
    <w:p w14:paraId="2BE6B954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D60A893" w14:textId="40117438" w:rsidR="00B93701" w:rsidRPr="00025562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025562">
        <w:rPr>
          <w:rFonts w:asciiTheme="majorBidi" w:hAnsiTheme="majorBidi" w:cstheme="majorBidi"/>
          <w:sz w:val="30"/>
          <w:szCs w:val="30"/>
        </w:rPr>
        <w:t xml:space="preserve"> </w:t>
      </w:r>
      <w:r w:rsidRPr="00025562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8A46314" w14:textId="77777777" w:rsidR="00046A33" w:rsidRPr="00025562" w:rsidRDefault="00046A33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359A0" w14:textId="068DCB99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</w:t>
      </w:r>
      <w:r w:rsidR="005664FA"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 เว้นแต่</w:t>
      </w:r>
      <w:r w:rsidRPr="00025562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025562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EEB2894" w14:textId="77777777" w:rsidR="00025562" w:rsidRPr="00025562" w:rsidRDefault="0002556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9662484" w14:textId="77777777" w:rsidR="00B93701" w:rsidRPr="00025562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2556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E93B259" w14:textId="3E807D9F" w:rsidR="00B93701" w:rsidRDefault="005664FA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025562">
        <w:rPr>
          <w:rFonts w:asciiTheme="majorBidi" w:hAnsiTheme="majorBidi" w:cstheme="majorBidi"/>
          <w:color w:val="000000"/>
          <w:sz w:val="30"/>
          <w:szCs w:val="30"/>
        </w:rPr>
        <w:t xml:space="preserve">            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2601E04" w14:textId="77777777" w:rsidR="00025562" w:rsidRPr="00025562" w:rsidRDefault="00025562" w:rsidP="00B93701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4DD3214A" w14:textId="1085987B" w:rsidR="00B93701" w:rsidRPr="00DE5160" w:rsidRDefault="005664FA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DE516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DE5160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7B0F73D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B09B375" w14:textId="63009FC5" w:rsidR="00B93701" w:rsidRPr="00DE5160" w:rsidRDefault="00B93701" w:rsidP="00B937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E36503E" w14:textId="77777777" w:rsidR="00B93701" w:rsidRPr="00DE5160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B131F6" w14:textId="1864F33B" w:rsidR="00B93701" w:rsidRPr="00DE5160" w:rsidRDefault="00B93701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DE5160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</w:t>
      </w: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ต่อเมื่อ</w:t>
      </w:r>
      <w:r w:rsidR="005664F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บริษัทมีสิทธิบังคับใช้ตามกฎหมายในการหักกลบจำนวนเงินที่รับรู้และ</w:t>
      </w:r>
      <w:r w:rsidR="005664F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E5160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บริษัทตั้งใจ</w:t>
      </w:r>
      <w:r w:rsidRPr="00DE5160">
        <w:rPr>
          <w:rFonts w:asciiTheme="majorBidi" w:hAnsiTheme="majorBidi" w:cstheme="majorBidi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92C21B7" w14:textId="77777777" w:rsidR="00757039" w:rsidRPr="00DE5160" w:rsidRDefault="00757039" w:rsidP="00B93701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90299" w14:textId="77777777" w:rsidR="00B93701" w:rsidRPr="00DE5160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E5160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75587A5" w14:textId="73D3DC19" w:rsidR="00B93701" w:rsidRPr="00DE5160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41FA58C4" w14:textId="77777777" w:rsidR="001F6117" w:rsidRPr="00DE5160" w:rsidRDefault="001F6117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EC3B99" w14:textId="72C1FAA1" w:rsidR="00B93701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DE5160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219D" w:rsidRPr="00DE5160">
        <w:rPr>
          <w:rFonts w:asciiTheme="majorBidi" w:hAnsiTheme="majorBidi" w:cstheme="majorBidi"/>
          <w:sz w:val="30"/>
          <w:szCs w:val="30"/>
        </w:rPr>
        <w:t>12</w:t>
      </w:r>
      <w:r w:rsidR="00B93701" w:rsidRPr="00DE5160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DDB3F7F" w14:textId="210D8B66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F1FC73A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12AB89D" w14:textId="5556AAE2" w:rsidR="00B93701" w:rsidRPr="00025562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บริษัทพิจารณาให้ระดับ </w:t>
      </w:r>
      <w:r w:rsidR="00B93701" w:rsidRPr="00025562">
        <w:rPr>
          <w:rFonts w:asciiTheme="majorBidi" w:hAnsiTheme="majorBidi" w:cstheme="majorBidi"/>
          <w:sz w:val="30"/>
          <w:szCs w:val="30"/>
        </w:rPr>
        <w:t>B</w:t>
      </w:r>
      <w:r w:rsidR="003268DC" w:rsidRPr="00025562">
        <w:rPr>
          <w:rFonts w:asciiTheme="majorBidi" w:hAnsiTheme="majorBidi" w:cstheme="majorBidi"/>
          <w:sz w:val="30"/>
          <w:szCs w:val="30"/>
        </w:rPr>
        <w:t>BB+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 หรือสูงกว่าของ</w:t>
      </w:r>
      <w:r w:rsidR="00555DF8" w:rsidRPr="00025562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เป็นระดับที่น่าลงทุน 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076BC5" w:rsidRPr="00025562">
        <w:rPr>
          <w:rFonts w:asciiTheme="majorBidi" w:hAnsiTheme="majorBidi" w:cstheme="majorBidi"/>
          <w:sz w:val="30"/>
          <w:szCs w:val="30"/>
        </w:rPr>
        <w:t>12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EF92FE1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8AECA91" w14:textId="40649BBE" w:rsidR="00B93701" w:rsidRPr="00025562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76BC5" w:rsidRPr="00025562">
        <w:rPr>
          <w:rFonts w:asciiTheme="majorBidi" w:hAnsiTheme="majorBidi" w:cstheme="majorBidi"/>
          <w:sz w:val="30"/>
          <w:szCs w:val="30"/>
        </w:rPr>
        <w:t>30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49DF205" w14:textId="77777777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5A7F62" w14:textId="6EB7AFF2" w:rsidR="00B93701" w:rsidRPr="00025562" w:rsidRDefault="005664FA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93701" w:rsidRPr="00025562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5CD5BD13" w14:textId="59CEA332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-</w:t>
      </w:r>
      <w:r w:rsidRPr="00025562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5664FA"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>บริษัทได้เต็มจำนวน อีกทั้ง</w:t>
      </w:r>
      <w:r w:rsidR="0046574E"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 xml:space="preserve">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C36004" w14:textId="71AF2068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-</w:t>
      </w:r>
      <w:r w:rsidRPr="00025562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076BC5" w:rsidRPr="00025562">
        <w:rPr>
          <w:rFonts w:asciiTheme="majorBidi" w:hAnsiTheme="majorBidi" w:cstheme="majorBidi"/>
          <w:sz w:val="30"/>
          <w:szCs w:val="30"/>
        </w:rPr>
        <w:t>90</w:t>
      </w:r>
      <w:r w:rsidRPr="0002556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78473252" w14:textId="54E46AD0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E626ED2" w14:textId="7E13E6AC" w:rsidR="00B93701" w:rsidRPr="00025562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01425206" w14:textId="15F31A3D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154C7" w:rsidRPr="0002556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25562">
        <w:rPr>
          <w:rFonts w:asciiTheme="majorBidi" w:hAnsiTheme="majorBidi" w:cstheme="majorBidi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BE4030" w14:textId="77777777" w:rsidR="003D2A7E" w:rsidRPr="00025562" w:rsidRDefault="003D2A7E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40D255B" w14:textId="1876817E" w:rsidR="00B93701" w:rsidRPr="00025562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75ED279" w14:textId="5F3BE96A" w:rsidR="00B93701" w:rsidRPr="00025562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25562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0F48B9FA" w14:textId="047078B4" w:rsidR="00A440F6" w:rsidRDefault="00A440F6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9D34709" w14:textId="77777777" w:rsidR="00144472" w:rsidRPr="00025562" w:rsidRDefault="00144472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58EEC07A" w14:textId="77777777" w:rsidR="00B93701" w:rsidRPr="00B729E2" w:rsidRDefault="00B93701" w:rsidP="00B93701">
      <w:pPr>
        <w:pStyle w:val="BodyText"/>
        <w:numPr>
          <w:ilvl w:val="0"/>
          <w:numId w:val="38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556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การวัดมูลค่ายุติธ</w:t>
      </w:r>
      <w:r w:rsidRPr="00B729E2">
        <w:rPr>
          <w:rFonts w:asciiTheme="majorBidi" w:hAnsiTheme="majorBidi" w:cstheme="majorBidi"/>
          <w:i/>
          <w:iCs/>
          <w:sz w:val="30"/>
          <w:szCs w:val="30"/>
          <w:cs/>
        </w:rPr>
        <w:t>รรม</w:t>
      </w:r>
    </w:p>
    <w:p w14:paraId="5A5AE6F4" w14:textId="42BD98B8" w:rsidR="00B93701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A38F5">
        <w:rPr>
          <w:rFonts w:asciiTheme="majorBidi" w:hAnsiTheme="majorBidi" w:cstheme="majorBidi"/>
          <w:sz w:val="30"/>
          <w:szCs w:val="30"/>
        </w:rPr>
        <w:t xml:space="preserve">      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>ที่</w:t>
      </w:r>
      <w:r w:rsidR="00760B9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5DC593B4" w14:textId="77777777" w:rsidR="00E62C3D" w:rsidRPr="00B729E2" w:rsidRDefault="00E62C3D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</w:p>
    <w:p w14:paraId="7B59DD10" w14:textId="097FCA50" w:rsidR="00B93701" w:rsidRPr="003C2A48" w:rsidDel="001A6CC8" w:rsidRDefault="00B93701" w:rsidP="00B9370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B729E2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B729E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E50A7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B729E2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B729E2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182BB74" w14:textId="77777777" w:rsidR="00B93701" w:rsidRPr="003C2A48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3C2A48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3C2A48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F5E28BB" w14:textId="77777777" w:rsidR="00B93701" w:rsidRPr="003C2A48" w:rsidDel="001A6CC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C2A48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C2A48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A4D74BC" w14:textId="346C3448" w:rsidR="00B93701" w:rsidRPr="003C2A48" w:rsidRDefault="00B93701" w:rsidP="00B93701">
      <w:pPr>
        <w:pStyle w:val="block"/>
        <w:numPr>
          <w:ilvl w:val="0"/>
          <w:numId w:val="3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3C2A48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3C2A48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61E77E3" w14:textId="77777777" w:rsidR="003C2A48" w:rsidRPr="003C2A48" w:rsidDel="001A6CC8" w:rsidRDefault="003C2A48" w:rsidP="003C2A48">
      <w:pPr>
        <w:pStyle w:val="block"/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4B83C2E" w14:textId="1C9124FC" w:rsidR="00B93701" w:rsidRPr="003C2A48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3C2A48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4247E" w:rsidRPr="003C2A4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3C2A48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5AE9A61F" w14:textId="77777777" w:rsidR="00B93701" w:rsidRPr="003C2A48" w:rsidDel="001A6CC8" w:rsidRDefault="00B93701" w:rsidP="00B93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096E560" w14:textId="1FE817AF" w:rsidR="00B93701" w:rsidRPr="003C2A48" w:rsidDel="001A6CC8" w:rsidRDefault="00B93701" w:rsidP="00B9370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2A48" w:rsidDel="001A6CC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3F1210F" w14:textId="77777777" w:rsidR="00315E7E" w:rsidRPr="003C2A48" w:rsidRDefault="00315E7E" w:rsidP="00EA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4C0A" w14:textId="04036FF8" w:rsidR="001560E0" w:rsidRPr="003C2A48" w:rsidRDefault="001560E0" w:rsidP="00CE6252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2A4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3C2A4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BD02B93" w14:textId="08432DA0" w:rsidR="001560E0" w:rsidRPr="003C2A48" w:rsidRDefault="001560E0" w:rsidP="00FD1BB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2A4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="00B33D4A" w:rsidRPr="003C2A48">
        <w:rPr>
          <w:rFonts w:asciiTheme="majorBidi" w:hAnsiTheme="majorBidi" w:cstheme="majorBidi"/>
          <w:sz w:val="30"/>
          <w:szCs w:val="30"/>
        </w:rPr>
        <w:t xml:space="preserve"> </w:t>
      </w:r>
      <w:r w:rsidRPr="003C2A48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9B95D7A" w14:textId="02ED4D10" w:rsidR="001560E0" w:rsidRPr="003C2A48" w:rsidRDefault="001560E0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162C0F" w14:paraId="0056D73C" w14:textId="77777777" w:rsidTr="00162C0F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6C8AC8A7" w14:textId="77777777" w:rsidR="00162C0F" w:rsidRDefault="00162C0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234099BE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162C0F" w14:paraId="21740E20" w14:textId="77777777" w:rsidTr="00162C0F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1E8BB7AB" w14:textId="77777777" w:rsidR="00162C0F" w:rsidRDefault="00162C0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7111EEAA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7FDEC4A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435EA887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62C0F" w14:paraId="20259FC2" w14:textId="77777777" w:rsidTr="00162C0F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7C4E953F" w14:textId="77777777" w:rsidR="00162C0F" w:rsidRDefault="00162C0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6DC097DB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108EA413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4B391597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67FE0D88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85A05C8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509C884C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162C0F" w14:paraId="274C7F70" w14:textId="77777777" w:rsidTr="00162C0F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E6E8847" w14:textId="77777777" w:rsidR="00162C0F" w:rsidRDefault="00162C0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516EEB7A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2C0F" w14:paraId="748394BC" w14:textId="77777777" w:rsidTr="00162C0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CC1B68B" w14:textId="3A578257" w:rsidR="00162C0F" w:rsidRDefault="00162C0F" w:rsidP="00162C0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140" w:type="dxa"/>
            <w:gridSpan w:val="3"/>
          </w:tcPr>
          <w:p w14:paraId="6E84B794" w14:textId="77777777" w:rsidR="00162C0F" w:rsidRDefault="00162C0F" w:rsidP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62C0F" w14:paraId="583E8352" w14:textId="77777777" w:rsidTr="00162C0F">
        <w:trPr>
          <w:cantSplit/>
          <w:trHeight w:val="261"/>
        </w:trPr>
        <w:tc>
          <w:tcPr>
            <w:tcW w:w="5040" w:type="dxa"/>
            <w:hideMark/>
          </w:tcPr>
          <w:p w14:paraId="76EDE6C1" w14:textId="77777777" w:rsidR="00162C0F" w:rsidRDefault="00162C0F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1FBA8110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F5FB88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07BF7D81" w14:textId="77777777" w:rsidR="00162C0F" w:rsidRDefault="00162C0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62C0F" w14:paraId="58ADE9FC" w14:textId="77777777" w:rsidTr="00162C0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7140C93D" w14:textId="77777777" w:rsidR="00162C0F" w:rsidRDefault="00162C0F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5D750AF1" w14:textId="77777777" w:rsidR="00162C0F" w:rsidRDefault="00162C0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19B09" w14:textId="77777777" w:rsidR="00162C0F" w:rsidRDefault="00162C0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0015A029" w14:textId="77777777" w:rsidR="00162C0F" w:rsidRDefault="00162C0F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2C0F" w14:paraId="33F17FD2" w14:textId="77777777" w:rsidTr="00162C0F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22F63F05" w14:textId="77777777" w:rsidR="00162C0F" w:rsidRDefault="00162C0F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hideMark/>
          </w:tcPr>
          <w:p w14:paraId="5BDC5518" w14:textId="3D159B81" w:rsidR="00162C0F" w:rsidRDefault="00E7534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E7534F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  <w:tc>
          <w:tcPr>
            <w:tcW w:w="236" w:type="dxa"/>
          </w:tcPr>
          <w:p w14:paraId="2EB94EFD" w14:textId="77777777" w:rsidR="00162C0F" w:rsidRDefault="00162C0F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34" w:type="dxa"/>
            <w:hideMark/>
          </w:tcPr>
          <w:p w14:paraId="16180E83" w14:textId="45419070" w:rsidR="00162C0F" w:rsidRDefault="00E7534F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 w:rsidRPr="00E7534F">
              <w:rPr>
                <w:rFonts w:asciiTheme="majorBidi" w:hAnsiTheme="majorBidi" w:cstheme="majorBidi"/>
                <w:sz w:val="30"/>
                <w:szCs w:val="30"/>
              </w:rPr>
              <w:t>45,850</w:t>
            </w:r>
          </w:p>
        </w:tc>
      </w:tr>
    </w:tbl>
    <w:p w14:paraId="64B2234C" w14:textId="24AC7ECC" w:rsidR="00162C0F" w:rsidRDefault="00162C0F" w:rsidP="009C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36"/>
        <w:gridCol w:w="1834"/>
      </w:tblGrid>
      <w:tr w:rsidR="00E50A73" w14:paraId="2CD04F19" w14:textId="77777777" w:rsidTr="001C6986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494707B8" w14:textId="77777777" w:rsidR="00E50A73" w:rsidRDefault="00E50A73" w:rsidP="001C69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vAlign w:val="bottom"/>
            <w:hideMark/>
          </w:tcPr>
          <w:p w14:paraId="45000518" w14:textId="0E898C58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0A73" w14:paraId="137DC3FC" w14:textId="77777777" w:rsidTr="001C6986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4E7742B4" w14:textId="77777777" w:rsidR="00E50A73" w:rsidRDefault="00E50A73" w:rsidP="001C698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5046DE50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9CB849E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1FAB8E46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50A73" w14:paraId="58799A37" w14:textId="77777777" w:rsidTr="001C6986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5AD468FF" w14:textId="77777777" w:rsidR="00E50A73" w:rsidRDefault="00E50A73" w:rsidP="001C698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21CCDF4C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4B9F2639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338A3AB7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58FB486F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B16AEE1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703FBE6F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50A73" w14:paraId="618C2782" w14:textId="77777777" w:rsidTr="001C6986">
        <w:trPr>
          <w:cantSplit/>
          <w:trHeight w:val="261"/>
          <w:tblHeader/>
        </w:trPr>
        <w:tc>
          <w:tcPr>
            <w:tcW w:w="5040" w:type="dxa"/>
            <w:vAlign w:val="bottom"/>
          </w:tcPr>
          <w:p w14:paraId="4C1E0D6A" w14:textId="77777777" w:rsidR="00E50A73" w:rsidRDefault="00E50A73" w:rsidP="001C698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37F588C1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50A73" w14:paraId="70D683F4" w14:textId="77777777" w:rsidTr="001C6986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67B98548" w14:textId="77777777" w:rsidR="00E50A73" w:rsidRDefault="00E50A73" w:rsidP="001C698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533B0F5F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BC97ECA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1C11C59B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50A73" w14:paraId="03CBB3E1" w14:textId="77777777" w:rsidTr="001C6986">
        <w:trPr>
          <w:cantSplit/>
          <w:trHeight w:val="261"/>
        </w:trPr>
        <w:tc>
          <w:tcPr>
            <w:tcW w:w="5040" w:type="dxa"/>
            <w:hideMark/>
          </w:tcPr>
          <w:p w14:paraId="70910DC4" w14:textId="77777777" w:rsidR="00E50A73" w:rsidRDefault="00E50A73" w:rsidP="001C6986">
            <w:pPr>
              <w:tabs>
                <w:tab w:val="clear" w:pos="4678"/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070" w:type="dxa"/>
          </w:tcPr>
          <w:p w14:paraId="07CA083A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CAA3B76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59B80604" w14:textId="77777777" w:rsidR="00E50A73" w:rsidRDefault="00E50A73" w:rsidP="001C698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50A73" w14:paraId="3A5E2C3C" w14:textId="77777777" w:rsidTr="001C6986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38C06BD9" w14:textId="77777777" w:rsidR="00E50A73" w:rsidRDefault="00E50A73" w:rsidP="001C6986">
            <w:pPr>
              <w:ind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070" w:type="dxa"/>
          </w:tcPr>
          <w:p w14:paraId="48F624A5" w14:textId="77777777" w:rsidR="00E50A73" w:rsidRDefault="00E50A73" w:rsidP="001C69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E8AC5A" w14:textId="77777777" w:rsidR="00E50A73" w:rsidRDefault="00E50A73" w:rsidP="001C698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A28CD70" w14:textId="77777777" w:rsidR="00E50A73" w:rsidRDefault="00E50A73" w:rsidP="001C698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A73" w14:paraId="1088DD20" w14:textId="77777777" w:rsidTr="001C6986">
        <w:trPr>
          <w:cantSplit/>
          <w:trHeight w:val="261"/>
        </w:trPr>
        <w:tc>
          <w:tcPr>
            <w:tcW w:w="5040" w:type="dxa"/>
            <w:vAlign w:val="bottom"/>
            <w:hideMark/>
          </w:tcPr>
          <w:p w14:paraId="49D3DEE0" w14:textId="77777777" w:rsidR="00E50A73" w:rsidRDefault="00E50A73" w:rsidP="001C6986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-  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070" w:type="dxa"/>
            <w:hideMark/>
          </w:tcPr>
          <w:p w14:paraId="601A127C" w14:textId="77777777" w:rsidR="00E50A73" w:rsidRDefault="00E50A73" w:rsidP="001C698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  <w:tc>
          <w:tcPr>
            <w:tcW w:w="236" w:type="dxa"/>
          </w:tcPr>
          <w:p w14:paraId="63441A74" w14:textId="77777777" w:rsidR="00E50A73" w:rsidRDefault="00E50A73" w:rsidP="001C698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hideMark/>
          </w:tcPr>
          <w:p w14:paraId="46B7B433" w14:textId="77777777" w:rsidR="00E50A73" w:rsidRDefault="00E50A73" w:rsidP="001C6986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53,550</w:t>
            </w:r>
          </w:p>
        </w:tc>
      </w:tr>
    </w:tbl>
    <w:p w14:paraId="561D7B86" w14:textId="0D4EE281" w:rsidR="00E50A73" w:rsidRDefault="00E5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25A3BCD1" w14:textId="3B91740A" w:rsidR="001560E0" w:rsidRPr="00714556" w:rsidRDefault="001D22C6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71455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6644E2BC" w14:textId="77777777" w:rsidR="00B83287" w:rsidRPr="00714556" w:rsidRDefault="00B83287" w:rsidP="0010764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130"/>
      </w:tblGrid>
      <w:tr w:rsidR="001560E0" w:rsidRPr="00714556" w14:paraId="56C3F3B9" w14:textId="77777777" w:rsidTr="00EF234F">
        <w:tc>
          <w:tcPr>
            <w:tcW w:w="3960" w:type="dxa"/>
            <w:hideMark/>
          </w:tcPr>
          <w:p w14:paraId="158F633D" w14:textId="77777777" w:rsidR="001560E0" w:rsidRPr="00714556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5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130" w:type="dxa"/>
            <w:hideMark/>
          </w:tcPr>
          <w:p w14:paraId="38DECF50" w14:textId="77777777" w:rsidR="001560E0" w:rsidRPr="00714556" w:rsidRDefault="001560E0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145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7C6D" w:rsidRPr="00714556" w14:paraId="5CE62917" w14:textId="77777777" w:rsidTr="00EF234F">
        <w:tc>
          <w:tcPr>
            <w:tcW w:w="3960" w:type="dxa"/>
          </w:tcPr>
          <w:p w14:paraId="3669DADF" w14:textId="3E3C5C5C" w:rsidR="007C7C6D" w:rsidRPr="00714556" w:rsidRDefault="005D4D29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5130" w:type="dxa"/>
          </w:tcPr>
          <w:p w14:paraId="15FE6E9D" w14:textId="098838C7" w:rsidR="007C7C6D" w:rsidRPr="00714556" w:rsidRDefault="007C7C6D" w:rsidP="0010764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1455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0E1AB9F" w14:textId="129A1D83" w:rsidR="00714556" w:rsidRDefault="0071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3D6AD393" w14:textId="464395F4" w:rsidR="00FF05D3" w:rsidRDefault="00FF0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</w:rPr>
      </w:pPr>
    </w:p>
    <w:p w14:paraId="29DC8C88" w14:textId="77777777" w:rsidR="00FF05D3" w:rsidRPr="00785F84" w:rsidRDefault="00FF0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67A95AC4" w14:textId="28F4E700" w:rsidR="009E636E" w:rsidRPr="00785F84" w:rsidRDefault="009E636E" w:rsidP="007E3F18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นโยบายการจัดการความเสี่ยงทางด้านการเงิน  </w:t>
      </w:r>
    </w:p>
    <w:p w14:paraId="272C9B2A" w14:textId="1A84A884" w:rsidR="00036B89" w:rsidRPr="00785F84" w:rsidRDefault="00036B89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B8BA5" w14:textId="525F8B63" w:rsidR="00C64ABE" w:rsidRPr="00785F84" w:rsidRDefault="00C64ABE" w:rsidP="00C64AB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8D8FED9" w14:textId="4A48C841" w:rsidR="00C64ABE" w:rsidRPr="00785F84" w:rsidRDefault="00C64ABE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5F84">
        <w:rPr>
          <w:rFonts w:asciiTheme="majorBidi" w:hAnsiTheme="majorBidi" w:cstheme="majorBidi"/>
          <w:sz w:val="30"/>
          <w:szCs w:val="30"/>
        </w:rPr>
        <w:t xml:space="preserve"> </w:t>
      </w:r>
      <w:r w:rsidRPr="00785F84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CCC9EE1" w14:textId="77777777" w:rsidR="004E2081" w:rsidRPr="00785F84" w:rsidRDefault="004E2081" w:rsidP="00C64AB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8299FE" w14:textId="0D07FD8C" w:rsidR="002B53E1" w:rsidRDefault="002B53E1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95512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5F84">
        <w:rPr>
          <w:rFonts w:asciiTheme="majorBidi" w:hAnsiTheme="majorBidi" w:cstheme="majorBidi"/>
          <w:sz w:val="30"/>
          <w:szCs w:val="30"/>
        </w:rPr>
        <w:t xml:space="preserve"> </w:t>
      </w:r>
      <w:r w:rsidR="0053286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696A9EC" w14:textId="77777777" w:rsidR="00FF05D3" w:rsidRPr="00785F84" w:rsidRDefault="00FF05D3" w:rsidP="002B53E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E4061" w14:textId="77777777" w:rsidR="00975D0C" w:rsidRPr="00DC18E2" w:rsidRDefault="00975D0C" w:rsidP="00975D0C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03A6F9AB" w14:textId="37C4B62A" w:rsidR="009E636E" w:rsidRPr="00785F84" w:rsidRDefault="009E636E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9087E7" w14:textId="14B43E63" w:rsidR="00D0006F" w:rsidRPr="00785F84" w:rsidRDefault="00D0006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8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E6D76" w:rsidRPr="00785F84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785F8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785F8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85F8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85F8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152226C0" w14:textId="788448D1" w:rsidR="009E636E" w:rsidRPr="00785F84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9039D" w14:textId="660589D1" w:rsidR="00FF7F97" w:rsidRPr="00785F84" w:rsidRDefault="00FF7F97" w:rsidP="00D62C8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85F8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415EE0"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62C8D" w:rsidRPr="00785F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5F84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 เงินลงทุนในตราสารหนี้ของ</w:t>
      </w:r>
      <w:r w:rsidR="00415EE0"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85F8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382A31F" w14:textId="77777777" w:rsidR="002746D0" w:rsidRDefault="002746D0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C7249" w14:textId="77777777" w:rsidR="00FF05D3" w:rsidRDefault="00FF0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93E9FB4" w14:textId="5D016FD7" w:rsidR="008E30AD" w:rsidRPr="004347E5" w:rsidRDefault="008E30AD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5A37E8" w:rsidRPr="004347E5">
        <w:rPr>
          <w:rFonts w:asciiTheme="majorBidi" w:hAnsiTheme="majorBidi" w:cstheme="majorBidi"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</w:t>
      </w:r>
    </w:p>
    <w:p w14:paraId="3D186ADD" w14:textId="4B699971" w:rsidR="00914105" w:rsidRPr="004347E5" w:rsidRDefault="00914105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1C3255" w14:textId="0DE22919" w:rsidR="002D2385" w:rsidRPr="004347E5" w:rsidRDefault="00BD2EBC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</w:t>
      </w:r>
      <w:r w:rsidR="00877E79" w:rsidRPr="004347E5">
        <w:rPr>
          <w:rFonts w:asciiTheme="majorBidi" w:hAnsiTheme="majorBidi" w:cstheme="majorBidi"/>
          <w:sz w:val="30"/>
          <w:szCs w:val="30"/>
        </w:rPr>
        <w:t xml:space="preserve">     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 xml:space="preserve">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12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 xml:space="preserve">น่าลงทุน 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(Investment grade credit rating)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จาก</w:t>
      </w:r>
      <w:r w:rsidR="006B60C8" w:rsidRPr="004347E5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ที่มีการเผยแพร่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ตราสารอื่น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="002D2385"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="002D2385" w:rsidRPr="004347E5">
        <w:rPr>
          <w:rFonts w:asciiTheme="majorBidi" w:hAnsiTheme="majorBidi" w:cstheme="majorBidi"/>
          <w:sz w:val="30"/>
          <w:szCs w:val="30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22A48256" w14:textId="1C28ED0B" w:rsidR="00026ED0" w:rsidRPr="004347E5" w:rsidRDefault="00026ED0" w:rsidP="0020339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8A004" w14:textId="384F529D" w:rsidR="00026ED0" w:rsidRPr="004347E5" w:rsidRDefault="00BD2EBC" w:rsidP="00CE318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ด้วยการลงทุนในตราสารหนี้ที่มีสภาพคล่องและคู่สัญญาที่มีอันดับเครดิตอย่างน้อย </w:t>
      </w:r>
      <w:r w:rsidR="00026ED0" w:rsidRPr="004347E5">
        <w:rPr>
          <w:rFonts w:asciiTheme="majorBidi" w:hAnsiTheme="majorBidi" w:cstheme="majorBidi"/>
          <w:sz w:val="30"/>
          <w:szCs w:val="30"/>
        </w:rPr>
        <w:t xml:space="preserve">BBB+ 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>จาก</w:t>
      </w:r>
      <w:r w:rsidR="009167BA" w:rsidRPr="004347E5">
        <w:rPr>
          <w:rFonts w:asciiTheme="majorBidi" w:hAnsiTheme="majorBidi"/>
          <w:sz w:val="30"/>
          <w:szCs w:val="30"/>
          <w:cs/>
        </w:rPr>
        <w:t>สถาบันจัดอันดับความน่าเชื่อถือที่เป็นที่ยอมรับในระดับสากล</w:t>
      </w:r>
    </w:p>
    <w:p w14:paraId="4C5F7BD7" w14:textId="77777777" w:rsidR="00026ED0" w:rsidRPr="004347E5" w:rsidRDefault="00026ED0" w:rsidP="00026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61EBE67" w14:textId="6AF1C8A4" w:rsidR="00026ED0" w:rsidRPr="004347E5" w:rsidRDefault="00BD2EBC" w:rsidP="0099247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>บริษัทติดตามการเปลี่ยนแปลงของความเสี่ยงด้านเครดิตด้วยการติดตามการจัดอันดับเครดิตภายนอกที่มีการเผยแพร่</w:t>
      </w:r>
      <w:r w:rsidR="00026ED0"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>เพื่อประเมินว่าความเสี่ยงด้านเครดิตเพิ่มขึ้นอย่างมีนัยสำคัญ ณ วันที่รายงาน โดยไม่ได้ถูกสะท้อนในอันดับเครดิตที่เผยแพร่หรือไม่ เพื่อประกอบในการพิจารณา</w:t>
      </w: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>บริษัทมีการทบทวนการเปลี่ยนแปลงของผลตอบแทนในหุ้นกู้</w:t>
      </w:r>
      <w:r w:rsidR="00DB184B" w:rsidRPr="004347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6ED0" w:rsidRPr="004347E5">
        <w:rPr>
          <w:rFonts w:asciiTheme="majorBidi" w:hAnsiTheme="majorBidi" w:cstheme="majorBidi"/>
          <w:sz w:val="30"/>
          <w:szCs w:val="30"/>
          <w:cs/>
        </w:rPr>
        <w:t xml:space="preserve">หากสามารถหาได้ ประกอบกับข่าวที่มีการเผยแพร่และข้อมูลการกำกับดูแลของหน่วยงานกำกับดูแลของลูกหนี้ </w:t>
      </w:r>
    </w:p>
    <w:p w14:paraId="5175599A" w14:textId="77777777" w:rsidR="002746D0" w:rsidRDefault="002746D0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605C1" w14:textId="45B87BE2" w:rsidR="0005192D" w:rsidRPr="004347E5" w:rsidRDefault="0005192D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</w:rPr>
        <w:t>(</w:t>
      </w:r>
      <w:r w:rsidR="00047EE0" w:rsidRPr="004347E5">
        <w:rPr>
          <w:rFonts w:asciiTheme="majorBidi" w:hAnsiTheme="majorBidi" w:cstheme="majorBidi"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1</w:t>
      </w:r>
      <w:r w:rsidRPr="004347E5">
        <w:rPr>
          <w:rFonts w:asciiTheme="majorBidi" w:hAnsiTheme="majorBidi" w:cstheme="majorBidi"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sz w:val="30"/>
          <w:szCs w:val="30"/>
        </w:rPr>
        <w:t>2</w:t>
      </w:r>
      <w:r w:rsidRPr="004347E5">
        <w:rPr>
          <w:rFonts w:asciiTheme="majorBidi" w:hAnsiTheme="majorBidi" w:cstheme="majorBidi"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32E3330E" w14:textId="647004A9" w:rsidR="004C62F1" w:rsidRPr="004347E5" w:rsidRDefault="004C62F1" w:rsidP="0096210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</w:rPr>
      </w:pPr>
    </w:p>
    <w:p w14:paraId="2F079B45" w14:textId="755FEC36" w:rsidR="0096210B" w:rsidRPr="004347E5" w:rsidRDefault="0096210B" w:rsidP="009621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</w:t>
      </w:r>
      <w:r w:rsidR="002A1AE1"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บริษัทที่เกิดจากเงินสดและรายการเทียบเท่าเงินสด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4347E5">
        <w:rPr>
          <w:rFonts w:asciiTheme="majorBidi" w:hAnsiTheme="majorBidi" w:cstheme="majorBidi"/>
          <w:sz w:val="30"/>
          <w:szCs w:val="30"/>
        </w:rPr>
        <w:t xml:space="preserve"> 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="002A1AE1"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347E5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บริษัทพิจารณาว่ามีความเสี่ยงด้านเครดิตต่ำ</w:t>
      </w:r>
    </w:p>
    <w:p w14:paraId="0902AEA0" w14:textId="2F0CBA35" w:rsidR="00EE237F" w:rsidRPr="004347E5" w:rsidRDefault="00EE237F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6E715F" w14:textId="2279B44C" w:rsidR="002615FE" w:rsidRPr="004347E5" w:rsidRDefault="002615FE" w:rsidP="004C6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347E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20222" w:rsidRPr="004347E5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4347E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4347E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4347E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347E5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9D4CFAF" w14:textId="77777777" w:rsidR="00EE237F" w:rsidRPr="004347E5" w:rsidRDefault="00EE237F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18658" w14:textId="56EF0363" w:rsidR="00BD20E0" w:rsidRPr="004347E5" w:rsidRDefault="005C398F" w:rsidP="00BD2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4347E5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BD20E0" w:rsidRPr="004347E5">
        <w:rPr>
          <w:rFonts w:asciiTheme="majorBidi" w:hAnsiTheme="majorBidi" w:cstheme="majorBidi"/>
          <w:sz w:val="30"/>
          <w:szCs w:val="30"/>
          <w:cs/>
        </w:rPr>
        <w:t xml:space="preserve">บริษัท และลดผลกระทบจากความผันผวนในกระแสเงินสด </w:t>
      </w:r>
    </w:p>
    <w:p w14:paraId="70425304" w14:textId="12AD08AC" w:rsidR="00286F79" w:rsidRPr="004347E5" w:rsidRDefault="0028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BA196C" w14:textId="77777777" w:rsidR="00FF05D3" w:rsidRDefault="00FF0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D8E4F33" w14:textId="13291292" w:rsidR="000F0254" w:rsidRPr="00F94280" w:rsidRDefault="000F0254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280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F94280">
        <w:rPr>
          <w:rFonts w:asciiTheme="majorBidi" w:hAnsiTheme="majorBidi" w:cstheme="majorBidi"/>
          <w:sz w:val="30"/>
          <w:szCs w:val="30"/>
        </w:rPr>
        <w:t xml:space="preserve"> </w:t>
      </w:r>
      <w:r w:rsidRPr="00F9428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F94280">
        <w:rPr>
          <w:rFonts w:asciiTheme="majorBidi" w:hAnsiTheme="majorBidi" w:cstheme="majorBidi"/>
          <w:sz w:val="30"/>
          <w:szCs w:val="30"/>
        </w:rPr>
        <w:t xml:space="preserve"> </w:t>
      </w:r>
      <w:r w:rsidRPr="00F94280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3FB754D" w14:textId="1788C3B6" w:rsidR="009E636E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80"/>
        <w:gridCol w:w="272"/>
        <w:gridCol w:w="1348"/>
        <w:gridCol w:w="272"/>
        <w:gridCol w:w="1168"/>
        <w:gridCol w:w="236"/>
        <w:gridCol w:w="1204"/>
        <w:gridCol w:w="263"/>
        <w:gridCol w:w="1087"/>
      </w:tblGrid>
      <w:tr w:rsidR="00C85511" w:rsidRPr="00F94280" w14:paraId="06A26D69" w14:textId="77777777" w:rsidTr="0007144F">
        <w:trPr>
          <w:tblHeader/>
        </w:trPr>
        <w:tc>
          <w:tcPr>
            <w:tcW w:w="2435" w:type="dxa"/>
          </w:tcPr>
          <w:p w14:paraId="50F16A67" w14:textId="77777777" w:rsidR="00C85511" w:rsidRPr="00F94280" w:rsidRDefault="00C8551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588BCF74" w14:textId="348FFDFF" w:rsidR="00C85511" w:rsidRPr="00C85511" w:rsidRDefault="00C85511" w:rsidP="0007144F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85511" w:rsidRPr="00F94280" w14:paraId="04738A58" w14:textId="77777777" w:rsidTr="0007144F">
        <w:trPr>
          <w:tblHeader/>
        </w:trPr>
        <w:tc>
          <w:tcPr>
            <w:tcW w:w="2435" w:type="dxa"/>
            <w:hideMark/>
          </w:tcPr>
          <w:p w14:paraId="204C0793" w14:textId="77777777" w:rsidR="00C85511" w:rsidRPr="00F94280" w:rsidRDefault="00C8551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B4F3F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ABEA3E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vAlign w:val="bottom"/>
            <w:hideMark/>
          </w:tcPr>
          <w:p w14:paraId="3F463BDE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85511" w:rsidRPr="00F94280" w14:paraId="1395ED87" w14:textId="77777777" w:rsidTr="0007144F">
        <w:trPr>
          <w:tblHeader/>
        </w:trPr>
        <w:tc>
          <w:tcPr>
            <w:tcW w:w="2435" w:type="dxa"/>
            <w:vAlign w:val="bottom"/>
            <w:hideMark/>
          </w:tcPr>
          <w:p w14:paraId="5F8F0B83" w14:textId="77777777" w:rsidR="00C85511" w:rsidRPr="00F94280" w:rsidRDefault="00C85511" w:rsidP="000714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DB98D9D" w14:textId="77777777" w:rsidR="00C85511" w:rsidRPr="00F94280" w:rsidRDefault="00C85511" w:rsidP="000714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27A7E87" w14:textId="77777777" w:rsidR="00C85511" w:rsidRPr="00F94280" w:rsidRDefault="00C85511" w:rsidP="0007144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5054C740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5F6CC3A8" w14:textId="77777777" w:rsidR="00C85511" w:rsidRPr="00F94280" w:rsidRDefault="00C85511" w:rsidP="0007144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A9AE2F7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5301FCE3" w14:textId="77777777" w:rsidR="00C85511" w:rsidRPr="00F94280" w:rsidRDefault="00C85511" w:rsidP="0007144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E4F8488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B9C16BF" w14:textId="77777777" w:rsidR="00C85511" w:rsidRPr="00F94280" w:rsidRDefault="00C85511" w:rsidP="0007144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E215FD9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7166E617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85511" w:rsidRPr="00F94280" w14:paraId="3AF6CCC8" w14:textId="77777777" w:rsidTr="0007144F">
        <w:trPr>
          <w:tblHeader/>
        </w:trPr>
        <w:tc>
          <w:tcPr>
            <w:tcW w:w="2435" w:type="dxa"/>
          </w:tcPr>
          <w:p w14:paraId="79C6208B" w14:textId="77777777" w:rsidR="00C85511" w:rsidRPr="00F94280" w:rsidRDefault="00C85511" w:rsidP="00071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hideMark/>
          </w:tcPr>
          <w:p w14:paraId="40DB5FCB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85511" w:rsidRPr="00F94280" w14:paraId="5E07E1E2" w14:textId="77777777" w:rsidTr="0007144F">
        <w:tc>
          <w:tcPr>
            <w:tcW w:w="2435" w:type="dxa"/>
          </w:tcPr>
          <w:p w14:paraId="291AECEC" w14:textId="77777777" w:rsidR="00C85511" w:rsidRPr="00F94280" w:rsidRDefault="00C85511" w:rsidP="0007144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930" w:type="dxa"/>
            <w:gridSpan w:val="9"/>
          </w:tcPr>
          <w:p w14:paraId="08FFF287" w14:textId="77777777" w:rsidR="00C85511" w:rsidRPr="00F94280" w:rsidRDefault="00C85511" w:rsidP="000714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85511" w:rsidRPr="00F94280" w14:paraId="0C9A1AC1" w14:textId="77777777" w:rsidTr="0007144F">
        <w:tc>
          <w:tcPr>
            <w:tcW w:w="2435" w:type="dxa"/>
            <w:hideMark/>
          </w:tcPr>
          <w:p w14:paraId="6F7187D2" w14:textId="77777777" w:rsidR="00C85511" w:rsidRPr="00F94280" w:rsidRDefault="00C85511" w:rsidP="0007144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17472A1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5E87B2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4887F39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3857317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9D1AD6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B69A5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B0B9FC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FDBA042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379FE828" w14:textId="77777777" w:rsidR="00C85511" w:rsidRPr="00F94280" w:rsidRDefault="00C85511" w:rsidP="0007144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1938" w:rsidRPr="00F94280" w14:paraId="5CD04E8C" w14:textId="77777777" w:rsidTr="004A30F9">
        <w:trPr>
          <w:trHeight w:val="119"/>
        </w:trPr>
        <w:tc>
          <w:tcPr>
            <w:tcW w:w="2435" w:type="dxa"/>
          </w:tcPr>
          <w:p w14:paraId="1F94E368" w14:textId="64A17B45" w:rsidR="00991938" w:rsidRPr="00F94280" w:rsidRDefault="00991938" w:rsidP="009919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FFFFFF" w:themeFill="background1"/>
          </w:tcPr>
          <w:p w14:paraId="2DE4D4DD" w14:textId="58C8D533" w:rsidR="00991938" w:rsidRPr="004A30F9" w:rsidRDefault="00D77969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77969">
              <w:rPr>
                <w:rFonts w:asciiTheme="majorBidi" w:hAnsiTheme="majorBidi" w:cstheme="majorBidi"/>
                <w:sz w:val="30"/>
                <w:szCs w:val="30"/>
              </w:rPr>
              <w:t>41,761</w:t>
            </w:r>
          </w:p>
        </w:tc>
        <w:tc>
          <w:tcPr>
            <w:tcW w:w="272" w:type="dxa"/>
          </w:tcPr>
          <w:p w14:paraId="3EC6F216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141FAA0" w14:textId="5643798F" w:rsidR="00991938" w:rsidRPr="004A30F9" w:rsidRDefault="00D77969" w:rsidP="0099193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779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41,761</w:t>
            </w:r>
          </w:p>
        </w:tc>
        <w:tc>
          <w:tcPr>
            <w:tcW w:w="272" w:type="dxa"/>
            <w:shd w:val="clear" w:color="auto" w:fill="auto"/>
          </w:tcPr>
          <w:p w14:paraId="0B38B4A7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9772D22" w14:textId="6DCB53F5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B2940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33A430F" w14:textId="2C60CAF4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D2B62E1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47D0FB4" w14:textId="7EC3F896" w:rsidR="00991938" w:rsidRPr="004A30F9" w:rsidRDefault="00D77969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7796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41,761</w:t>
            </w:r>
          </w:p>
        </w:tc>
      </w:tr>
      <w:tr w:rsidR="00991938" w:rsidRPr="00F94280" w14:paraId="397C58B1" w14:textId="77777777" w:rsidTr="0007144F">
        <w:trPr>
          <w:trHeight w:val="119"/>
        </w:trPr>
        <w:tc>
          <w:tcPr>
            <w:tcW w:w="2435" w:type="dxa"/>
          </w:tcPr>
          <w:p w14:paraId="6D2EFE3A" w14:textId="77777777" w:rsidR="00991938" w:rsidRDefault="00991938" w:rsidP="009919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70D4520B" w14:textId="684F40D0" w:rsidR="00991938" w:rsidRPr="00F94280" w:rsidRDefault="00991938" w:rsidP="009919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14:paraId="27DA329F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5C65B6" w14:textId="0F14B115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1FB6B862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0CB046B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CC4318" w14:textId="4C95FB00" w:rsidR="00991938" w:rsidRPr="004A30F9" w:rsidRDefault="00991938" w:rsidP="0099193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</w:p>
        </w:tc>
        <w:tc>
          <w:tcPr>
            <w:tcW w:w="272" w:type="dxa"/>
            <w:shd w:val="clear" w:color="auto" w:fill="auto"/>
          </w:tcPr>
          <w:p w14:paraId="1A36D21A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2A99F093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26F5E1" w14:textId="6CB659A5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388B0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833701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8F9A81" w14:textId="56FE9ABD" w:rsidR="00991938" w:rsidRPr="004A30F9" w:rsidRDefault="00991938" w:rsidP="0099193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7274D82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225BB3EA" w14:textId="77777777" w:rsidR="00991938" w:rsidRPr="004A30F9" w:rsidRDefault="00991938" w:rsidP="0099193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D55DCC" w14:textId="3311CCE9" w:rsidR="00991938" w:rsidRPr="004A30F9" w:rsidRDefault="00991938" w:rsidP="0099193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A30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</w:p>
        </w:tc>
      </w:tr>
      <w:tr w:rsidR="00E42442" w:rsidRPr="00F94280" w14:paraId="47470B49" w14:textId="77777777" w:rsidTr="00B1717B">
        <w:trPr>
          <w:trHeight w:val="119"/>
        </w:trPr>
        <w:tc>
          <w:tcPr>
            <w:tcW w:w="2435" w:type="dxa"/>
            <w:hideMark/>
          </w:tcPr>
          <w:p w14:paraId="0F0117E3" w14:textId="77777777" w:rsidR="00E42442" w:rsidRPr="00F94280" w:rsidRDefault="00E42442" w:rsidP="00E4244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FE14AA" w14:textId="2CE43E0D" w:rsidR="00E42442" w:rsidRPr="004A30F9" w:rsidRDefault="00972DCD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37,558</w:t>
            </w:r>
          </w:p>
        </w:tc>
        <w:tc>
          <w:tcPr>
            <w:tcW w:w="272" w:type="dxa"/>
          </w:tcPr>
          <w:p w14:paraId="296B9640" w14:textId="77777777" w:rsidR="00E42442" w:rsidRPr="004A30F9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F6FDC96" w14:textId="7B9A5ADA" w:rsidR="00E42442" w:rsidRPr="00E42442" w:rsidRDefault="00E42442" w:rsidP="00E4244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2442">
              <w:rPr>
                <w:rFonts w:asciiTheme="majorBidi" w:hAnsiTheme="majorBidi" w:cstheme="majorBidi"/>
                <w:sz w:val="30"/>
                <w:szCs w:val="30"/>
              </w:rPr>
              <w:t xml:space="preserve"> 13,925 </w:t>
            </w:r>
          </w:p>
        </w:tc>
        <w:tc>
          <w:tcPr>
            <w:tcW w:w="272" w:type="dxa"/>
            <w:shd w:val="clear" w:color="auto" w:fill="auto"/>
          </w:tcPr>
          <w:p w14:paraId="216E16F9" w14:textId="77777777" w:rsidR="00E42442" w:rsidRPr="00E42442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77415F1" w14:textId="699DD974" w:rsidR="00E42442" w:rsidRPr="00E42442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42442">
              <w:rPr>
                <w:rFonts w:asciiTheme="majorBidi" w:hAnsiTheme="majorBidi" w:cstheme="majorBidi"/>
                <w:sz w:val="30"/>
                <w:szCs w:val="30"/>
              </w:rPr>
              <w:t xml:space="preserve"> 10,722 </w:t>
            </w:r>
          </w:p>
        </w:tc>
        <w:tc>
          <w:tcPr>
            <w:tcW w:w="236" w:type="dxa"/>
            <w:shd w:val="clear" w:color="auto" w:fill="auto"/>
          </w:tcPr>
          <w:p w14:paraId="5B7A7CF7" w14:textId="77777777" w:rsidR="00E42442" w:rsidRPr="00E42442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518F556" w14:textId="52671893" w:rsidR="00E42442" w:rsidRPr="00E42442" w:rsidRDefault="00E42442" w:rsidP="00E4244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42442">
              <w:rPr>
                <w:rFonts w:asciiTheme="majorBidi" w:hAnsiTheme="majorBidi" w:cstheme="majorBidi"/>
                <w:sz w:val="30"/>
                <w:szCs w:val="30"/>
              </w:rPr>
              <w:t xml:space="preserve"> 17,538 </w:t>
            </w:r>
          </w:p>
        </w:tc>
        <w:tc>
          <w:tcPr>
            <w:tcW w:w="263" w:type="dxa"/>
            <w:shd w:val="clear" w:color="auto" w:fill="auto"/>
          </w:tcPr>
          <w:p w14:paraId="2988A369" w14:textId="77777777" w:rsidR="00E42442" w:rsidRPr="00E42442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F1AB56" w14:textId="5CEB6485" w:rsidR="00E42442" w:rsidRPr="00E42442" w:rsidRDefault="00E42442" w:rsidP="00E4244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42442">
              <w:rPr>
                <w:rFonts w:asciiTheme="majorBidi" w:hAnsiTheme="majorBidi" w:cstheme="majorBidi"/>
                <w:sz w:val="30"/>
                <w:szCs w:val="30"/>
              </w:rPr>
              <w:t xml:space="preserve"> 42,185 </w:t>
            </w:r>
          </w:p>
        </w:tc>
      </w:tr>
      <w:tr w:rsidR="00070F97" w:rsidRPr="00F94280" w14:paraId="20F4A6CD" w14:textId="77777777" w:rsidTr="004A30F9">
        <w:trPr>
          <w:trHeight w:val="119"/>
        </w:trPr>
        <w:tc>
          <w:tcPr>
            <w:tcW w:w="2435" w:type="dxa"/>
          </w:tcPr>
          <w:p w14:paraId="27331060" w14:textId="77777777" w:rsidR="00070F97" w:rsidRPr="00F94280" w:rsidRDefault="00070F97" w:rsidP="00070F9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D07FA94" w14:textId="4874CB24" w:rsidR="00070F97" w:rsidRPr="00070F97" w:rsidRDefault="009D0695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6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879,319</w:t>
            </w:r>
          </w:p>
        </w:tc>
        <w:tc>
          <w:tcPr>
            <w:tcW w:w="272" w:type="dxa"/>
            <w:shd w:val="clear" w:color="auto" w:fill="FFFFFF" w:themeFill="background1"/>
          </w:tcPr>
          <w:p w14:paraId="6624F972" w14:textId="77777777" w:rsidR="00070F97" w:rsidRPr="00070F9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3828A05" w14:textId="23097102" w:rsidR="00070F97" w:rsidRPr="00070F97" w:rsidRDefault="000832B2" w:rsidP="00070F9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83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A1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Pr="000832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,052</w:t>
            </w:r>
          </w:p>
        </w:tc>
        <w:tc>
          <w:tcPr>
            <w:tcW w:w="272" w:type="dxa"/>
            <w:shd w:val="clear" w:color="auto" w:fill="FFFFFF" w:themeFill="background1"/>
          </w:tcPr>
          <w:p w14:paraId="31F5A21B" w14:textId="77777777" w:rsidR="00070F97" w:rsidRPr="00070F9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58B9CE" w14:textId="4735AE02" w:rsidR="00070F97" w:rsidRPr="00070F9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F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10,722 </w:t>
            </w:r>
          </w:p>
        </w:tc>
        <w:tc>
          <w:tcPr>
            <w:tcW w:w="236" w:type="dxa"/>
            <w:shd w:val="clear" w:color="auto" w:fill="FFFFFF" w:themeFill="background1"/>
          </w:tcPr>
          <w:p w14:paraId="61DCDF10" w14:textId="77777777" w:rsidR="00070F97" w:rsidRPr="00070F9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16650BC" w14:textId="41A43BC4" w:rsidR="00070F97" w:rsidRPr="00070F97" w:rsidRDefault="00070F97" w:rsidP="00070F9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F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17,538 </w:t>
            </w:r>
          </w:p>
        </w:tc>
        <w:tc>
          <w:tcPr>
            <w:tcW w:w="263" w:type="dxa"/>
            <w:shd w:val="clear" w:color="auto" w:fill="FFFFFF" w:themeFill="background1"/>
          </w:tcPr>
          <w:p w14:paraId="7D343A06" w14:textId="77777777" w:rsidR="00070F97" w:rsidRPr="00070F97" w:rsidRDefault="00070F97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7A2F097" w14:textId="6C12DDEC" w:rsidR="00070F97" w:rsidRPr="00070F97" w:rsidRDefault="00CF2F98" w:rsidP="00070F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F2F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889,312</w:t>
            </w:r>
          </w:p>
        </w:tc>
      </w:tr>
    </w:tbl>
    <w:p w14:paraId="4D22F3D7" w14:textId="77777777" w:rsidR="00C85511" w:rsidRPr="00F94280" w:rsidRDefault="00C85511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5"/>
        <w:gridCol w:w="1080"/>
        <w:gridCol w:w="272"/>
        <w:gridCol w:w="1348"/>
        <w:gridCol w:w="272"/>
        <w:gridCol w:w="1168"/>
        <w:gridCol w:w="236"/>
        <w:gridCol w:w="1204"/>
        <w:gridCol w:w="263"/>
        <w:gridCol w:w="1087"/>
      </w:tblGrid>
      <w:tr w:rsidR="00A17BBE" w:rsidRPr="00F94280" w14:paraId="1C98AD11" w14:textId="77777777" w:rsidTr="000810F0">
        <w:trPr>
          <w:tblHeader/>
        </w:trPr>
        <w:tc>
          <w:tcPr>
            <w:tcW w:w="2435" w:type="dxa"/>
          </w:tcPr>
          <w:p w14:paraId="398FDCB5" w14:textId="77777777" w:rsidR="00A17BBE" w:rsidRPr="00F94280" w:rsidRDefault="00A17BBE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3DD12C2E" w14:textId="130FDFB4" w:rsidR="00A17BBE" w:rsidRPr="00C85511" w:rsidRDefault="00D02294" w:rsidP="009F1CD4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636E" w:rsidRPr="00F94280" w14:paraId="1718670B" w14:textId="77777777" w:rsidTr="005932F8">
        <w:trPr>
          <w:tblHeader/>
        </w:trPr>
        <w:tc>
          <w:tcPr>
            <w:tcW w:w="2435" w:type="dxa"/>
            <w:hideMark/>
          </w:tcPr>
          <w:p w14:paraId="713D9DF8" w14:textId="4A9A9A24" w:rsidR="009E636E" w:rsidRPr="00F94280" w:rsidRDefault="009E636E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21E3D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AF00C5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8" w:type="dxa"/>
            <w:gridSpan w:val="7"/>
            <w:vAlign w:val="bottom"/>
            <w:hideMark/>
          </w:tcPr>
          <w:p w14:paraId="78BD7402" w14:textId="77777777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E670A" w:rsidRPr="00F94280" w14:paraId="4BB6EE4B" w14:textId="77777777" w:rsidTr="005932F8">
        <w:trPr>
          <w:tblHeader/>
        </w:trPr>
        <w:tc>
          <w:tcPr>
            <w:tcW w:w="2435" w:type="dxa"/>
            <w:vAlign w:val="bottom"/>
            <w:hideMark/>
          </w:tcPr>
          <w:p w14:paraId="1E35BD48" w14:textId="0E36AD62" w:rsidR="00DE670A" w:rsidRPr="00F94280" w:rsidRDefault="00DE670A" w:rsidP="00C945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E013D"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0EAB340C" w14:textId="77777777" w:rsidR="00DE670A" w:rsidRPr="00F9428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F86F5F" w14:textId="77777777" w:rsidR="00DE670A" w:rsidRPr="00F94280" w:rsidRDefault="00DE670A" w:rsidP="00C945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D5867F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vAlign w:val="bottom"/>
            <w:hideMark/>
          </w:tcPr>
          <w:p w14:paraId="1395A110" w14:textId="386C5598" w:rsidR="00DE670A" w:rsidRPr="00F94280" w:rsidRDefault="00DE670A" w:rsidP="00C9451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6E509E01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25CA793C" w14:textId="1D3801A2" w:rsidR="00DE670A" w:rsidRPr="00F94280" w:rsidRDefault="00DE670A" w:rsidP="00C945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399C9C9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  <w:hideMark/>
          </w:tcPr>
          <w:p w14:paraId="1DDF1FCE" w14:textId="1DC7460C" w:rsidR="00DE670A" w:rsidRPr="00F94280" w:rsidRDefault="00DE670A" w:rsidP="00C9451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="004E013D" w:rsidRPr="00F942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942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439FCC1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  <w:hideMark/>
          </w:tcPr>
          <w:p w14:paraId="3FA22D76" w14:textId="77777777" w:rsidR="00DE670A" w:rsidRPr="00F94280" w:rsidRDefault="00DE670A" w:rsidP="00C945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E636E" w:rsidRPr="00F94280" w14:paraId="5F58AE33" w14:textId="77777777" w:rsidTr="005932F8">
        <w:trPr>
          <w:tblHeader/>
        </w:trPr>
        <w:tc>
          <w:tcPr>
            <w:tcW w:w="2435" w:type="dxa"/>
          </w:tcPr>
          <w:p w14:paraId="43E098B3" w14:textId="77777777" w:rsidR="009E636E" w:rsidRPr="00F94280" w:rsidRDefault="009E636E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hideMark/>
          </w:tcPr>
          <w:p w14:paraId="1A4EE29F" w14:textId="2CA46D04" w:rsidR="009E636E" w:rsidRPr="00F94280" w:rsidRDefault="009E636E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7980" w:rsidRPr="00F94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F942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586D" w:rsidRPr="00F94280" w14:paraId="16CAAD35" w14:textId="77777777" w:rsidTr="005932F8">
        <w:tc>
          <w:tcPr>
            <w:tcW w:w="2435" w:type="dxa"/>
          </w:tcPr>
          <w:p w14:paraId="4E1C220C" w14:textId="490330F6" w:rsidR="00FD586D" w:rsidRPr="00F94280" w:rsidRDefault="00463A1B" w:rsidP="00C945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073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6930" w:type="dxa"/>
            <w:gridSpan w:val="9"/>
          </w:tcPr>
          <w:p w14:paraId="285317F4" w14:textId="77777777" w:rsidR="00FD586D" w:rsidRPr="00F94280" w:rsidRDefault="00FD586D" w:rsidP="00C945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1024D" w:rsidRPr="00F94280" w14:paraId="515B6EB0" w14:textId="77777777" w:rsidTr="005932F8">
        <w:tc>
          <w:tcPr>
            <w:tcW w:w="2435" w:type="dxa"/>
            <w:hideMark/>
          </w:tcPr>
          <w:p w14:paraId="681FBC75" w14:textId="77777777" w:rsidR="00A1024D" w:rsidRPr="00F94280" w:rsidRDefault="00A1024D" w:rsidP="00A1024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48DBDDB" w14:textId="7421EAE3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B93CDE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9610756" w14:textId="106B016A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A633D4B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3331ED" w14:textId="5BC0D9A9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F161C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CFEED1" w14:textId="455151ED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530C0D" w14:textId="77777777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6024D46" w14:textId="3314F03E" w:rsidR="00A1024D" w:rsidRPr="00F94280" w:rsidRDefault="00A1024D" w:rsidP="00A1024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18B5" w:rsidRPr="00F94280" w14:paraId="70F3FC5A" w14:textId="77777777" w:rsidTr="005932F8">
        <w:tc>
          <w:tcPr>
            <w:tcW w:w="2435" w:type="dxa"/>
          </w:tcPr>
          <w:p w14:paraId="00169E27" w14:textId="77DB8D65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7EBDFD08" w14:textId="7E5EC433" w:rsidR="002818B5" w:rsidRPr="002818B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300206">
              <w:rPr>
                <w:rFonts w:asciiTheme="majorBidi" w:hAnsiTheme="majorBidi" w:cstheme="majorBidi"/>
                <w:sz w:val="30"/>
                <w:szCs w:val="30"/>
              </w:rPr>
              <w:t>42,713</w:t>
            </w:r>
          </w:p>
        </w:tc>
        <w:tc>
          <w:tcPr>
            <w:tcW w:w="272" w:type="dxa"/>
          </w:tcPr>
          <w:p w14:paraId="59A104F5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1480598" w14:textId="1499E219" w:rsidR="002818B5" w:rsidRPr="00F94280" w:rsidRDefault="002818B5" w:rsidP="00281B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7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42,713</w:t>
            </w:r>
          </w:p>
        </w:tc>
        <w:tc>
          <w:tcPr>
            <w:tcW w:w="272" w:type="dxa"/>
          </w:tcPr>
          <w:p w14:paraId="130B62DA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DBF560" w14:textId="6E839F70" w:rsidR="002818B5" w:rsidRPr="00F94280" w:rsidRDefault="002818B5" w:rsidP="00E17E2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6135D9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5B94BB" w14:textId="4A887B08" w:rsidR="002818B5" w:rsidRPr="00F94280" w:rsidRDefault="002818B5" w:rsidP="00EB20D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65AE0A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D282E2" w14:textId="70E4B8BF" w:rsidR="002818B5" w:rsidRPr="00F94280" w:rsidRDefault="002818B5" w:rsidP="005D61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7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42,713</w:t>
            </w:r>
          </w:p>
        </w:tc>
      </w:tr>
      <w:tr w:rsidR="002818B5" w:rsidRPr="00F94280" w14:paraId="591A0633" w14:textId="77777777" w:rsidTr="005932F8">
        <w:tc>
          <w:tcPr>
            <w:tcW w:w="2435" w:type="dxa"/>
          </w:tcPr>
          <w:p w14:paraId="3CCC45F1" w14:textId="77777777" w:rsidR="002818B5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7B3197B1" w14:textId="03A3F7E9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</w:tcPr>
          <w:p w14:paraId="4358FFF2" w14:textId="77777777" w:rsidR="002818B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95561D" w14:textId="485FC28D" w:rsidR="002818B5" w:rsidRPr="002818B5" w:rsidRDefault="002818B5" w:rsidP="00961B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2818B5"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72" w:type="dxa"/>
          </w:tcPr>
          <w:p w14:paraId="54157744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1CB77AAF" w14:textId="77777777" w:rsidR="002818B5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8D58A6" w14:textId="45EA4EC9" w:rsidR="002818B5" w:rsidRPr="00F94280" w:rsidRDefault="002818B5" w:rsidP="00281BF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7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</w:p>
        </w:tc>
        <w:tc>
          <w:tcPr>
            <w:tcW w:w="272" w:type="dxa"/>
          </w:tcPr>
          <w:p w14:paraId="078EB632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8DD4C3C" w14:textId="77777777" w:rsidR="002818B5" w:rsidRDefault="002818B5" w:rsidP="002818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F04022" w14:textId="6CC2841E" w:rsidR="002818B5" w:rsidRPr="00F94280" w:rsidRDefault="002818B5" w:rsidP="00E17E2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D91306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53696E" w14:textId="77777777" w:rsidR="002818B5" w:rsidRDefault="002818B5" w:rsidP="002818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BB8946" w14:textId="0400AEF4" w:rsidR="002818B5" w:rsidRPr="00F94280" w:rsidRDefault="002818B5" w:rsidP="00EB20D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8E0FD4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9448236" w14:textId="77777777" w:rsidR="002818B5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7022A34" w14:textId="4444149A" w:rsidR="002818B5" w:rsidRPr="00F94280" w:rsidRDefault="002818B5" w:rsidP="005D610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7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805,366</w:t>
            </w:r>
          </w:p>
        </w:tc>
      </w:tr>
      <w:tr w:rsidR="002818B5" w:rsidRPr="00F94280" w14:paraId="66D0CE8E" w14:textId="77777777" w:rsidTr="00275A89">
        <w:trPr>
          <w:trHeight w:val="119"/>
        </w:trPr>
        <w:tc>
          <w:tcPr>
            <w:tcW w:w="2435" w:type="dxa"/>
            <w:hideMark/>
          </w:tcPr>
          <w:p w14:paraId="0F1C3C8E" w14:textId="77777777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4BCBC8" w14:textId="02D740A0" w:rsidR="002818B5" w:rsidRPr="00F94280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C378E">
              <w:rPr>
                <w:rFonts w:asciiTheme="majorBidi" w:hAnsiTheme="majorBidi" w:cstheme="majorBidi"/>
                <w:sz w:val="30"/>
                <w:szCs w:val="30"/>
              </w:rPr>
              <w:t>32,085</w:t>
            </w:r>
          </w:p>
        </w:tc>
        <w:tc>
          <w:tcPr>
            <w:tcW w:w="272" w:type="dxa"/>
          </w:tcPr>
          <w:p w14:paraId="7BD59A55" w14:textId="77777777" w:rsidR="002818B5" w:rsidRPr="00F94280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C8EB78C" w14:textId="16D6E416" w:rsidR="002818B5" w:rsidRPr="00765EFB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36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13,049 </w:t>
            </w:r>
          </w:p>
        </w:tc>
        <w:tc>
          <w:tcPr>
            <w:tcW w:w="272" w:type="dxa"/>
            <w:shd w:val="clear" w:color="auto" w:fill="auto"/>
          </w:tcPr>
          <w:p w14:paraId="1A245BB1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FDE4301" w14:textId="4CF8EF0B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837370">
              <w:rPr>
                <w:rFonts w:asciiTheme="majorBidi" w:hAnsiTheme="majorBidi" w:cstheme="majorBidi"/>
                <w:sz w:val="30"/>
                <w:szCs w:val="30"/>
              </w:rPr>
              <w:t xml:space="preserve"> 9,502 </w:t>
            </w:r>
          </w:p>
        </w:tc>
        <w:tc>
          <w:tcPr>
            <w:tcW w:w="236" w:type="dxa"/>
            <w:shd w:val="clear" w:color="auto" w:fill="auto"/>
          </w:tcPr>
          <w:p w14:paraId="0CBD75ED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B61C29D" w14:textId="04F75BAE" w:rsidR="002818B5" w:rsidRPr="00765EFB" w:rsidRDefault="002818B5" w:rsidP="002818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37370">
              <w:rPr>
                <w:rFonts w:asciiTheme="majorBidi" w:hAnsiTheme="majorBidi" w:cstheme="majorBidi"/>
                <w:sz w:val="30"/>
                <w:szCs w:val="30"/>
              </w:rPr>
              <w:t xml:space="preserve"> 12,965 </w:t>
            </w:r>
          </w:p>
        </w:tc>
        <w:tc>
          <w:tcPr>
            <w:tcW w:w="263" w:type="dxa"/>
            <w:shd w:val="clear" w:color="auto" w:fill="auto"/>
          </w:tcPr>
          <w:p w14:paraId="3663A9A5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86FDF28" w14:textId="2084DE28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919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35,516 </w:t>
            </w:r>
          </w:p>
        </w:tc>
      </w:tr>
      <w:tr w:rsidR="002818B5" w:rsidRPr="00F94280" w14:paraId="70EA09FD" w14:textId="77777777" w:rsidTr="00275A89">
        <w:trPr>
          <w:trHeight w:val="119"/>
        </w:trPr>
        <w:tc>
          <w:tcPr>
            <w:tcW w:w="2435" w:type="dxa"/>
          </w:tcPr>
          <w:p w14:paraId="426B491B" w14:textId="77777777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E05A9D" w14:textId="244B63FF" w:rsidR="002818B5" w:rsidRPr="00F94280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05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874,798</w:t>
            </w:r>
          </w:p>
        </w:tc>
        <w:tc>
          <w:tcPr>
            <w:tcW w:w="272" w:type="dxa"/>
          </w:tcPr>
          <w:p w14:paraId="42010FA7" w14:textId="77777777" w:rsidR="002818B5" w:rsidRPr="00F94280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2529C" w14:textId="7B4801B4" w:rsidR="002818B5" w:rsidRPr="00765EFB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51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861,128 </w:t>
            </w:r>
          </w:p>
        </w:tc>
        <w:tc>
          <w:tcPr>
            <w:tcW w:w="272" w:type="dxa"/>
            <w:shd w:val="clear" w:color="auto" w:fill="auto"/>
          </w:tcPr>
          <w:p w14:paraId="62E7F573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2141" w14:textId="14764EF4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E05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9,502 </w:t>
            </w:r>
          </w:p>
        </w:tc>
        <w:tc>
          <w:tcPr>
            <w:tcW w:w="236" w:type="dxa"/>
            <w:shd w:val="clear" w:color="auto" w:fill="auto"/>
          </w:tcPr>
          <w:p w14:paraId="20C8AAB5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9B167" w14:textId="19BFA429" w:rsidR="002818B5" w:rsidRPr="00765EFB" w:rsidRDefault="002818B5" w:rsidP="002818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1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12,965 </w:t>
            </w:r>
          </w:p>
        </w:tc>
        <w:tc>
          <w:tcPr>
            <w:tcW w:w="263" w:type="dxa"/>
            <w:shd w:val="clear" w:color="auto" w:fill="auto"/>
          </w:tcPr>
          <w:p w14:paraId="1F27997B" w14:textId="77777777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CE16" w14:textId="6809713D" w:rsidR="002818B5" w:rsidRPr="00765EFB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0518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883,595 </w:t>
            </w:r>
          </w:p>
        </w:tc>
      </w:tr>
      <w:tr w:rsidR="002818B5" w:rsidRPr="00F94280" w14:paraId="08E84858" w14:textId="77777777" w:rsidTr="00275A89">
        <w:tc>
          <w:tcPr>
            <w:tcW w:w="2435" w:type="dxa"/>
            <w:vAlign w:val="bottom"/>
          </w:tcPr>
          <w:p w14:paraId="79B79FFF" w14:textId="4D6A4426" w:rsidR="002818B5" w:rsidRPr="00F94280" w:rsidRDefault="002818B5" w:rsidP="002818B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73E172A" w14:textId="147AF27F" w:rsidR="002818B5" w:rsidRPr="00F94280" w:rsidRDefault="002818B5" w:rsidP="002818B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40B8E1D" w14:textId="77777777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vAlign w:val="bottom"/>
          </w:tcPr>
          <w:p w14:paraId="4A579892" w14:textId="5495DE38" w:rsidR="002818B5" w:rsidRPr="00F94280" w:rsidRDefault="002818B5" w:rsidP="002818B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84EF0F" w14:textId="77777777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0FD3DA02" w14:textId="2F04574D" w:rsidR="002818B5" w:rsidRPr="00F94280" w:rsidRDefault="002818B5" w:rsidP="002818B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D5F441C" w14:textId="77777777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5AC4C7A7" w14:textId="02771F9C" w:rsidR="002818B5" w:rsidRPr="00F94280" w:rsidRDefault="002818B5" w:rsidP="002818B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4A2C3792" w14:textId="77777777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1D5CB714" w14:textId="53627032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8B5" w:rsidRPr="00F94280" w14:paraId="14DFC84C" w14:textId="77777777" w:rsidTr="005932F8">
        <w:tc>
          <w:tcPr>
            <w:tcW w:w="2435" w:type="dxa"/>
          </w:tcPr>
          <w:p w14:paraId="522C15C9" w14:textId="75706C1D" w:rsidR="002818B5" w:rsidRPr="00F94280" w:rsidRDefault="002818B5" w:rsidP="002818B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930" w:type="dxa"/>
            <w:gridSpan w:val="9"/>
          </w:tcPr>
          <w:p w14:paraId="004C943E" w14:textId="4517EE64" w:rsidR="002818B5" w:rsidRPr="00F94280" w:rsidRDefault="002818B5" w:rsidP="002818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818B5" w:rsidRPr="00F94280" w14:paraId="41C52D9C" w14:textId="77777777" w:rsidTr="005932F8">
        <w:tc>
          <w:tcPr>
            <w:tcW w:w="2435" w:type="dxa"/>
            <w:hideMark/>
          </w:tcPr>
          <w:p w14:paraId="6813C0CF" w14:textId="77777777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F942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D8AC0E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B4D85DB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3814E432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4833080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E86C48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EA818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D3ABC9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4C721CA7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C21C51" w14:textId="77777777" w:rsidR="002818B5" w:rsidRPr="00F94280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18B5" w:rsidRPr="00F94280" w14:paraId="4E611CB8" w14:textId="77777777" w:rsidTr="005932F8">
        <w:tc>
          <w:tcPr>
            <w:tcW w:w="2435" w:type="dxa"/>
          </w:tcPr>
          <w:p w14:paraId="5F3300C7" w14:textId="08BF4289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07BC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42B1A9BC" w14:textId="33A2E37D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6,513 </w:t>
            </w:r>
          </w:p>
        </w:tc>
        <w:tc>
          <w:tcPr>
            <w:tcW w:w="272" w:type="dxa"/>
          </w:tcPr>
          <w:p w14:paraId="34C96A2A" w14:textId="77777777" w:rsidR="002818B5" w:rsidRPr="00C84355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A9112" w14:textId="0C60D499" w:rsidR="002818B5" w:rsidRPr="00C84355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6,513 </w:t>
            </w:r>
          </w:p>
        </w:tc>
        <w:tc>
          <w:tcPr>
            <w:tcW w:w="272" w:type="dxa"/>
          </w:tcPr>
          <w:p w14:paraId="009C21C8" w14:textId="77777777" w:rsidR="002818B5" w:rsidRPr="00C84355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0C898A7" w14:textId="53B42661" w:rsidR="002818B5" w:rsidRPr="00C84355" w:rsidRDefault="002818B5" w:rsidP="002818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94EB7A" w14:textId="77777777" w:rsidR="002818B5" w:rsidRPr="00C84355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1A7E20" w14:textId="4131387F" w:rsidR="002818B5" w:rsidRPr="00C84355" w:rsidRDefault="002818B5" w:rsidP="002818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6551CD" w14:textId="77777777" w:rsidR="002818B5" w:rsidRPr="00C84355" w:rsidRDefault="002818B5" w:rsidP="002818B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4F000232" w14:textId="185FB87B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6,513 </w:t>
            </w:r>
          </w:p>
        </w:tc>
      </w:tr>
      <w:tr w:rsidR="002818B5" w:rsidRPr="00F94280" w14:paraId="5CC6229B" w14:textId="77777777" w:rsidTr="005128E3">
        <w:trPr>
          <w:trHeight w:val="119"/>
        </w:trPr>
        <w:tc>
          <w:tcPr>
            <w:tcW w:w="2435" w:type="dxa"/>
            <w:hideMark/>
          </w:tcPr>
          <w:p w14:paraId="54E38D78" w14:textId="4DD27682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F9428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B729C8" w14:textId="4DAA761F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29,009 </w:t>
            </w:r>
          </w:p>
        </w:tc>
        <w:tc>
          <w:tcPr>
            <w:tcW w:w="272" w:type="dxa"/>
          </w:tcPr>
          <w:p w14:paraId="65CABACA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D6CCF1F" w14:textId="2162A2C5" w:rsidR="002818B5" w:rsidRPr="00C84355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11,113 </w:t>
            </w:r>
          </w:p>
        </w:tc>
        <w:tc>
          <w:tcPr>
            <w:tcW w:w="272" w:type="dxa"/>
          </w:tcPr>
          <w:p w14:paraId="425295C7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548D200" w14:textId="7106750C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>9,470</w:t>
            </w:r>
          </w:p>
        </w:tc>
        <w:tc>
          <w:tcPr>
            <w:tcW w:w="236" w:type="dxa"/>
          </w:tcPr>
          <w:p w14:paraId="05AD3A9F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1AE9989" w14:textId="6BB3E7B8" w:rsidR="002818B5" w:rsidRPr="00C84355" w:rsidRDefault="002818B5" w:rsidP="002818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>9,796</w:t>
            </w:r>
          </w:p>
        </w:tc>
        <w:tc>
          <w:tcPr>
            <w:tcW w:w="263" w:type="dxa"/>
          </w:tcPr>
          <w:p w14:paraId="02450A52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DA98E55" w14:textId="2C8FEFFF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sz w:val="30"/>
                <w:szCs w:val="30"/>
              </w:rPr>
              <w:t xml:space="preserve"> 30,379 </w:t>
            </w:r>
          </w:p>
        </w:tc>
      </w:tr>
      <w:tr w:rsidR="002818B5" w:rsidRPr="00F94280" w14:paraId="0A38B747" w14:textId="77777777" w:rsidTr="005128E3">
        <w:trPr>
          <w:trHeight w:val="119"/>
        </w:trPr>
        <w:tc>
          <w:tcPr>
            <w:tcW w:w="2435" w:type="dxa"/>
          </w:tcPr>
          <w:p w14:paraId="37581D2D" w14:textId="77777777" w:rsidR="002818B5" w:rsidRPr="00F94280" w:rsidRDefault="002818B5" w:rsidP="002818B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40AC8" w14:textId="1F8267AB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35,522 </w:t>
            </w:r>
          </w:p>
        </w:tc>
        <w:tc>
          <w:tcPr>
            <w:tcW w:w="272" w:type="dxa"/>
          </w:tcPr>
          <w:p w14:paraId="7AFE86C6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11855E42" w14:textId="600B2745" w:rsidR="002818B5" w:rsidRPr="00C84355" w:rsidRDefault="002818B5" w:rsidP="002818B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17,626 </w:t>
            </w:r>
          </w:p>
        </w:tc>
        <w:tc>
          <w:tcPr>
            <w:tcW w:w="272" w:type="dxa"/>
          </w:tcPr>
          <w:p w14:paraId="447DB50F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597EB4D" w14:textId="4CD092F6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9,470</w:t>
            </w:r>
          </w:p>
        </w:tc>
        <w:tc>
          <w:tcPr>
            <w:tcW w:w="236" w:type="dxa"/>
          </w:tcPr>
          <w:p w14:paraId="502A9D32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DDD7829" w14:textId="78A2D19D" w:rsidR="002818B5" w:rsidRPr="00C84355" w:rsidRDefault="002818B5" w:rsidP="002818B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9,796</w:t>
            </w:r>
          </w:p>
        </w:tc>
        <w:tc>
          <w:tcPr>
            <w:tcW w:w="263" w:type="dxa"/>
          </w:tcPr>
          <w:p w14:paraId="04576D14" w14:textId="77777777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290043E0" w14:textId="28F6D34B" w:rsidR="002818B5" w:rsidRPr="00C84355" w:rsidRDefault="002818B5" w:rsidP="002818B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25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36,892 </w:t>
            </w:r>
          </w:p>
        </w:tc>
      </w:tr>
    </w:tbl>
    <w:p w14:paraId="51B1233C" w14:textId="504B1F14" w:rsidR="00A05AFE" w:rsidRDefault="00A05AF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925F8B" w14:textId="79718CE4" w:rsidR="009E636E" w:rsidRPr="00F94280" w:rsidRDefault="00F44B62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428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94E" w:rsidRPr="00F94280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E013D" w:rsidRPr="00F942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9E636E" w:rsidRPr="00F94280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34D33316" w14:textId="77777777" w:rsidR="009E636E" w:rsidRPr="00F94280" w:rsidRDefault="009E636E" w:rsidP="009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DDA27" w14:textId="309BD208" w:rsidR="00930A31" w:rsidRPr="00F94280" w:rsidRDefault="008E4DA3" w:rsidP="00D70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18E2">
        <w:rPr>
          <w:rFonts w:asciiTheme="majorBidi" w:hAnsiTheme="majorBidi" w:cstheme="majorBidi"/>
          <w:sz w:val="30"/>
          <w:szCs w:val="30"/>
          <w:cs/>
        </w:rPr>
        <w:t>กลุ่ม</w:t>
      </w:r>
      <w:r w:rsidR="00930A31" w:rsidRPr="00F94280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</w:p>
    <w:p w14:paraId="533B2276" w14:textId="4DDBAC8F" w:rsidR="0049725F" w:rsidRDefault="0049725F" w:rsidP="004A294E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0EA602A" w14:textId="7A9A177E" w:rsidR="00251D59" w:rsidRPr="00F94280" w:rsidRDefault="00251D5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r w:rsidRPr="00F94280">
        <w:rPr>
          <w:rFonts w:asciiTheme="majorBidi" w:hAnsiTheme="majorBidi" w:cstheme="majorBidi"/>
          <w:cs/>
        </w:rPr>
        <w:t>การบริหารจัดการทุน</w:t>
      </w:r>
    </w:p>
    <w:p w14:paraId="36096FC2" w14:textId="77777777" w:rsidR="00251D59" w:rsidRPr="002746D0" w:rsidRDefault="00251D59" w:rsidP="00251D59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73A10A31" w14:textId="092EC109" w:rsidR="001A4449" w:rsidRDefault="001A4449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94280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61B028D8" w14:textId="77777777" w:rsidR="00FF6FD2" w:rsidRPr="00F94280" w:rsidRDefault="00FF6FD2" w:rsidP="006E0F1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0DA8CB2" w14:textId="284A35A5" w:rsidR="00036B89" w:rsidRPr="00F60356" w:rsidRDefault="00036B89" w:rsidP="0070293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7B545922" w14:textId="6B632028" w:rsidR="00036B89" w:rsidRPr="002746D0" w:rsidRDefault="00036B89" w:rsidP="00B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7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59"/>
        <w:gridCol w:w="1270"/>
        <w:gridCol w:w="241"/>
        <w:gridCol w:w="1280"/>
        <w:gridCol w:w="237"/>
        <w:gridCol w:w="1293"/>
      </w:tblGrid>
      <w:tr w:rsidR="001474E4" w:rsidRPr="00363F03" w14:paraId="0E3C16E1" w14:textId="77777777" w:rsidTr="0007144F">
        <w:tc>
          <w:tcPr>
            <w:tcW w:w="2647" w:type="pct"/>
          </w:tcPr>
          <w:p w14:paraId="1F858316" w14:textId="77777777" w:rsidR="001474E4" w:rsidRPr="00363F03" w:rsidRDefault="001474E4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0029498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5E0B6E7F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pct"/>
            <w:gridSpan w:val="3"/>
          </w:tcPr>
          <w:p w14:paraId="779AF1D3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4E4" w:rsidRPr="00363F03" w14:paraId="78D7F934" w14:textId="77777777" w:rsidTr="0007144F">
        <w:tc>
          <w:tcPr>
            <w:tcW w:w="2647" w:type="pct"/>
            <w:vAlign w:val="bottom"/>
          </w:tcPr>
          <w:p w14:paraId="32466685" w14:textId="15B5997A" w:rsidR="001474E4" w:rsidRPr="00363F03" w:rsidRDefault="001474E4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692" w:type="pct"/>
          </w:tcPr>
          <w:p w14:paraId="51D7B94F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5BECDFFE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7" w:type="pct"/>
          </w:tcPr>
          <w:p w14:paraId="2959FA60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BE70C50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pct"/>
          </w:tcPr>
          <w:p w14:paraId="69D0584A" w14:textId="77777777" w:rsidR="001474E4" w:rsidRPr="00363F03" w:rsidRDefault="001474E4" w:rsidP="00071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3F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474E4" w:rsidRPr="00363F03" w14:paraId="324AFB91" w14:textId="77777777" w:rsidTr="0007144F">
        <w:tc>
          <w:tcPr>
            <w:tcW w:w="2647" w:type="pct"/>
          </w:tcPr>
          <w:p w14:paraId="1080366E" w14:textId="77777777" w:rsidR="001474E4" w:rsidRPr="00363F03" w:rsidRDefault="001474E4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53" w:type="pct"/>
            <w:gridSpan w:val="5"/>
          </w:tcPr>
          <w:p w14:paraId="21B4DB3A" w14:textId="25AA6A1D" w:rsidR="001474E4" w:rsidRPr="00363F03" w:rsidRDefault="001474E4" w:rsidP="00071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C5FD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4E4" w:rsidRPr="00363F03" w14:paraId="67120997" w14:textId="77777777" w:rsidTr="0004531D">
        <w:tc>
          <w:tcPr>
            <w:tcW w:w="2647" w:type="pct"/>
            <w:tcBorders>
              <w:bottom w:val="nil"/>
            </w:tcBorders>
          </w:tcPr>
          <w:p w14:paraId="01A1A5B3" w14:textId="60DD2F31" w:rsidR="001474E4" w:rsidRPr="00363F03" w:rsidRDefault="001474E4" w:rsidP="001474E4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03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92" w:type="pct"/>
            <w:tcBorders>
              <w:bottom w:val="nil"/>
            </w:tcBorders>
          </w:tcPr>
          <w:p w14:paraId="315E6419" w14:textId="77777777" w:rsidR="001474E4" w:rsidRPr="00363F03" w:rsidRDefault="001474E4" w:rsidP="0014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0D32E309" w14:textId="77777777" w:rsidR="001474E4" w:rsidRPr="00363F03" w:rsidRDefault="001474E4" w:rsidP="0014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nil"/>
            </w:tcBorders>
            <w:vAlign w:val="bottom"/>
          </w:tcPr>
          <w:p w14:paraId="743C87FA" w14:textId="77777777" w:rsidR="001474E4" w:rsidRPr="00363F03" w:rsidRDefault="001474E4" w:rsidP="0014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513970C0" w14:textId="77777777" w:rsidR="001474E4" w:rsidRPr="00363F03" w:rsidRDefault="001474E4" w:rsidP="0014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bottom w:val="nil"/>
            </w:tcBorders>
          </w:tcPr>
          <w:p w14:paraId="23A75FC7" w14:textId="3E3812FD" w:rsidR="001474E4" w:rsidRPr="00363F03" w:rsidRDefault="001474E4" w:rsidP="0014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70" w:hanging="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CE01B4" w:rsidRPr="00363F03" w14:paraId="03D908C7" w14:textId="77777777" w:rsidTr="0004531D">
        <w:tc>
          <w:tcPr>
            <w:tcW w:w="2647" w:type="pct"/>
            <w:tcBorders>
              <w:bottom w:val="nil"/>
            </w:tcBorders>
          </w:tcPr>
          <w:p w14:paraId="2AE8D01F" w14:textId="69DDF100" w:rsidR="00CE01B4" w:rsidRPr="00F60356" w:rsidRDefault="00CE01B4" w:rsidP="00CE01B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0356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692" w:type="pct"/>
            <w:tcBorders>
              <w:top w:val="nil"/>
              <w:bottom w:val="double" w:sz="4" w:space="0" w:color="auto"/>
            </w:tcBorders>
          </w:tcPr>
          <w:p w14:paraId="4084FB52" w14:textId="46ADFB28" w:rsidR="00CE01B4" w:rsidRPr="00E77F33" w:rsidRDefault="00CE01B4" w:rsidP="00C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0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104,268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8AA4C42" w14:textId="77777777" w:rsidR="00CE01B4" w:rsidRPr="00E77F33" w:rsidRDefault="00CE01B4" w:rsidP="00C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nil"/>
              <w:bottom w:val="double" w:sz="4" w:space="0" w:color="auto"/>
            </w:tcBorders>
          </w:tcPr>
          <w:p w14:paraId="483C6727" w14:textId="5E20DB16" w:rsidR="00CE01B4" w:rsidRPr="00E77F33" w:rsidRDefault="00CE01B4" w:rsidP="00C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0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104,268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504E2194" w14:textId="77777777" w:rsidR="00CE01B4" w:rsidRPr="00363F03" w:rsidRDefault="00CE01B4" w:rsidP="00C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4" w:type="pct"/>
            <w:tcBorders>
              <w:top w:val="nil"/>
              <w:bottom w:val="double" w:sz="4" w:space="0" w:color="auto"/>
            </w:tcBorders>
          </w:tcPr>
          <w:p w14:paraId="606AFF82" w14:textId="3A742618" w:rsidR="00CE01B4" w:rsidRPr="001474E4" w:rsidRDefault="00CE01B4" w:rsidP="00CE0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74E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20,673</w:t>
            </w:r>
          </w:p>
        </w:tc>
      </w:tr>
    </w:tbl>
    <w:p w14:paraId="03C9D1E9" w14:textId="18288394" w:rsidR="00024267" w:rsidRPr="002746D0" w:rsidRDefault="009D52B0" w:rsidP="008E28C4">
      <w:pPr>
        <w:rPr>
          <w:rFonts w:asciiTheme="majorBidi" w:hAnsiTheme="majorBidi" w:cstheme="majorBidi"/>
          <w:sz w:val="30"/>
          <w:szCs w:val="30"/>
        </w:rPr>
      </w:pPr>
      <w:r w:rsidRPr="00F60356">
        <w:rPr>
          <w:rFonts w:asciiTheme="majorBidi" w:hAnsiTheme="majorBidi" w:cstheme="majorBidi"/>
          <w:sz w:val="30"/>
          <w:szCs w:val="30"/>
          <w:cs/>
        </w:rPr>
        <w:t xml:space="preserve">         </w:t>
      </w:r>
    </w:p>
    <w:p w14:paraId="237072B7" w14:textId="2699BD1A" w:rsidR="00036B89" w:rsidRPr="00F60356" w:rsidRDefault="00775C80" w:rsidP="00BD07DF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  <w:cs/>
        </w:rPr>
      </w:pPr>
      <w:r w:rsidRPr="00F60356">
        <w:rPr>
          <w:rFonts w:asciiTheme="majorBidi" w:hAnsiTheme="majorBidi" w:cstheme="majorBidi"/>
          <w:cs/>
        </w:rPr>
        <w:lastRenderedPageBreak/>
        <w:t>คดีความ</w:t>
      </w:r>
    </w:p>
    <w:p w14:paraId="2BED9473" w14:textId="2E5A4D8B" w:rsidR="00036B89" w:rsidRPr="002746D0" w:rsidRDefault="00036B89" w:rsidP="00783280">
      <w:pPr>
        <w:rPr>
          <w:rFonts w:asciiTheme="majorBidi" w:hAnsiTheme="majorBidi" w:cstheme="majorBidi"/>
          <w:sz w:val="30"/>
          <w:szCs w:val="30"/>
        </w:rPr>
      </w:pPr>
    </w:p>
    <w:p w14:paraId="2BACC0E0" w14:textId="77777777" w:rsidR="00705F57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18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>
        <w:rPr>
          <w:rFonts w:asciiTheme="majorBidi" w:hAnsiTheme="majorBidi" w:cstheme="majorBidi"/>
          <w:sz w:val="30"/>
          <w:szCs w:val="30"/>
        </w:rPr>
        <w:t>2552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ผู้ฟ้องคดีรายหนึ่ง ได้ยื่นฟ้องบริษัทกับผู้ถูกฟ้องคดีอื่นอีก 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ราย ต่อศาลปกครองสูงสุด อ้างว่า ประกาศแจ้งการปรับขึ้นอัตราค่าผ่านทางใหม่ของบริษัท ซึ่งมีผลตั้งแต่วันที่ </w:t>
      </w:r>
      <w:r>
        <w:rPr>
          <w:rFonts w:asciiTheme="majorBidi" w:hAnsiTheme="majorBidi" w:cstheme="majorBidi"/>
          <w:sz w:val="30"/>
          <w:szCs w:val="30"/>
        </w:rPr>
        <w:t>22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2552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ถึงวันที่ </w:t>
      </w:r>
      <w:r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2557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มิได้เป็นการปรับขึ้นอัตราค่าผ่านทางตามสัญญาโดยเคร่งครัด และมติคณะรัฐมนตรีเมื่อวันที่        </w:t>
      </w:r>
      <w:r>
        <w:rPr>
          <w:rFonts w:asciiTheme="majorBidi" w:hAnsiTheme="majorBidi" w:cstheme="majorBidi"/>
          <w:sz w:val="30"/>
          <w:szCs w:val="30"/>
        </w:rPr>
        <w:t>11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2549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theme="majorBidi"/>
          <w:sz w:val="30"/>
          <w:szCs w:val="30"/>
        </w:rPr>
        <w:t>2550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ที่ให้ความเห็นชอบร่างบันทึกข้อตกลงแก้ไขเปลี่ยนแปลงสัญญาสัมปทานทางหลวงในทางหลวงแผ่นดินหมายเลข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ถนนวิภาวดีรังสิต ตอนดินแดง-ดอนเมือง ("สัญญาสัมปทานทางหลวง") ฉบับที่ </w:t>
      </w:r>
      <w:r>
        <w:rPr>
          <w:rFonts w:asciiTheme="majorBidi" w:hAnsiTheme="majorBidi" w:cstheme="majorBidi"/>
          <w:sz w:val="30"/>
          <w:szCs w:val="30"/>
        </w:rPr>
        <w:t>3/2550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เป็นการสร้างภาระเกินสมควรให้แก่ผู้ฟ้องคดีและประชาชนผู้ใช้ทางยกระดับดอนเมืองโทลล์เวย์ จึงเป็นมติคณะรัฐมนตรีที่ไม่ชอบด้วยกฎหมาย </w:t>
      </w:r>
    </w:p>
    <w:p w14:paraId="6E5726C7" w14:textId="01539C67" w:rsidR="00705F57" w:rsidRPr="002746D0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779183" w14:textId="513CF9AE" w:rsidR="00705F57" w:rsidRDefault="00705F57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21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ศาลปกครองกลางได้ออกหนังสือรับรองว่าคดีถึงที่สุดแล้วในชั้นศาลปกครองสูงสุด </w:t>
      </w:r>
      <w:r>
        <w:rPr>
          <w:rFonts w:asciiTheme="majorBidi" w:hAnsiTheme="majorBidi" w:cstheme="majorBidi"/>
          <w:sz w:val="30"/>
          <w:szCs w:val="30"/>
        </w:rPr>
        <w:t xml:space="preserve">    </w:t>
      </w:r>
      <w:r>
        <w:rPr>
          <w:rFonts w:asciiTheme="majorBidi" w:hAnsiTheme="majorBidi" w:cstheme="majorBidi" w:hint="cs"/>
          <w:sz w:val="30"/>
          <w:szCs w:val="30"/>
          <w:cs/>
        </w:rPr>
        <w:t>โดยศาลปกครองกลางได้อ่านคำพิพากษาศาลปกครองสูงสุดสูงสุด คดีหมายเลขดำที่ อ.</w:t>
      </w:r>
      <w:r>
        <w:rPr>
          <w:rFonts w:asciiTheme="majorBidi" w:hAnsiTheme="majorBidi" w:cstheme="majorBidi"/>
          <w:sz w:val="30"/>
          <w:szCs w:val="30"/>
        </w:rPr>
        <w:t>1187-1188/2558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             </w:t>
      </w:r>
      <w:r>
        <w:rPr>
          <w:rFonts w:asciiTheme="majorBidi" w:hAnsiTheme="majorBidi" w:cstheme="majorBidi" w:hint="cs"/>
          <w:sz w:val="30"/>
          <w:szCs w:val="30"/>
          <w:cs/>
        </w:rPr>
        <w:t>หมายเลขแดงที่ อ.</w:t>
      </w:r>
      <w:r>
        <w:rPr>
          <w:rFonts w:asciiTheme="majorBidi" w:hAnsiTheme="majorBidi" w:cstheme="majorBidi"/>
          <w:sz w:val="30"/>
          <w:szCs w:val="30"/>
        </w:rPr>
        <w:t>85-86/2566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 w:cstheme="majorBidi"/>
          <w:sz w:val="30"/>
          <w:szCs w:val="30"/>
        </w:rPr>
        <w:t>24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ซึ่งมีคำวินิจฉัยของศาลปกครองสูงสุดว่า </w:t>
      </w:r>
      <w:r>
        <w:rPr>
          <w:rFonts w:asciiTheme="majorBidi" w:hAnsiTheme="majorBidi" w:cstheme="majorBidi"/>
          <w:sz w:val="30"/>
          <w:szCs w:val="30"/>
        </w:rPr>
        <w:t xml:space="preserve">                      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มติคณะรัฐมนตรีที่ให้ความเห็นชอบการตกลงทำ </w:t>
      </w:r>
      <w:r>
        <w:rPr>
          <w:rFonts w:asciiTheme="majorBidi" w:hAnsiTheme="majorBidi" w:cstheme="majorBidi"/>
          <w:sz w:val="30"/>
          <w:szCs w:val="30"/>
        </w:rPr>
        <w:t>MOA 3/2550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เป็นมติคณะรัฐมนตรีที่ชอบด้วยกฏหมาย </w:t>
      </w:r>
      <w:r>
        <w:rPr>
          <w:rFonts w:asciiTheme="majorBidi" w:hAnsiTheme="majorBidi" w:cstheme="majorBidi"/>
          <w:sz w:val="30"/>
          <w:szCs w:val="30"/>
        </w:rPr>
        <w:t xml:space="preserve">                   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จึงมีคำพิพากษากลับคำพิพากษาศาลปกครองกลาง เป็นให้ยกฟ้องคดีของผู้ฟ้อง ทั้งนี้คำพิพากษาของศาลปกครองสูงสุดนี้ มีผลทำให้ข้อพิพาทเกี่ยวกับความชอบด้วยกฎหมายของมติคณะรัฐมนตรีที่อนุมัติการตกลงทำ </w:t>
      </w:r>
      <w:r>
        <w:rPr>
          <w:rFonts w:asciiTheme="majorBidi" w:hAnsiTheme="majorBidi" w:cstheme="majorBidi"/>
          <w:sz w:val="30"/>
          <w:szCs w:val="30"/>
        </w:rPr>
        <w:t xml:space="preserve">                     MOA 3/2550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ยุติลง และถึงที่สุดแล้วตามกฎหมาย </w:t>
      </w:r>
    </w:p>
    <w:p w14:paraId="68723DBD" w14:textId="77777777" w:rsidR="00FD1111" w:rsidRDefault="00FD1111" w:rsidP="00705F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8DA6A" w14:textId="08819306" w:rsidR="00236122" w:rsidRPr="00846367" w:rsidRDefault="00236122" w:rsidP="00236122">
      <w:pPr>
        <w:pStyle w:val="Heading9"/>
        <w:numPr>
          <w:ilvl w:val="0"/>
          <w:numId w:val="19"/>
        </w:numPr>
        <w:tabs>
          <w:tab w:val="clear" w:pos="340"/>
          <w:tab w:val="left" w:pos="540"/>
          <w:tab w:val="num" w:pos="900"/>
        </w:tabs>
        <w:ind w:left="540" w:hanging="540"/>
        <w:rPr>
          <w:rFonts w:asciiTheme="majorBidi" w:hAnsiTheme="majorBidi" w:cstheme="majorBidi"/>
        </w:rPr>
      </w:pPr>
      <w:bookmarkStart w:id="2" w:name="_Hlk127882201"/>
      <w:r w:rsidRPr="00846367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29811813" w14:textId="07DA35A2" w:rsidR="007B28FF" w:rsidRPr="00846367" w:rsidRDefault="007B28FF" w:rsidP="007B28FF">
      <w:pPr>
        <w:rPr>
          <w:rFonts w:asciiTheme="majorBidi" w:hAnsiTheme="majorBidi" w:cstheme="majorBidi"/>
          <w:sz w:val="30"/>
          <w:szCs w:val="30"/>
        </w:rPr>
      </w:pPr>
    </w:p>
    <w:bookmarkEnd w:id="2"/>
    <w:p w14:paraId="3433A87C" w14:textId="55B229B5" w:rsidR="009F424D" w:rsidRPr="00B865A2" w:rsidRDefault="0055769B" w:rsidP="00AA12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1214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420372" w:rsidRPr="00AA1214">
        <w:rPr>
          <w:rFonts w:asciiTheme="majorBidi" w:hAnsiTheme="majorBidi" w:cstheme="majorBidi"/>
          <w:sz w:val="30"/>
          <w:szCs w:val="30"/>
        </w:rPr>
        <w:t>21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8446F" w:rsidRPr="00AA1214">
        <w:rPr>
          <w:rFonts w:asciiTheme="majorBidi" w:hAnsiTheme="majorBidi" w:cstheme="majorBidi"/>
          <w:sz w:val="30"/>
          <w:szCs w:val="30"/>
        </w:rPr>
        <w:t>2567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คณะกรรมการมีมติให้เสนอที่ประชุมสามัญผู้ถือหุ้นประจำปี </w:t>
      </w:r>
      <w:r w:rsidR="003A1584" w:rsidRPr="00AA1214">
        <w:rPr>
          <w:rFonts w:asciiTheme="majorBidi" w:hAnsiTheme="majorBidi" w:cstheme="majorBidi"/>
          <w:sz w:val="30"/>
          <w:szCs w:val="30"/>
        </w:rPr>
        <w:t>2567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เพื่อรับทราบการจ่ายเงินปันผลระหว่างกาลจากผลการดำเนินงานงวด </w:t>
      </w:r>
      <w:r w:rsidR="001A6053" w:rsidRPr="00AA1214">
        <w:rPr>
          <w:rFonts w:asciiTheme="majorBidi" w:hAnsiTheme="majorBidi" w:cstheme="majorBidi"/>
          <w:sz w:val="30"/>
          <w:szCs w:val="30"/>
        </w:rPr>
        <w:t>3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เดือนแรก งวด </w:t>
      </w:r>
      <w:r w:rsidR="001A6053" w:rsidRPr="00AA1214">
        <w:rPr>
          <w:rFonts w:asciiTheme="majorBidi" w:hAnsiTheme="majorBidi" w:cstheme="majorBidi"/>
          <w:sz w:val="30"/>
          <w:szCs w:val="30"/>
        </w:rPr>
        <w:t>6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เดือนแรกและงวด </w:t>
      </w:r>
      <w:r w:rsidR="00C11221" w:rsidRPr="00AA1214">
        <w:rPr>
          <w:rFonts w:asciiTheme="majorBidi" w:hAnsiTheme="majorBidi" w:cstheme="majorBidi"/>
          <w:sz w:val="30"/>
          <w:szCs w:val="30"/>
        </w:rPr>
        <w:t>9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เดือนของปี </w:t>
      </w:r>
      <w:r w:rsidR="004552FC" w:rsidRPr="00AA1214">
        <w:rPr>
          <w:rFonts w:asciiTheme="majorBidi" w:hAnsiTheme="majorBidi" w:cstheme="majorBidi"/>
          <w:sz w:val="30"/>
          <w:szCs w:val="30"/>
        </w:rPr>
        <w:t>2566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ไปแล้วรวม </w:t>
      </w:r>
      <w:r w:rsidR="00340751" w:rsidRPr="00AA1214">
        <w:rPr>
          <w:rFonts w:asciiTheme="majorBidi" w:hAnsiTheme="majorBidi" w:cstheme="majorBidi"/>
          <w:sz w:val="30"/>
          <w:szCs w:val="30"/>
        </w:rPr>
        <w:t>3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ครั้งในปี </w:t>
      </w:r>
      <w:r w:rsidR="003C0DD3" w:rsidRPr="00AA1214">
        <w:rPr>
          <w:rFonts w:asciiTheme="majorBidi" w:hAnsiTheme="majorBidi" w:cstheme="majorBidi"/>
          <w:sz w:val="30"/>
          <w:szCs w:val="30"/>
        </w:rPr>
        <w:t>2566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ในอัตรารวมหุ้นละ </w:t>
      </w:r>
      <w:r w:rsidR="00887CBD" w:rsidRPr="00AA1214">
        <w:rPr>
          <w:rFonts w:asciiTheme="majorBidi" w:hAnsiTheme="majorBidi" w:cstheme="majorBidi"/>
          <w:sz w:val="30"/>
          <w:szCs w:val="30"/>
        </w:rPr>
        <w:t>1.0</w:t>
      </w:r>
      <w:r w:rsidR="006813BC" w:rsidRPr="00AA1214">
        <w:rPr>
          <w:rFonts w:asciiTheme="majorBidi" w:hAnsiTheme="majorBidi" w:cstheme="majorBidi"/>
          <w:sz w:val="30"/>
          <w:szCs w:val="30"/>
        </w:rPr>
        <w:t>5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002C32" w:rsidRPr="00AA1214">
        <w:rPr>
          <w:rFonts w:asciiTheme="majorBidi" w:hAnsiTheme="majorBidi" w:cstheme="majorBidi"/>
          <w:sz w:val="30"/>
          <w:szCs w:val="30"/>
        </w:rPr>
        <w:t>1,240.29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ล้านบาท และ เพื่อพิจารณาอนุมัติการจ่ายเงินปันผลสำหรับผลการดำเนินงานประจำปี </w:t>
      </w:r>
      <w:r w:rsidR="00AB2920" w:rsidRPr="00AA1214">
        <w:rPr>
          <w:rFonts w:asciiTheme="majorBidi" w:hAnsiTheme="majorBidi" w:cstheme="majorBidi"/>
          <w:sz w:val="30"/>
          <w:szCs w:val="30"/>
        </w:rPr>
        <w:t>2566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EC429C" w:rsidRPr="00AA1214">
        <w:rPr>
          <w:rFonts w:asciiTheme="majorBidi" w:hAnsiTheme="majorBidi" w:cstheme="majorBidi"/>
          <w:sz w:val="30"/>
          <w:szCs w:val="30"/>
        </w:rPr>
        <w:t>0.15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รวมเป็นเงินทั้งสิ้น </w:t>
      </w:r>
      <w:r w:rsidR="006C35FC" w:rsidRPr="00AA1214">
        <w:rPr>
          <w:rFonts w:asciiTheme="majorBidi" w:hAnsiTheme="majorBidi" w:cstheme="majorBidi"/>
          <w:sz w:val="30"/>
          <w:szCs w:val="30"/>
        </w:rPr>
        <w:t>177.18</w:t>
      </w:r>
      <w:r w:rsidRPr="00AA121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sectPr w:rsidR="009F424D" w:rsidRPr="00B865A2" w:rsidSect="00107B89"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E39D9" w14:textId="77777777" w:rsidR="00E229EB" w:rsidRDefault="00E229EB">
      <w:r>
        <w:separator/>
      </w:r>
    </w:p>
  </w:endnote>
  <w:endnote w:type="continuationSeparator" w:id="0">
    <w:p w14:paraId="750F6424" w14:textId="77777777" w:rsidR="00E229EB" w:rsidRDefault="00E22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87031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6F28EB7" w14:textId="77777777" w:rsidR="00B64458" w:rsidRPr="007135C3" w:rsidRDefault="00B64458" w:rsidP="00C1402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sz w:val="30"/>
            <w:szCs w:val="30"/>
          </w:rPr>
          <w:t>1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0247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BA09D94" w14:textId="77777777" w:rsidR="00B64458" w:rsidRPr="007135C3" w:rsidRDefault="00B6445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135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135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135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135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21207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4DD0E5" w14:textId="7F2FB1C4" w:rsidR="00A05AFE" w:rsidRPr="00EB6B3B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EB6B3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6B3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6B3B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EB6B3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C5D5" w14:textId="77777777" w:rsidR="00E229EB" w:rsidRDefault="00E229EB">
      <w:r>
        <w:separator/>
      </w:r>
    </w:p>
  </w:footnote>
  <w:footnote w:type="continuationSeparator" w:id="0">
    <w:p w14:paraId="4A80EA30" w14:textId="77777777" w:rsidR="00E229EB" w:rsidRDefault="00E22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9AEA1" w14:textId="77777777" w:rsidR="00B64458" w:rsidRDefault="00B64458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792D1C3E" w14:textId="77777777" w:rsidR="00B64458" w:rsidRPr="00323B9C" w:rsidRDefault="00B64458" w:rsidP="00DB77E0">
    <w:pPr>
      <w:pStyle w:val="a"/>
      <w:tabs>
        <w:tab w:val="clear" w:pos="1080"/>
        <w:tab w:val="left" w:pos="3105"/>
      </w:tabs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C078" w14:textId="77777777" w:rsidR="00B64458" w:rsidRPr="00D22393" w:rsidRDefault="00B64458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6377669" w14:textId="77777777" w:rsidR="00B64458" w:rsidRPr="00D22393" w:rsidRDefault="00B64458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0FE5" w14:textId="77777777" w:rsidR="00EB5E8C" w:rsidRDefault="00EB5E8C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/>
        <w:b/>
        <w:bCs/>
        <w:sz w:val="32"/>
        <w:szCs w:val="32"/>
        <w:lang w:val="th-TH"/>
      </w:rPr>
    </w:pPr>
    <w:r w:rsidRPr="00EB5E8C">
      <w:rPr>
        <w:rFonts w:asciiTheme="majorBidi" w:hAnsiTheme="majorBidi"/>
        <w:b/>
        <w:bCs/>
        <w:sz w:val="32"/>
        <w:szCs w:val="32"/>
        <w:cs/>
        <w:lang w:val="th-TH"/>
      </w:rPr>
      <w:t>บริษัท ทางยกระดับดอนเมือง จำกัด (มหาชน) และบริษัทย่อย</w:t>
    </w:r>
  </w:p>
  <w:p w14:paraId="57C045BB" w14:textId="4F3FFBFE" w:rsidR="00A05AFE" w:rsidRPr="00B032BE" w:rsidRDefault="00A05AFE" w:rsidP="00B032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195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หมายเหตุประกอบงบการเงิน 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6400E4C" w14:textId="0A0CC9EB" w:rsidR="00A05AF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4E013D">
      <w:rPr>
        <w:rFonts w:asciiTheme="majorBidi" w:hAnsiTheme="majorBidi" w:cstheme="majorBidi"/>
        <w:b/>
        <w:bCs/>
        <w:sz w:val="32"/>
        <w:szCs w:val="32"/>
      </w:rPr>
      <w:t>31</w:t>
    </w:r>
    <w:r w:rsidRPr="00B032BE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463A1B">
      <w:rPr>
        <w:rFonts w:asciiTheme="majorBidi" w:hAnsiTheme="majorBidi" w:cstheme="majorBidi"/>
        <w:b/>
        <w:bCs/>
        <w:sz w:val="32"/>
        <w:szCs w:val="32"/>
      </w:rPr>
      <w:t>256</w:t>
    </w:r>
    <w:r w:rsidR="007E5663">
      <w:rPr>
        <w:rFonts w:asciiTheme="majorBidi" w:hAnsiTheme="majorBidi" w:cstheme="majorBidi"/>
        <w:b/>
        <w:bCs/>
        <w:sz w:val="32"/>
        <w:szCs w:val="32"/>
      </w:rPr>
      <w:t>6</w:t>
    </w:r>
  </w:p>
  <w:p w14:paraId="0CA43FEA" w14:textId="77777777" w:rsidR="00A05AFE" w:rsidRPr="00B032BE" w:rsidRDefault="00A05AFE" w:rsidP="00B032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5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77778529">
    <w:abstractNumId w:val="9"/>
  </w:num>
  <w:num w:numId="2" w16cid:durableId="118375498">
    <w:abstractNumId w:val="7"/>
  </w:num>
  <w:num w:numId="3" w16cid:durableId="132917034">
    <w:abstractNumId w:val="6"/>
  </w:num>
  <w:num w:numId="4" w16cid:durableId="648244650">
    <w:abstractNumId w:val="5"/>
  </w:num>
  <w:num w:numId="5" w16cid:durableId="111554883">
    <w:abstractNumId w:val="8"/>
  </w:num>
  <w:num w:numId="6" w16cid:durableId="471176">
    <w:abstractNumId w:val="3"/>
  </w:num>
  <w:num w:numId="7" w16cid:durableId="253368203">
    <w:abstractNumId w:val="2"/>
  </w:num>
  <w:num w:numId="8" w16cid:durableId="1422870336">
    <w:abstractNumId w:val="0"/>
  </w:num>
  <w:num w:numId="9" w16cid:durableId="968053355">
    <w:abstractNumId w:val="1"/>
  </w:num>
  <w:num w:numId="10" w16cid:durableId="546647770">
    <w:abstractNumId w:val="4"/>
  </w:num>
  <w:num w:numId="11" w16cid:durableId="1688210991">
    <w:abstractNumId w:val="22"/>
  </w:num>
  <w:num w:numId="12" w16cid:durableId="331493357">
    <w:abstractNumId w:val="17"/>
  </w:num>
  <w:num w:numId="13" w16cid:durableId="691801749">
    <w:abstractNumId w:val="34"/>
  </w:num>
  <w:num w:numId="14" w16cid:durableId="821459126">
    <w:abstractNumId w:val="24"/>
  </w:num>
  <w:num w:numId="15" w16cid:durableId="489253883">
    <w:abstractNumId w:val="13"/>
  </w:num>
  <w:num w:numId="16" w16cid:durableId="414712337">
    <w:abstractNumId w:val="37"/>
  </w:num>
  <w:num w:numId="17" w16cid:durableId="1629241242">
    <w:abstractNumId w:val="26"/>
  </w:num>
  <w:num w:numId="18" w16cid:durableId="2108035653">
    <w:abstractNumId w:val="16"/>
  </w:num>
  <w:num w:numId="19" w16cid:durableId="1245073444">
    <w:abstractNumId w:val="23"/>
  </w:num>
  <w:num w:numId="20" w16cid:durableId="1940335029">
    <w:abstractNumId w:val="11"/>
  </w:num>
  <w:num w:numId="21" w16cid:durableId="324404337">
    <w:abstractNumId w:val="14"/>
  </w:num>
  <w:num w:numId="22" w16cid:durableId="1421290226">
    <w:abstractNumId w:val="33"/>
  </w:num>
  <w:num w:numId="23" w16cid:durableId="202246523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0801083">
    <w:abstractNumId w:val="40"/>
  </w:num>
  <w:num w:numId="25" w16cid:durableId="279603672">
    <w:abstractNumId w:val="29"/>
  </w:num>
  <w:num w:numId="26" w16cid:durableId="790510451">
    <w:abstractNumId w:val="27"/>
  </w:num>
  <w:num w:numId="27" w16cid:durableId="89325755">
    <w:abstractNumId w:val="12"/>
  </w:num>
  <w:num w:numId="28" w16cid:durableId="22875350">
    <w:abstractNumId w:val="41"/>
  </w:num>
  <w:num w:numId="29" w16cid:durableId="774209516">
    <w:abstractNumId w:val="30"/>
  </w:num>
  <w:num w:numId="30" w16cid:durableId="541134560">
    <w:abstractNumId w:val="38"/>
  </w:num>
  <w:num w:numId="31" w16cid:durableId="1250581843">
    <w:abstractNumId w:val="35"/>
  </w:num>
  <w:num w:numId="32" w16cid:durableId="1341467405">
    <w:abstractNumId w:val="18"/>
  </w:num>
  <w:num w:numId="33" w16cid:durableId="344987157">
    <w:abstractNumId w:val="25"/>
  </w:num>
  <w:num w:numId="34" w16cid:durableId="1132403850">
    <w:abstractNumId w:val="10"/>
  </w:num>
  <w:num w:numId="35" w16cid:durableId="1514684489">
    <w:abstractNumId w:val="28"/>
  </w:num>
  <w:num w:numId="36" w16cid:durableId="1709181074">
    <w:abstractNumId w:val="20"/>
  </w:num>
  <w:num w:numId="37" w16cid:durableId="358094595">
    <w:abstractNumId w:val="21"/>
  </w:num>
  <w:num w:numId="38" w16cid:durableId="2097481539">
    <w:abstractNumId w:val="15"/>
  </w:num>
  <w:num w:numId="39" w16cid:durableId="317854077">
    <w:abstractNumId w:val="19"/>
  </w:num>
  <w:num w:numId="40" w16cid:durableId="1743290278">
    <w:abstractNumId w:val="39"/>
  </w:num>
  <w:num w:numId="41" w16cid:durableId="15280639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96938973">
    <w:abstractNumId w:val="36"/>
  </w:num>
  <w:num w:numId="43" w16cid:durableId="1747874765">
    <w:abstractNumId w:val="32"/>
  </w:num>
  <w:num w:numId="44" w16cid:durableId="8876496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016309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228657373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32"/>
    <w:rsid w:val="00002C6A"/>
    <w:rsid w:val="00002F47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B7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1E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33A"/>
    <w:rsid w:val="00016841"/>
    <w:rsid w:val="000168CC"/>
    <w:rsid w:val="00016B2C"/>
    <w:rsid w:val="00016E07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1EE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562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1B3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B01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8E3"/>
    <w:rsid w:val="0004099E"/>
    <w:rsid w:val="000409C1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1AA"/>
    <w:rsid w:val="0004247E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A21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31D"/>
    <w:rsid w:val="000455BC"/>
    <w:rsid w:val="00045609"/>
    <w:rsid w:val="0004566D"/>
    <w:rsid w:val="0004567C"/>
    <w:rsid w:val="0004582E"/>
    <w:rsid w:val="00045879"/>
    <w:rsid w:val="00045915"/>
    <w:rsid w:val="00045A5B"/>
    <w:rsid w:val="00045B09"/>
    <w:rsid w:val="00045E10"/>
    <w:rsid w:val="00045E1A"/>
    <w:rsid w:val="000460DE"/>
    <w:rsid w:val="000463C2"/>
    <w:rsid w:val="00046445"/>
    <w:rsid w:val="0004668C"/>
    <w:rsid w:val="00046777"/>
    <w:rsid w:val="000467C5"/>
    <w:rsid w:val="00046993"/>
    <w:rsid w:val="00046A33"/>
    <w:rsid w:val="00046D2B"/>
    <w:rsid w:val="00046D93"/>
    <w:rsid w:val="00046E78"/>
    <w:rsid w:val="000470F6"/>
    <w:rsid w:val="00047116"/>
    <w:rsid w:val="00047179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ADC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5AB"/>
    <w:rsid w:val="00063A88"/>
    <w:rsid w:val="00063CF6"/>
    <w:rsid w:val="00063DF6"/>
    <w:rsid w:val="00063E8F"/>
    <w:rsid w:val="0006416A"/>
    <w:rsid w:val="00064488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4E"/>
    <w:rsid w:val="000673D5"/>
    <w:rsid w:val="00067576"/>
    <w:rsid w:val="00067809"/>
    <w:rsid w:val="000678CB"/>
    <w:rsid w:val="00067976"/>
    <w:rsid w:val="00067BFA"/>
    <w:rsid w:val="00067C19"/>
    <w:rsid w:val="000703A7"/>
    <w:rsid w:val="00070684"/>
    <w:rsid w:val="000706A4"/>
    <w:rsid w:val="00070964"/>
    <w:rsid w:val="00070B0D"/>
    <w:rsid w:val="00070E0E"/>
    <w:rsid w:val="00070F97"/>
    <w:rsid w:val="00070FD4"/>
    <w:rsid w:val="0007170D"/>
    <w:rsid w:val="000717A2"/>
    <w:rsid w:val="000717BB"/>
    <w:rsid w:val="00071844"/>
    <w:rsid w:val="00071B93"/>
    <w:rsid w:val="00071BB0"/>
    <w:rsid w:val="00071BC3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AE7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1F"/>
    <w:rsid w:val="0008005C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2B2"/>
    <w:rsid w:val="0008354B"/>
    <w:rsid w:val="00083AD6"/>
    <w:rsid w:val="00083C95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6F8D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0E6B"/>
    <w:rsid w:val="000910C9"/>
    <w:rsid w:val="000911B0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B71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8F5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4BF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29B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4FA7"/>
    <w:rsid w:val="000B5178"/>
    <w:rsid w:val="000B527E"/>
    <w:rsid w:val="000B53A2"/>
    <w:rsid w:val="000B53D6"/>
    <w:rsid w:val="000B55D2"/>
    <w:rsid w:val="000B5618"/>
    <w:rsid w:val="000B597A"/>
    <w:rsid w:val="000B599A"/>
    <w:rsid w:val="000B5D3D"/>
    <w:rsid w:val="000B5EEB"/>
    <w:rsid w:val="000B65B6"/>
    <w:rsid w:val="000B6668"/>
    <w:rsid w:val="000B6677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15E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7C9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39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5AA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0C"/>
    <w:rsid w:val="000D68BF"/>
    <w:rsid w:val="000D6979"/>
    <w:rsid w:val="000D6AD1"/>
    <w:rsid w:val="000D6C05"/>
    <w:rsid w:val="000D6DC1"/>
    <w:rsid w:val="000D70AE"/>
    <w:rsid w:val="000D73BB"/>
    <w:rsid w:val="000D76D5"/>
    <w:rsid w:val="000D7BC8"/>
    <w:rsid w:val="000E03C5"/>
    <w:rsid w:val="000E0404"/>
    <w:rsid w:val="000E0575"/>
    <w:rsid w:val="000E05BB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CD7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6B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7B6"/>
    <w:rsid w:val="000F1AEC"/>
    <w:rsid w:val="000F1C53"/>
    <w:rsid w:val="000F1D17"/>
    <w:rsid w:val="000F1EB0"/>
    <w:rsid w:val="000F2520"/>
    <w:rsid w:val="000F297C"/>
    <w:rsid w:val="000F2B06"/>
    <w:rsid w:val="000F2BE9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AEB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2F9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37"/>
    <w:rsid w:val="001023F6"/>
    <w:rsid w:val="00102432"/>
    <w:rsid w:val="001027C3"/>
    <w:rsid w:val="00102BF2"/>
    <w:rsid w:val="001032FB"/>
    <w:rsid w:val="001035FA"/>
    <w:rsid w:val="001037B0"/>
    <w:rsid w:val="0010380E"/>
    <w:rsid w:val="00103BD6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A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16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AD8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A03"/>
    <w:rsid w:val="00113BE5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2F"/>
    <w:rsid w:val="00115DEB"/>
    <w:rsid w:val="00115ED6"/>
    <w:rsid w:val="001161F9"/>
    <w:rsid w:val="0011620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8E5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2EA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2F56"/>
    <w:rsid w:val="001332A1"/>
    <w:rsid w:val="0013344B"/>
    <w:rsid w:val="001335D7"/>
    <w:rsid w:val="00133742"/>
    <w:rsid w:val="001338D5"/>
    <w:rsid w:val="001339D1"/>
    <w:rsid w:val="00133C1D"/>
    <w:rsid w:val="00133F2C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5CBE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3CA"/>
    <w:rsid w:val="00137465"/>
    <w:rsid w:val="001376BF"/>
    <w:rsid w:val="00137701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DE5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16A"/>
    <w:rsid w:val="0014430C"/>
    <w:rsid w:val="0014439D"/>
    <w:rsid w:val="00144472"/>
    <w:rsid w:val="001444C9"/>
    <w:rsid w:val="001449A7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4E4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8E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3915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1ED"/>
    <w:rsid w:val="0016228F"/>
    <w:rsid w:val="00162409"/>
    <w:rsid w:val="001625A7"/>
    <w:rsid w:val="001629C7"/>
    <w:rsid w:val="00162C0F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7F4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D77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18"/>
    <w:rsid w:val="00171C37"/>
    <w:rsid w:val="0017212E"/>
    <w:rsid w:val="00172158"/>
    <w:rsid w:val="00172660"/>
    <w:rsid w:val="00172860"/>
    <w:rsid w:val="00172CEE"/>
    <w:rsid w:val="00172DA5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E7E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29E"/>
    <w:rsid w:val="001843FD"/>
    <w:rsid w:val="0018445D"/>
    <w:rsid w:val="00184674"/>
    <w:rsid w:val="001847BA"/>
    <w:rsid w:val="00184C2A"/>
    <w:rsid w:val="00184E16"/>
    <w:rsid w:val="00184E31"/>
    <w:rsid w:val="00184F67"/>
    <w:rsid w:val="00185047"/>
    <w:rsid w:val="001850FA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AE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6B"/>
    <w:rsid w:val="00192A9B"/>
    <w:rsid w:val="00193343"/>
    <w:rsid w:val="001935F0"/>
    <w:rsid w:val="001936F4"/>
    <w:rsid w:val="00193750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12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4DA"/>
    <w:rsid w:val="0019756C"/>
    <w:rsid w:val="001976E3"/>
    <w:rsid w:val="001978D2"/>
    <w:rsid w:val="0019799B"/>
    <w:rsid w:val="00197AEC"/>
    <w:rsid w:val="00197BD9"/>
    <w:rsid w:val="00197BDC"/>
    <w:rsid w:val="00197C1E"/>
    <w:rsid w:val="00197C7D"/>
    <w:rsid w:val="00197DC0"/>
    <w:rsid w:val="001A0268"/>
    <w:rsid w:val="001A1030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55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53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4E7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99F"/>
    <w:rsid w:val="001B0CCC"/>
    <w:rsid w:val="001B162A"/>
    <w:rsid w:val="001B178F"/>
    <w:rsid w:val="001B17BC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CF"/>
    <w:rsid w:val="001B39DE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4A14"/>
    <w:rsid w:val="001B511A"/>
    <w:rsid w:val="001B52AC"/>
    <w:rsid w:val="001B544F"/>
    <w:rsid w:val="001B56D3"/>
    <w:rsid w:val="001B572A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0F9E"/>
    <w:rsid w:val="001C11FA"/>
    <w:rsid w:val="001C1481"/>
    <w:rsid w:val="001C169E"/>
    <w:rsid w:val="001C181A"/>
    <w:rsid w:val="001C1967"/>
    <w:rsid w:val="001C19C4"/>
    <w:rsid w:val="001C1AAD"/>
    <w:rsid w:val="001C1EE7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118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1"/>
    <w:rsid w:val="001D26B6"/>
    <w:rsid w:val="001D282F"/>
    <w:rsid w:val="001D293A"/>
    <w:rsid w:val="001D2A29"/>
    <w:rsid w:val="001D2E12"/>
    <w:rsid w:val="001D3029"/>
    <w:rsid w:val="001D30AF"/>
    <w:rsid w:val="001D30B4"/>
    <w:rsid w:val="001D3266"/>
    <w:rsid w:val="001D3290"/>
    <w:rsid w:val="001D3709"/>
    <w:rsid w:val="001D38CE"/>
    <w:rsid w:val="001D3BEF"/>
    <w:rsid w:val="001D4017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2F5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28F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46"/>
    <w:rsid w:val="001F128C"/>
    <w:rsid w:val="001F13A5"/>
    <w:rsid w:val="001F13D8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1DE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7E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5DF3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9FB"/>
    <w:rsid w:val="001F6BFE"/>
    <w:rsid w:val="001F6D28"/>
    <w:rsid w:val="001F723D"/>
    <w:rsid w:val="001F725A"/>
    <w:rsid w:val="001F745A"/>
    <w:rsid w:val="001F7541"/>
    <w:rsid w:val="001F7FA8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0BE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3976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C26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269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3D2"/>
    <w:rsid w:val="00215400"/>
    <w:rsid w:val="00215C13"/>
    <w:rsid w:val="00215DC1"/>
    <w:rsid w:val="00215F46"/>
    <w:rsid w:val="00216157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985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0A7"/>
    <w:rsid w:val="002222D8"/>
    <w:rsid w:val="00222845"/>
    <w:rsid w:val="0022298B"/>
    <w:rsid w:val="002229CE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0BB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6AA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6E4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5E2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252"/>
    <w:rsid w:val="002542E1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5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E8C"/>
    <w:rsid w:val="00257FDF"/>
    <w:rsid w:val="00260256"/>
    <w:rsid w:val="00260276"/>
    <w:rsid w:val="00260482"/>
    <w:rsid w:val="00260A96"/>
    <w:rsid w:val="00260C68"/>
    <w:rsid w:val="002610AE"/>
    <w:rsid w:val="00261444"/>
    <w:rsid w:val="0026153E"/>
    <w:rsid w:val="00261573"/>
    <w:rsid w:val="002615FE"/>
    <w:rsid w:val="0026182F"/>
    <w:rsid w:val="002618CA"/>
    <w:rsid w:val="002618D1"/>
    <w:rsid w:val="00261A4B"/>
    <w:rsid w:val="00261B57"/>
    <w:rsid w:val="00261D62"/>
    <w:rsid w:val="00261DDF"/>
    <w:rsid w:val="002621DA"/>
    <w:rsid w:val="00262837"/>
    <w:rsid w:val="0026292C"/>
    <w:rsid w:val="00262953"/>
    <w:rsid w:val="00262976"/>
    <w:rsid w:val="0026305D"/>
    <w:rsid w:val="00263082"/>
    <w:rsid w:val="0026308B"/>
    <w:rsid w:val="002630B3"/>
    <w:rsid w:val="0026312D"/>
    <w:rsid w:val="0026379A"/>
    <w:rsid w:val="00263840"/>
    <w:rsid w:val="002639BE"/>
    <w:rsid w:val="00263C2B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3FA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6D0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A89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290"/>
    <w:rsid w:val="002804BC"/>
    <w:rsid w:val="00280618"/>
    <w:rsid w:val="00280713"/>
    <w:rsid w:val="00280B1B"/>
    <w:rsid w:val="00280CFD"/>
    <w:rsid w:val="0028116F"/>
    <w:rsid w:val="002813B6"/>
    <w:rsid w:val="002816CB"/>
    <w:rsid w:val="00281703"/>
    <w:rsid w:val="002817AD"/>
    <w:rsid w:val="002818B5"/>
    <w:rsid w:val="00281A2E"/>
    <w:rsid w:val="00281A4B"/>
    <w:rsid w:val="00281A6D"/>
    <w:rsid w:val="00281BF6"/>
    <w:rsid w:val="00281D42"/>
    <w:rsid w:val="00281EAE"/>
    <w:rsid w:val="0028219E"/>
    <w:rsid w:val="00282219"/>
    <w:rsid w:val="0028232B"/>
    <w:rsid w:val="0028239E"/>
    <w:rsid w:val="00282468"/>
    <w:rsid w:val="00282849"/>
    <w:rsid w:val="0028285D"/>
    <w:rsid w:val="002829FE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2F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2B4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E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2E0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74"/>
    <w:rsid w:val="002966FC"/>
    <w:rsid w:val="00296973"/>
    <w:rsid w:val="00296C30"/>
    <w:rsid w:val="00296E13"/>
    <w:rsid w:val="00296EC5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375"/>
    <w:rsid w:val="002A14B8"/>
    <w:rsid w:val="002A15A1"/>
    <w:rsid w:val="002A18B1"/>
    <w:rsid w:val="002A1AE1"/>
    <w:rsid w:val="002A2017"/>
    <w:rsid w:val="002A20E8"/>
    <w:rsid w:val="002A212E"/>
    <w:rsid w:val="002A24CF"/>
    <w:rsid w:val="002A2708"/>
    <w:rsid w:val="002A2DBB"/>
    <w:rsid w:val="002A2E49"/>
    <w:rsid w:val="002A3065"/>
    <w:rsid w:val="002A30B4"/>
    <w:rsid w:val="002A314D"/>
    <w:rsid w:val="002A31F3"/>
    <w:rsid w:val="002A333C"/>
    <w:rsid w:val="002A3455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15"/>
    <w:rsid w:val="002A5628"/>
    <w:rsid w:val="002A564F"/>
    <w:rsid w:val="002A5852"/>
    <w:rsid w:val="002A59AB"/>
    <w:rsid w:val="002A5D06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1A4"/>
    <w:rsid w:val="002B1264"/>
    <w:rsid w:val="002B13B4"/>
    <w:rsid w:val="002B1464"/>
    <w:rsid w:val="002B1845"/>
    <w:rsid w:val="002B19E8"/>
    <w:rsid w:val="002B216E"/>
    <w:rsid w:val="002B218C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04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9BD"/>
    <w:rsid w:val="002B7A30"/>
    <w:rsid w:val="002B7D68"/>
    <w:rsid w:val="002B7E8A"/>
    <w:rsid w:val="002B7ED6"/>
    <w:rsid w:val="002B7F05"/>
    <w:rsid w:val="002B7F83"/>
    <w:rsid w:val="002C0006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C7"/>
    <w:rsid w:val="002C229C"/>
    <w:rsid w:val="002C233C"/>
    <w:rsid w:val="002C274D"/>
    <w:rsid w:val="002C2910"/>
    <w:rsid w:val="002C2AB3"/>
    <w:rsid w:val="002C2AF2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63"/>
    <w:rsid w:val="002C49B1"/>
    <w:rsid w:val="002C4B96"/>
    <w:rsid w:val="002C4C4F"/>
    <w:rsid w:val="002C4D41"/>
    <w:rsid w:val="002C4D46"/>
    <w:rsid w:val="002C4EA7"/>
    <w:rsid w:val="002C515B"/>
    <w:rsid w:val="002C5247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1D2"/>
    <w:rsid w:val="002D1345"/>
    <w:rsid w:val="002D1691"/>
    <w:rsid w:val="002D16E7"/>
    <w:rsid w:val="002D18D9"/>
    <w:rsid w:val="002D1C2D"/>
    <w:rsid w:val="002D1C53"/>
    <w:rsid w:val="002D1DB6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88C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6C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C2A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2B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63"/>
    <w:rsid w:val="002F19FD"/>
    <w:rsid w:val="002F1BE4"/>
    <w:rsid w:val="002F1DD0"/>
    <w:rsid w:val="002F1FCC"/>
    <w:rsid w:val="002F20FD"/>
    <w:rsid w:val="002F215C"/>
    <w:rsid w:val="002F25E7"/>
    <w:rsid w:val="002F278B"/>
    <w:rsid w:val="002F2AF9"/>
    <w:rsid w:val="002F2B64"/>
    <w:rsid w:val="002F2BD1"/>
    <w:rsid w:val="002F2DD2"/>
    <w:rsid w:val="002F2DE4"/>
    <w:rsid w:val="002F3075"/>
    <w:rsid w:val="002F3145"/>
    <w:rsid w:val="002F32B7"/>
    <w:rsid w:val="002F357A"/>
    <w:rsid w:val="002F3756"/>
    <w:rsid w:val="002F390A"/>
    <w:rsid w:val="002F3A06"/>
    <w:rsid w:val="002F3B04"/>
    <w:rsid w:val="002F3E88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033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1CF"/>
    <w:rsid w:val="002F63AA"/>
    <w:rsid w:val="002F686F"/>
    <w:rsid w:val="002F6A8E"/>
    <w:rsid w:val="002F6DC9"/>
    <w:rsid w:val="002F6E5A"/>
    <w:rsid w:val="002F72B7"/>
    <w:rsid w:val="002F734D"/>
    <w:rsid w:val="002F7436"/>
    <w:rsid w:val="002F75F8"/>
    <w:rsid w:val="002F7980"/>
    <w:rsid w:val="002F7AFD"/>
    <w:rsid w:val="002F7FDE"/>
    <w:rsid w:val="00300206"/>
    <w:rsid w:val="0030038D"/>
    <w:rsid w:val="003004A3"/>
    <w:rsid w:val="00300749"/>
    <w:rsid w:val="0030078C"/>
    <w:rsid w:val="0030087A"/>
    <w:rsid w:val="00300CEA"/>
    <w:rsid w:val="00300D1C"/>
    <w:rsid w:val="00300D4B"/>
    <w:rsid w:val="00300D94"/>
    <w:rsid w:val="00300ECD"/>
    <w:rsid w:val="00301204"/>
    <w:rsid w:val="0030132E"/>
    <w:rsid w:val="00301435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44"/>
    <w:rsid w:val="003033C7"/>
    <w:rsid w:val="003035CE"/>
    <w:rsid w:val="003035EF"/>
    <w:rsid w:val="0030372B"/>
    <w:rsid w:val="00303768"/>
    <w:rsid w:val="0030389C"/>
    <w:rsid w:val="0030394D"/>
    <w:rsid w:val="00303BCF"/>
    <w:rsid w:val="00303C96"/>
    <w:rsid w:val="00303DC1"/>
    <w:rsid w:val="00303E58"/>
    <w:rsid w:val="003040C3"/>
    <w:rsid w:val="003041DE"/>
    <w:rsid w:val="003046C2"/>
    <w:rsid w:val="003047B5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6F0B"/>
    <w:rsid w:val="003071D2"/>
    <w:rsid w:val="00307353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845"/>
    <w:rsid w:val="00311CF7"/>
    <w:rsid w:val="00311DF5"/>
    <w:rsid w:val="00311E28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6AA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4EFD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4F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4A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1C"/>
    <w:rsid w:val="00324435"/>
    <w:rsid w:val="003244B6"/>
    <w:rsid w:val="0032457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A4C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06E"/>
    <w:rsid w:val="0033352A"/>
    <w:rsid w:val="0033357A"/>
    <w:rsid w:val="003338F2"/>
    <w:rsid w:val="00333934"/>
    <w:rsid w:val="00333AC6"/>
    <w:rsid w:val="00333DDF"/>
    <w:rsid w:val="00333F6B"/>
    <w:rsid w:val="003341AA"/>
    <w:rsid w:val="0033420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A6F"/>
    <w:rsid w:val="00337D12"/>
    <w:rsid w:val="00337E17"/>
    <w:rsid w:val="00337EEE"/>
    <w:rsid w:val="0034004E"/>
    <w:rsid w:val="00340142"/>
    <w:rsid w:val="0034055D"/>
    <w:rsid w:val="00340676"/>
    <w:rsid w:val="00340751"/>
    <w:rsid w:val="0034082F"/>
    <w:rsid w:val="003408FE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071"/>
    <w:rsid w:val="0034255C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0D"/>
    <w:rsid w:val="00344A5A"/>
    <w:rsid w:val="00344CFE"/>
    <w:rsid w:val="00344E78"/>
    <w:rsid w:val="00344F7E"/>
    <w:rsid w:val="00345023"/>
    <w:rsid w:val="003454B1"/>
    <w:rsid w:val="003457BA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A1F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42"/>
    <w:rsid w:val="0035336B"/>
    <w:rsid w:val="003534BA"/>
    <w:rsid w:val="003537FF"/>
    <w:rsid w:val="00353B52"/>
    <w:rsid w:val="00353DBB"/>
    <w:rsid w:val="00353DC1"/>
    <w:rsid w:val="00353DEE"/>
    <w:rsid w:val="003541A2"/>
    <w:rsid w:val="00354444"/>
    <w:rsid w:val="00354642"/>
    <w:rsid w:val="00354839"/>
    <w:rsid w:val="00354AF2"/>
    <w:rsid w:val="00354F33"/>
    <w:rsid w:val="00355537"/>
    <w:rsid w:val="003555AE"/>
    <w:rsid w:val="0035595E"/>
    <w:rsid w:val="003559B8"/>
    <w:rsid w:val="0035613A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57D82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4A"/>
    <w:rsid w:val="00363982"/>
    <w:rsid w:val="00363B76"/>
    <w:rsid w:val="00363D76"/>
    <w:rsid w:val="00363F03"/>
    <w:rsid w:val="00363F84"/>
    <w:rsid w:val="00363FAD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A37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305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6C3"/>
    <w:rsid w:val="003738D3"/>
    <w:rsid w:val="00373A9D"/>
    <w:rsid w:val="00373B37"/>
    <w:rsid w:val="00373C08"/>
    <w:rsid w:val="00373D37"/>
    <w:rsid w:val="00373E31"/>
    <w:rsid w:val="0037431E"/>
    <w:rsid w:val="00374397"/>
    <w:rsid w:val="003745D5"/>
    <w:rsid w:val="003745E2"/>
    <w:rsid w:val="003747AE"/>
    <w:rsid w:val="00374CCE"/>
    <w:rsid w:val="00374F63"/>
    <w:rsid w:val="00375928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3F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5BC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B6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582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96F"/>
    <w:rsid w:val="003A0C6A"/>
    <w:rsid w:val="003A0D1A"/>
    <w:rsid w:val="003A1140"/>
    <w:rsid w:val="003A1246"/>
    <w:rsid w:val="003A12FF"/>
    <w:rsid w:val="003A1321"/>
    <w:rsid w:val="003A14EC"/>
    <w:rsid w:val="003A14F5"/>
    <w:rsid w:val="003A1584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CCA"/>
    <w:rsid w:val="003A2E75"/>
    <w:rsid w:val="003A341F"/>
    <w:rsid w:val="003A3546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30D"/>
    <w:rsid w:val="003B0610"/>
    <w:rsid w:val="003B075D"/>
    <w:rsid w:val="003B0BE1"/>
    <w:rsid w:val="003B0CB2"/>
    <w:rsid w:val="003B0F75"/>
    <w:rsid w:val="003B1076"/>
    <w:rsid w:val="003B1086"/>
    <w:rsid w:val="003B169D"/>
    <w:rsid w:val="003B1975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6D38"/>
    <w:rsid w:val="003B6E02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3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A48"/>
    <w:rsid w:val="003C2B1C"/>
    <w:rsid w:val="003C2B3B"/>
    <w:rsid w:val="003C2CB5"/>
    <w:rsid w:val="003C2F9D"/>
    <w:rsid w:val="003C30D5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0F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C7D35"/>
    <w:rsid w:val="003D017D"/>
    <w:rsid w:val="003D024B"/>
    <w:rsid w:val="003D0583"/>
    <w:rsid w:val="003D06CB"/>
    <w:rsid w:val="003D07E2"/>
    <w:rsid w:val="003D0947"/>
    <w:rsid w:val="003D09E7"/>
    <w:rsid w:val="003D0A5F"/>
    <w:rsid w:val="003D0B58"/>
    <w:rsid w:val="003D0C56"/>
    <w:rsid w:val="003D0CCD"/>
    <w:rsid w:val="003D0F44"/>
    <w:rsid w:val="003D117B"/>
    <w:rsid w:val="003D11E5"/>
    <w:rsid w:val="003D13DA"/>
    <w:rsid w:val="003D1501"/>
    <w:rsid w:val="003D15D5"/>
    <w:rsid w:val="003D1A6E"/>
    <w:rsid w:val="003D1B10"/>
    <w:rsid w:val="003D1BE1"/>
    <w:rsid w:val="003D1C53"/>
    <w:rsid w:val="003D2054"/>
    <w:rsid w:val="003D2431"/>
    <w:rsid w:val="003D2656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27A"/>
    <w:rsid w:val="003D74F2"/>
    <w:rsid w:val="003D7694"/>
    <w:rsid w:val="003D76D5"/>
    <w:rsid w:val="003D773D"/>
    <w:rsid w:val="003D7768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60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569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2F0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9FD"/>
    <w:rsid w:val="003F3BE5"/>
    <w:rsid w:val="003F3D46"/>
    <w:rsid w:val="003F3E42"/>
    <w:rsid w:val="003F3E8B"/>
    <w:rsid w:val="003F3FCF"/>
    <w:rsid w:val="003F4001"/>
    <w:rsid w:val="003F4064"/>
    <w:rsid w:val="003F416B"/>
    <w:rsid w:val="003F44A5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BD4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27A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35"/>
    <w:rsid w:val="00402D9F"/>
    <w:rsid w:val="00402DE7"/>
    <w:rsid w:val="00402E99"/>
    <w:rsid w:val="00403006"/>
    <w:rsid w:val="004030CE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3FF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835"/>
    <w:rsid w:val="00406974"/>
    <w:rsid w:val="00406F27"/>
    <w:rsid w:val="0040700A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74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5EE0"/>
    <w:rsid w:val="0041640D"/>
    <w:rsid w:val="00416747"/>
    <w:rsid w:val="00416904"/>
    <w:rsid w:val="0041698A"/>
    <w:rsid w:val="00416A8A"/>
    <w:rsid w:val="00416FF7"/>
    <w:rsid w:val="00417149"/>
    <w:rsid w:val="004171E8"/>
    <w:rsid w:val="00417211"/>
    <w:rsid w:val="0041721E"/>
    <w:rsid w:val="00417230"/>
    <w:rsid w:val="00417281"/>
    <w:rsid w:val="0041728D"/>
    <w:rsid w:val="00417498"/>
    <w:rsid w:val="004174DF"/>
    <w:rsid w:val="00417980"/>
    <w:rsid w:val="004179C7"/>
    <w:rsid w:val="00417C17"/>
    <w:rsid w:val="00417CBF"/>
    <w:rsid w:val="00417E0B"/>
    <w:rsid w:val="004200F6"/>
    <w:rsid w:val="00420107"/>
    <w:rsid w:val="00420117"/>
    <w:rsid w:val="00420372"/>
    <w:rsid w:val="00421272"/>
    <w:rsid w:val="00421334"/>
    <w:rsid w:val="0042141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5E"/>
    <w:rsid w:val="0042496A"/>
    <w:rsid w:val="00424A28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B26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763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4C4"/>
    <w:rsid w:val="00434554"/>
    <w:rsid w:val="00434558"/>
    <w:rsid w:val="004345D1"/>
    <w:rsid w:val="004347E5"/>
    <w:rsid w:val="00434827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4D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0B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8F3"/>
    <w:rsid w:val="004509AF"/>
    <w:rsid w:val="00450A94"/>
    <w:rsid w:val="0045164D"/>
    <w:rsid w:val="00451BF7"/>
    <w:rsid w:val="00451F76"/>
    <w:rsid w:val="00452348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E74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2FC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2F9C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74E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74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997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4F5D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77F1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77D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41E"/>
    <w:rsid w:val="00484542"/>
    <w:rsid w:val="00484A81"/>
    <w:rsid w:val="00484BC7"/>
    <w:rsid w:val="00484F70"/>
    <w:rsid w:val="00485425"/>
    <w:rsid w:val="00485495"/>
    <w:rsid w:val="004856A9"/>
    <w:rsid w:val="00485804"/>
    <w:rsid w:val="00485A6E"/>
    <w:rsid w:val="00485AA2"/>
    <w:rsid w:val="004861DC"/>
    <w:rsid w:val="00486246"/>
    <w:rsid w:val="004866A8"/>
    <w:rsid w:val="0048675B"/>
    <w:rsid w:val="004867AA"/>
    <w:rsid w:val="00486A2F"/>
    <w:rsid w:val="0048738A"/>
    <w:rsid w:val="004873D9"/>
    <w:rsid w:val="00487443"/>
    <w:rsid w:val="00487497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6AD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5EC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AD0"/>
    <w:rsid w:val="00497C38"/>
    <w:rsid w:val="004A0104"/>
    <w:rsid w:val="004A032A"/>
    <w:rsid w:val="004A03BF"/>
    <w:rsid w:val="004A06E7"/>
    <w:rsid w:val="004A07D8"/>
    <w:rsid w:val="004A090B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864"/>
    <w:rsid w:val="004A290C"/>
    <w:rsid w:val="004A294E"/>
    <w:rsid w:val="004A2D51"/>
    <w:rsid w:val="004A2F53"/>
    <w:rsid w:val="004A2F5F"/>
    <w:rsid w:val="004A2FD0"/>
    <w:rsid w:val="004A30F9"/>
    <w:rsid w:val="004A3261"/>
    <w:rsid w:val="004A332A"/>
    <w:rsid w:val="004A3674"/>
    <w:rsid w:val="004A3706"/>
    <w:rsid w:val="004A3ADF"/>
    <w:rsid w:val="004A3D66"/>
    <w:rsid w:val="004A3E32"/>
    <w:rsid w:val="004A482A"/>
    <w:rsid w:val="004A4C9A"/>
    <w:rsid w:val="004A4CB0"/>
    <w:rsid w:val="004A4D47"/>
    <w:rsid w:val="004A539E"/>
    <w:rsid w:val="004A5905"/>
    <w:rsid w:val="004A59AB"/>
    <w:rsid w:val="004A5A39"/>
    <w:rsid w:val="004A5FC9"/>
    <w:rsid w:val="004A63B5"/>
    <w:rsid w:val="004A658D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0DE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285"/>
    <w:rsid w:val="004B5450"/>
    <w:rsid w:val="004B575B"/>
    <w:rsid w:val="004B5988"/>
    <w:rsid w:val="004B5B8C"/>
    <w:rsid w:val="004B5DE7"/>
    <w:rsid w:val="004B5E23"/>
    <w:rsid w:val="004B602F"/>
    <w:rsid w:val="004B60AC"/>
    <w:rsid w:val="004B6148"/>
    <w:rsid w:val="004B62F1"/>
    <w:rsid w:val="004B6396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5C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C09"/>
    <w:rsid w:val="004C7D24"/>
    <w:rsid w:val="004C7D25"/>
    <w:rsid w:val="004C7D37"/>
    <w:rsid w:val="004D00DD"/>
    <w:rsid w:val="004D0454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603"/>
    <w:rsid w:val="004D2731"/>
    <w:rsid w:val="004D27E1"/>
    <w:rsid w:val="004D2AD7"/>
    <w:rsid w:val="004D2B98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EE"/>
    <w:rsid w:val="004E420A"/>
    <w:rsid w:val="004E44E2"/>
    <w:rsid w:val="004E4A81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899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18D"/>
    <w:rsid w:val="004F3397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8FE"/>
    <w:rsid w:val="004F5DC4"/>
    <w:rsid w:val="004F5E02"/>
    <w:rsid w:val="004F5EAA"/>
    <w:rsid w:val="004F60E0"/>
    <w:rsid w:val="004F6544"/>
    <w:rsid w:val="004F65AA"/>
    <w:rsid w:val="004F6B1C"/>
    <w:rsid w:val="004F6BF8"/>
    <w:rsid w:val="004F6D0B"/>
    <w:rsid w:val="004F7094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5A6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5A9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B3B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3D5"/>
    <w:rsid w:val="00512814"/>
    <w:rsid w:val="00512887"/>
    <w:rsid w:val="005128E3"/>
    <w:rsid w:val="00512B29"/>
    <w:rsid w:val="00512C94"/>
    <w:rsid w:val="00512CD5"/>
    <w:rsid w:val="00512E14"/>
    <w:rsid w:val="00512E59"/>
    <w:rsid w:val="00512F14"/>
    <w:rsid w:val="005131AD"/>
    <w:rsid w:val="0051338A"/>
    <w:rsid w:val="005134BE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AB"/>
    <w:rsid w:val="00514ECE"/>
    <w:rsid w:val="00514FC0"/>
    <w:rsid w:val="0051506A"/>
    <w:rsid w:val="00515419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BA1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14"/>
    <w:rsid w:val="0052099B"/>
    <w:rsid w:val="00520A26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43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86B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409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0F0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0F37"/>
    <w:rsid w:val="00551309"/>
    <w:rsid w:val="005514E4"/>
    <w:rsid w:val="005516B4"/>
    <w:rsid w:val="00551817"/>
    <w:rsid w:val="0055184B"/>
    <w:rsid w:val="00551D6F"/>
    <w:rsid w:val="00551EC1"/>
    <w:rsid w:val="00551F7D"/>
    <w:rsid w:val="005521D3"/>
    <w:rsid w:val="005523FF"/>
    <w:rsid w:val="00552517"/>
    <w:rsid w:val="005527B4"/>
    <w:rsid w:val="0055291E"/>
    <w:rsid w:val="00552A8D"/>
    <w:rsid w:val="00552CC3"/>
    <w:rsid w:val="00552E35"/>
    <w:rsid w:val="00552E93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69B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54A"/>
    <w:rsid w:val="005628E6"/>
    <w:rsid w:val="00563537"/>
    <w:rsid w:val="00563AE9"/>
    <w:rsid w:val="00563D23"/>
    <w:rsid w:val="0056416C"/>
    <w:rsid w:val="00564264"/>
    <w:rsid w:val="00564385"/>
    <w:rsid w:val="005644C0"/>
    <w:rsid w:val="005644D5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4FA"/>
    <w:rsid w:val="00566735"/>
    <w:rsid w:val="00566A20"/>
    <w:rsid w:val="00566A71"/>
    <w:rsid w:val="00566E31"/>
    <w:rsid w:val="00566FFF"/>
    <w:rsid w:val="00567045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CE4"/>
    <w:rsid w:val="00572E5C"/>
    <w:rsid w:val="00573171"/>
    <w:rsid w:val="005734AE"/>
    <w:rsid w:val="005734E8"/>
    <w:rsid w:val="005736AB"/>
    <w:rsid w:val="00573AF0"/>
    <w:rsid w:val="00573F64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292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78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85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5BBA"/>
    <w:rsid w:val="00585FED"/>
    <w:rsid w:val="00586061"/>
    <w:rsid w:val="0058613D"/>
    <w:rsid w:val="00586159"/>
    <w:rsid w:val="00586785"/>
    <w:rsid w:val="0058683E"/>
    <w:rsid w:val="00586E33"/>
    <w:rsid w:val="00586E3B"/>
    <w:rsid w:val="00586EBE"/>
    <w:rsid w:val="00586FA3"/>
    <w:rsid w:val="00587051"/>
    <w:rsid w:val="005870FD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071"/>
    <w:rsid w:val="005900E5"/>
    <w:rsid w:val="00590587"/>
    <w:rsid w:val="005905DB"/>
    <w:rsid w:val="00590B00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94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E65"/>
    <w:rsid w:val="00595F1D"/>
    <w:rsid w:val="0059613B"/>
    <w:rsid w:val="00596327"/>
    <w:rsid w:val="005963BA"/>
    <w:rsid w:val="00596539"/>
    <w:rsid w:val="005965C3"/>
    <w:rsid w:val="005966CD"/>
    <w:rsid w:val="0059670E"/>
    <w:rsid w:val="005968A5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11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3B2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3DE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0D"/>
    <w:rsid w:val="005A7DFA"/>
    <w:rsid w:val="005A7E1D"/>
    <w:rsid w:val="005B0377"/>
    <w:rsid w:val="005B03BB"/>
    <w:rsid w:val="005B0588"/>
    <w:rsid w:val="005B05C1"/>
    <w:rsid w:val="005B064E"/>
    <w:rsid w:val="005B09FB"/>
    <w:rsid w:val="005B0D68"/>
    <w:rsid w:val="005B1015"/>
    <w:rsid w:val="005B14CE"/>
    <w:rsid w:val="005B153F"/>
    <w:rsid w:val="005B168A"/>
    <w:rsid w:val="005B20A0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3FBF"/>
    <w:rsid w:val="005B4311"/>
    <w:rsid w:val="005B43E0"/>
    <w:rsid w:val="005B474D"/>
    <w:rsid w:val="005B4955"/>
    <w:rsid w:val="005B4956"/>
    <w:rsid w:val="005B4B4C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8F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2E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34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B9E"/>
    <w:rsid w:val="005D3DD5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5E2A"/>
    <w:rsid w:val="005D610E"/>
    <w:rsid w:val="005D616D"/>
    <w:rsid w:val="005D6262"/>
    <w:rsid w:val="005D667E"/>
    <w:rsid w:val="005D679E"/>
    <w:rsid w:val="005D6913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681"/>
    <w:rsid w:val="005E3CBC"/>
    <w:rsid w:val="005E40AA"/>
    <w:rsid w:val="005E41B8"/>
    <w:rsid w:val="005E4675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47"/>
    <w:rsid w:val="005E6E6D"/>
    <w:rsid w:val="005E6F55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3C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23"/>
    <w:rsid w:val="005F6F75"/>
    <w:rsid w:val="005F703B"/>
    <w:rsid w:val="005F7082"/>
    <w:rsid w:val="005F741E"/>
    <w:rsid w:val="005F755A"/>
    <w:rsid w:val="005F755E"/>
    <w:rsid w:val="005F7832"/>
    <w:rsid w:val="005F7925"/>
    <w:rsid w:val="005F7C84"/>
    <w:rsid w:val="005F7D8C"/>
    <w:rsid w:val="005F7FCD"/>
    <w:rsid w:val="00600362"/>
    <w:rsid w:val="0060048B"/>
    <w:rsid w:val="006004ED"/>
    <w:rsid w:val="006004F2"/>
    <w:rsid w:val="00600532"/>
    <w:rsid w:val="00600AD3"/>
    <w:rsid w:val="00600B32"/>
    <w:rsid w:val="00600B6F"/>
    <w:rsid w:val="00600D3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879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BC6"/>
    <w:rsid w:val="00607C0A"/>
    <w:rsid w:val="00607C8E"/>
    <w:rsid w:val="00607CD6"/>
    <w:rsid w:val="006102E8"/>
    <w:rsid w:val="00610C30"/>
    <w:rsid w:val="00611034"/>
    <w:rsid w:val="006114EE"/>
    <w:rsid w:val="006117EB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ADB"/>
    <w:rsid w:val="00614AEA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0C5"/>
    <w:rsid w:val="0061648D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D4C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8B2"/>
    <w:rsid w:val="006239A4"/>
    <w:rsid w:val="00623A27"/>
    <w:rsid w:val="00623BF0"/>
    <w:rsid w:val="00623C7B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6AB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B52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811"/>
    <w:rsid w:val="00627AAD"/>
    <w:rsid w:val="00627C32"/>
    <w:rsid w:val="00627CD1"/>
    <w:rsid w:val="00627E29"/>
    <w:rsid w:val="00630297"/>
    <w:rsid w:val="00630805"/>
    <w:rsid w:val="00630962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B9A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3A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8D7"/>
    <w:rsid w:val="00643A0E"/>
    <w:rsid w:val="00643AFC"/>
    <w:rsid w:val="00643E10"/>
    <w:rsid w:val="00643E1F"/>
    <w:rsid w:val="0064419A"/>
    <w:rsid w:val="00644228"/>
    <w:rsid w:val="00644399"/>
    <w:rsid w:val="006443E4"/>
    <w:rsid w:val="00644551"/>
    <w:rsid w:val="0064477F"/>
    <w:rsid w:val="00644A9B"/>
    <w:rsid w:val="00644BAF"/>
    <w:rsid w:val="00644D5A"/>
    <w:rsid w:val="00644DE1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2F77"/>
    <w:rsid w:val="0065307B"/>
    <w:rsid w:val="006534B1"/>
    <w:rsid w:val="0065376C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CA6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9A2"/>
    <w:rsid w:val="00656AB8"/>
    <w:rsid w:val="00656C14"/>
    <w:rsid w:val="00656C4F"/>
    <w:rsid w:val="00656E13"/>
    <w:rsid w:val="0065708B"/>
    <w:rsid w:val="006573DF"/>
    <w:rsid w:val="0065760D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7CE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4F5"/>
    <w:rsid w:val="006747AD"/>
    <w:rsid w:val="00674BE8"/>
    <w:rsid w:val="00674E29"/>
    <w:rsid w:val="006750EC"/>
    <w:rsid w:val="006754E1"/>
    <w:rsid w:val="0067557F"/>
    <w:rsid w:val="0067582E"/>
    <w:rsid w:val="006758F0"/>
    <w:rsid w:val="00675A4B"/>
    <w:rsid w:val="00675C1F"/>
    <w:rsid w:val="006761CD"/>
    <w:rsid w:val="00676661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C47"/>
    <w:rsid w:val="00680E72"/>
    <w:rsid w:val="0068104C"/>
    <w:rsid w:val="006811CE"/>
    <w:rsid w:val="0068122E"/>
    <w:rsid w:val="006813A3"/>
    <w:rsid w:val="006813BC"/>
    <w:rsid w:val="006816E6"/>
    <w:rsid w:val="006816F8"/>
    <w:rsid w:val="00681A80"/>
    <w:rsid w:val="00681F24"/>
    <w:rsid w:val="00681F37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4DA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EF8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8DB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AFF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468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685"/>
    <w:rsid w:val="006A4846"/>
    <w:rsid w:val="006A4905"/>
    <w:rsid w:val="006A4973"/>
    <w:rsid w:val="006A4B32"/>
    <w:rsid w:val="006A5098"/>
    <w:rsid w:val="006A51CD"/>
    <w:rsid w:val="006A54E0"/>
    <w:rsid w:val="006A55FE"/>
    <w:rsid w:val="006A56D3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74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29"/>
    <w:rsid w:val="006B0BA0"/>
    <w:rsid w:val="006B0C10"/>
    <w:rsid w:val="006B0E7C"/>
    <w:rsid w:val="006B120C"/>
    <w:rsid w:val="006B15DE"/>
    <w:rsid w:val="006B19EE"/>
    <w:rsid w:val="006B1B50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4EC5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6A4"/>
    <w:rsid w:val="006B795F"/>
    <w:rsid w:val="006B7A64"/>
    <w:rsid w:val="006B7DEB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3B"/>
    <w:rsid w:val="006C2542"/>
    <w:rsid w:val="006C25B2"/>
    <w:rsid w:val="006C2829"/>
    <w:rsid w:val="006C2A2E"/>
    <w:rsid w:val="006C2D00"/>
    <w:rsid w:val="006C2D22"/>
    <w:rsid w:val="006C3000"/>
    <w:rsid w:val="006C31FE"/>
    <w:rsid w:val="006C35FC"/>
    <w:rsid w:val="006C38AB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B1E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B46"/>
    <w:rsid w:val="006C6C76"/>
    <w:rsid w:val="006C6CA1"/>
    <w:rsid w:val="006C6D48"/>
    <w:rsid w:val="006C6DBD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D95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475"/>
    <w:rsid w:val="006D36B4"/>
    <w:rsid w:val="006D399F"/>
    <w:rsid w:val="006D39DA"/>
    <w:rsid w:val="006D3EFE"/>
    <w:rsid w:val="006D4433"/>
    <w:rsid w:val="006D46D8"/>
    <w:rsid w:val="006D47E6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B8F"/>
    <w:rsid w:val="006D7C2A"/>
    <w:rsid w:val="006D7CC1"/>
    <w:rsid w:val="006D7E6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246"/>
    <w:rsid w:val="006E2303"/>
    <w:rsid w:val="006E2317"/>
    <w:rsid w:val="006E2990"/>
    <w:rsid w:val="006E2C37"/>
    <w:rsid w:val="006E2E66"/>
    <w:rsid w:val="006E301E"/>
    <w:rsid w:val="006E3372"/>
    <w:rsid w:val="006E3698"/>
    <w:rsid w:val="006E3708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5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966"/>
    <w:rsid w:val="00700A69"/>
    <w:rsid w:val="00700F80"/>
    <w:rsid w:val="00700FBC"/>
    <w:rsid w:val="00700FEC"/>
    <w:rsid w:val="007012BE"/>
    <w:rsid w:val="00701537"/>
    <w:rsid w:val="007015C2"/>
    <w:rsid w:val="007015D7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4896"/>
    <w:rsid w:val="007056B4"/>
    <w:rsid w:val="00705B41"/>
    <w:rsid w:val="00705C60"/>
    <w:rsid w:val="00705F08"/>
    <w:rsid w:val="00705F12"/>
    <w:rsid w:val="00705F57"/>
    <w:rsid w:val="00706033"/>
    <w:rsid w:val="00706084"/>
    <w:rsid w:val="00706417"/>
    <w:rsid w:val="0070675C"/>
    <w:rsid w:val="007068BA"/>
    <w:rsid w:val="00706AE0"/>
    <w:rsid w:val="00706D73"/>
    <w:rsid w:val="0070704E"/>
    <w:rsid w:val="00707342"/>
    <w:rsid w:val="0070740C"/>
    <w:rsid w:val="0070764E"/>
    <w:rsid w:val="0070769A"/>
    <w:rsid w:val="00707B74"/>
    <w:rsid w:val="00707CCC"/>
    <w:rsid w:val="00707ED9"/>
    <w:rsid w:val="00710111"/>
    <w:rsid w:val="0071021D"/>
    <w:rsid w:val="00710411"/>
    <w:rsid w:val="00710423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1FDD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EE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556"/>
    <w:rsid w:val="00714741"/>
    <w:rsid w:val="00714C6C"/>
    <w:rsid w:val="00715072"/>
    <w:rsid w:val="007152C8"/>
    <w:rsid w:val="007153BD"/>
    <w:rsid w:val="00715475"/>
    <w:rsid w:val="0071555A"/>
    <w:rsid w:val="00715623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96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8CD"/>
    <w:rsid w:val="00731909"/>
    <w:rsid w:val="00731B65"/>
    <w:rsid w:val="00731D6F"/>
    <w:rsid w:val="00732360"/>
    <w:rsid w:val="00732394"/>
    <w:rsid w:val="00732559"/>
    <w:rsid w:val="00732791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62A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65E"/>
    <w:rsid w:val="00737791"/>
    <w:rsid w:val="007379B6"/>
    <w:rsid w:val="00737CC9"/>
    <w:rsid w:val="00737FBC"/>
    <w:rsid w:val="00740075"/>
    <w:rsid w:val="0074010E"/>
    <w:rsid w:val="0074024A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4DB0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472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BF0"/>
    <w:rsid w:val="00751C3D"/>
    <w:rsid w:val="00751CEB"/>
    <w:rsid w:val="00752131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22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20"/>
    <w:rsid w:val="00756AE5"/>
    <w:rsid w:val="00756C82"/>
    <w:rsid w:val="00756CA3"/>
    <w:rsid w:val="00756D48"/>
    <w:rsid w:val="00756EAD"/>
    <w:rsid w:val="00757039"/>
    <w:rsid w:val="00757147"/>
    <w:rsid w:val="007571DF"/>
    <w:rsid w:val="007572B2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B9E"/>
    <w:rsid w:val="00760C9D"/>
    <w:rsid w:val="00760E98"/>
    <w:rsid w:val="0076140B"/>
    <w:rsid w:val="00761F9D"/>
    <w:rsid w:val="007620DE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16F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5D1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38C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021"/>
    <w:rsid w:val="007900D4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AD4"/>
    <w:rsid w:val="00794F3C"/>
    <w:rsid w:val="00794F66"/>
    <w:rsid w:val="007951D5"/>
    <w:rsid w:val="00795C17"/>
    <w:rsid w:val="00795D6A"/>
    <w:rsid w:val="00795DC1"/>
    <w:rsid w:val="00795E99"/>
    <w:rsid w:val="00795FF6"/>
    <w:rsid w:val="00796247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A1"/>
    <w:rsid w:val="007A14E1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815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093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0CF1"/>
    <w:rsid w:val="007B106A"/>
    <w:rsid w:val="007B14DA"/>
    <w:rsid w:val="007B1C63"/>
    <w:rsid w:val="007B1D79"/>
    <w:rsid w:val="007B1F14"/>
    <w:rsid w:val="007B2221"/>
    <w:rsid w:val="007B227A"/>
    <w:rsid w:val="007B22FB"/>
    <w:rsid w:val="007B2524"/>
    <w:rsid w:val="007B2646"/>
    <w:rsid w:val="007B2740"/>
    <w:rsid w:val="007B2766"/>
    <w:rsid w:val="007B2772"/>
    <w:rsid w:val="007B278F"/>
    <w:rsid w:val="007B28FF"/>
    <w:rsid w:val="007B2911"/>
    <w:rsid w:val="007B29A6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EFC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176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0E"/>
    <w:rsid w:val="007C0D42"/>
    <w:rsid w:val="007C0D45"/>
    <w:rsid w:val="007C0DEB"/>
    <w:rsid w:val="007C0F5C"/>
    <w:rsid w:val="007C15BA"/>
    <w:rsid w:val="007C16F7"/>
    <w:rsid w:val="007C1780"/>
    <w:rsid w:val="007C187C"/>
    <w:rsid w:val="007C19C4"/>
    <w:rsid w:val="007C1AA6"/>
    <w:rsid w:val="007C1B34"/>
    <w:rsid w:val="007C1C5D"/>
    <w:rsid w:val="007C1CA1"/>
    <w:rsid w:val="007C1CD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289"/>
    <w:rsid w:val="007C33FA"/>
    <w:rsid w:val="007C36C6"/>
    <w:rsid w:val="007C39D2"/>
    <w:rsid w:val="007C4786"/>
    <w:rsid w:val="007C4F0E"/>
    <w:rsid w:val="007C509E"/>
    <w:rsid w:val="007C5193"/>
    <w:rsid w:val="007C5271"/>
    <w:rsid w:val="007C52E3"/>
    <w:rsid w:val="007C56E1"/>
    <w:rsid w:val="007C5953"/>
    <w:rsid w:val="007C5BB9"/>
    <w:rsid w:val="007C5DA7"/>
    <w:rsid w:val="007C5DB2"/>
    <w:rsid w:val="007C5E9E"/>
    <w:rsid w:val="007C5F2B"/>
    <w:rsid w:val="007C5F7F"/>
    <w:rsid w:val="007C620D"/>
    <w:rsid w:val="007C6799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2F5"/>
    <w:rsid w:val="007D1325"/>
    <w:rsid w:val="007D1812"/>
    <w:rsid w:val="007D1829"/>
    <w:rsid w:val="007D1DD2"/>
    <w:rsid w:val="007D2375"/>
    <w:rsid w:val="007D2626"/>
    <w:rsid w:val="007D29A7"/>
    <w:rsid w:val="007D29D1"/>
    <w:rsid w:val="007D2BBC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A12"/>
    <w:rsid w:val="007D5C94"/>
    <w:rsid w:val="007D5D51"/>
    <w:rsid w:val="007D5EC3"/>
    <w:rsid w:val="007D5EE0"/>
    <w:rsid w:val="007D5F08"/>
    <w:rsid w:val="007D5FC8"/>
    <w:rsid w:val="007D609D"/>
    <w:rsid w:val="007D61B3"/>
    <w:rsid w:val="007D6628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71C"/>
    <w:rsid w:val="007E0DE3"/>
    <w:rsid w:val="007E0FB8"/>
    <w:rsid w:val="007E0FDD"/>
    <w:rsid w:val="007E109F"/>
    <w:rsid w:val="007E10F2"/>
    <w:rsid w:val="007E1328"/>
    <w:rsid w:val="007E13D9"/>
    <w:rsid w:val="007E1761"/>
    <w:rsid w:val="007E184D"/>
    <w:rsid w:val="007E1891"/>
    <w:rsid w:val="007E1B7D"/>
    <w:rsid w:val="007E1CC7"/>
    <w:rsid w:val="007E1FF7"/>
    <w:rsid w:val="007E228F"/>
    <w:rsid w:val="007E24BB"/>
    <w:rsid w:val="007E2B1E"/>
    <w:rsid w:val="007E2B5D"/>
    <w:rsid w:val="007E32D9"/>
    <w:rsid w:val="007E32F1"/>
    <w:rsid w:val="007E3536"/>
    <w:rsid w:val="007E37C1"/>
    <w:rsid w:val="007E389B"/>
    <w:rsid w:val="007E3B8F"/>
    <w:rsid w:val="007E3BA9"/>
    <w:rsid w:val="007E3F18"/>
    <w:rsid w:val="007E420F"/>
    <w:rsid w:val="007E42E8"/>
    <w:rsid w:val="007E4398"/>
    <w:rsid w:val="007E43E4"/>
    <w:rsid w:val="007E43F6"/>
    <w:rsid w:val="007E490F"/>
    <w:rsid w:val="007E4DEA"/>
    <w:rsid w:val="007E5403"/>
    <w:rsid w:val="007E566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036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A9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405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518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EA"/>
    <w:rsid w:val="008076FC"/>
    <w:rsid w:val="0080771F"/>
    <w:rsid w:val="00807758"/>
    <w:rsid w:val="00807772"/>
    <w:rsid w:val="00807849"/>
    <w:rsid w:val="00807BCB"/>
    <w:rsid w:val="00810012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0C0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14"/>
    <w:rsid w:val="00817421"/>
    <w:rsid w:val="00817516"/>
    <w:rsid w:val="00817646"/>
    <w:rsid w:val="00817938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807"/>
    <w:rsid w:val="00821A1F"/>
    <w:rsid w:val="00821AC9"/>
    <w:rsid w:val="00821DFF"/>
    <w:rsid w:val="0082228B"/>
    <w:rsid w:val="0082230D"/>
    <w:rsid w:val="00822A94"/>
    <w:rsid w:val="00822B8B"/>
    <w:rsid w:val="00822C43"/>
    <w:rsid w:val="008230EF"/>
    <w:rsid w:val="008231D8"/>
    <w:rsid w:val="008231F9"/>
    <w:rsid w:val="0082320B"/>
    <w:rsid w:val="008233FA"/>
    <w:rsid w:val="00823964"/>
    <w:rsid w:val="008239B4"/>
    <w:rsid w:val="00823D51"/>
    <w:rsid w:val="008245A4"/>
    <w:rsid w:val="00824845"/>
    <w:rsid w:val="00824D68"/>
    <w:rsid w:val="00824E8E"/>
    <w:rsid w:val="0082516C"/>
    <w:rsid w:val="00825437"/>
    <w:rsid w:val="0082592A"/>
    <w:rsid w:val="00825995"/>
    <w:rsid w:val="00825A45"/>
    <w:rsid w:val="00826388"/>
    <w:rsid w:val="008264CD"/>
    <w:rsid w:val="00826736"/>
    <w:rsid w:val="00826898"/>
    <w:rsid w:val="00826B0C"/>
    <w:rsid w:val="00826CEC"/>
    <w:rsid w:val="00826F62"/>
    <w:rsid w:val="008274D4"/>
    <w:rsid w:val="00827587"/>
    <w:rsid w:val="0082780B"/>
    <w:rsid w:val="0082793D"/>
    <w:rsid w:val="00827A85"/>
    <w:rsid w:val="0083001C"/>
    <w:rsid w:val="00830058"/>
    <w:rsid w:val="008301D2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40E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DE2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370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98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02"/>
    <w:rsid w:val="008420D4"/>
    <w:rsid w:val="008424CD"/>
    <w:rsid w:val="00842628"/>
    <w:rsid w:val="008429C7"/>
    <w:rsid w:val="008429CB"/>
    <w:rsid w:val="00842BE9"/>
    <w:rsid w:val="00842C82"/>
    <w:rsid w:val="0084307C"/>
    <w:rsid w:val="00843377"/>
    <w:rsid w:val="008435DF"/>
    <w:rsid w:val="0084371B"/>
    <w:rsid w:val="00843816"/>
    <w:rsid w:val="008439AC"/>
    <w:rsid w:val="00843AF1"/>
    <w:rsid w:val="00843CC4"/>
    <w:rsid w:val="00843DD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C0F"/>
    <w:rsid w:val="00845D4C"/>
    <w:rsid w:val="008462F2"/>
    <w:rsid w:val="008462FC"/>
    <w:rsid w:val="00846367"/>
    <w:rsid w:val="00846534"/>
    <w:rsid w:val="008466FB"/>
    <w:rsid w:val="0084672A"/>
    <w:rsid w:val="008468C2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47F41"/>
    <w:rsid w:val="00850041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325"/>
    <w:rsid w:val="00855413"/>
    <w:rsid w:val="008554E1"/>
    <w:rsid w:val="00855584"/>
    <w:rsid w:val="008557B0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56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D41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B6"/>
    <w:rsid w:val="008670DE"/>
    <w:rsid w:val="008672AC"/>
    <w:rsid w:val="0086742B"/>
    <w:rsid w:val="00867500"/>
    <w:rsid w:val="00867688"/>
    <w:rsid w:val="008676C9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0F0B"/>
    <w:rsid w:val="00871252"/>
    <w:rsid w:val="00871434"/>
    <w:rsid w:val="008714CA"/>
    <w:rsid w:val="0087150D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385"/>
    <w:rsid w:val="008754B8"/>
    <w:rsid w:val="0087556F"/>
    <w:rsid w:val="0087558E"/>
    <w:rsid w:val="00875758"/>
    <w:rsid w:val="0087578B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972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569"/>
    <w:rsid w:val="00882762"/>
    <w:rsid w:val="00882B1A"/>
    <w:rsid w:val="00882B26"/>
    <w:rsid w:val="00882B7E"/>
    <w:rsid w:val="00882CCF"/>
    <w:rsid w:val="00882DF3"/>
    <w:rsid w:val="00882E29"/>
    <w:rsid w:val="008831FC"/>
    <w:rsid w:val="008832F9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0E"/>
    <w:rsid w:val="008847E2"/>
    <w:rsid w:val="00884937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CBD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80B"/>
    <w:rsid w:val="00891A91"/>
    <w:rsid w:val="00891E0E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5EEE"/>
    <w:rsid w:val="00896210"/>
    <w:rsid w:val="008967EB"/>
    <w:rsid w:val="00896927"/>
    <w:rsid w:val="00896952"/>
    <w:rsid w:val="008969C6"/>
    <w:rsid w:val="00896AA1"/>
    <w:rsid w:val="00896AF6"/>
    <w:rsid w:val="00896C2F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AF"/>
    <w:rsid w:val="008A07B2"/>
    <w:rsid w:val="008A0A1F"/>
    <w:rsid w:val="008A0BE6"/>
    <w:rsid w:val="008A0D62"/>
    <w:rsid w:val="008A0D74"/>
    <w:rsid w:val="008A0F62"/>
    <w:rsid w:val="008A123B"/>
    <w:rsid w:val="008A12B1"/>
    <w:rsid w:val="008A131F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3FD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718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6DA"/>
    <w:rsid w:val="008A67DE"/>
    <w:rsid w:val="008A6C11"/>
    <w:rsid w:val="008A73B7"/>
    <w:rsid w:val="008A7993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B9D"/>
    <w:rsid w:val="008B2E84"/>
    <w:rsid w:val="008B2E89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4CF"/>
    <w:rsid w:val="008B4754"/>
    <w:rsid w:val="008B47F8"/>
    <w:rsid w:val="008B4833"/>
    <w:rsid w:val="008B4CA4"/>
    <w:rsid w:val="008B4D65"/>
    <w:rsid w:val="008B4E86"/>
    <w:rsid w:val="008B4EFD"/>
    <w:rsid w:val="008B4FB8"/>
    <w:rsid w:val="008B54D6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34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821"/>
    <w:rsid w:val="008C1971"/>
    <w:rsid w:val="008C1BA0"/>
    <w:rsid w:val="008C1C8E"/>
    <w:rsid w:val="008C21BD"/>
    <w:rsid w:val="008C229A"/>
    <w:rsid w:val="008C23F8"/>
    <w:rsid w:val="008C25E1"/>
    <w:rsid w:val="008C26B2"/>
    <w:rsid w:val="008C2B9E"/>
    <w:rsid w:val="008C2C9F"/>
    <w:rsid w:val="008C307B"/>
    <w:rsid w:val="008C308A"/>
    <w:rsid w:val="008C3532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E72"/>
    <w:rsid w:val="008C4F8C"/>
    <w:rsid w:val="008C4FE4"/>
    <w:rsid w:val="008C505E"/>
    <w:rsid w:val="008C5267"/>
    <w:rsid w:val="008C562B"/>
    <w:rsid w:val="008C59CD"/>
    <w:rsid w:val="008C5B9C"/>
    <w:rsid w:val="008C5BB2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9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3FD1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043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3E5"/>
    <w:rsid w:val="008E1581"/>
    <w:rsid w:val="008E1591"/>
    <w:rsid w:val="008E1632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725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947"/>
    <w:rsid w:val="008E39FB"/>
    <w:rsid w:val="008E3A1C"/>
    <w:rsid w:val="008E3E67"/>
    <w:rsid w:val="008E3F38"/>
    <w:rsid w:val="008E422B"/>
    <w:rsid w:val="008E4528"/>
    <w:rsid w:val="008E4712"/>
    <w:rsid w:val="008E47A2"/>
    <w:rsid w:val="008E4817"/>
    <w:rsid w:val="008E497A"/>
    <w:rsid w:val="008E4C3C"/>
    <w:rsid w:val="008E4DA3"/>
    <w:rsid w:val="008E507B"/>
    <w:rsid w:val="008E5084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29C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4708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5EF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CED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44"/>
    <w:rsid w:val="0090454E"/>
    <w:rsid w:val="009045F7"/>
    <w:rsid w:val="009047C2"/>
    <w:rsid w:val="009047C7"/>
    <w:rsid w:val="0090485A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07E00"/>
    <w:rsid w:val="00907E66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21C"/>
    <w:rsid w:val="0091149E"/>
    <w:rsid w:val="009118F0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0CF"/>
    <w:rsid w:val="009162CC"/>
    <w:rsid w:val="009162D5"/>
    <w:rsid w:val="0091634D"/>
    <w:rsid w:val="00916533"/>
    <w:rsid w:val="009165A8"/>
    <w:rsid w:val="00916721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63A"/>
    <w:rsid w:val="00920709"/>
    <w:rsid w:val="00920891"/>
    <w:rsid w:val="00920949"/>
    <w:rsid w:val="00920BBF"/>
    <w:rsid w:val="00920CB0"/>
    <w:rsid w:val="00920D8C"/>
    <w:rsid w:val="00920E9C"/>
    <w:rsid w:val="00921257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8D0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774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290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4D09"/>
    <w:rsid w:val="009350CA"/>
    <w:rsid w:val="009351BF"/>
    <w:rsid w:val="009351E3"/>
    <w:rsid w:val="009351F0"/>
    <w:rsid w:val="0093527C"/>
    <w:rsid w:val="009354F0"/>
    <w:rsid w:val="00935DD3"/>
    <w:rsid w:val="00935FF7"/>
    <w:rsid w:val="00936207"/>
    <w:rsid w:val="00936557"/>
    <w:rsid w:val="0093699E"/>
    <w:rsid w:val="009369F3"/>
    <w:rsid w:val="00936D73"/>
    <w:rsid w:val="00936E39"/>
    <w:rsid w:val="0093716F"/>
    <w:rsid w:val="009373B5"/>
    <w:rsid w:val="0093748E"/>
    <w:rsid w:val="00937640"/>
    <w:rsid w:val="00937728"/>
    <w:rsid w:val="00937736"/>
    <w:rsid w:val="00937928"/>
    <w:rsid w:val="00937D47"/>
    <w:rsid w:val="0094034D"/>
    <w:rsid w:val="0094040B"/>
    <w:rsid w:val="0094069D"/>
    <w:rsid w:val="0094086F"/>
    <w:rsid w:val="009408CA"/>
    <w:rsid w:val="00940C9C"/>
    <w:rsid w:val="00940DFA"/>
    <w:rsid w:val="00940EC3"/>
    <w:rsid w:val="009410A2"/>
    <w:rsid w:val="0094114F"/>
    <w:rsid w:val="00941178"/>
    <w:rsid w:val="00941223"/>
    <w:rsid w:val="009413C6"/>
    <w:rsid w:val="009415D0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44A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8A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2BD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DF"/>
    <w:rsid w:val="00954CE9"/>
    <w:rsid w:val="00954FF6"/>
    <w:rsid w:val="0095512A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C4B"/>
    <w:rsid w:val="00956EE2"/>
    <w:rsid w:val="00957126"/>
    <w:rsid w:val="00957251"/>
    <w:rsid w:val="00957529"/>
    <w:rsid w:val="00957985"/>
    <w:rsid w:val="00957FFC"/>
    <w:rsid w:val="00960671"/>
    <w:rsid w:val="0096069A"/>
    <w:rsid w:val="00960816"/>
    <w:rsid w:val="009608D3"/>
    <w:rsid w:val="00960E67"/>
    <w:rsid w:val="00961384"/>
    <w:rsid w:val="009618DF"/>
    <w:rsid w:val="00961B6C"/>
    <w:rsid w:val="00962086"/>
    <w:rsid w:val="0096210B"/>
    <w:rsid w:val="009624E8"/>
    <w:rsid w:val="009626A4"/>
    <w:rsid w:val="009628A5"/>
    <w:rsid w:val="00962E71"/>
    <w:rsid w:val="00962F17"/>
    <w:rsid w:val="00963405"/>
    <w:rsid w:val="00963694"/>
    <w:rsid w:val="009636B5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477"/>
    <w:rsid w:val="009665F7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49D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2DCD"/>
    <w:rsid w:val="00973349"/>
    <w:rsid w:val="00973390"/>
    <w:rsid w:val="009736B3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0C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1E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C6C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666"/>
    <w:rsid w:val="0098676A"/>
    <w:rsid w:val="009867FF"/>
    <w:rsid w:val="00986B9C"/>
    <w:rsid w:val="00986C2B"/>
    <w:rsid w:val="00986D00"/>
    <w:rsid w:val="00987061"/>
    <w:rsid w:val="00987230"/>
    <w:rsid w:val="009873A9"/>
    <w:rsid w:val="00987936"/>
    <w:rsid w:val="00987C09"/>
    <w:rsid w:val="00987D3B"/>
    <w:rsid w:val="00987D96"/>
    <w:rsid w:val="00987EC1"/>
    <w:rsid w:val="0099001F"/>
    <w:rsid w:val="00990262"/>
    <w:rsid w:val="00990339"/>
    <w:rsid w:val="00990626"/>
    <w:rsid w:val="009906AE"/>
    <w:rsid w:val="00990795"/>
    <w:rsid w:val="0099090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938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967"/>
    <w:rsid w:val="00997A18"/>
    <w:rsid w:val="009A010D"/>
    <w:rsid w:val="009A01DD"/>
    <w:rsid w:val="009A035A"/>
    <w:rsid w:val="009A03D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04"/>
    <w:rsid w:val="009A2520"/>
    <w:rsid w:val="009A255F"/>
    <w:rsid w:val="009A26B4"/>
    <w:rsid w:val="009A2758"/>
    <w:rsid w:val="009A29D8"/>
    <w:rsid w:val="009A3506"/>
    <w:rsid w:val="009A36F0"/>
    <w:rsid w:val="009A3AB5"/>
    <w:rsid w:val="009A3C75"/>
    <w:rsid w:val="009A3E8C"/>
    <w:rsid w:val="009A3F40"/>
    <w:rsid w:val="009A3F74"/>
    <w:rsid w:val="009A4401"/>
    <w:rsid w:val="009A440E"/>
    <w:rsid w:val="009A45AB"/>
    <w:rsid w:val="009A47D0"/>
    <w:rsid w:val="009A484D"/>
    <w:rsid w:val="009A4FF4"/>
    <w:rsid w:val="009A513A"/>
    <w:rsid w:val="009A52A6"/>
    <w:rsid w:val="009A5365"/>
    <w:rsid w:val="009A5640"/>
    <w:rsid w:val="009A56DA"/>
    <w:rsid w:val="009A56FB"/>
    <w:rsid w:val="009A5790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0FFB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B38"/>
    <w:rsid w:val="009B3DB6"/>
    <w:rsid w:val="009B3E81"/>
    <w:rsid w:val="009B3FCE"/>
    <w:rsid w:val="009B4589"/>
    <w:rsid w:val="009B49E7"/>
    <w:rsid w:val="009B49EC"/>
    <w:rsid w:val="009B4C46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637"/>
    <w:rsid w:val="009C0EC4"/>
    <w:rsid w:val="009C104E"/>
    <w:rsid w:val="009C128A"/>
    <w:rsid w:val="009C1593"/>
    <w:rsid w:val="009C16D7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78E"/>
    <w:rsid w:val="009C3846"/>
    <w:rsid w:val="009C3A04"/>
    <w:rsid w:val="009C3A41"/>
    <w:rsid w:val="009C3A79"/>
    <w:rsid w:val="009C3F8B"/>
    <w:rsid w:val="009C4173"/>
    <w:rsid w:val="009C43C1"/>
    <w:rsid w:val="009C457B"/>
    <w:rsid w:val="009C483D"/>
    <w:rsid w:val="009C48C6"/>
    <w:rsid w:val="009C4943"/>
    <w:rsid w:val="009C51DF"/>
    <w:rsid w:val="009C553A"/>
    <w:rsid w:val="009C578A"/>
    <w:rsid w:val="009C57F2"/>
    <w:rsid w:val="009C5943"/>
    <w:rsid w:val="009C5AF9"/>
    <w:rsid w:val="009C5EAD"/>
    <w:rsid w:val="009C5FF9"/>
    <w:rsid w:val="009C6069"/>
    <w:rsid w:val="009C627B"/>
    <w:rsid w:val="009C6354"/>
    <w:rsid w:val="009C6373"/>
    <w:rsid w:val="009C679E"/>
    <w:rsid w:val="009C6838"/>
    <w:rsid w:val="009C684B"/>
    <w:rsid w:val="009C6B81"/>
    <w:rsid w:val="009C6D6A"/>
    <w:rsid w:val="009C6DD6"/>
    <w:rsid w:val="009C6FAF"/>
    <w:rsid w:val="009C73D6"/>
    <w:rsid w:val="009C74C4"/>
    <w:rsid w:val="009C77D3"/>
    <w:rsid w:val="009C7A9C"/>
    <w:rsid w:val="009C7BF2"/>
    <w:rsid w:val="009C7CA0"/>
    <w:rsid w:val="009C7CE4"/>
    <w:rsid w:val="009D000B"/>
    <w:rsid w:val="009D00D5"/>
    <w:rsid w:val="009D0651"/>
    <w:rsid w:val="009D0695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09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3DAF"/>
    <w:rsid w:val="009D424A"/>
    <w:rsid w:val="009D444F"/>
    <w:rsid w:val="009D46C0"/>
    <w:rsid w:val="009D4862"/>
    <w:rsid w:val="009D48BB"/>
    <w:rsid w:val="009D4993"/>
    <w:rsid w:val="009D4E5C"/>
    <w:rsid w:val="009D4FB7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3E9"/>
    <w:rsid w:val="009D6704"/>
    <w:rsid w:val="009D683B"/>
    <w:rsid w:val="009D69AA"/>
    <w:rsid w:val="009D6B8F"/>
    <w:rsid w:val="009D6CFA"/>
    <w:rsid w:val="009D6FC2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DA1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1EB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99A"/>
    <w:rsid w:val="009F0C18"/>
    <w:rsid w:val="009F0E32"/>
    <w:rsid w:val="009F0F2F"/>
    <w:rsid w:val="009F10C9"/>
    <w:rsid w:val="009F12F1"/>
    <w:rsid w:val="009F16CD"/>
    <w:rsid w:val="009F195B"/>
    <w:rsid w:val="009F1BBB"/>
    <w:rsid w:val="009F1CD4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951"/>
    <w:rsid w:val="009F3D5B"/>
    <w:rsid w:val="009F424D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5CF2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DA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441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B99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0FA"/>
    <w:rsid w:val="00A071AE"/>
    <w:rsid w:val="00A0748D"/>
    <w:rsid w:val="00A07518"/>
    <w:rsid w:val="00A0762B"/>
    <w:rsid w:val="00A07655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01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05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BBE"/>
    <w:rsid w:val="00A17C92"/>
    <w:rsid w:val="00A17F54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AC4"/>
    <w:rsid w:val="00A26B18"/>
    <w:rsid w:val="00A26B3A"/>
    <w:rsid w:val="00A26C27"/>
    <w:rsid w:val="00A2709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29BD"/>
    <w:rsid w:val="00A32A9C"/>
    <w:rsid w:val="00A32C65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C5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634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5E0"/>
    <w:rsid w:val="00A52948"/>
    <w:rsid w:val="00A52A04"/>
    <w:rsid w:val="00A52C5A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156"/>
    <w:rsid w:val="00A5416C"/>
    <w:rsid w:val="00A5421F"/>
    <w:rsid w:val="00A542F7"/>
    <w:rsid w:val="00A54311"/>
    <w:rsid w:val="00A54885"/>
    <w:rsid w:val="00A54A81"/>
    <w:rsid w:val="00A54AFB"/>
    <w:rsid w:val="00A54F7B"/>
    <w:rsid w:val="00A554D9"/>
    <w:rsid w:val="00A55576"/>
    <w:rsid w:val="00A555ED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A3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D9A"/>
    <w:rsid w:val="00A63EC1"/>
    <w:rsid w:val="00A640D4"/>
    <w:rsid w:val="00A64360"/>
    <w:rsid w:val="00A644B4"/>
    <w:rsid w:val="00A644C2"/>
    <w:rsid w:val="00A64595"/>
    <w:rsid w:val="00A64827"/>
    <w:rsid w:val="00A64BF7"/>
    <w:rsid w:val="00A64C13"/>
    <w:rsid w:val="00A6500F"/>
    <w:rsid w:val="00A650FF"/>
    <w:rsid w:val="00A65160"/>
    <w:rsid w:val="00A65197"/>
    <w:rsid w:val="00A653AE"/>
    <w:rsid w:val="00A65501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684"/>
    <w:rsid w:val="00A70874"/>
    <w:rsid w:val="00A70987"/>
    <w:rsid w:val="00A70BBB"/>
    <w:rsid w:val="00A71065"/>
    <w:rsid w:val="00A713F9"/>
    <w:rsid w:val="00A7140B"/>
    <w:rsid w:val="00A7163F"/>
    <w:rsid w:val="00A718E2"/>
    <w:rsid w:val="00A719B5"/>
    <w:rsid w:val="00A71D4D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6D6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41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34F"/>
    <w:rsid w:val="00A823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A0F"/>
    <w:rsid w:val="00A83D01"/>
    <w:rsid w:val="00A840D4"/>
    <w:rsid w:val="00A84617"/>
    <w:rsid w:val="00A848E8"/>
    <w:rsid w:val="00A84923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68A"/>
    <w:rsid w:val="00A87ACA"/>
    <w:rsid w:val="00A87CDC"/>
    <w:rsid w:val="00A87DA8"/>
    <w:rsid w:val="00A87E5E"/>
    <w:rsid w:val="00A90175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E50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B3"/>
    <w:rsid w:val="00A958C0"/>
    <w:rsid w:val="00A958FC"/>
    <w:rsid w:val="00A95950"/>
    <w:rsid w:val="00A96413"/>
    <w:rsid w:val="00A96455"/>
    <w:rsid w:val="00A9675A"/>
    <w:rsid w:val="00A96F80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214"/>
    <w:rsid w:val="00AA1433"/>
    <w:rsid w:val="00AA1508"/>
    <w:rsid w:val="00AA183F"/>
    <w:rsid w:val="00AA1AF9"/>
    <w:rsid w:val="00AA1B71"/>
    <w:rsid w:val="00AA1E45"/>
    <w:rsid w:val="00AA1E5D"/>
    <w:rsid w:val="00AA1FC1"/>
    <w:rsid w:val="00AA21EA"/>
    <w:rsid w:val="00AA2411"/>
    <w:rsid w:val="00AA2466"/>
    <w:rsid w:val="00AA271A"/>
    <w:rsid w:val="00AA272D"/>
    <w:rsid w:val="00AA2826"/>
    <w:rsid w:val="00AA2844"/>
    <w:rsid w:val="00AA2854"/>
    <w:rsid w:val="00AA2979"/>
    <w:rsid w:val="00AA2CB8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1"/>
    <w:rsid w:val="00AA50BE"/>
    <w:rsid w:val="00AA530D"/>
    <w:rsid w:val="00AA5561"/>
    <w:rsid w:val="00AA56FC"/>
    <w:rsid w:val="00AA5781"/>
    <w:rsid w:val="00AA5B00"/>
    <w:rsid w:val="00AA5BB1"/>
    <w:rsid w:val="00AA5CE8"/>
    <w:rsid w:val="00AA5F04"/>
    <w:rsid w:val="00AA60FB"/>
    <w:rsid w:val="00AA62AF"/>
    <w:rsid w:val="00AA64A1"/>
    <w:rsid w:val="00AA668A"/>
    <w:rsid w:val="00AA67A6"/>
    <w:rsid w:val="00AA6E01"/>
    <w:rsid w:val="00AA6EB6"/>
    <w:rsid w:val="00AA6F25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471"/>
    <w:rsid w:val="00AB0CF2"/>
    <w:rsid w:val="00AB0D5F"/>
    <w:rsid w:val="00AB0E64"/>
    <w:rsid w:val="00AB1251"/>
    <w:rsid w:val="00AB1693"/>
    <w:rsid w:val="00AB1698"/>
    <w:rsid w:val="00AB1A61"/>
    <w:rsid w:val="00AB1B09"/>
    <w:rsid w:val="00AB1BC1"/>
    <w:rsid w:val="00AB1BCA"/>
    <w:rsid w:val="00AB1C36"/>
    <w:rsid w:val="00AB2140"/>
    <w:rsid w:val="00AB224F"/>
    <w:rsid w:val="00AB24CF"/>
    <w:rsid w:val="00AB2713"/>
    <w:rsid w:val="00AB2920"/>
    <w:rsid w:val="00AB294F"/>
    <w:rsid w:val="00AB2D16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D82"/>
    <w:rsid w:val="00AC0E20"/>
    <w:rsid w:val="00AC0F31"/>
    <w:rsid w:val="00AC10DB"/>
    <w:rsid w:val="00AC13B8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65F"/>
    <w:rsid w:val="00AC473C"/>
    <w:rsid w:val="00AC4752"/>
    <w:rsid w:val="00AC47E1"/>
    <w:rsid w:val="00AC49ED"/>
    <w:rsid w:val="00AC4A91"/>
    <w:rsid w:val="00AC4E96"/>
    <w:rsid w:val="00AC4FAE"/>
    <w:rsid w:val="00AC5195"/>
    <w:rsid w:val="00AC53C7"/>
    <w:rsid w:val="00AC5719"/>
    <w:rsid w:val="00AC5737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0FE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396"/>
    <w:rsid w:val="00AD2459"/>
    <w:rsid w:val="00AD25C5"/>
    <w:rsid w:val="00AD2608"/>
    <w:rsid w:val="00AD2740"/>
    <w:rsid w:val="00AD2751"/>
    <w:rsid w:val="00AD275A"/>
    <w:rsid w:val="00AD27B4"/>
    <w:rsid w:val="00AD27BD"/>
    <w:rsid w:val="00AD287A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2B4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D7818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7FC"/>
    <w:rsid w:val="00AE2828"/>
    <w:rsid w:val="00AE28E6"/>
    <w:rsid w:val="00AE2B41"/>
    <w:rsid w:val="00AE2CB1"/>
    <w:rsid w:val="00AE2EE5"/>
    <w:rsid w:val="00AE2FCC"/>
    <w:rsid w:val="00AE3096"/>
    <w:rsid w:val="00AE30D9"/>
    <w:rsid w:val="00AE3226"/>
    <w:rsid w:val="00AE3350"/>
    <w:rsid w:val="00AE3359"/>
    <w:rsid w:val="00AE3890"/>
    <w:rsid w:val="00AE396B"/>
    <w:rsid w:val="00AE3AFA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8EB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6D"/>
    <w:rsid w:val="00AF17DD"/>
    <w:rsid w:val="00AF1B7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3161"/>
    <w:rsid w:val="00AF332C"/>
    <w:rsid w:val="00AF3439"/>
    <w:rsid w:val="00AF34DF"/>
    <w:rsid w:val="00AF3823"/>
    <w:rsid w:val="00AF3B89"/>
    <w:rsid w:val="00AF3EC5"/>
    <w:rsid w:val="00AF43AB"/>
    <w:rsid w:val="00AF447F"/>
    <w:rsid w:val="00AF49B3"/>
    <w:rsid w:val="00AF4D41"/>
    <w:rsid w:val="00AF50B3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94"/>
    <w:rsid w:val="00B001A0"/>
    <w:rsid w:val="00B0030F"/>
    <w:rsid w:val="00B003BB"/>
    <w:rsid w:val="00B00455"/>
    <w:rsid w:val="00B0072C"/>
    <w:rsid w:val="00B007A8"/>
    <w:rsid w:val="00B0086A"/>
    <w:rsid w:val="00B009AF"/>
    <w:rsid w:val="00B009D5"/>
    <w:rsid w:val="00B00C12"/>
    <w:rsid w:val="00B013DD"/>
    <w:rsid w:val="00B014C8"/>
    <w:rsid w:val="00B01566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023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1A2"/>
    <w:rsid w:val="00B072B7"/>
    <w:rsid w:val="00B073A9"/>
    <w:rsid w:val="00B074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77E"/>
    <w:rsid w:val="00B11998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0AE"/>
    <w:rsid w:val="00B1717B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0E3C"/>
    <w:rsid w:val="00B210BC"/>
    <w:rsid w:val="00B211D1"/>
    <w:rsid w:val="00B215D4"/>
    <w:rsid w:val="00B21964"/>
    <w:rsid w:val="00B21C67"/>
    <w:rsid w:val="00B22313"/>
    <w:rsid w:val="00B22357"/>
    <w:rsid w:val="00B226EC"/>
    <w:rsid w:val="00B22A3E"/>
    <w:rsid w:val="00B22A69"/>
    <w:rsid w:val="00B22BC6"/>
    <w:rsid w:val="00B22FF9"/>
    <w:rsid w:val="00B2368E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41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11F"/>
    <w:rsid w:val="00B32605"/>
    <w:rsid w:val="00B32C10"/>
    <w:rsid w:val="00B32D4F"/>
    <w:rsid w:val="00B330DC"/>
    <w:rsid w:val="00B3315E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4BA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3C1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A19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CB"/>
    <w:rsid w:val="00B427DD"/>
    <w:rsid w:val="00B427FF"/>
    <w:rsid w:val="00B42805"/>
    <w:rsid w:val="00B42835"/>
    <w:rsid w:val="00B4292C"/>
    <w:rsid w:val="00B42B3A"/>
    <w:rsid w:val="00B43111"/>
    <w:rsid w:val="00B4339D"/>
    <w:rsid w:val="00B43600"/>
    <w:rsid w:val="00B438D3"/>
    <w:rsid w:val="00B43BAB"/>
    <w:rsid w:val="00B43C80"/>
    <w:rsid w:val="00B43E42"/>
    <w:rsid w:val="00B44173"/>
    <w:rsid w:val="00B4428E"/>
    <w:rsid w:val="00B443C2"/>
    <w:rsid w:val="00B44B0C"/>
    <w:rsid w:val="00B44C1F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03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62A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CEE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5F"/>
    <w:rsid w:val="00B574ED"/>
    <w:rsid w:val="00B575C1"/>
    <w:rsid w:val="00B575D7"/>
    <w:rsid w:val="00B57637"/>
    <w:rsid w:val="00B577F5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262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58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8F"/>
    <w:rsid w:val="00B665C7"/>
    <w:rsid w:val="00B66729"/>
    <w:rsid w:val="00B667F4"/>
    <w:rsid w:val="00B66805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94B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27"/>
    <w:rsid w:val="00B70BE2"/>
    <w:rsid w:val="00B70C4D"/>
    <w:rsid w:val="00B70D04"/>
    <w:rsid w:val="00B70DE9"/>
    <w:rsid w:val="00B70E1E"/>
    <w:rsid w:val="00B70E69"/>
    <w:rsid w:val="00B70ED0"/>
    <w:rsid w:val="00B7109C"/>
    <w:rsid w:val="00B713B3"/>
    <w:rsid w:val="00B71638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BC"/>
    <w:rsid w:val="00B73ECD"/>
    <w:rsid w:val="00B7439D"/>
    <w:rsid w:val="00B74877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234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6EB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4A"/>
    <w:rsid w:val="00B84BD1"/>
    <w:rsid w:val="00B84C10"/>
    <w:rsid w:val="00B84CF1"/>
    <w:rsid w:val="00B84D51"/>
    <w:rsid w:val="00B850F5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5A2"/>
    <w:rsid w:val="00B8681C"/>
    <w:rsid w:val="00B86F05"/>
    <w:rsid w:val="00B8715F"/>
    <w:rsid w:val="00B87306"/>
    <w:rsid w:val="00B8748C"/>
    <w:rsid w:val="00B87530"/>
    <w:rsid w:val="00B875EA"/>
    <w:rsid w:val="00B87625"/>
    <w:rsid w:val="00B903A8"/>
    <w:rsid w:val="00B905B5"/>
    <w:rsid w:val="00B90755"/>
    <w:rsid w:val="00B9080E"/>
    <w:rsid w:val="00B90AC2"/>
    <w:rsid w:val="00B90B07"/>
    <w:rsid w:val="00B90BBE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C2E"/>
    <w:rsid w:val="00B91DD4"/>
    <w:rsid w:val="00B91EF4"/>
    <w:rsid w:val="00B92512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B1D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24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6F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AE9"/>
    <w:rsid w:val="00BA2BA9"/>
    <w:rsid w:val="00BA2FDE"/>
    <w:rsid w:val="00BA2FF0"/>
    <w:rsid w:val="00BA3119"/>
    <w:rsid w:val="00BA31B4"/>
    <w:rsid w:val="00BA333C"/>
    <w:rsid w:val="00BA39C1"/>
    <w:rsid w:val="00BA3F52"/>
    <w:rsid w:val="00BA4045"/>
    <w:rsid w:val="00BA41B3"/>
    <w:rsid w:val="00BA41BE"/>
    <w:rsid w:val="00BA430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925"/>
    <w:rsid w:val="00BA5C9D"/>
    <w:rsid w:val="00BA5F34"/>
    <w:rsid w:val="00BA6283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C0"/>
    <w:rsid w:val="00BA79ED"/>
    <w:rsid w:val="00BA7A31"/>
    <w:rsid w:val="00BB02F2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50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463"/>
    <w:rsid w:val="00BB35BF"/>
    <w:rsid w:val="00BB3677"/>
    <w:rsid w:val="00BB3923"/>
    <w:rsid w:val="00BB3D34"/>
    <w:rsid w:val="00BB3E64"/>
    <w:rsid w:val="00BB3EC7"/>
    <w:rsid w:val="00BB40D6"/>
    <w:rsid w:val="00BB4105"/>
    <w:rsid w:val="00BB4336"/>
    <w:rsid w:val="00BB4502"/>
    <w:rsid w:val="00BB4813"/>
    <w:rsid w:val="00BB4817"/>
    <w:rsid w:val="00BB4922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ADD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DF3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24C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2F9"/>
    <w:rsid w:val="00BD23CA"/>
    <w:rsid w:val="00BD2C4D"/>
    <w:rsid w:val="00BD2D19"/>
    <w:rsid w:val="00BD2DE3"/>
    <w:rsid w:val="00BD2E8E"/>
    <w:rsid w:val="00BD2EBC"/>
    <w:rsid w:val="00BD350C"/>
    <w:rsid w:val="00BD37D8"/>
    <w:rsid w:val="00BD3839"/>
    <w:rsid w:val="00BD3914"/>
    <w:rsid w:val="00BD3A21"/>
    <w:rsid w:val="00BD3BA8"/>
    <w:rsid w:val="00BD3BB1"/>
    <w:rsid w:val="00BD41C0"/>
    <w:rsid w:val="00BD4268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3F5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6E2C"/>
    <w:rsid w:val="00BD74E9"/>
    <w:rsid w:val="00BD786C"/>
    <w:rsid w:val="00BD790C"/>
    <w:rsid w:val="00BD7A62"/>
    <w:rsid w:val="00BD7E33"/>
    <w:rsid w:val="00BD7E95"/>
    <w:rsid w:val="00BD7FDF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555"/>
    <w:rsid w:val="00BE569D"/>
    <w:rsid w:val="00BE56F0"/>
    <w:rsid w:val="00BE57D8"/>
    <w:rsid w:val="00BE57E3"/>
    <w:rsid w:val="00BE5931"/>
    <w:rsid w:val="00BE5A7A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3FA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879"/>
    <w:rsid w:val="00BF0C87"/>
    <w:rsid w:val="00BF0E61"/>
    <w:rsid w:val="00BF0ECC"/>
    <w:rsid w:val="00BF101B"/>
    <w:rsid w:val="00BF109E"/>
    <w:rsid w:val="00BF128D"/>
    <w:rsid w:val="00BF1811"/>
    <w:rsid w:val="00BF19DB"/>
    <w:rsid w:val="00BF1FA5"/>
    <w:rsid w:val="00BF2363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6F7D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2F8"/>
    <w:rsid w:val="00C01768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94F"/>
    <w:rsid w:val="00C03A7C"/>
    <w:rsid w:val="00C03C9A"/>
    <w:rsid w:val="00C03E08"/>
    <w:rsid w:val="00C03EE0"/>
    <w:rsid w:val="00C04010"/>
    <w:rsid w:val="00C0434D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7AA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1"/>
    <w:rsid w:val="00C11228"/>
    <w:rsid w:val="00C115F7"/>
    <w:rsid w:val="00C1175C"/>
    <w:rsid w:val="00C11BAB"/>
    <w:rsid w:val="00C1205C"/>
    <w:rsid w:val="00C1206A"/>
    <w:rsid w:val="00C12071"/>
    <w:rsid w:val="00C121CC"/>
    <w:rsid w:val="00C12405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96F"/>
    <w:rsid w:val="00C13D49"/>
    <w:rsid w:val="00C13FDF"/>
    <w:rsid w:val="00C14027"/>
    <w:rsid w:val="00C14040"/>
    <w:rsid w:val="00C14060"/>
    <w:rsid w:val="00C147BB"/>
    <w:rsid w:val="00C14918"/>
    <w:rsid w:val="00C149E0"/>
    <w:rsid w:val="00C149E2"/>
    <w:rsid w:val="00C14B50"/>
    <w:rsid w:val="00C14BA9"/>
    <w:rsid w:val="00C1501C"/>
    <w:rsid w:val="00C151C5"/>
    <w:rsid w:val="00C152DD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95B"/>
    <w:rsid w:val="00C20C12"/>
    <w:rsid w:val="00C20EED"/>
    <w:rsid w:val="00C20F8A"/>
    <w:rsid w:val="00C2124D"/>
    <w:rsid w:val="00C217C3"/>
    <w:rsid w:val="00C2181F"/>
    <w:rsid w:val="00C21ADC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027"/>
    <w:rsid w:val="00C25403"/>
    <w:rsid w:val="00C2557B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AEF"/>
    <w:rsid w:val="00C30B4A"/>
    <w:rsid w:val="00C30BA1"/>
    <w:rsid w:val="00C310A0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68"/>
    <w:rsid w:val="00C43E82"/>
    <w:rsid w:val="00C4451A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C58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4797C"/>
    <w:rsid w:val="00C50496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928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8CA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2CF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9F"/>
    <w:rsid w:val="00C65FAC"/>
    <w:rsid w:val="00C661B7"/>
    <w:rsid w:val="00C66387"/>
    <w:rsid w:val="00C666A7"/>
    <w:rsid w:val="00C667BB"/>
    <w:rsid w:val="00C668C1"/>
    <w:rsid w:val="00C668F8"/>
    <w:rsid w:val="00C6695D"/>
    <w:rsid w:val="00C66AD4"/>
    <w:rsid w:val="00C66C6D"/>
    <w:rsid w:val="00C66E24"/>
    <w:rsid w:val="00C66E6F"/>
    <w:rsid w:val="00C66FD7"/>
    <w:rsid w:val="00C671CF"/>
    <w:rsid w:val="00C6722C"/>
    <w:rsid w:val="00C672C4"/>
    <w:rsid w:val="00C675D8"/>
    <w:rsid w:val="00C67906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9B9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06"/>
    <w:rsid w:val="00C751EA"/>
    <w:rsid w:val="00C752E3"/>
    <w:rsid w:val="00C75382"/>
    <w:rsid w:val="00C754E0"/>
    <w:rsid w:val="00C754ED"/>
    <w:rsid w:val="00C756D7"/>
    <w:rsid w:val="00C75997"/>
    <w:rsid w:val="00C759EA"/>
    <w:rsid w:val="00C75EE7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A4B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828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4"/>
    <w:rsid w:val="00C83E99"/>
    <w:rsid w:val="00C840A6"/>
    <w:rsid w:val="00C842F3"/>
    <w:rsid w:val="00C84355"/>
    <w:rsid w:val="00C84485"/>
    <w:rsid w:val="00C8457A"/>
    <w:rsid w:val="00C846CE"/>
    <w:rsid w:val="00C848B0"/>
    <w:rsid w:val="00C849AF"/>
    <w:rsid w:val="00C84AD4"/>
    <w:rsid w:val="00C84C46"/>
    <w:rsid w:val="00C850DE"/>
    <w:rsid w:val="00C8542E"/>
    <w:rsid w:val="00C85511"/>
    <w:rsid w:val="00C85543"/>
    <w:rsid w:val="00C857DD"/>
    <w:rsid w:val="00C85870"/>
    <w:rsid w:val="00C85899"/>
    <w:rsid w:val="00C85D2A"/>
    <w:rsid w:val="00C85DB0"/>
    <w:rsid w:val="00C863E7"/>
    <w:rsid w:val="00C865E8"/>
    <w:rsid w:val="00C86792"/>
    <w:rsid w:val="00C868D6"/>
    <w:rsid w:val="00C86A47"/>
    <w:rsid w:val="00C86A9C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4EF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16C"/>
    <w:rsid w:val="00C9225A"/>
    <w:rsid w:val="00C922BB"/>
    <w:rsid w:val="00C9238A"/>
    <w:rsid w:val="00C92449"/>
    <w:rsid w:val="00C9257E"/>
    <w:rsid w:val="00C9270D"/>
    <w:rsid w:val="00C928F3"/>
    <w:rsid w:val="00C92AA0"/>
    <w:rsid w:val="00C92BA0"/>
    <w:rsid w:val="00C92C2D"/>
    <w:rsid w:val="00C92D96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B4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4C"/>
    <w:rsid w:val="00C9685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67A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188"/>
    <w:rsid w:val="00CA5197"/>
    <w:rsid w:val="00CA5206"/>
    <w:rsid w:val="00CA5328"/>
    <w:rsid w:val="00CA5644"/>
    <w:rsid w:val="00CA56A0"/>
    <w:rsid w:val="00CA58CD"/>
    <w:rsid w:val="00CA5A2C"/>
    <w:rsid w:val="00CA5A73"/>
    <w:rsid w:val="00CA5B74"/>
    <w:rsid w:val="00CA5D26"/>
    <w:rsid w:val="00CA5D80"/>
    <w:rsid w:val="00CA5DBF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559"/>
    <w:rsid w:val="00CA77C5"/>
    <w:rsid w:val="00CA79C2"/>
    <w:rsid w:val="00CA7F94"/>
    <w:rsid w:val="00CB029D"/>
    <w:rsid w:val="00CB0657"/>
    <w:rsid w:val="00CB088F"/>
    <w:rsid w:val="00CB0A52"/>
    <w:rsid w:val="00CB0AAE"/>
    <w:rsid w:val="00CB0DAD"/>
    <w:rsid w:val="00CB1069"/>
    <w:rsid w:val="00CB116B"/>
    <w:rsid w:val="00CB11E1"/>
    <w:rsid w:val="00CB14B3"/>
    <w:rsid w:val="00CB1ABB"/>
    <w:rsid w:val="00CB1BD5"/>
    <w:rsid w:val="00CB2020"/>
    <w:rsid w:val="00CB2214"/>
    <w:rsid w:val="00CB236C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54B9"/>
    <w:rsid w:val="00CB6228"/>
    <w:rsid w:val="00CB685C"/>
    <w:rsid w:val="00CB6D73"/>
    <w:rsid w:val="00CB6D93"/>
    <w:rsid w:val="00CB6E81"/>
    <w:rsid w:val="00CB6ED2"/>
    <w:rsid w:val="00CB72D5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1E1"/>
    <w:rsid w:val="00CC62BB"/>
    <w:rsid w:val="00CC6610"/>
    <w:rsid w:val="00CC6955"/>
    <w:rsid w:val="00CC6A2C"/>
    <w:rsid w:val="00CC6A71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B11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95"/>
    <w:rsid w:val="00CD3FCA"/>
    <w:rsid w:val="00CD40DB"/>
    <w:rsid w:val="00CD4103"/>
    <w:rsid w:val="00CD426D"/>
    <w:rsid w:val="00CD4403"/>
    <w:rsid w:val="00CD45FE"/>
    <w:rsid w:val="00CD4642"/>
    <w:rsid w:val="00CD4835"/>
    <w:rsid w:val="00CD51F4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1B4"/>
    <w:rsid w:val="00CE0444"/>
    <w:rsid w:val="00CE09D2"/>
    <w:rsid w:val="00CE0C25"/>
    <w:rsid w:val="00CE0E18"/>
    <w:rsid w:val="00CE0EA4"/>
    <w:rsid w:val="00CE0F3D"/>
    <w:rsid w:val="00CE148C"/>
    <w:rsid w:val="00CE1490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2A"/>
    <w:rsid w:val="00CE67E4"/>
    <w:rsid w:val="00CE6AF6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96"/>
    <w:rsid w:val="00CF04D5"/>
    <w:rsid w:val="00CF063A"/>
    <w:rsid w:val="00CF0A1D"/>
    <w:rsid w:val="00CF0A92"/>
    <w:rsid w:val="00CF0C9E"/>
    <w:rsid w:val="00CF0DB2"/>
    <w:rsid w:val="00CF0F87"/>
    <w:rsid w:val="00CF1103"/>
    <w:rsid w:val="00CF1821"/>
    <w:rsid w:val="00CF1856"/>
    <w:rsid w:val="00CF1912"/>
    <w:rsid w:val="00CF1D57"/>
    <w:rsid w:val="00CF1D7F"/>
    <w:rsid w:val="00CF1F23"/>
    <w:rsid w:val="00CF2BD8"/>
    <w:rsid w:val="00CF2F9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9E0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2C3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B7A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8B"/>
    <w:rsid w:val="00D02294"/>
    <w:rsid w:val="00D0229A"/>
    <w:rsid w:val="00D022B8"/>
    <w:rsid w:val="00D024C6"/>
    <w:rsid w:val="00D0272E"/>
    <w:rsid w:val="00D027DB"/>
    <w:rsid w:val="00D028EC"/>
    <w:rsid w:val="00D02E6E"/>
    <w:rsid w:val="00D031DC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445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0D"/>
    <w:rsid w:val="00D07964"/>
    <w:rsid w:val="00D07B3F"/>
    <w:rsid w:val="00D07CAF"/>
    <w:rsid w:val="00D07D17"/>
    <w:rsid w:val="00D07E0D"/>
    <w:rsid w:val="00D07E5E"/>
    <w:rsid w:val="00D07E88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393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318"/>
    <w:rsid w:val="00D14447"/>
    <w:rsid w:val="00D144C3"/>
    <w:rsid w:val="00D1476A"/>
    <w:rsid w:val="00D147EF"/>
    <w:rsid w:val="00D14B63"/>
    <w:rsid w:val="00D14CA0"/>
    <w:rsid w:val="00D14DB5"/>
    <w:rsid w:val="00D14E16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18A"/>
    <w:rsid w:val="00D173E0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37"/>
    <w:rsid w:val="00D205A5"/>
    <w:rsid w:val="00D205AB"/>
    <w:rsid w:val="00D2064E"/>
    <w:rsid w:val="00D2071B"/>
    <w:rsid w:val="00D2071C"/>
    <w:rsid w:val="00D2077D"/>
    <w:rsid w:val="00D208C7"/>
    <w:rsid w:val="00D20A67"/>
    <w:rsid w:val="00D20E97"/>
    <w:rsid w:val="00D20FF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75"/>
    <w:rsid w:val="00D24287"/>
    <w:rsid w:val="00D2445C"/>
    <w:rsid w:val="00D24CD9"/>
    <w:rsid w:val="00D24D8F"/>
    <w:rsid w:val="00D24E91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73D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A4C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9A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90"/>
    <w:rsid w:val="00D33BF4"/>
    <w:rsid w:val="00D33EC5"/>
    <w:rsid w:val="00D3471F"/>
    <w:rsid w:val="00D34961"/>
    <w:rsid w:val="00D34A1D"/>
    <w:rsid w:val="00D34AC7"/>
    <w:rsid w:val="00D34B3F"/>
    <w:rsid w:val="00D34CD8"/>
    <w:rsid w:val="00D34DFE"/>
    <w:rsid w:val="00D34EBB"/>
    <w:rsid w:val="00D35356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6EEE"/>
    <w:rsid w:val="00D37659"/>
    <w:rsid w:val="00D376DA"/>
    <w:rsid w:val="00D37A6E"/>
    <w:rsid w:val="00D37B66"/>
    <w:rsid w:val="00D37DDF"/>
    <w:rsid w:val="00D37E04"/>
    <w:rsid w:val="00D37F25"/>
    <w:rsid w:val="00D4004A"/>
    <w:rsid w:val="00D4034B"/>
    <w:rsid w:val="00D40517"/>
    <w:rsid w:val="00D4092C"/>
    <w:rsid w:val="00D40961"/>
    <w:rsid w:val="00D40A2D"/>
    <w:rsid w:val="00D40CD9"/>
    <w:rsid w:val="00D40DD3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00E"/>
    <w:rsid w:val="00D44187"/>
    <w:rsid w:val="00D443FC"/>
    <w:rsid w:val="00D4442E"/>
    <w:rsid w:val="00D44582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C6F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0A"/>
    <w:rsid w:val="00D52B37"/>
    <w:rsid w:val="00D52CC9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3FE"/>
    <w:rsid w:val="00D614BB"/>
    <w:rsid w:val="00D617E6"/>
    <w:rsid w:val="00D61838"/>
    <w:rsid w:val="00D6185A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386"/>
    <w:rsid w:val="00D62789"/>
    <w:rsid w:val="00D62C89"/>
    <w:rsid w:val="00D62C8D"/>
    <w:rsid w:val="00D62D03"/>
    <w:rsid w:val="00D63349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91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1EAC"/>
    <w:rsid w:val="00D7231A"/>
    <w:rsid w:val="00D7288E"/>
    <w:rsid w:val="00D72903"/>
    <w:rsid w:val="00D72A29"/>
    <w:rsid w:val="00D72DFB"/>
    <w:rsid w:val="00D72F5F"/>
    <w:rsid w:val="00D72FD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969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3FE3"/>
    <w:rsid w:val="00D84275"/>
    <w:rsid w:val="00D8446F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2E59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34F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A6A"/>
    <w:rsid w:val="00D97ADC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00"/>
    <w:rsid w:val="00DA0B2D"/>
    <w:rsid w:val="00DA0DA3"/>
    <w:rsid w:val="00DA0EEA"/>
    <w:rsid w:val="00DA0FEE"/>
    <w:rsid w:val="00DA13BB"/>
    <w:rsid w:val="00DA17AD"/>
    <w:rsid w:val="00DA18E1"/>
    <w:rsid w:val="00DA1C3B"/>
    <w:rsid w:val="00DA1E1A"/>
    <w:rsid w:val="00DA1E9D"/>
    <w:rsid w:val="00DA1FF2"/>
    <w:rsid w:val="00DA210A"/>
    <w:rsid w:val="00DA218C"/>
    <w:rsid w:val="00DA236F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59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6F39"/>
    <w:rsid w:val="00DA758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CAA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D05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7DE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9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4D"/>
    <w:rsid w:val="00DE1DED"/>
    <w:rsid w:val="00DE1E8E"/>
    <w:rsid w:val="00DE2022"/>
    <w:rsid w:val="00DE2416"/>
    <w:rsid w:val="00DE24BD"/>
    <w:rsid w:val="00DE2511"/>
    <w:rsid w:val="00DE2973"/>
    <w:rsid w:val="00DE2A75"/>
    <w:rsid w:val="00DE2A97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C10"/>
    <w:rsid w:val="00DE5D67"/>
    <w:rsid w:val="00DE5E14"/>
    <w:rsid w:val="00DE66B4"/>
    <w:rsid w:val="00DE670A"/>
    <w:rsid w:val="00DE6DB6"/>
    <w:rsid w:val="00DE6ED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0FAC"/>
    <w:rsid w:val="00DF132F"/>
    <w:rsid w:val="00DF15B6"/>
    <w:rsid w:val="00DF1648"/>
    <w:rsid w:val="00DF165C"/>
    <w:rsid w:val="00DF18B3"/>
    <w:rsid w:val="00DF1BFB"/>
    <w:rsid w:val="00DF2027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CE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26B"/>
    <w:rsid w:val="00E023E8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80A"/>
    <w:rsid w:val="00E049B1"/>
    <w:rsid w:val="00E0518B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A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08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12D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A33"/>
    <w:rsid w:val="00E16DCD"/>
    <w:rsid w:val="00E17203"/>
    <w:rsid w:val="00E1724F"/>
    <w:rsid w:val="00E17672"/>
    <w:rsid w:val="00E178B8"/>
    <w:rsid w:val="00E1790E"/>
    <w:rsid w:val="00E17C42"/>
    <w:rsid w:val="00E17E24"/>
    <w:rsid w:val="00E20014"/>
    <w:rsid w:val="00E20540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87A"/>
    <w:rsid w:val="00E2299A"/>
    <w:rsid w:val="00E229EB"/>
    <w:rsid w:val="00E22C04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41D"/>
    <w:rsid w:val="00E2551F"/>
    <w:rsid w:val="00E258DF"/>
    <w:rsid w:val="00E258F4"/>
    <w:rsid w:val="00E25B30"/>
    <w:rsid w:val="00E25B86"/>
    <w:rsid w:val="00E25E55"/>
    <w:rsid w:val="00E25F8B"/>
    <w:rsid w:val="00E261B4"/>
    <w:rsid w:val="00E261EB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42"/>
    <w:rsid w:val="00E27E52"/>
    <w:rsid w:val="00E27F1C"/>
    <w:rsid w:val="00E301AC"/>
    <w:rsid w:val="00E302AE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553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6A2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AE7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42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D15"/>
    <w:rsid w:val="00E43EEE"/>
    <w:rsid w:val="00E43F5A"/>
    <w:rsid w:val="00E43FAE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55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0A73"/>
    <w:rsid w:val="00E50AA2"/>
    <w:rsid w:val="00E5143F"/>
    <w:rsid w:val="00E515C7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02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2C3D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72"/>
    <w:rsid w:val="00E64FF9"/>
    <w:rsid w:val="00E65360"/>
    <w:rsid w:val="00E65662"/>
    <w:rsid w:val="00E657A0"/>
    <w:rsid w:val="00E659A9"/>
    <w:rsid w:val="00E65A36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4D0"/>
    <w:rsid w:val="00E71521"/>
    <w:rsid w:val="00E7168B"/>
    <w:rsid w:val="00E71710"/>
    <w:rsid w:val="00E71822"/>
    <w:rsid w:val="00E71AE3"/>
    <w:rsid w:val="00E71D79"/>
    <w:rsid w:val="00E71DA9"/>
    <w:rsid w:val="00E71F9F"/>
    <w:rsid w:val="00E71FB9"/>
    <w:rsid w:val="00E72282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4F"/>
    <w:rsid w:val="00E75395"/>
    <w:rsid w:val="00E75400"/>
    <w:rsid w:val="00E75448"/>
    <w:rsid w:val="00E75499"/>
    <w:rsid w:val="00E755C7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081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44D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9BF"/>
    <w:rsid w:val="00E84B80"/>
    <w:rsid w:val="00E85102"/>
    <w:rsid w:val="00E851B1"/>
    <w:rsid w:val="00E851FB"/>
    <w:rsid w:val="00E8564D"/>
    <w:rsid w:val="00E8598D"/>
    <w:rsid w:val="00E85A9A"/>
    <w:rsid w:val="00E85C04"/>
    <w:rsid w:val="00E85DD0"/>
    <w:rsid w:val="00E85E90"/>
    <w:rsid w:val="00E85F95"/>
    <w:rsid w:val="00E85FE7"/>
    <w:rsid w:val="00E8601B"/>
    <w:rsid w:val="00E86153"/>
    <w:rsid w:val="00E86173"/>
    <w:rsid w:val="00E8661A"/>
    <w:rsid w:val="00E866B4"/>
    <w:rsid w:val="00E868F4"/>
    <w:rsid w:val="00E86D1B"/>
    <w:rsid w:val="00E86DBF"/>
    <w:rsid w:val="00E86F0F"/>
    <w:rsid w:val="00E86FEB"/>
    <w:rsid w:val="00E87016"/>
    <w:rsid w:val="00E875B9"/>
    <w:rsid w:val="00E87674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09E"/>
    <w:rsid w:val="00E913C9"/>
    <w:rsid w:val="00E9144C"/>
    <w:rsid w:val="00E916C0"/>
    <w:rsid w:val="00E91965"/>
    <w:rsid w:val="00E919CB"/>
    <w:rsid w:val="00E91D0D"/>
    <w:rsid w:val="00E91DB4"/>
    <w:rsid w:val="00E91E51"/>
    <w:rsid w:val="00E91F47"/>
    <w:rsid w:val="00E9204E"/>
    <w:rsid w:val="00E923B3"/>
    <w:rsid w:val="00E92905"/>
    <w:rsid w:val="00E929CA"/>
    <w:rsid w:val="00E92F80"/>
    <w:rsid w:val="00E9308D"/>
    <w:rsid w:val="00E93478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38A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7E6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009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66B"/>
    <w:rsid w:val="00EA4740"/>
    <w:rsid w:val="00EA4CEA"/>
    <w:rsid w:val="00EA509E"/>
    <w:rsid w:val="00EA514D"/>
    <w:rsid w:val="00EA5894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73B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0DD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2FC0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1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8C"/>
    <w:rsid w:val="00EB5EBF"/>
    <w:rsid w:val="00EB5FB5"/>
    <w:rsid w:val="00EB617D"/>
    <w:rsid w:val="00EB668B"/>
    <w:rsid w:val="00EB6699"/>
    <w:rsid w:val="00EB69A5"/>
    <w:rsid w:val="00EB6AB5"/>
    <w:rsid w:val="00EB6AC2"/>
    <w:rsid w:val="00EB6B3B"/>
    <w:rsid w:val="00EB6BD1"/>
    <w:rsid w:val="00EB6CB0"/>
    <w:rsid w:val="00EB6CEA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509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AF0"/>
    <w:rsid w:val="00EC3C6D"/>
    <w:rsid w:val="00EC3C73"/>
    <w:rsid w:val="00EC40B1"/>
    <w:rsid w:val="00EC41D0"/>
    <w:rsid w:val="00EC429C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76E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2B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622"/>
    <w:rsid w:val="00ED37DC"/>
    <w:rsid w:val="00ED3CC6"/>
    <w:rsid w:val="00ED3F74"/>
    <w:rsid w:val="00ED42B8"/>
    <w:rsid w:val="00ED43EC"/>
    <w:rsid w:val="00ED456A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32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82A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AD9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1F16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8EF"/>
    <w:rsid w:val="00EF3946"/>
    <w:rsid w:val="00EF3CBB"/>
    <w:rsid w:val="00EF3DFF"/>
    <w:rsid w:val="00EF3EF8"/>
    <w:rsid w:val="00EF418D"/>
    <w:rsid w:val="00EF4491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E5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5CC0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991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D41"/>
    <w:rsid w:val="00F14F1F"/>
    <w:rsid w:val="00F14F67"/>
    <w:rsid w:val="00F14FDA"/>
    <w:rsid w:val="00F15029"/>
    <w:rsid w:val="00F154C7"/>
    <w:rsid w:val="00F155EA"/>
    <w:rsid w:val="00F159BF"/>
    <w:rsid w:val="00F15A1E"/>
    <w:rsid w:val="00F15FB9"/>
    <w:rsid w:val="00F1604C"/>
    <w:rsid w:val="00F16246"/>
    <w:rsid w:val="00F164B9"/>
    <w:rsid w:val="00F16AC7"/>
    <w:rsid w:val="00F1700A"/>
    <w:rsid w:val="00F17451"/>
    <w:rsid w:val="00F1746F"/>
    <w:rsid w:val="00F1749B"/>
    <w:rsid w:val="00F175E9"/>
    <w:rsid w:val="00F17910"/>
    <w:rsid w:val="00F17C16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B96"/>
    <w:rsid w:val="00F21CDB"/>
    <w:rsid w:val="00F21F7F"/>
    <w:rsid w:val="00F21FE9"/>
    <w:rsid w:val="00F220E9"/>
    <w:rsid w:val="00F220F6"/>
    <w:rsid w:val="00F221A0"/>
    <w:rsid w:val="00F22698"/>
    <w:rsid w:val="00F228A4"/>
    <w:rsid w:val="00F22C4E"/>
    <w:rsid w:val="00F230BF"/>
    <w:rsid w:val="00F232F7"/>
    <w:rsid w:val="00F23340"/>
    <w:rsid w:val="00F23AE5"/>
    <w:rsid w:val="00F23B3A"/>
    <w:rsid w:val="00F23BB8"/>
    <w:rsid w:val="00F23CBE"/>
    <w:rsid w:val="00F240FB"/>
    <w:rsid w:val="00F242DD"/>
    <w:rsid w:val="00F24371"/>
    <w:rsid w:val="00F24552"/>
    <w:rsid w:val="00F24626"/>
    <w:rsid w:val="00F2478D"/>
    <w:rsid w:val="00F2487B"/>
    <w:rsid w:val="00F24D12"/>
    <w:rsid w:val="00F24D88"/>
    <w:rsid w:val="00F24EC7"/>
    <w:rsid w:val="00F24EF1"/>
    <w:rsid w:val="00F25353"/>
    <w:rsid w:val="00F253BA"/>
    <w:rsid w:val="00F253C0"/>
    <w:rsid w:val="00F254D4"/>
    <w:rsid w:val="00F2567C"/>
    <w:rsid w:val="00F25AC7"/>
    <w:rsid w:val="00F25F8A"/>
    <w:rsid w:val="00F26076"/>
    <w:rsid w:val="00F262DE"/>
    <w:rsid w:val="00F2653A"/>
    <w:rsid w:val="00F265FB"/>
    <w:rsid w:val="00F26994"/>
    <w:rsid w:val="00F26A79"/>
    <w:rsid w:val="00F26BD2"/>
    <w:rsid w:val="00F26C99"/>
    <w:rsid w:val="00F26CDC"/>
    <w:rsid w:val="00F26D08"/>
    <w:rsid w:val="00F26EF2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6F6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D35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1A73"/>
    <w:rsid w:val="00F420B0"/>
    <w:rsid w:val="00F42254"/>
    <w:rsid w:val="00F42293"/>
    <w:rsid w:val="00F422A7"/>
    <w:rsid w:val="00F42507"/>
    <w:rsid w:val="00F42598"/>
    <w:rsid w:val="00F425FA"/>
    <w:rsid w:val="00F42744"/>
    <w:rsid w:val="00F42ACE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43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5F21"/>
    <w:rsid w:val="00F46357"/>
    <w:rsid w:val="00F465BC"/>
    <w:rsid w:val="00F46654"/>
    <w:rsid w:val="00F4676A"/>
    <w:rsid w:val="00F46CEB"/>
    <w:rsid w:val="00F46FF4"/>
    <w:rsid w:val="00F47388"/>
    <w:rsid w:val="00F474D0"/>
    <w:rsid w:val="00F475A5"/>
    <w:rsid w:val="00F475D9"/>
    <w:rsid w:val="00F47647"/>
    <w:rsid w:val="00F47922"/>
    <w:rsid w:val="00F47B05"/>
    <w:rsid w:val="00F47C64"/>
    <w:rsid w:val="00F47CD1"/>
    <w:rsid w:val="00F47DE4"/>
    <w:rsid w:val="00F47EA1"/>
    <w:rsid w:val="00F47F8C"/>
    <w:rsid w:val="00F50038"/>
    <w:rsid w:val="00F502D3"/>
    <w:rsid w:val="00F50D6E"/>
    <w:rsid w:val="00F51000"/>
    <w:rsid w:val="00F510E4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0CA"/>
    <w:rsid w:val="00F54280"/>
    <w:rsid w:val="00F54281"/>
    <w:rsid w:val="00F54297"/>
    <w:rsid w:val="00F542DE"/>
    <w:rsid w:val="00F54634"/>
    <w:rsid w:val="00F54838"/>
    <w:rsid w:val="00F54C6D"/>
    <w:rsid w:val="00F54CEA"/>
    <w:rsid w:val="00F54D04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3C3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986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8FD"/>
    <w:rsid w:val="00F66A0F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0A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5B6"/>
    <w:rsid w:val="00F74664"/>
    <w:rsid w:val="00F74942"/>
    <w:rsid w:val="00F74C0E"/>
    <w:rsid w:val="00F74F02"/>
    <w:rsid w:val="00F7518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66B7"/>
    <w:rsid w:val="00F7790D"/>
    <w:rsid w:val="00F77A0C"/>
    <w:rsid w:val="00F77EBF"/>
    <w:rsid w:val="00F77FAA"/>
    <w:rsid w:val="00F80292"/>
    <w:rsid w:val="00F80385"/>
    <w:rsid w:val="00F80468"/>
    <w:rsid w:val="00F805EB"/>
    <w:rsid w:val="00F80CBA"/>
    <w:rsid w:val="00F81654"/>
    <w:rsid w:val="00F81CFD"/>
    <w:rsid w:val="00F81DE3"/>
    <w:rsid w:val="00F81DF7"/>
    <w:rsid w:val="00F81E1E"/>
    <w:rsid w:val="00F81F7A"/>
    <w:rsid w:val="00F82249"/>
    <w:rsid w:val="00F822B0"/>
    <w:rsid w:val="00F823A5"/>
    <w:rsid w:val="00F8261A"/>
    <w:rsid w:val="00F8279C"/>
    <w:rsid w:val="00F8282A"/>
    <w:rsid w:val="00F82B0D"/>
    <w:rsid w:val="00F831AA"/>
    <w:rsid w:val="00F83322"/>
    <w:rsid w:val="00F833B1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8F0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5DC3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429"/>
    <w:rsid w:val="00F90577"/>
    <w:rsid w:val="00F9078C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892"/>
    <w:rsid w:val="00F93CCA"/>
    <w:rsid w:val="00F93DDD"/>
    <w:rsid w:val="00F941D6"/>
    <w:rsid w:val="00F9425F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1DDF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21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DF0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3A8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870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733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E31"/>
    <w:rsid w:val="00FC4FF0"/>
    <w:rsid w:val="00FC5455"/>
    <w:rsid w:val="00FC56F9"/>
    <w:rsid w:val="00FC59B1"/>
    <w:rsid w:val="00FC5AD3"/>
    <w:rsid w:val="00FC5F24"/>
    <w:rsid w:val="00FC60E3"/>
    <w:rsid w:val="00FC6257"/>
    <w:rsid w:val="00FC62CE"/>
    <w:rsid w:val="00FC64FD"/>
    <w:rsid w:val="00FC655E"/>
    <w:rsid w:val="00FC66D2"/>
    <w:rsid w:val="00FC6767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111"/>
    <w:rsid w:val="00FD17C6"/>
    <w:rsid w:val="00FD1ABC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A4D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2E"/>
    <w:rsid w:val="00FD76AC"/>
    <w:rsid w:val="00FD7942"/>
    <w:rsid w:val="00FD7A8D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080"/>
    <w:rsid w:val="00FE4120"/>
    <w:rsid w:val="00FE4353"/>
    <w:rsid w:val="00FE466A"/>
    <w:rsid w:val="00FE489D"/>
    <w:rsid w:val="00FE4CD9"/>
    <w:rsid w:val="00FE4EF1"/>
    <w:rsid w:val="00FE5129"/>
    <w:rsid w:val="00FE512C"/>
    <w:rsid w:val="00FE526F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5D3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6FD2"/>
    <w:rsid w:val="00FF70DA"/>
    <w:rsid w:val="00FF75B1"/>
    <w:rsid w:val="00FF7605"/>
    <w:rsid w:val="00FF77C4"/>
    <w:rsid w:val="00FF7895"/>
    <w:rsid w:val="00FF78F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5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3634</TotalTime>
  <Pages>42</Pages>
  <Words>7620</Words>
  <Characters>43439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50958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Yossawaj, Lerdthanavaranont</cp:lastModifiedBy>
  <cp:revision>7382</cp:revision>
  <cp:lastPrinted>2022-02-22T07:52:00Z</cp:lastPrinted>
  <dcterms:created xsi:type="dcterms:W3CDTF">2021-02-06T10:22:00Z</dcterms:created>
  <dcterms:modified xsi:type="dcterms:W3CDTF">2024-02-15T07:33:00Z</dcterms:modified>
</cp:coreProperties>
</file>